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2CFCB" w14:textId="77777777" w:rsidR="005753E0" w:rsidRPr="005673E7" w:rsidRDefault="005753E0" w:rsidP="00AE6BB0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b/>
          <w:bCs/>
          <w:sz w:val="28"/>
          <w:szCs w:val="28"/>
          <w:cs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บริษัท อี ฟอร์ แอล เอม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 xml:space="preserve">จำกัด </w:t>
      </w:r>
      <w:r w:rsidRPr="005673E7">
        <w:rPr>
          <w:rFonts w:ascii="BrowalliaUPC" w:hAnsi="BrowalliaUPC" w:cs="BrowalliaUPC"/>
          <w:b/>
          <w:bCs/>
          <w:sz w:val="28"/>
          <w:szCs w:val="28"/>
        </w:rPr>
        <w:t>(</w:t>
      </w: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มหาชน</w:t>
      </w:r>
      <w:r w:rsidRPr="005673E7">
        <w:rPr>
          <w:rFonts w:ascii="BrowalliaUPC" w:hAnsi="BrowalliaUPC" w:cs="BrowalliaUPC"/>
          <w:b/>
          <w:bCs/>
          <w:sz w:val="28"/>
          <w:szCs w:val="28"/>
        </w:rPr>
        <w:t xml:space="preserve">) </w:t>
      </w: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 xml:space="preserve">และบริษัทย่อย </w:t>
      </w:r>
    </w:p>
    <w:p w14:paraId="3C3A59B7" w14:textId="4D30E4B8" w:rsidR="005753E0" w:rsidRPr="005673E7" w:rsidRDefault="005753E0" w:rsidP="00AE6BB0">
      <w:pPr>
        <w:tabs>
          <w:tab w:val="left" w:pos="720"/>
        </w:tabs>
        <w:spacing w:line="240" w:lineRule="auto"/>
        <w:ind w:right="-43"/>
        <w:rPr>
          <w:rFonts w:ascii="BrowalliaUPC" w:hAnsi="BrowalliaUPC" w:cs="BrowalliaUPC"/>
          <w:b/>
          <w:bCs/>
          <w:sz w:val="28"/>
          <w:szCs w:val="28"/>
          <w:cs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หมายเหตุประกอบงบการเงิน</w:t>
      </w:r>
    </w:p>
    <w:p w14:paraId="25909973" w14:textId="5B2D7C23" w:rsidR="005753E0" w:rsidRPr="005673E7" w:rsidRDefault="005753E0" w:rsidP="00AE6BB0">
      <w:pPr>
        <w:tabs>
          <w:tab w:val="left" w:pos="720"/>
        </w:tabs>
        <w:spacing w:line="240" w:lineRule="auto"/>
        <w:ind w:right="-45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 xml:space="preserve">วันที่ </w:t>
      </w:r>
      <w:r w:rsidR="004D7EFA" w:rsidRPr="005673E7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31 </w:t>
      </w:r>
      <w:r w:rsidR="004D7EFA" w:rsidRPr="005673E7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ธันวาคม</w:t>
      </w:r>
      <w:r w:rsidR="004D7EFA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b/>
          <w:bCs/>
          <w:sz w:val="28"/>
          <w:szCs w:val="28"/>
        </w:rPr>
        <w:t>25</w:t>
      </w:r>
      <w:r w:rsidR="00A7417B" w:rsidRPr="005673E7">
        <w:rPr>
          <w:rFonts w:ascii="BrowalliaUPC" w:hAnsi="BrowalliaUPC" w:cs="BrowalliaUPC"/>
          <w:b/>
          <w:bCs/>
          <w:sz w:val="28"/>
          <w:szCs w:val="28"/>
        </w:rPr>
        <w:t>6</w:t>
      </w:r>
      <w:r w:rsidR="00D16615" w:rsidRPr="005673E7">
        <w:rPr>
          <w:rFonts w:ascii="BrowalliaUPC" w:hAnsi="BrowalliaUPC" w:cs="BrowalliaUPC"/>
          <w:b/>
          <w:bCs/>
          <w:sz w:val="28"/>
          <w:szCs w:val="28"/>
        </w:rPr>
        <w:t>3</w:t>
      </w:r>
      <w:r w:rsidR="00EF79EE">
        <w:rPr>
          <w:rFonts w:ascii="BrowalliaUPC" w:hAnsi="BrowalliaUPC" w:cs="BrowalliaUPC"/>
          <w:b/>
          <w:bCs/>
          <w:sz w:val="28"/>
          <w:szCs w:val="28"/>
        </w:rPr>
        <w:t xml:space="preserve"> </w:t>
      </w:r>
      <w:r w:rsidR="00EF79EE">
        <w:rPr>
          <w:rFonts w:ascii="BrowalliaUPC" w:hAnsi="BrowalliaUPC" w:cs="BrowalliaUPC" w:hint="cs"/>
          <w:b/>
          <w:bCs/>
          <w:sz w:val="28"/>
          <w:szCs w:val="28"/>
          <w:cs/>
        </w:rPr>
        <w:t xml:space="preserve">และ </w:t>
      </w:r>
      <w:r w:rsidR="00EF79EE">
        <w:rPr>
          <w:rFonts w:ascii="BrowalliaUPC" w:hAnsi="BrowalliaUPC" w:cs="BrowalliaUPC"/>
          <w:b/>
          <w:bCs/>
          <w:sz w:val="28"/>
          <w:szCs w:val="28"/>
        </w:rPr>
        <w:t>2562</w:t>
      </w:r>
    </w:p>
    <w:p w14:paraId="375B8DB2" w14:textId="77777777" w:rsidR="005753E0" w:rsidRPr="005673E7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00"/>
        <w:jc w:val="thaiDistribute"/>
        <w:rPr>
          <w:rFonts w:ascii="BrowalliaUPC" w:hAnsi="BrowalliaUPC" w:cs="BrowalliaUPC"/>
          <w:b/>
          <w:bCs/>
          <w:sz w:val="24"/>
          <w:szCs w:val="24"/>
          <w:lang w:val="en-GB"/>
        </w:rPr>
      </w:pPr>
    </w:p>
    <w:p w14:paraId="373E47DB" w14:textId="3CA7B0D8" w:rsidR="00710928" w:rsidRPr="005673E7" w:rsidRDefault="00200FF4" w:rsidP="00710928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5673E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ข้อมูล</w:t>
      </w:r>
      <w:r w:rsidR="004D7EFA" w:rsidRPr="005673E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ทั่วไป</w:t>
      </w:r>
    </w:p>
    <w:p w14:paraId="083827A3" w14:textId="77777777" w:rsidR="0040700E" w:rsidRPr="00562905" w:rsidRDefault="0040700E" w:rsidP="0040700E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62B27F1F" w14:textId="37A28DC4" w:rsidR="00C1722C" w:rsidRPr="005673E7" w:rsidRDefault="00C1722C" w:rsidP="00C66129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425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ลักษณะการดำเนินธุรกิจ</w:t>
      </w:r>
    </w:p>
    <w:p w14:paraId="563D9BCF" w14:textId="148F2A85" w:rsidR="002D6420" w:rsidRDefault="002D6420" w:rsidP="00EA0C65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35EED62" w14:textId="330E602B" w:rsidR="002D6420" w:rsidRPr="005673E7" w:rsidRDefault="002D6420" w:rsidP="0084348F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2D6420">
        <w:rPr>
          <w:rFonts w:ascii="BrowalliaUPC" w:hAnsi="BrowalliaUPC" w:cs="BrowalliaUPC"/>
          <w:sz w:val="28"/>
          <w:szCs w:val="28"/>
          <w:cs/>
        </w:rPr>
        <w:t>บริษัท อี ฟอร์ แอล เอม จำกัด (มหาชน) จดทะเบียนเป็นบริษัทมหาชนในประเทศไทยและจดทะเบียนในตลาดหลักทรัพย์ เอ็ม เอ ไอ บริษัทดำเนินธุรกิจหลักเป็นตัวแทนจำหน่ายเครื่องมือและอุปกรณ์ทางการแพทย์</w:t>
      </w:r>
      <w:r w:rsidRPr="002D6420">
        <w:rPr>
          <w:rFonts w:ascii="BrowalliaUPC" w:hAnsi="BrowalliaUPC" w:cs="BrowalliaUPC"/>
          <w:sz w:val="28"/>
          <w:szCs w:val="28"/>
        </w:rPr>
        <w:t xml:space="preserve"> </w:t>
      </w:r>
      <w:r w:rsidRPr="002D6420">
        <w:rPr>
          <w:rFonts w:ascii="BrowalliaUPC" w:hAnsi="BrowalliaUPC" w:cs="BrowalliaUPC"/>
          <w:sz w:val="28"/>
          <w:szCs w:val="28"/>
          <w:cs/>
        </w:rPr>
        <w:t>บริษัทย่อยประกอบธุรกิจจำหน่ายเครื่องมือแพทย์</w:t>
      </w:r>
      <w:r w:rsidRPr="002D6420">
        <w:rPr>
          <w:rFonts w:ascii="BrowalliaUPC" w:hAnsi="BrowalliaUPC" w:cs="BrowalliaUPC"/>
          <w:sz w:val="28"/>
          <w:szCs w:val="28"/>
        </w:rPr>
        <w:t xml:space="preserve"> </w:t>
      </w:r>
      <w:r w:rsidRPr="002D6420">
        <w:rPr>
          <w:rFonts w:ascii="BrowalliaUPC" w:hAnsi="BrowalliaUPC" w:cs="BrowalliaUPC"/>
          <w:sz w:val="28"/>
          <w:szCs w:val="28"/>
          <w:cs/>
        </w:rPr>
        <w:t>ให้บริการด้านความงาม</w:t>
      </w:r>
      <w:r w:rsidRPr="002D6420">
        <w:rPr>
          <w:rFonts w:ascii="BrowalliaUPC" w:hAnsi="BrowalliaUPC" w:cs="BrowalliaUPC"/>
          <w:sz w:val="28"/>
          <w:szCs w:val="28"/>
        </w:rPr>
        <w:t xml:space="preserve"> </w:t>
      </w:r>
      <w:r w:rsidRPr="002D6420">
        <w:rPr>
          <w:rFonts w:ascii="BrowalliaUPC" w:hAnsi="BrowalliaUPC" w:cs="BrowalliaUPC"/>
          <w:sz w:val="28"/>
          <w:szCs w:val="28"/>
          <w:cs/>
        </w:rPr>
        <w:t>และธุรกิจ</w:t>
      </w:r>
      <w:proofErr w:type="spellStart"/>
      <w:r w:rsidRPr="002D6420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2D6420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2D6420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2D6420">
        <w:rPr>
          <w:rFonts w:ascii="BrowalliaUPC" w:hAnsi="BrowalliaUPC" w:cs="BrowalliaUPC"/>
          <w:sz w:val="28"/>
          <w:szCs w:val="28"/>
          <w:cs/>
        </w:rPr>
        <w:t xml:space="preserve"> และจำหน่ายเครื่องสำอาง บริษัท</w:t>
      </w:r>
      <w:r w:rsidRPr="002D6420">
        <w:rPr>
          <w:rFonts w:ascii="BrowalliaUPC" w:hAnsi="BrowalliaUPC" w:cs="BrowalliaUPC" w:hint="cs"/>
          <w:sz w:val="28"/>
          <w:szCs w:val="28"/>
          <w:cs/>
        </w:rPr>
        <w:t>มีที่อยู่ตามที่จดทะเบียน</w:t>
      </w:r>
      <w:r w:rsidRPr="002D6420">
        <w:rPr>
          <w:rFonts w:ascii="BrowalliaUPC" w:hAnsi="BrowalliaUPC" w:cs="BrowalliaUPC"/>
          <w:sz w:val="28"/>
          <w:szCs w:val="28"/>
          <w:cs/>
        </w:rPr>
        <w:t xml:space="preserve">เลขที่ </w:t>
      </w:r>
      <w:r w:rsidRPr="002D6420">
        <w:rPr>
          <w:rFonts w:ascii="BrowalliaUPC" w:hAnsi="BrowalliaUPC" w:cs="BrowalliaUPC"/>
          <w:sz w:val="28"/>
          <w:szCs w:val="28"/>
        </w:rPr>
        <w:t>184</w:t>
      </w:r>
      <w:r w:rsidRPr="002D6420">
        <w:rPr>
          <w:rFonts w:ascii="BrowalliaUPC" w:hAnsi="BrowalliaUPC" w:cs="BrowalliaUPC"/>
          <w:sz w:val="28"/>
          <w:szCs w:val="28"/>
          <w:cs/>
        </w:rPr>
        <w:t xml:space="preserve"> ถนนราชวิถี แขวงบางยี่ขัน เขตบางพลั กรุงเทพมหานคร </w:t>
      </w:r>
    </w:p>
    <w:p w14:paraId="0C1D6F57" w14:textId="77777777" w:rsidR="0040700E" w:rsidRPr="00562905" w:rsidRDefault="0040700E" w:rsidP="000633BA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60E35E8" w14:textId="24A4B4C2" w:rsidR="001C48E0" w:rsidRPr="005673E7" w:rsidRDefault="001C48E0" w:rsidP="00C66129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425"/>
        <w:jc w:val="thaiDistribute"/>
        <w:outlineLvl w:val="0"/>
        <w:rPr>
          <w:rFonts w:ascii="BrowalliaUPC" w:hAnsi="BrowalliaUPC" w:cs="BrowalliaUPC"/>
          <w:sz w:val="28"/>
          <w:szCs w:val="28"/>
          <w:cs/>
          <w:lang w:val="th-TH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ผลกระทบจากการแพร่ระบาดของเชื้อไวรัสโค</w:t>
      </w:r>
      <w:proofErr w:type="spellStart"/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โร</w:t>
      </w:r>
      <w:proofErr w:type="spellEnd"/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 xml:space="preserve">น่า </w:t>
      </w:r>
      <w:r w:rsidR="002F789A" w:rsidRPr="005673E7">
        <w:rPr>
          <w:rFonts w:ascii="BrowalliaUPC" w:hAnsi="BrowalliaUPC" w:cs="BrowalliaUPC"/>
          <w:spacing w:val="-2"/>
          <w:sz w:val="28"/>
          <w:szCs w:val="28"/>
        </w:rPr>
        <w:t>2019</w:t>
      </w:r>
    </w:p>
    <w:p w14:paraId="069EDCA5" w14:textId="178348B6" w:rsidR="00E12AED" w:rsidRDefault="00E12AED" w:rsidP="00C16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color w:val="0000FF"/>
          <w:spacing w:val="-2"/>
          <w:sz w:val="28"/>
          <w:szCs w:val="28"/>
          <w:highlight w:val="yellow"/>
        </w:rPr>
      </w:pPr>
    </w:p>
    <w:p w14:paraId="504EC0C4" w14:textId="0E5721BF" w:rsidR="00E12AED" w:rsidRPr="00C16DEC" w:rsidRDefault="00E12AED" w:rsidP="00E12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color w:val="0000FF"/>
          <w:spacing w:val="-2"/>
          <w:sz w:val="28"/>
          <w:szCs w:val="28"/>
          <w:highlight w:val="yellow"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สถานการณ์การแพร่ระบาดของโรคติดเชื้อไวรัสโค</w:t>
      </w:r>
      <w:proofErr w:type="spellStart"/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โร</w:t>
      </w:r>
      <w:proofErr w:type="spellEnd"/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นา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2019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(“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COVID-19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”) ที่ได้ขยายวงกว้างอย่างต่อเนื่องทำให้เกิดการชะลอตัวของเศรษฐกิจ และมีผลกระทบต่อธุรกิจและอุตสาหกรรมส่วนใหญ่ นำมาซึ่งความไม่แน่นอนต่อสภาพแวดล้อมของการดำเนินธุรกิจ</w:t>
      </w:r>
      <w:r>
        <w:rPr>
          <w:rFonts w:ascii="BrowalliaUPC" w:hAnsi="BrowalliaUPC" w:cs="BrowalliaUPC" w:hint="cs"/>
          <w:spacing w:val="-2"/>
          <w:sz w:val="28"/>
          <w:szCs w:val="28"/>
          <w:cs/>
        </w:rPr>
        <w:t>ในกลุ่มอุตสาหกรรมที่กลุ่มบริษัทดำเนินธุรกิจอยู่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แต่ไม่ได้กระทบต่อบริษัทอย่างเป็นสาระสำคัญ </w:t>
      </w:r>
      <w:r>
        <w:rPr>
          <w:rFonts w:ascii="BrowalliaUPC" w:hAnsi="BrowalliaUPC" w:cs="BrowalliaUPC" w:hint="cs"/>
          <w:spacing w:val="-2"/>
          <w:sz w:val="28"/>
          <w:szCs w:val="28"/>
          <w:cs/>
        </w:rPr>
        <w:t>นอกจากส่งผลกระทบต่อการด้อยค่าในเงินลงทุนที่บริษัทลงทุนในกลุ่มบริษัทวุฒิศักดิ์เป็นอย่างมาก เนื่องจาก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บริษัท วุฒิศักดิ์ คลินิก อินเตอร์กรุ๊ป จำกัด (“</w:t>
      </w:r>
      <w:r>
        <w:rPr>
          <w:rFonts w:ascii="BrowalliaUPC" w:hAnsi="BrowalliaUPC" w:cs="BrowalliaUPC" w:hint="cs"/>
          <w:spacing w:val="-2"/>
          <w:sz w:val="28"/>
          <w:szCs w:val="28"/>
          <w:cs/>
        </w:rPr>
        <w:t>วุฒิศักดิ์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”)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ซึ่งเป็นบริษัทย่อยทางอ้อมของบริษัท ที่ประกอบธุรกิจด้านคลินิกเสริมความงาม ได้รับผลกระทบอย่างรุนแรงจากการถูกสั่งปิดคลินิกที่ให้บริการเป็นการชั่วคราวตั้งแต่ช่วงปลายเดือนมีนาคมตามประกาศของรัฐบาล การปิดคลินิกการให้บริการทุกสาขาเป็นเวลานาน</w:t>
      </w:r>
      <w:r w:rsidRPr="00612968">
        <w:rPr>
          <w:rFonts w:ascii="BrowalliaUPC" w:hAnsi="BrowalliaUPC" w:cs="BrowalliaUPC"/>
          <w:sz w:val="28"/>
          <w:szCs w:val="28"/>
          <w:cs/>
        </w:rPr>
        <w:t>ทำให้</w:t>
      </w:r>
      <w:r w:rsidRPr="00612968">
        <w:rPr>
          <w:rFonts w:ascii="BrowalliaUPC" w:hAnsi="BrowalliaUPC" w:cs="BrowalliaUPC" w:hint="cs"/>
          <w:sz w:val="28"/>
          <w:szCs w:val="28"/>
          <w:cs/>
        </w:rPr>
        <w:t>ไม่มี</w:t>
      </w:r>
      <w:r w:rsidRPr="00612968">
        <w:rPr>
          <w:rFonts w:ascii="BrowalliaUPC" w:hAnsi="BrowalliaUPC" w:cs="BrowalliaUPC"/>
          <w:sz w:val="28"/>
          <w:szCs w:val="28"/>
          <w:cs/>
        </w:rPr>
        <w:t>รายได้จากการให้บริการ และขาดสภาพคล่องทางการเงินอย่างรุนแรง ซึ่งส่งผลกระทบในเชิงลบต่อการดำเนินธุรกิจของ</w:t>
      </w:r>
      <w:r w:rsidRPr="00612968">
        <w:rPr>
          <w:rFonts w:ascii="BrowalliaUPC" w:hAnsi="BrowalliaUPC" w:cs="BrowalliaUPC" w:hint="cs"/>
          <w:sz w:val="28"/>
          <w:szCs w:val="28"/>
          <w:cs/>
        </w:rPr>
        <w:t>วุฒิศักดิ์</w:t>
      </w:r>
      <w:r w:rsidR="00DF034B" w:rsidRPr="00612968">
        <w:rPr>
          <w:rFonts w:ascii="BrowalliaUPC" w:hAnsi="BrowalliaUPC" w:cs="BrowalliaUPC" w:hint="cs"/>
          <w:sz w:val="28"/>
          <w:szCs w:val="28"/>
          <w:cs/>
        </w:rPr>
        <w:t>จนไม่สามารถดำเนินธุรกิจต่อไปได้</w:t>
      </w:r>
      <w:r w:rsidRPr="00612968">
        <w:rPr>
          <w:rFonts w:ascii="BrowalliaUPC" w:hAnsi="BrowalliaUPC" w:cs="BrowalliaUPC"/>
          <w:sz w:val="28"/>
          <w:szCs w:val="28"/>
          <w:cs/>
        </w:rPr>
        <w:t xml:space="preserve"> หลังจากได้มีการประเมินสถานะของกิจการแล้ว คณะกรรมการชุดปัจจุบันจึงยื่นคำร้องขอฟื้นฟูกิจการของ</w:t>
      </w:r>
      <w:r w:rsidRPr="00612968">
        <w:rPr>
          <w:rFonts w:ascii="BrowalliaUPC" w:hAnsi="BrowalliaUPC" w:cs="BrowalliaUPC" w:hint="cs"/>
          <w:sz w:val="28"/>
          <w:szCs w:val="28"/>
          <w:cs/>
        </w:rPr>
        <w:t>วุฒิศักดิ์</w:t>
      </w:r>
      <w:r w:rsidRPr="00612968">
        <w:rPr>
          <w:rFonts w:ascii="BrowalliaUPC" w:hAnsi="BrowalliaUPC" w:cs="BrowalliaUPC"/>
          <w:sz w:val="28"/>
          <w:szCs w:val="28"/>
          <w:cs/>
        </w:rPr>
        <w:t xml:space="preserve">ต่อศาลล้มละลายกลาง เมื่อวันที่ </w:t>
      </w:r>
      <w:r w:rsidRPr="00612968">
        <w:rPr>
          <w:rFonts w:ascii="BrowalliaUPC" w:hAnsi="BrowalliaUPC" w:cs="BrowalliaUPC"/>
          <w:sz w:val="28"/>
          <w:szCs w:val="28"/>
        </w:rPr>
        <w:t>24</w:t>
      </w:r>
      <w:r w:rsidRPr="00612968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612968">
        <w:rPr>
          <w:rFonts w:ascii="BrowalliaUPC" w:hAnsi="BrowalliaUPC" w:cs="BrowalliaUPC"/>
          <w:sz w:val="28"/>
          <w:szCs w:val="28"/>
        </w:rPr>
        <w:t>2563</w:t>
      </w:r>
      <w:r>
        <w:rPr>
          <w:rFonts w:ascii="BrowalliaUPC" w:hAnsi="BrowalliaUPC" w:cs="BrowalliaUPC" w:hint="cs"/>
          <w:spacing w:val="-2"/>
          <w:sz w:val="28"/>
          <w:szCs w:val="28"/>
          <w:cs/>
        </w:rPr>
        <w:t xml:space="preserve"> </w:t>
      </w:r>
      <w:r w:rsidRPr="009A6880">
        <w:rPr>
          <w:rFonts w:ascii="BrowalliaUPC" w:hAnsi="BrowalliaUPC" w:cs="BrowalliaUPC" w:hint="cs"/>
          <w:sz w:val="28"/>
          <w:szCs w:val="28"/>
          <w:cs/>
        </w:rPr>
        <w:t>ซึ่ง</w:t>
      </w:r>
      <w:r w:rsidRPr="009A6880">
        <w:rPr>
          <w:rFonts w:ascii="BrowalliaUPC" w:hAnsi="BrowalliaUPC" w:cs="BrowalliaUPC"/>
          <w:sz w:val="28"/>
          <w:szCs w:val="28"/>
          <w:cs/>
        </w:rPr>
        <w:t>ศาลล้มละลายกลางมีคำสั่งให้ยกคำร้อง</w:t>
      </w:r>
      <w:r w:rsidRPr="009A688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9A6880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9A6880">
        <w:rPr>
          <w:rFonts w:ascii="BrowalliaUPC" w:hAnsi="BrowalliaUPC" w:cs="BrowalliaUPC"/>
          <w:sz w:val="28"/>
          <w:szCs w:val="28"/>
        </w:rPr>
        <w:t>5</w:t>
      </w:r>
      <w:r w:rsidRPr="009A6880">
        <w:rPr>
          <w:rFonts w:ascii="BrowalliaUPC" w:hAnsi="BrowalliaUPC" w:cs="BrowalliaUPC"/>
          <w:sz w:val="28"/>
          <w:szCs w:val="28"/>
          <w:cs/>
        </w:rPr>
        <w:t xml:space="preserve"> พฤศจิกายน </w:t>
      </w:r>
      <w:r w:rsidRPr="009A6880">
        <w:rPr>
          <w:rFonts w:ascii="BrowalliaUPC" w:hAnsi="BrowalliaUPC" w:cs="BrowalliaUPC"/>
          <w:sz w:val="28"/>
          <w:szCs w:val="28"/>
        </w:rPr>
        <w:t>2563</w:t>
      </w:r>
    </w:p>
    <w:p w14:paraId="4D5D9041" w14:textId="1973F325" w:rsidR="00990CA2" w:rsidRPr="00DE1B2A" w:rsidRDefault="00990CA2" w:rsidP="00545CF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color w:val="0000FF"/>
          <w:sz w:val="28"/>
          <w:szCs w:val="28"/>
          <w:highlight w:val="yellow"/>
        </w:rPr>
      </w:pPr>
    </w:p>
    <w:p w14:paraId="7BF0F37F" w14:textId="37DEB224" w:rsidR="00545CF7" w:rsidRPr="00DE1B2A" w:rsidRDefault="00545CF7" w:rsidP="00545CF7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color w:val="0000FF"/>
          <w:spacing w:val="-2"/>
          <w:sz w:val="28"/>
          <w:szCs w:val="28"/>
        </w:rPr>
      </w:pPr>
      <w:r w:rsidRPr="009A6880">
        <w:rPr>
          <w:rFonts w:ascii="BrowalliaUPC" w:hAnsi="BrowalliaUPC" w:cs="BrowalliaUPC"/>
          <w:spacing w:val="-2"/>
          <w:sz w:val="28"/>
          <w:szCs w:val="28"/>
          <w:cs/>
        </w:rPr>
        <w:t>อย่างไรก็ตาม ฝ่ายบริหารของ</w:t>
      </w:r>
      <w:r w:rsidR="00616245" w:rsidRPr="009A6880">
        <w:rPr>
          <w:rFonts w:ascii="BrowalliaUPC" w:hAnsi="BrowalliaUPC" w:cs="BrowalliaUPC" w:hint="cs"/>
          <w:spacing w:val="-2"/>
          <w:sz w:val="28"/>
          <w:szCs w:val="28"/>
          <w:cs/>
        </w:rPr>
        <w:t>วุฒิศักดิ์</w:t>
      </w:r>
      <w:r w:rsidR="00304602" w:rsidRPr="009A6880">
        <w:rPr>
          <w:rFonts w:ascii="BrowalliaUPC" w:hAnsi="BrowalliaUPC" w:cs="BrowalliaUPC" w:hint="cs"/>
          <w:spacing w:val="-2"/>
          <w:sz w:val="28"/>
          <w:szCs w:val="28"/>
          <w:cs/>
        </w:rPr>
        <w:t>ได้</w:t>
      </w:r>
      <w:r w:rsidRPr="009A6880">
        <w:rPr>
          <w:rFonts w:ascii="BrowalliaUPC" w:hAnsi="BrowalliaUPC" w:cs="BrowalliaUPC"/>
          <w:spacing w:val="-2"/>
          <w:sz w:val="28"/>
          <w:szCs w:val="28"/>
          <w:cs/>
        </w:rPr>
        <w:t xml:space="preserve">ยื่นอุทธรณ์ต่อศาลล้มละลายกลางเมื่อวันที่ </w:t>
      </w:r>
      <w:r w:rsidRPr="009A6880">
        <w:rPr>
          <w:rFonts w:ascii="BrowalliaUPC" w:hAnsi="BrowalliaUPC" w:cs="BrowalliaUPC"/>
          <w:spacing w:val="-2"/>
          <w:sz w:val="28"/>
          <w:szCs w:val="28"/>
        </w:rPr>
        <w:t>4</w:t>
      </w:r>
      <w:r w:rsidRPr="009A6880">
        <w:rPr>
          <w:rFonts w:ascii="BrowalliaUPC" w:hAnsi="BrowalliaUPC" w:cs="BrowalliaUPC"/>
          <w:spacing w:val="-2"/>
          <w:sz w:val="28"/>
          <w:szCs w:val="28"/>
          <w:cs/>
        </w:rPr>
        <w:t xml:space="preserve"> มกราคม </w:t>
      </w:r>
      <w:r w:rsidRPr="009A6880">
        <w:rPr>
          <w:rFonts w:ascii="BrowalliaUPC" w:hAnsi="BrowalliaUPC" w:cs="BrowalliaUPC"/>
          <w:spacing w:val="-2"/>
          <w:sz w:val="28"/>
          <w:szCs w:val="28"/>
        </w:rPr>
        <w:t>2564</w:t>
      </w:r>
    </w:p>
    <w:p w14:paraId="4B3BA485" w14:textId="77777777" w:rsidR="00FE2918" w:rsidRPr="005673E7" w:rsidRDefault="00FE2918" w:rsidP="00A709E1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4CE18182" w14:textId="455F4BE0" w:rsidR="00A709E1" w:rsidRPr="005673E7" w:rsidRDefault="00A709E1" w:rsidP="00A709E1">
      <w:pPr>
        <w:tabs>
          <w:tab w:val="clear" w:pos="227"/>
          <w:tab w:val="clear" w:pos="45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ทั้งนี้ ฝ่ายบริหารของ</w:t>
      </w:r>
      <w:r w:rsidR="00EE3734"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5673E7">
        <w:rPr>
          <w:rFonts w:ascii="BrowalliaUPC" w:hAnsi="BrowalliaUPC" w:cs="BrowalliaUPC"/>
          <w:sz w:val="28"/>
          <w:szCs w:val="28"/>
          <w:cs/>
        </w:rPr>
        <w:t>ได้ติดตามความคืบหน้าของสถานการณ์ดังกล่าวและประเมินผลกระทบทางการเงินเกี่ยวกับรายได้และค่าใช้จ่าย มูลค่าของสินทรัพย์ ประมาณการหนี้สินและหนี้สินที่อาจเกิดขึ้นอย่างต่อเนื่อง โดยฝ่ายบริหารจะใช้ดุลยพินิจในประเด็นต่าง ๆ เมื่อสถานการณ์มีการเปลี่ยนแปลง</w:t>
      </w:r>
    </w:p>
    <w:p w14:paraId="415A612D" w14:textId="202D9396" w:rsidR="004B594F" w:rsidRDefault="004B594F" w:rsidP="00946FD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F8397E5" w14:textId="2149D575" w:rsidR="00DF034E" w:rsidRDefault="00DF034E" w:rsidP="00946FD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88EB7CE" w14:textId="062E2C90" w:rsidR="00DE4F12" w:rsidRDefault="00DE4F12" w:rsidP="00946FD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347031CE" w14:textId="4F338D18" w:rsidR="00DE4F12" w:rsidRDefault="00DE4F12" w:rsidP="00946FD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7B8A2B8" w14:textId="05188F6D" w:rsidR="00DE4F12" w:rsidRDefault="00DE4F12" w:rsidP="00946FD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1A42F927" w14:textId="77777777" w:rsidR="00D21D63" w:rsidRDefault="00D21D63" w:rsidP="00946FD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2E1BD53" w14:textId="32E781A5" w:rsidR="00DF034E" w:rsidRDefault="00DF034E" w:rsidP="00946FD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6656C5B" w14:textId="77777777" w:rsidR="00BF2B52" w:rsidRPr="005673E7" w:rsidRDefault="00BF2B52" w:rsidP="00946FD9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4668815" w14:textId="77777777" w:rsidR="00E94F28" w:rsidRPr="005673E7" w:rsidRDefault="00E94F28" w:rsidP="00E94F28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เกณฑ์ในการจัดทำงบการเงิน</w:t>
      </w:r>
    </w:p>
    <w:p w14:paraId="1C7F86A4" w14:textId="77777777" w:rsidR="00E94F28" w:rsidRPr="005673E7" w:rsidRDefault="00E94F28" w:rsidP="00E94F28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35D028A" w14:textId="77777777" w:rsidR="00E94F28" w:rsidRPr="005673E7" w:rsidRDefault="00E94F28" w:rsidP="00A833AC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left" w:pos="851"/>
          <w:tab w:val="left" w:pos="1080"/>
          <w:tab w:val="left" w:pos="1440"/>
        </w:tabs>
        <w:spacing w:line="240" w:lineRule="auto"/>
        <w:ind w:left="426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เกณฑ์</w:t>
      </w:r>
      <w:r w:rsidRPr="005673E7">
        <w:rPr>
          <w:rFonts w:ascii="BrowalliaUPC" w:hAnsi="BrowalliaUPC" w:cs="BrowalliaUPC"/>
          <w:sz w:val="28"/>
          <w:szCs w:val="28"/>
          <w:cs/>
          <w:lang w:eastAsia="zh-CN"/>
        </w:rPr>
        <w:t>การถือปฏิบัติ</w:t>
      </w:r>
    </w:p>
    <w:p w14:paraId="39CB8A7B" w14:textId="77777777" w:rsidR="00801AA5" w:rsidRPr="005673E7" w:rsidRDefault="00801AA5" w:rsidP="0039019C">
      <w:pPr>
        <w:ind w:left="360" w:right="-1"/>
        <w:jc w:val="thaiDistribute"/>
        <w:rPr>
          <w:rFonts w:ascii="BrowalliaUPC" w:hAnsi="BrowalliaUPC" w:cs="BrowalliaUPC"/>
          <w:szCs w:val="28"/>
        </w:rPr>
      </w:pPr>
    </w:p>
    <w:p w14:paraId="10C5BF93" w14:textId="425B5C6A" w:rsidR="00442681" w:rsidRPr="005673E7" w:rsidRDefault="00A25368" w:rsidP="00D46B55">
      <w:pPr>
        <w:tabs>
          <w:tab w:val="clear" w:pos="454"/>
          <w:tab w:val="left" w:pos="851"/>
        </w:tabs>
        <w:spacing w:line="240" w:lineRule="auto"/>
        <w:ind w:left="851" w:right="-1"/>
        <w:jc w:val="thaiDistribute"/>
        <w:rPr>
          <w:rFonts w:ascii="BrowalliaUPC" w:hAnsi="BrowalliaUPC" w:cs="BrowalliaUPC"/>
          <w:szCs w:val="28"/>
        </w:rPr>
      </w:pPr>
      <w:r>
        <w:rPr>
          <w:rFonts w:ascii="BrowalliaUPC" w:hAnsi="BrowalliaUPC" w:cs="BrowalliaUPC" w:hint="cs"/>
          <w:szCs w:val="28"/>
          <w:cs/>
        </w:rPr>
        <w:t>บริษัทจัดทำ</w:t>
      </w:r>
      <w:r w:rsidR="00A65142" w:rsidRPr="005673E7">
        <w:rPr>
          <w:rFonts w:ascii="BrowalliaUPC" w:hAnsi="BrowalliaUPC" w:cs="BrowalliaUPC"/>
          <w:szCs w:val="28"/>
          <w:cs/>
        </w:rPr>
        <w:t>งบการเงินตามมาตรฐานการรายงานทางการเงิน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 โดยจัดทำเป็นทางการเป็นภาษาไทย การแปลงบการเงินฉบับนี้เป็นภาษาอื่นให้ยึดถืองบการเงินที่จัดทำขึ้นเป็นภาษาไทยเป็นเกณฑ์</w:t>
      </w:r>
    </w:p>
    <w:p w14:paraId="5B7D0FCD" w14:textId="77777777" w:rsidR="00A65142" w:rsidRPr="005673E7" w:rsidRDefault="00A65142" w:rsidP="009376D4">
      <w:pPr>
        <w:tabs>
          <w:tab w:val="clear" w:pos="454"/>
          <w:tab w:val="left" w:pos="851"/>
        </w:tabs>
        <w:spacing w:line="240" w:lineRule="auto"/>
        <w:ind w:left="851" w:right="-1"/>
        <w:jc w:val="thaiDistribute"/>
        <w:rPr>
          <w:rFonts w:ascii="BrowalliaUPC" w:hAnsi="BrowalliaUPC" w:cs="BrowalliaUPC"/>
          <w:szCs w:val="28"/>
        </w:rPr>
      </w:pPr>
    </w:p>
    <w:p w14:paraId="0D53127E" w14:textId="67D0843D" w:rsidR="00442681" w:rsidRPr="005673E7" w:rsidRDefault="00442681" w:rsidP="009376D4">
      <w:pPr>
        <w:spacing w:line="240" w:lineRule="auto"/>
        <w:ind w:left="851" w:right="-1"/>
        <w:jc w:val="thaiDistribute"/>
        <w:rPr>
          <w:rFonts w:ascii="BrowalliaUPC" w:hAnsi="BrowalliaUPC" w:cs="BrowalliaUPC"/>
          <w:szCs w:val="28"/>
        </w:rPr>
      </w:pPr>
      <w:r w:rsidRPr="005673E7">
        <w:rPr>
          <w:rFonts w:ascii="BrowalliaUPC" w:hAnsi="BrowalliaUPC" w:cs="BrowalliaUPC"/>
          <w:szCs w:val="28"/>
          <w:cs/>
        </w:rPr>
        <w:t>งบการเงินรวมและงบการเงินเฉพาะ</w:t>
      </w:r>
      <w:r w:rsidR="000E4E29">
        <w:rPr>
          <w:rFonts w:ascii="BrowalliaUPC" w:hAnsi="BrowalliaUPC" w:cs="BrowalliaUPC" w:hint="cs"/>
          <w:szCs w:val="28"/>
          <w:cs/>
        </w:rPr>
        <w:t>ของ</w:t>
      </w:r>
      <w:r w:rsidRPr="005673E7">
        <w:rPr>
          <w:rFonts w:ascii="BrowalliaUPC" w:hAnsi="BrowalliaUPC" w:cs="BrowalliaUPC"/>
          <w:szCs w:val="28"/>
          <w:cs/>
        </w:rPr>
        <w:t>บริษัทได้จัดทำขึ้นโดยใช้เกณฑ์ราคาทุนเดิม เว้นแต่จะเปิดเผยเป็นอย่างอื่นเป็นการเฉพาะ</w:t>
      </w:r>
    </w:p>
    <w:p w14:paraId="46F92611" w14:textId="77777777" w:rsidR="00442681" w:rsidRPr="005673E7" w:rsidRDefault="00442681" w:rsidP="00946FD9">
      <w:pPr>
        <w:spacing w:line="240" w:lineRule="auto"/>
        <w:ind w:left="851" w:right="-1"/>
        <w:jc w:val="thaiDistribute"/>
        <w:rPr>
          <w:rFonts w:ascii="BrowalliaUPC" w:hAnsi="BrowalliaUPC" w:cs="BrowalliaUPC"/>
          <w:szCs w:val="28"/>
        </w:rPr>
      </w:pPr>
    </w:p>
    <w:p w14:paraId="5F364027" w14:textId="5C43F7F6" w:rsidR="00442681" w:rsidRPr="005673E7" w:rsidRDefault="007F446E" w:rsidP="00946FD9">
      <w:pPr>
        <w:spacing w:line="240" w:lineRule="auto"/>
        <w:ind w:left="851" w:right="-1"/>
        <w:jc w:val="thaiDistribute"/>
        <w:rPr>
          <w:rFonts w:ascii="BrowalliaUPC" w:hAnsi="BrowalliaUPC" w:cs="BrowalliaUPC"/>
          <w:szCs w:val="28"/>
          <w:cs/>
        </w:rPr>
      </w:pPr>
      <w:r>
        <w:rPr>
          <w:rFonts w:ascii="BrowalliaUPC" w:hAnsi="BrowalliaUPC" w:cs="BrowalliaUPC" w:hint="cs"/>
          <w:szCs w:val="28"/>
          <w:cs/>
        </w:rPr>
        <w:t>ใน</w:t>
      </w:r>
      <w:r w:rsidR="00442681" w:rsidRPr="005673E7">
        <w:rPr>
          <w:rFonts w:ascii="BrowalliaUPC" w:hAnsi="BrowalliaUPC" w:cs="BrowalliaUPC"/>
          <w:szCs w:val="28"/>
          <w:cs/>
        </w:rPr>
        <w:t xml:space="preserve">การจัดทำงบการเงินให้สอดคล้องกับมาตรฐานการรายงานทางการเงิน </w:t>
      </w:r>
      <w:r w:rsidR="0097199E">
        <w:rPr>
          <w:rFonts w:ascii="BrowalliaUPC" w:hAnsi="BrowalliaUPC" w:cs="BrowalliaUPC" w:hint="cs"/>
          <w:szCs w:val="28"/>
          <w:cs/>
        </w:rPr>
        <w:t>ผู้บริหารต้อง</w:t>
      </w:r>
      <w:r w:rsidR="00442681" w:rsidRPr="005673E7">
        <w:rPr>
          <w:rFonts w:ascii="BrowalliaUPC" w:hAnsi="BrowalliaUPC" w:cs="BrowalliaUPC"/>
          <w:szCs w:val="28"/>
          <w:cs/>
        </w:rPr>
        <w:t>ใช้ประมาณการทางบัญชีที่สำคัญและใช้ดุลยพินิจตามกระบวนการในการนำนโยบายการบัญชีของ</w:t>
      </w:r>
      <w:r w:rsidR="000B0D3C" w:rsidRPr="005673E7">
        <w:rPr>
          <w:rFonts w:ascii="BrowalliaUPC" w:hAnsi="BrowalliaUPC" w:cs="BrowalliaUPC"/>
          <w:szCs w:val="28"/>
          <w:cs/>
        </w:rPr>
        <w:t>กลุ่ม</w:t>
      </w:r>
      <w:r w:rsidR="004600B3" w:rsidRPr="005673E7">
        <w:rPr>
          <w:rFonts w:ascii="BrowalliaUPC" w:hAnsi="BrowalliaUPC" w:cs="BrowalliaUPC"/>
          <w:szCs w:val="28"/>
          <w:cs/>
        </w:rPr>
        <w:t>บริษัท</w:t>
      </w:r>
      <w:r w:rsidR="00442681" w:rsidRPr="005673E7">
        <w:rPr>
          <w:rFonts w:ascii="BrowalliaUPC" w:hAnsi="BrowalliaUPC" w:cs="BrowalliaUPC"/>
          <w:szCs w:val="28"/>
          <w:cs/>
        </w:rPr>
        <w:t>ไปถือปฏิบัติ การเปิดเผยเรื่องการใช้ดุลยพินิจของผู้บริหาร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หรือข้อสมมติฐานและประมาณการที่มีนัยสำคัญต่องบการเงินรวมได้เปิดเผยในหมายเหตุประกอบงบการเงิน ข้อ</w:t>
      </w:r>
      <w:r w:rsidR="00442681" w:rsidRPr="005673E7">
        <w:rPr>
          <w:rFonts w:ascii="BrowalliaUPC" w:hAnsi="BrowalliaUPC" w:cs="BrowalliaUPC"/>
          <w:sz w:val="28"/>
          <w:szCs w:val="44"/>
        </w:rPr>
        <w:t xml:space="preserve"> </w:t>
      </w:r>
      <w:r w:rsidR="004D0B66" w:rsidRPr="005673E7">
        <w:rPr>
          <w:rFonts w:ascii="BrowalliaUPC" w:hAnsi="BrowalliaUPC" w:cs="BrowalliaUPC"/>
          <w:sz w:val="28"/>
          <w:szCs w:val="44"/>
        </w:rPr>
        <w:t>5</w:t>
      </w:r>
    </w:p>
    <w:p w14:paraId="273E9E6C" w14:textId="77777777" w:rsidR="00E94F28" w:rsidRPr="005673E7" w:rsidRDefault="00E94F28" w:rsidP="00E94F28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</w:tabs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28506EDA" w14:textId="77777777" w:rsidR="00E94F28" w:rsidRPr="005673E7" w:rsidRDefault="00E94F28" w:rsidP="00A833AC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firstLine="9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เกณฑ์ในการจัดทำงบการเงินรวม</w:t>
      </w:r>
    </w:p>
    <w:p w14:paraId="3C24E120" w14:textId="77777777" w:rsidR="00801AA5" w:rsidRPr="005673E7" w:rsidRDefault="00801AA5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outlineLvl w:val="0"/>
        <w:rPr>
          <w:rFonts w:ascii="BrowalliaUPC" w:hAnsi="BrowalliaUPC" w:cs="BrowalliaUPC"/>
          <w:sz w:val="28"/>
          <w:szCs w:val="28"/>
          <w:cs/>
          <w:lang w:val="th-TH"/>
        </w:rPr>
      </w:pPr>
    </w:p>
    <w:p w14:paraId="0DE418F2" w14:textId="56828A58" w:rsidR="00BF0886" w:rsidRPr="005673E7" w:rsidRDefault="00E94F28" w:rsidP="00E4301F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งบการเงินรวมนี้ได้รวมงบการเงินของบริษัท อี ฟอร์ แอล เอม จำกัด </w:t>
      </w:r>
      <w:r w:rsidRPr="005673E7">
        <w:rPr>
          <w:rFonts w:ascii="BrowalliaUPC" w:hAnsi="BrowalliaUPC" w:cs="BrowalliaUPC"/>
          <w:sz w:val="28"/>
          <w:szCs w:val="28"/>
        </w:rPr>
        <w:t>(</w:t>
      </w:r>
      <w:r w:rsidRPr="005673E7">
        <w:rPr>
          <w:rFonts w:ascii="BrowalliaUPC" w:hAnsi="BrowalliaUPC" w:cs="BrowalliaUPC"/>
          <w:sz w:val="28"/>
          <w:szCs w:val="28"/>
          <w:cs/>
        </w:rPr>
        <w:t>มหาชน</w:t>
      </w:r>
      <w:r w:rsidRPr="005673E7">
        <w:rPr>
          <w:rFonts w:ascii="BrowalliaUPC" w:hAnsi="BrowalliaUPC" w:cs="BrowalliaUPC"/>
          <w:sz w:val="28"/>
          <w:szCs w:val="28"/>
        </w:rPr>
        <w:t xml:space="preserve">)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และบริษัทย่อยที่บริษัทมีอำนาจควบคุมหรือถือหุ้นเกินกว่าร้อยละ </w:t>
      </w:r>
      <w:r w:rsidRPr="005673E7">
        <w:rPr>
          <w:rFonts w:ascii="BrowalliaUPC" w:hAnsi="BrowalliaUPC" w:cs="BrowalliaUPC"/>
          <w:sz w:val="28"/>
          <w:szCs w:val="28"/>
        </w:rPr>
        <w:t xml:space="preserve">50 </w:t>
      </w:r>
      <w:r w:rsidRPr="005673E7">
        <w:rPr>
          <w:rFonts w:ascii="BrowalliaUPC" w:hAnsi="BrowalliaUPC" w:cs="BrowalliaUPC"/>
          <w:sz w:val="28"/>
          <w:szCs w:val="28"/>
          <w:cs/>
        </w:rPr>
        <w:t>ของหุ้นที่มีสิทธิออกเสียง ดังต่อไปนี้</w:t>
      </w:r>
    </w:p>
    <w:p w14:paraId="7CB5F87B" w14:textId="77777777" w:rsidR="00FF2068" w:rsidRPr="005673E7" w:rsidRDefault="00FF2068" w:rsidP="0039019C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86" w:type="dxa"/>
        <w:tblInd w:w="82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179"/>
        <w:gridCol w:w="808"/>
        <w:gridCol w:w="90"/>
        <w:gridCol w:w="844"/>
        <w:gridCol w:w="144"/>
        <w:gridCol w:w="808"/>
        <w:gridCol w:w="135"/>
        <w:gridCol w:w="3277"/>
      </w:tblGrid>
      <w:tr w:rsidR="00E94F28" w:rsidRPr="005673E7" w14:paraId="6B2387F9" w14:textId="77777777" w:rsidTr="0039019C">
        <w:tc>
          <w:tcPr>
            <w:tcW w:w="2701" w:type="dxa"/>
          </w:tcPr>
          <w:p w14:paraId="51BDD79C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9" w:type="dxa"/>
          </w:tcPr>
          <w:p w14:paraId="7B056625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192C8E8F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90" w:type="dxa"/>
          </w:tcPr>
          <w:p w14:paraId="5D65B3D4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96" w:type="dxa"/>
            <w:gridSpan w:val="3"/>
            <w:tcBorders>
              <w:bottom w:val="single" w:sz="4" w:space="0" w:color="auto"/>
            </w:tcBorders>
          </w:tcPr>
          <w:p w14:paraId="21B0A87B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สัดส่วนการลงทุน (ร้อยละ)</w:t>
            </w:r>
          </w:p>
        </w:tc>
        <w:tc>
          <w:tcPr>
            <w:tcW w:w="135" w:type="dxa"/>
          </w:tcPr>
          <w:p w14:paraId="113C2FB5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4CFEEEFF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E94F28" w:rsidRPr="005673E7" w14:paraId="1E6E4381" w14:textId="77777777" w:rsidTr="0039019C">
        <w:tc>
          <w:tcPr>
            <w:tcW w:w="2701" w:type="dxa"/>
            <w:tcBorders>
              <w:bottom w:val="single" w:sz="4" w:space="0" w:color="auto"/>
            </w:tcBorders>
          </w:tcPr>
          <w:p w14:paraId="4D244568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79" w:type="dxa"/>
          </w:tcPr>
          <w:p w14:paraId="03877AA1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7F782FC7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0" w:type="dxa"/>
          </w:tcPr>
          <w:p w14:paraId="40CDD576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382E68F" w14:textId="13B297C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B104C7" w:rsidRPr="005673E7">
              <w:rPr>
                <w:rFonts w:ascii="BrowalliaUPC" w:hAnsi="BrowalliaUPC" w:cs="BrowalliaUPC"/>
                <w:sz w:val="22"/>
                <w:szCs w:val="22"/>
              </w:rPr>
              <w:t>3</w:t>
            </w:r>
          </w:p>
        </w:tc>
        <w:tc>
          <w:tcPr>
            <w:tcW w:w="144" w:type="dxa"/>
          </w:tcPr>
          <w:p w14:paraId="3FD3DBDC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3DA64D94" w14:textId="42FCF804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B104C7" w:rsidRPr="005673E7">
              <w:rPr>
                <w:rFonts w:ascii="BrowalliaUPC" w:hAnsi="BrowalliaUPC" w:cs="BrowalliaUPC"/>
                <w:sz w:val="22"/>
                <w:szCs w:val="22"/>
              </w:rPr>
              <w:t>2</w:t>
            </w:r>
          </w:p>
        </w:tc>
        <w:tc>
          <w:tcPr>
            <w:tcW w:w="135" w:type="dxa"/>
          </w:tcPr>
          <w:p w14:paraId="2FFB0B9F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14:paraId="4CF998F8" w14:textId="77777777" w:rsidR="00E94F28" w:rsidRPr="005673E7" w:rsidRDefault="00E94F28" w:rsidP="009955E3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ลักษณะธุรกิจ</w:t>
            </w:r>
          </w:p>
        </w:tc>
      </w:tr>
      <w:tr w:rsidR="00E94F28" w:rsidRPr="005673E7" w14:paraId="6E6C1A26" w14:textId="77777777" w:rsidTr="0039019C">
        <w:tc>
          <w:tcPr>
            <w:tcW w:w="2701" w:type="dxa"/>
            <w:tcBorders>
              <w:top w:val="single" w:sz="4" w:space="0" w:color="auto"/>
            </w:tcBorders>
          </w:tcPr>
          <w:p w14:paraId="07206470" w14:textId="77777777" w:rsidR="00E94F28" w:rsidRPr="005673E7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79" w:type="dxa"/>
          </w:tcPr>
          <w:p w14:paraId="00B9D57D" w14:textId="77777777" w:rsidR="00E94F28" w:rsidRPr="005673E7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743FC3BF" w14:textId="77777777" w:rsidR="00E94F28" w:rsidRPr="005673E7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</w:tcPr>
          <w:p w14:paraId="4D455E17" w14:textId="77777777" w:rsidR="00E94F28" w:rsidRPr="005673E7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7937665A" w14:textId="77777777" w:rsidR="00E94F28" w:rsidRPr="005673E7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4" w:type="dxa"/>
          </w:tcPr>
          <w:p w14:paraId="5D5E8E45" w14:textId="77777777" w:rsidR="00E94F28" w:rsidRPr="005673E7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0F84C569" w14:textId="77777777" w:rsidR="00E94F28" w:rsidRPr="005673E7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5" w:type="dxa"/>
          </w:tcPr>
          <w:p w14:paraId="73960689" w14:textId="77777777" w:rsidR="00E94F28" w:rsidRPr="005673E7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3277" w:type="dxa"/>
            <w:tcBorders>
              <w:top w:val="single" w:sz="4" w:space="0" w:color="auto"/>
            </w:tcBorders>
          </w:tcPr>
          <w:p w14:paraId="5D85BB37" w14:textId="77777777" w:rsidR="00E94F28" w:rsidRPr="005673E7" w:rsidRDefault="00E94F28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1575B4" w:rsidRPr="005673E7" w14:paraId="10997CCE" w14:textId="77777777" w:rsidTr="0039019C">
        <w:tc>
          <w:tcPr>
            <w:tcW w:w="2701" w:type="dxa"/>
          </w:tcPr>
          <w:p w14:paraId="48D11FE5" w14:textId="5E82A955" w:rsidR="001575B4" w:rsidRPr="005673E7" w:rsidRDefault="00DA16BD" w:rsidP="00DA16BD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79" w:type="dxa"/>
          </w:tcPr>
          <w:p w14:paraId="19C16498" w14:textId="77777777" w:rsidR="001575B4" w:rsidRPr="005673E7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808" w:type="dxa"/>
          </w:tcPr>
          <w:p w14:paraId="2B3CCAE0" w14:textId="77777777" w:rsidR="001575B4" w:rsidRPr="005673E7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52" w:hanging="653"/>
              <w:jc w:val="thaiDistribute"/>
              <w:rPr>
                <w:rFonts w:ascii="BrowalliaUPC" w:hAnsi="BrowalliaUPC" w:cs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90" w:type="dxa"/>
          </w:tcPr>
          <w:p w14:paraId="563FBAEE" w14:textId="77777777" w:rsidR="001575B4" w:rsidRPr="005673E7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44" w:type="dxa"/>
          </w:tcPr>
          <w:p w14:paraId="65F32835" w14:textId="77777777" w:rsidR="001575B4" w:rsidRPr="005673E7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4" w:type="dxa"/>
          </w:tcPr>
          <w:p w14:paraId="3C5A5ABC" w14:textId="77777777" w:rsidR="001575B4" w:rsidRPr="005673E7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08" w:type="dxa"/>
          </w:tcPr>
          <w:p w14:paraId="7157C432" w14:textId="77777777" w:rsidR="001575B4" w:rsidRPr="005673E7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35" w:type="dxa"/>
          </w:tcPr>
          <w:p w14:paraId="4F0EB391" w14:textId="77777777" w:rsidR="001575B4" w:rsidRPr="005673E7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3277" w:type="dxa"/>
          </w:tcPr>
          <w:p w14:paraId="020B8FD5" w14:textId="77777777" w:rsidR="001575B4" w:rsidRPr="005673E7" w:rsidRDefault="001575B4" w:rsidP="009955E3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211" w:hanging="211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773EF" w:rsidRPr="005673E7" w14:paraId="5DDE006C" w14:textId="77777777" w:rsidTr="0039019C">
        <w:tc>
          <w:tcPr>
            <w:tcW w:w="2701" w:type="dxa"/>
          </w:tcPr>
          <w:p w14:paraId="44341698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179" w:type="dxa"/>
          </w:tcPr>
          <w:p w14:paraId="1D53A98D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2D9C4204" w14:textId="77777777" w:rsidR="009773EF" w:rsidRPr="005673E7" w:rsidRDefault="009773EF" w:rsidP="009773EF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ind w:right="-27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ไทย</w:t>
            </w:r>
          </w:p>
        </w:tc>
        <w:tc>
          <w:tcPr>
            <w:tcW w:w="90" w:type="dxa"/>
          </w:tcPr>
          <w:p w14:paraId="5E9D6B58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582BEB47" w14:textId="62E16C27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100.00</w:t>
            </w:r>
          </w:p>
        </w:tc>
        <w:tc>
          <w:tcPr>
            <w:tcW w:w="144" w:type="dxa"/>
          </w:tcPr>
          <w:p w14:paraId="27EDFA9B" w14:textId="77777777" w:rsidR="009773EF" w:rsidRPr="005673E7" w:rsidRDefault="009773EF" w:rsidP="009773EF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6FB3D0CA" w14:textId="77E5299C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99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100.00</w:t>
            </w:r>
          </w:p>
        </w:tc>
        <w:tc>
          <w:tcPr>
            <w:tcW w:w="135" w:type="dxa"/>
          </w:tcPr>
          <w:p w14:paraId="605DD655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0AF46BF3" w14:textId="3FF383F9" w:rsidR="009773EF" w:rsidRPr="005673E7" w:rsidRDefault="009773EF" w:rsidP="0039019C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ตัวแทนจำหน่ายเครื่องมือและอุปกรณ์ทางการแพทย์</w:t>
            </w:r>
          </w:p>
        </w:tc>
      </w:tr>
      <w:tr w:rsidR="009773EF" w:rsidRPr="005673E7" w14:paraId="22631D88" w14:textId="77777777" w:rsidTr="0039019C">
        <w:trPr>
          <w:trHeight w:val="236"/>
        </w:trPr>
        <w:tc>
          <w:tcPr>
            <w:tcW w:w="2701" w:type="dxa"/>
          </w:tcPr>
          <w:p w14:paraId="28C32373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179" w:type="dxa"/>
          </w:tcPr>
          <w:p w14:paraId="6133C20D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19A84D4F" w14:textId="77777777" w:rsidR="009773EF" w:rsidRPr="005673E7" w:rsidRDefault="009773EF" w:rsidP="009773EF">
            <w:pPr>
              <w:tabs>
                <w:tab w:val="clear" w:pos="227"/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68AA8858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13D7E18" w14:textId="7CFEF5CC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51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00</w:t>
            </w:r>
          </w:p>
        </w:tc>
        <w:tc>
          <w:tcPr>
            <w:tcW w:w="144" w:type="dxa"/>
          </w:tcPr>
          <w:p w14:paraId="5F1B4EA9" w14:textId="77777777" w:rsidR="009773EF" w:rsidRPr="005673E7" w:rsidRDefault="009773EF" w:rsidP="009773EF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35A5919F" w14:textId="2D7A5024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51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00</w:t>
            </w:r>
          </w:p>
        </w:tc>
        <w:tc>
          <w:tcPr>
            <w:tcW w:w="135" w:type="dxa"/>
          </w:tcPr>
          <w:p w14:paraId="2BD04DA4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713F4DFD" w14:textId="65867A27" w:rsidR="009773EF" w:rsidRPr="005673E7" w:rsidRDefault="009773EF" w:rsidP="0039019C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ผลิตและจำหน่ายเมือกหอยทากและผลิตภัณฑ์ด้าน</w:t>
            </w:r>
          </w:p>
          <w:p w14:paraId="249FD2B5" w14:textId="77777777" w:rsidR="009773EF" w:rsidRPr="005673E7" w:rsidRDefault="009773EF" w:rsidP="0039019C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ความงามที่มีเมือกหอยทาก</w:t>
            </w:r>
          </w:p>
        </w:tc>
      </w:tr>
      <w:tr w:rsidR="009773EF" w:rsidRPr="005673E7" w14:paraId="5D9C341C" w14:textId="77777777" w:rsidTr="0039019C">
        <w:trPr>
          <w:trHeight w:val="236"/>
        </w:trPr>
        <w:tc>
          <w:tcPr>
            <w:tcW w:w="2701" w:type="dxa"/>
          </w:tcPr>
          <w:p w14:paraId="3159B6C3" w14:textId="29AB8E15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ดับบลิวซีไอ โฮลดิ้ง จำกัด (มหาชน) </w:t>
            </w:r>
          </w:p>
        </w:tc>
        <w:tc>
          <w:tcPr>
            <w:tcW w:w="179" w:type="dxa"/>
          </w:tcPr>
          <w:p w14:paraId="59C52690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7B654657" w14:textId="77777777" w:rsidR="009773EF" w:rsidRPr="005673E7" w:rsidRDefault="009773EF" w:rsidP="009773E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77486440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F3AD3C7" w14:textId="5C2886F2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56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00</w:t>
            </w:r>
          </w:p>
        </w:tc>
        <w:tc>
          <w:tcPr>
            <w:tcW w:w="144" w:type="dxa"/>
          </w:tcPr>
          <w:p w14:paraId="7EDB3BC0" w14:textId="77777777" w:rsidR="009773EF" w:rsidRPr="005673E7" w:rsidRDefault="009773EF" w:rsidP="009773EF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3B903960" w14:textId="48614254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56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00</w:t>
            </w:r>
          </w:p>
        </w:tc>
        <w:tc>
          <w:tcPr>
            <w:tcW w:w="135" w:type="dxa"/>
          </w:tcPr>
          <w:p w14:paraId="26F5DED5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41726BBE" w14:textId="33EEA1F5" w:rsidR="009773EF" w:rsidRPr="005673E7" w:rsidRDefault="009773EF" w:rsidP="0039019C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ลงทุนในบริษัท วุฒิศักดิ์ คลินิก อินเตอร์กรุ๊ป จำกัด</w:t>
            </w:r>
          </w:p>
        </w:tc>
      </w:tr>
      <w:tr w:rsidR="009773EF" w:rsidRPr="005673E7" w14:paraId="22128922" w14:textId="77777777" w:rsidTr="00343923">
        <w:trPr>
          <w:trHeight w:val="221"/>
        </w:trPr>
        <w:tc>
          <w:tcPr>
            <w:tcW w:w="2701" w:type="dxa"/>
          </w:tcPr>
          <w:p w14:paraId="239AB04D" w14:textId="55F35CAA" w:rsidR="00B0424F" w:rsidRPr="005673E7" w:rsidRDefault="00B0424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79" w:type="dxa"/>
          </w:tcPr>
          <w:p w14:paraId="006A4AC0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8C253E3" w14:textId="77777777" w:rsidR="009773EF" w:rsidRPr="005673E7" w:rsidRDefault="009773EF" w:rsidP="009773E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218DE6B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F1981A1" w14:textId="77777777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008EDC04" w14:textId="77777777" w:rsidR="009773EF" w:rsidRPr="005673E7" w:rsidRDefault="009773EF" w:rsidP="009773EF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039B2B1C" w14:textId="77777777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35" w:type="dxa"/>
          </w:tcPr>
          <w:p w14:paraId="72D17BFE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698EB069" w14:textId="77777777" w:rsidR="009773EF" w:rsidRPr="005673E7" w:rsidRDefault="009773EF" w:rsidP="0039019C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9773EF" w:rsidRPr="005673E7" w14:paraId="6E72AEC8" w14:textId="77777777" w:rsidTr="0039019C">
        <w:trPr>
          <w:trHeight w:val="236"/>
        </w:trPr>
        <w:tc>
          <w:tcPr>
            <w:tcW w:w="2701" w:type="dxa"/>
          </w:tcPr>
          <w:p w14:paraId="20CB6889" w14:textId="446DCE90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79" w:type="dxa"/>
          </w:tcPr>
          <w:p w14:paraId="36760C3D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69C04A0A" w14:textId="77777777" w:rsidR="009773EF" w:rsidRPr="005673E7" w:rsidRDefault="009773EF" w:rsidP="009773E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10E53F39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45B71C2A" w14:textId="77777777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4" w:type="dxa"/>
          </w:tcPr>
          <w:p w14:paraId="1CC0426A" w14:textId="77777777" w:rsidR="009773EF" w:rsidRPr="005673E7" w:rsidRDefault="009773EF" w:rsidP="009773EF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16C0971B" w14:textId="77777777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35" w:type="dxa"/>
          </w:tcPr>
          <w:p w14:paraId="75719BEE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2277F159" w14:textId="77777777" w:rsidR="009773EF" w:rsidRPr="005673E7" w:rsidRDefault="009773EF" w:rsidP="0039019C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9773EF" w:rsidRPr="005673E7" w14:paraId="51854145" w14:textId="77777777" w:rsidTr="0039019C">
        <w:trPr>
          <w:trHeight w:val="236"/>
        </w:trPr>
        <w:tc>
          <w:tcPr>
            <w:tcW w:w="2701" w:type="dxa"/>
          </w:tcPr>
          <w:p w14:paraId="3B355B1C" w14:textId="52A1BC08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บริษัท วุฒิศักดิ์ คลินิก อินเตอร์กรุ๊ป จำกัด</w:t>
            </w:r>
          </w:p>
        </w:tc>
        <w:tc>
          <w:tcPr>
            <w:tcW w:w="179" w:type="dxa"/>
          </w:tcPr>
          <w:p w14:paraId="08F51804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3DA718EF" w14:textId="195EFE3C" w:rsidR="009773EF" w:rsidRPr="005673E7" w:rsidRDefault="009773EF" w:rsidP="009773E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4E746D9A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639D928C" w14:textId="7838F2EB" w:rsidR="009773EF" w:rsidRPr="005673E7" w:rsidRDefault="008A1169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20.00</w:t>
            </w:r>
          </w:p>
        </w:tc>
        <w:tc>
          <w:tcPr>
            <w:tcW w:w="144" w:type="dxa"/>
          </w:tcPr>
          <w:p w14:paraId="2F0BEA63" w14:textId="77777777" w:rsidR="009773EF" w:rsidRPr="005673E7" w:rsidRDefault="009773EF" w:rsidP="009773EF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772BB685" w14:textId="06821988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99.99</w:t>
            </w:r>
          </w:p>
        </w:tc>
        <w:tc>
          <w:tcPr>
            <w:tcW w:w="135" w:type="dxa"/>
          </w:tcPr>
          <w:p w14:paraId="6306155C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7B6E4CCD" w14:textId="38FE1064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บริการด้านความงามและธุรกิจแฟรนไชส์</w:t>
            </w:r>
          </w:p>
        </w:tc>
      </w:tr>
      <w:tr w:rsidR="009773EF" w:rsidRPr="005673E7" w14:paraId="68E75827" w14:textId="77777777" w:rsidTr="0039019C">
        <w:trPr>
          <w:trHeight w:val="236"/>
        </w:trPr>
        <w:tc>
          <w:tcPr>
            <w:tcW w:w="2701" w:type="dxa"/>
          </w:tcPr>
          <w:p w14:paraId="0025C405" w14:textId="46E7460A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บริษัท วุฒิศักดิ์ คอสเมติก อินเตอร์ จำกัด</w:t>
            </w:r>
          </w:p>
        </w:tc>
        <w:tc>
          <w:tcPr>
            <w:tcW w:w="179" w:type="dxa"/>
          </w:tcPr>
          <w:p w14:paraId="43DDA006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2850E677" w14:textId="1B49F09E" w:rsidR="009773EF" w:rsidRPr="005673E7" w:rsidRDefault="009773EF" w:rsidP="009773E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42A634C1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D429B90" w14:textId="0BC5C679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97</w:t>
            </w:r>
          </w:p>
        </w:tc>
        <w:tc>
          <w:tcPr>
            <w:tcW w:w="144" w:type="dxa"/>
          </w:tcPr>
          <w:p w14:paraId="7F56E024" w14:textId="77777777" w:rsidR="009773EF" w:rsidRPr="005673E7" w:rsidRDefault="009773EF" w:rsidP="009773EF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42E1B698" w14:textId="480F1C8A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97</w:t>
            </w:r>
          </w:p>
        </w:tc>
        <w:tc>
          <w:tcPr>
            <w:tcW w:w="135" w:type="dxa"/>
          </w:tcPr>
          <w:p w14:paraId="6826C640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329067B5" w14:textId="05C79ED4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ซื้อมาขายไปเครื่องสำอางและอาหารเสริม</w:t>
            </w:r>
          </w:p>
        </w:tc>
      </w:tr>
      <w:tr w:rsidR="009773EF" w:rsidRPr="005673E7" w14:paraId="708ED840" w14:textId="77777777" w:rsidTr="0039019C">
        <w:trPr>
          <w:trHeight w:val="236"/>
        </w:trPr>
        <w:tc>
          <w:tcPr>
            <w:tcW w:w="2701" w:type="dxa"/>
          </w:tcPr>
          <w:p w14:paraId="630BC140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วุฒิศักดิ์ ฟาร์มาซี </w:t>
            </w:r>
          </w:p>
          <w:p w14:paraId="0E2DC25D" w14:textId="55019D39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 xml:space="preserve">         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อินเตอร์ จำกัด</w:t>
            </w:r>
          </w:p>
        </w:tc>
        <w:tc>
          <w:tcPr>
            <w:tcW w:w="179" w:type="dxa"/>
          </w:tcPr>
          <w:p w14:paraId="0C86165F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0F14F0EA" w14:textId="7EA095E4" w:rsidR="009773EF" w:rsidRPr="005673E7" w:rsidRDefault="009773EF" w:rsidP="009773E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316AEF8A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6E745340" w14:textId="3D5BBE7D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99</w:t>
            </w:r>
          </w:p>
        </w:tc>
        <w:tc>
          <w:tcPr>
            <w:tcW w:w="144" w:type="dxa"/>
          </w:tcPr>
          <w:p w14:paraId="7FAAC172" w14:textId="77777777" w:rsidR="009773EF" w:rsidRPr="005673E7" w:rsidRDefault="009773EF" w:rsidP="009773EF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54CC34B7" w14:textId="06C6BBF5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99</w:t>
            </w:r>
          </w:p>
        </w:tc>
        <w:tc>
          <w:tcPr>
            <w:tcW w:w="135" w:type="dxa"/>
          </w:tcPr>
          <w:p w14:paraId="390F2586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5624DDF7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ซื้อมาขายไปผลิตภัณฑ์ยาและอาหารเสริม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</w:p>
          <w:p w14:paraId="151F65BE" w14:textId="5F643A59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หยุดดำเนินงาน)</w:t>
            </w:r>
          </w:p>
        </w:tc>
      </w:tr>
      <w:tr w:rsidR="009773EF" w:rsidRPr="005673E7" w14:paraId="6F724DE7" w14:textId="77777777" w:rsidTr="0039019C">
        <w:trPr>
          <w:trHeight w:val="236"/>
        </w:trPr>
        <w:tc>
          <w:tcPr>
            <w:tcW w:w="2701" w:type="dxa"/>
          </w:tcPr>
          <w:p w14:paraId="330B123A" w14:textId="34AF2B45" w:rsidR="009773EF" w:rsidRPr="005673E7" w:rsidRDefault="009773EF" w:rsidP="009D464F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ดับบลิว เวลเนส อินเตอร์ จำกัด </w:t>
            </w:r>
          </w:p>
        </w:tc>
        <w:tc>
          <w:tcPr>
            <w:tcW w:w="179" w:type="dxa"/>
          </w:tcPr>
          <w:p w14:paraId="4AC70207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4FA5A0E8" w14:textId="71A34A61" w:rsidR="009773EF" w:rsidRPr="005673E7" w:rsidRDefault="009773EF" w:rsidP="009773E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201AC05F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3D52B90E" w14:textId="03A79389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97</w:t>
            </w:r>
          </w:p>
        </w:tc>
        <w:tc>
          <w:tcPr>
            <w:tcW w:w="144" w:type="dxa"/>
          </w:tcPr>
          <w:p w14:paraId="29921EEF" w14:textId="77777777" w:rsidR="009773EF" w:rsidRPr="005673E7" w:rsidRDefault="009773EF" w:rsidP="009773EF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65B99049" w14:textId="11254B52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97</w:t>
            </w:r>
          </w:p>
        </w:tc>
        <w:tc>
          <w:tcPr>
            <w:tcW w:w="135" w:type="dxa"/>
          </w:tcPr>
          <w:p w14:paraId="1AE13C14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4DCA92E6" w14:textId="31973798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สถาบันฝึกอบรม</w:t>
            </w:r>
            <w:r w:rsidR="00FF37E2"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="00FF37E2" w:rsidRPr="005673E7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FF37E2" w:rsidRPr="005673E7">
              <w:rPr>
                <w:rFonts w:ascii="BrowalliaUPC" w:hAnsi="BrowalliaUPC" w:cs="BrowalliaUPC"/>
                <w:sz w:val="22"/>
                <w:szCs w:val="22"/>
                <w:cs/>
              </w:rPr>
              <w:t>หยุดดำเนินงาน</w:t>
            </w:r>
            <w:r w:rsidR="00A15743"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ในระหว่างปี </w:t>
            </w:r>
            <w:r w:rsidR="00A15743" w:rsidRPr="005673E7">
              <w:rPr>
                <w:rFonts w:ascii="BrowalliaUPC" w:hAnsi="BrowalliaUPC" w:cs="BrowalliaUPC"/>
                <w:sz w:val="22"/>
                <w:szCs w:val="22"/>
              </w:rPr>
              <w:t>2563</w:t>
            </w:r>
            <w:r w:rsidR="00FF37E2" w:rsidRPr="005673E7">
              <w:rPr>
                <w:rFonts w:ascii="BrowalliaUPC" w:hAnsi="BrowalliaUPC" w:cs="BrowalliaUPC"/>
                <w:sz w:val="22"/>
                <w:szCs w:val="22"/>
                <w:cs/>
              </w:rPr>
              <w:t>)</w:t>
            </w:r>
          </w:p>
        </w:tc>
      </w:tr>
      <w:tr w:rsidR="009773EF" w:rsidRPr="005673E7" w14:paraId="13729068" w14:textId="77777777" w:rsidTr="0039019C">
        <w:trPr>
          <w:trHeight w:val="236"/>
        </w:trPr>
        <w:tc>
          <w:tcPr>
            <w:tcW w:w="2701" w:type="dxa"/>
          </w:tcPr>
          <w:p w14:paraId="0479B015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บริษัท ดับบลิว. เอส. เซอร์จีรี่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 xml:space="preserve">                  </w:t>
            </w:r>
          </w:p>
          <w:p w14:paraId="0F239AA5" w14:textId="4B64D7F1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 xml:space="preserve">         2014 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จำกัด</w:t>
            </w:r>
          </w:p>
        </w:tc>
        <w:tc>
          <w:tcPr>
            <w:tcW w:w="179" w:type="dxa"/>
          </w:tcPr>
          <w:p w14:paraId="63F06C01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196C47D2" w14:textId="3A7D080F" w:rsidR="009773EF" w:rsidRPr="005673E7" w:rsidRDefault="009773EF" w:rsidP="009773E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6A0BF484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67B052C1" w14:textId="4ED3A53E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98</w:t>
            </w:r>
          </w:p>
        </w:tc>
        <w:tc>
          <w:tcPr>
            <w:tcW w:w="144" w:type="dxa"/>
          </w:tcPr>
          <w:p w14:paraId="7263980B" w14:textId="77777777" w:rsidR="009773EF" w:rsidRPr="005673E7" w:rsidRDefault="009773EF" w:rsidP="009773EF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71CCC758" w14:textId="7D75D12B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98</w:t>
            </w:r>
          </w:p>
        </w:tc>
        <w:tc>
          <w:tcPr>
            <w:tcW w:w="135" w:type="dxa"/>
          </w:tcPr>
          <w:p w14:paraId="580863CB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7E6EAE0F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ซื้อมาขายไปและให้บริการเสริมความงามโดยการทำ  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 xml:space="preserve">                      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</w:t>
            </w:r>
          </w:p>
          <w:p w14:paraId="54E94114" w14:textId="77187353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ศัลยกรรมพลาสติกและตกแต่ง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หยุดดำเนินงาน)</w:t>
            </w:r>
          </w:p>
        </w:tc>
      </w:tr>
      <w:tr w:rsidR="009773EF" w:rsidRPr="005673E7" w14:paraId="4F7DAB55" w14:textId="77777777" w:rsidTr="0039019C">
        <w:trPr>
          <w:trHeight w:val="236"/>
        </w:trPr>
        <w:tc>
          <w:tcPr>
            <w:tcW w:w="2701" w:type="dxa"/>
          </w:tcPr>
          <w:p w14:paraId="4BA68CC8" w14:textId="13CFCDAD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บริษัท ดับบลิว โกลบอล จำกัด</w:t>
            </w:r>
          </w:p>
        </w:tc>
        <w:tc>
          <w:tcPr>
            <w:tcW w:w="179" w:type="dxa"/>
          </w:tcPr>
          <w:p w14:paraId="4F73BFA7" w14:textId="77777777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808" w:type="dxa"/>
          </w:tcPr>
          <w:p w14:paraId="268C5232" w14:textId="69AAF0E0" w:rsidR="009773EF" w:rsidRPr="005673E7" w:rsidRDefault="009773EF" w:rsidP="009773EF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ไทย</w:t>
            </w:r>
          </w:p>
        </w:tc>
        <w:tc>
          <w:tcPr>
            <w:tcW w:w="90" w:type="dxa"/>
          </w:tcPr>
          <w:p w14:paraId="703A0A8C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-270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DB39A83" w14:textId="28771763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97</w:t>
            </w:r>
          </w:p>
        </w:tc>
        <w:tc>
          <w:tcPr>
            <w:tcW w:w="144" w:type="dxa"/>
          </w:tcPr>
          <w:p w14:paraId="6E3B84F4" w14:textId="77777777" w:rsidR="009773EF" w:rsidRPr="005673E7" w:rsidRDefault="009773EF" w:rsidP="009773EF">
            <w:pPr>
              <w:tabs>
                <w:tab w:val="clear" w:pos="680"/>
                <w:tab w:val="left" w:pos="162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08" w:type="dxa"/>
          </w:tcPr>
          <w:p w14:paraId="7C687E19" w14:textId="2BE64C8B" w:rsidR="009773EF" w:rsidRPr="005673E7" w:rsidRDefault="009773EF" w:rsidP="009773EF">
            <w:pPr>
              <w:tabs>
                <w:tab w:val="clear" w:pos="680"/>
                <w:tab w:val="clear" w:pos="907"/>
                <w:tab w:val="left" w:pos="162"/>
                <w:tab w:val="left" w:pos="72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99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.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97</w:t>
            </w:r>
          </w:p>
        </w:tc>
        <w:tc>
          <w:tcPr>
            <w:tcW w:w="135" w:type="dxa"/>
          </w:tcPr>
          <w:p w14:paraId="4FBA6FDB" w14:textId="77777777" w:rsidR="009773EF" w:rsidRPr="005673E7" w:rsidRDefault="009773EF" w:rsidP="009773EF">
            <w:pPr>
              <w:tabs>
                <w:tab w:val="clear" w:pos="907"/>
                <w:tab w:val="left" w:pos="162"/>
                <w:tab w:val="left" w:pos="900"/>
              </w:tabs>
              <w:spacing w:line="240" w:lineRule="auto"/>
              <w:ind w:right="80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277" w:type="dxa"/>
          </w:tcPr>
          <w:p w14:paraId="3E61F841" w14:textId="000D3D5A" w:rsidR="009773EF" w:rsidRPr="005673E7" w:rsidRDefault="009773EF" w:rsidP="009773EF">
            <w:pPr>
              <w:tabs>
                <w:tab w:val="left" w:pos="162"/>
              </w:tabs>
              <w:spacing w:line="240" w:lineRule="auto"/>
              <w:ind w:right="-270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บริการด้านความงาม (ยังไม่ได้เริ่มดำเนินงาน)</w:t>
            </w:r>
          </w:p>
        </w:tc>
      </w:tr>
    </w:tbl>
    <w:p w14:paraId="45348CFF" w14:textId="77777777" w:rsidR="005C06B7" w:rsidRPr="005673E7" w:rsidRDefault="005C06B7" w:rsidP="00946FD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A3BC691" w14:textId="77777777" w:rsidR="00E4301F" w:rsidRDefault="00E4301F" w:rsidP="006753A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1651E57" w14:textId="77777777" w:rsidR="00E4301F" w:rsidRDefault="00E4301F" w:rsidP="006753A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50F4FBB8" w14:textId="77777777" w:rsidR="00E4301F" w:rsidRDefault="00E4301F" w:rsidP="006753A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795FB31A" w14:textId="7F49E577" w:rsidR="00E94F28" w:rsidRPr="005673E7" w:rsidRDefault="00E94F28" w:rsidP="006753A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>รายการบัญชีระหว่างบริษัทกับบริษัทย่อยและบริษัทย่อยทางอ้อมที่มีสาระสำคัญได้ถูกตัดรายการในการทำ             งบการเงินรวมแล้ว</w:t>
      </w:r>
    </w:p>
    <w:p w14:paraId="1A71B99F" w14:textId="77777777" w:rsidR="00A40227" w:rsidRPr="005673E7" w:rsidRDefault="00A40227" w:rsidP="006753AD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094B37F2" w14:textId="77777777" w:rsidR="00A40227" w:rsidRPr="005673E7" w:rsidRDefault="00A40227" w:rsidP="00A4022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งบการเงินรวมนี้ได้จัดทำขึ้นโดยใช้นโยบายการบัญชีเดียวกันสำหรับรายการบัญชีที่เหมือนกันหรือเหตุการณ์             ทางบัญชีที่คล้ายคลึงกันสำหรับการจัดทำงบการเงินของบริษัท</w:t>
      </w:r>
    </w:p>
    <w:p w14:paraId="2B4B2F89" w14:textId="7E6B5942" w:rsidR="00C82586" w:rsidRPr="005673E7" w:rsidRDefault="00C82586" w:rsidP="009375D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56A6F8B" w14:textId="7ED3153D" w:rsidR="00C82586" w:rsidRPr="005673E7" w:rsidRDefault="00702C41" w:rsidP="00C82586">
      <w:pPr>
        <w:pStyle w:val="CordiaNew"/>
        <w:ind w:left="851"/>
        <w:jc w:val="thaiDistribute"/>
        <w:rPr>
          <w:rFonts w:ascii="BrowalliaUPC" w:hAnsi="BrowalliaUPC" w:cs="BrowalliaUPC"/>
          <w:color w:val="auto"/>
          <w:sz w:val="28"/>
          <w:szCs w:val="28"/>
          <w:lang w:eastAsia="en-US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 xml:space="preserve">ในระหว่างปี </w:t>
      </w:r>
      <w:r w:rsidRPr="005673E7">
        <w:rPr>
          <w:rFonts w:ascii="BrowalliaUPC" w:hAnsi="BrowalliaUPC" w:cs="BrowalliaUPC"/>
          <w:color w:val="auto"/>
          <w:sz w:val="28"/>
          <w:szCs w:val="28"/>
          <w:lang w:eastAsia="en-US"/>
        </w:rPr>
        <w:t xml:space="preserve">2563 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>มีการเปลี่ยนแปลงโครงสร้างการถือหุ้นของบริษัทย่อยทางอ้อมที่มีสาระสำคัญตาม</w:t>
      </w:r>
      <w:r w:rsidR="005C03C1"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>ที่อธิบายใน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 xml:space="preserve">หมายเหตุประกอบงบข้อ </w:t>
      </w:r>
      <w:r w:rsidR="00931C58" w:rsidRPr="005673E7">
        <w:rPr>
          <w:rFonts w:ascii="BrowalliaUPC" w:hAnsi="BrowalliaUPC" w:cs="BrowalliaUPC"/>
          <w:color w:val="auto"/>
          <w:sz w:val="28"/>
          <w:szCs w:val="28"/>
          <w:lang w:eastAsia="en-US"/>
        </w:rPr>
        <w:t>14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 xml:space="preserve"> ซึ่งมีเนื้อหาโดยสรุปคือเมื่อวันที่ 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lang w:eastAsia="en-US"/>
        </w:rPr>
        <w:t>24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 xml:space="preserve"> กรกฎาคม 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lang w:eastAsia="en-US"/>
        </w:rPr>
        <w:t xml:space="preserve">2563 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>กรมบังคับคดีได้</w:t>
      </w:r>
      <w:r w:rsidR="00450EC6"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>ยึดหุ้น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 xml:space="preserve">บริษัท วุฒิศักดิ์ คลินิก อินเตอร์กรุ๊ป จำกัด (วุฒิศักดิ์) ร้อยละ 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lang w:eastAsia="en-US"/>
        </w:rPr>
        <w:t xml:space="preserve">80 </w:t>
      </w:r>
      <w:r w:rsidR="00CA58A8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>บังคับขายทอดตลาดผ่านการประมูล</w:t>
      </w:r>
      <w:r w:rsidR="00D21D63">
        <w:rPr>
          <w:rFonts w:ascii="BrowalliaUPC" w:hAnsi="BrowalliaUPC" w:cs="BrowalliaUPC"/>
          <w:color w:val="auto"/>
          <w:sz w:val="28"/>
          <w:szCs w:val="28"/>
          <w:lang w:eastAsia="en-US"/>
        </w:rPr>
        <w:t xml:space="preserve"> 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>เพื่อชำระหนี้ตามคำพิพากษาของศาล ทำให้สัดส่วนที่บริษัทย่อยของบริษัทที่เคยถือหุ้นของ</w:t>
      </w:r>
      <w:r w:rsidR="0025733B">
        <w:rPr>
          <w:rFonts w:ascii="BrowalliaUPC" w:hAnsi="BrowalliaUPC" w:cs="BrowalliaUPC"/>
          <w:color w:val="auto"/>
          <w:sz w:val="28"/>
          <w:szCs w:val="28"/>
          <w:lang w:eastAsia="en-US"/>
        </w:rPr>
        <w:t xml:space="preserve"> </w:t>
      </w:r>
      <w:r w:rsidR="00D21D63">
        <w:rPr>
          <w:rFonts w:ascii="BrowalliaUPC" w:hAnsi="BrowalliaUPC" w:cs="BrowalliaUPC"/>
          <w:color w:val="auto"/>
          <w:sz w:val="28"/>
          <w:szCs w:val="28"/>
          <w:lang w:eastAsia="en-US"/>
        </w:rPr>
        <w:t>“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>วุฒิศักดิ์</w:t>
      </w:r>
      <w:r w:rsidR="0025733B">
        <w:rPr>
          <w:rFonts w:ascii="BrowalliaUPC" w:hAnsi="BrowalliaUPC" w:cs="BrowalliaUPC"/>
          <w:color w:val="auto"/>
          <w:sz w:val="28"/>
          <w:szCs w:val="28"/>
          <w:lang w:eastAsia="en-US"/>
        </w:rPr>
        <w:t xml:space="preserve">” 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 xml:space="preserve">ลดลงจากร้อยละ 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lang w:eastAsia="en-US"/>
        </w:rPr>
        <w:t>100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 xml:space="preserve"> เหลือเพียงร้อยละ 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lang w:eastAsia="en-US"/>
        </w:rPr>
        <w:t>20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 xml:space="preserve"> อย่างไรก็ตาม บริษัทย่อยของบริษัทยังคงมีอำนาจควบคุมวุฒิศักดิ์ในฐานะที่มีกรรมการร่วมกันและ</w:t>
      </w:r>
      <w:r w:rsidR="00E911CF">
        <w:rPr>
          <w:rFonts w:ascii="BrowalliaUPC" w:hAnsi="BrowalliaUPC" w:cs="BrowalliaUPC" w:hint="cs"/>
          <w:color w:val="auto"/>
          <w:sz w:val="28"/>
          <w:szCs w:val="28"/>
          <w:cs/>
          <w:lang w:eastAsia="en-US"/>
        </w:rPr>
        <w:t>มี</w:t>
      </w:r>
      <w:r w:rsidR="00C82586" w:rsidRPr="005673E7">
        <w:rPr>
          <w:rFonts w:ascii="BrowalliaUPC" w:hAnsi="BrowalliaUPC" w:cs="BrowalliaUPC"/>
          <w:color w:val="auto"/>
          <w:sz w:val="28"/>
          <w:szCs w:val="28"/>
          <w:cs/>
          <w:lang w:eastAsia="en-US"/>
        </w:rPr>
        <w:t>ฐานะเจ้าหนี้รายใหญ่ บริษัทย่อยของบริษัทจึงยังคงต้องรวมงบการเงินของวุฒิศักดิ์ในงบการเงินรวมของบริษัทย่อย ซึ่งส่งผลกระทบให้ต้องรวมงบการเงินของวุฒิศักดิ์ในงบการเงินรวมของบริษัทด้วย</w:t>
      </w:r>
    </w:p>
    <w:p w14:paraId="7CB89CE5" w14:textId="77777777" w:rsidR="000A450E" w:rsidRPr="005673E7" w:rsidRDefault="000A450E" w:rsidP="005C6873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4CDB211" w14:textId="7EBE11CD" w:rsidR="00442681" w:rsidRPr="005673E7" w:rsidRDefault="00442681" w:rsidP="00A833AC">
      <w:pPr>
        <w:pStyle w:val="ListParagraph"/>
        <w:numPr>
          <w:ilvl w:val="1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426" w:firstLine="9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เกณฑ์ในการดำเนินงานต่อเนื่อง</w:t>
      </w:r>
    </w:p>
    <w:p w14:paraId="72352511" w14:textId="77777777" w:rsidR="00442681" w:rsidRPr="005673E7" w:rsidRDefault="00442681" w:rsidP="00946FD9">
      <w:pPr>
        <w:pStyle w:val="CordiaNew"/>
        <w:tabs>
          <w:tab w:val="left" w:pos="426"/>
        </w:tabs>
        <w:ind w:left="360"/>
        <w:jc w:val="thaiDistribute"/>
        <w:rPr>
          <w:rFonts w:ascii="BrowalliaUPC" w:eastAsia="Times New Roman" w:hAnsi="BrowalliaUPC" w:cs="BrowalliaUPC"/>
          <w:sz w:val="28"/>
          <w:szCs w:val="28"/>
          <w:highlight w:val="magenta"/>
          <w:lang w:val="th-TH"/>
        </w:rPr>
      </w:pPr>
    </w:p>
    <w:p w14:paraId="7BDBF6C8" w14:textId="69227D3D" w:rsidR="00442681" w:rsidRPr="005673E7" w:rsidRDefault="00254ED2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  <w:bookmarkStart w:id="0" w:name="_Hlk60947551"/>
      <w:r w:rsidRPr="005673E7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5673E7">
        <w:rPr>
          <w:rFonts w:ascii="BrowalliaUPC" w:hAnsi="BrowalliaUPC" w:cs="BrowalliaUPC"/>
          <w:sz w:val="28"/>
          <w:szCs w:val="28"/>
        </w:rPr>
        <w:t xml:space="preserve">31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5673E7">
        <w:rPr>
          <w:rFonts w:ascii="BrowalliaUPC" w:hAnsi="BrowalliaUPC" w:cs="BrowalliaUPC"/>
          <w:sz w:val="28"/>
          <w:szCs w:val="28"/>
        </w:rPr>
        <w:t xml:space="preserve">2563 </w:t>
      </w:r>
      <w:r w:rsidR="000A450E" w:rsidRPr="005673E7">
        <w:rPr>
          <w:rFonts w:ascii="BrowalliaUPC" w:hAnsi="BrowalliaUPC" w:cs="BrowalliaUPC"/>
          <w:sz w:val="28"/>
          <w:szCs w:val="28"/>
          <w:cs/>
        </w:rPr>
        <w:t>กลุ่มบริษัทและบริษัท</w:t>
      </w:r>
      <w:r w:rsidR="00442681" w:rsidRPr="005673E7">
        <w:rPr>
          <w:rFonts w:ascii="BrowalliaUPC" w:hAnsi="BrowalliaUPC" w:cs="BrowalliaUPC"/>
          <w:sz w:val="28"/>
          <w:szCs w:val="28"/>
          <w:cs/>
        </w:rPr>
        <w:t xml:space="preserve">มีหนี้สินหมุนเวียนสูงกว่าสินทรัพย์หมุนเวียนจำนวน </w:t>
      </w:r>
      <w:r w:rsidR="00805E66" w:rsidRPr="005673E7">
        <w:rPr>
          <w:rFonts w:ascii="BrowalliaUPC" w:hAnsi="BrowalliaUPC" w:cs="BrowalliaUPC"/>
          <w:sz w:val="28"/>
          <w:szCs w:val="28"/>
        </w:rPr>
        <w:t>1,0</w:t>
      </w:r>
      <w:r w:rsidR="00676F42">
        <w:rPr>
          <w:rFonts w:ascii="BrowalliaUPC" w:hAnsi="BrowalliaUPC" w:cs="BrowalliaUPC"/>
          <w:sz w:val="28"/>
          <w:szCs w:val="28"/>
        </w:rPr>
        <w:t>52</w:t>
      </w:r>
      <w:r w:rsidR="00805E66" w:rsidRPr="005673E7">
        <w:rPr>
          <w:rFonts w:ascii="BrowalliaUPC" w:hAnsi="BrowalliaUPC" w:cs="BrowalliaUPC"/>
          <w:sz w:val="28"/>
          <w:szCs w:val="28"/>
        </w:rPr>
        <w:t>.</w:t>
      </w:r>
      <w:r w:rsidR="00676F42">
        <w:rPr>
          <w:rFonts w:ascii="BrowalliaUPC" w:hAnsi="BrowalliaUPC" w:cs="BrowalliaUPC"/>
          <w:sz w:val="28"/>
          <w:szCs w:val="28"/>
        </w:rPr>
        <w:t>39</w:t>
      </w:r>
      <w:r w:rsidR="00442681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442681" w:rsidRPr="005673E7">
        <w:rPr>
          <w:rFonts w:ascii="BrowalliaUPC" w:hAnsi="BrowalliaUPC" w:cs="BrowalliaUPC"/>
          <w:sz w:val="28"/>
          <w:szCs w:val="28"/>
          <w:cs/>
        </w:rPr>
        <w:t>ล้านบาท</w:t>
      </w:r>
      <w:r w:rsidR="004B7A34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442681" w:rsidRPr="005673E7">
        <w:rPr>
          <w:rFonts w:ascii="BrowalliaUPC" w:hAnsi="BrowalliaUPC" w:cs="BrowalliaUPC"/>
          <w:sz w:val="28"/>
          <w:szCs w:val="28"/>
          <w:cs/>
        </w:rPr>
        <w:t>และ</w:t>
      </w:r>
      <w:r w:rsidR="00442681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74219B" w:rsidRPr="005673E7">
        <w:rPr>
          <w:rFonts w:ascii="BrowalliaUPC" w:hAnsi="BrowalliaUPC" w:cs="BrowalliaUPC"/>
          <w:sz w:val="28"/>
          <w:szCs w:val="28"/>
        </w:rPr>
        <w:t>6</w:t>
      </w:r>
      <w:r w:rsidR="00D87643">
        <w:rPr>
          <w:rFonts w:ascii="BrowalliaUPC" w:hAnsi="BrowalliaUPC" w:cs="BrowalliaUPC"/>
          <w:sz w:val="28"/>
          <w:szCs w:val="28"/>
        </w:rPr>
        <w:t>30</w:t>
      </w:r>
      <w:r w:rsidR="0074219B" w:rsidRPr="005673E7">
        <w:rPr>
          <w:rFonts w:ascii="BrowalliaUPC" w:hAnsi="BrowalliaUPC" w:cs="BrowalliaUPC"/>
          <w:sz w:val="28"/>
          <w:szCs w:val="28"/>
        </w:rPr>
        <w:t>.</w:t>
      </w:r>
      <w:r w:rsidR="00D87643">
        <w:rPr>
          <w:rFonts w:ascii="BrowalliaUPC" w:hAnsi="BrowalliaUPC" w:cs="BrowalliaUPC"/>
          <w:sz w:val="28"/>
          <w:szCs w:val="28"/>
        </w:rPr>
        <w:t>58</w:t>
      </w:r>
      <w:r w:rsidR="00442681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442681" w:rsidRPr="005673E7">
        <w:rPr>
          <w:rFonts w:ascii="BrowalliaUPC" w:hAnsi="BrowalliaUPC" w:cs="BrowalliaUPC"/>
          <w:sz w:val="28"/>
          <w:szCs w:val="28"/>
          <w:cs/>
        </w:rPr>
        <w:t>ล้านบาท</w:t>
      </w:r>
      <w:r w:rsidR="00442681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442681" w:rsidRPr="005673E7">
        <w:rPr>
          <w:rFonts w:ascii="BrowalliaUPC" w:hAnsi="BrowalliaUPC" w:cs="BrowalliaUPC"/>
          <w:sz w:val="28"/>
          <w:szCs w:val="28"/>
          <w:cs/>
        </w:rPr>
        <w:t>ตามลำดับ</w:t>
      </w:r>
      <w:r w:rsidR="00442681" w:rsidRPr="005673E7">
        <w:rPr>
          <w:rFonts w:ascii="BrowalliaUPC" w:hAnsi="BrowalliaUPC" w:cs="BrowalliaUPC"/>
          <w:sz w:val="28"/>
          <w:szCs w:val="28"/>
        </w:rPr>
        <w:t xml:space="preserve"> (2562:</w:t>
      </w:r>
      <w:r w:rsidR="00E27CC3">
        <w:rPr>
          <w:rFonts w:ascii="BrowalliaUPC" w:hAnsi="BrowalliaUPC" w:cs="BrowalliaUPC"/>
          <w:sz w:val="28"/>
          <w:szCs w:val="28"/>
        </w:rPr>
        <w:t xml:space="preserve"> </w:t>
      </w:r>
      <w:r w:rsidR="00FD0ECD" w:rsidRPr="005673E7">
        <w:rPr>
          <w:rFonts w:ascii="BrowalliaUPC" w:hAnsi="BrowalliaUPC" w:cs="BrowalliaUPC"/>
          <w:sz w:val="28"/>
          <w:szCs w:val="28"/>
        </w:rPr>
        <w:t>1,051.03</w:t>
      </w:r>
      <w:r w:rsidR="004B7A34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442681" w:rsidRPr="005673E7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="006C11E3" w:rsidRPr="005673E7">
        <w:rPr>
          <w:rFonts w:ascii="BrowalliaUPC" w:hAnsi="BrowalliaUPC" w:cs="BrowalliaUPC"/>
          <w:sz w:val="28"/>
          <w:szCs w:val="28"/>
        </w:rPr>
        <w:t xml:space="preserve"> 274.16</w:t>
      </w:r>
      <w:r w:rsidR="004B7A34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442681" w:rsidRPr="005673E7">
        <w:rPr>
          <w:rFonts w:ascii="BrowalliaUPC" w:hAnsi="BrowalliaUPC" w:cs="BrowalliaUPC"/>
          <w:sz w:val="28"/>
          <w:szCs w:val="28"/>
          <w:cs/>
        </w:rPr>
        <w:t>ล้านบาท</w:t>
      </w:r>
      <w:r w:rsidR="00442681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442681" w:rsidRPr="005673E7">
        <w:rPr>
          <w:rFonts w:ascii="BrowalliaUPC" w:hAnsi="BrowalliaUPC" w:cs="BrowalliaUPC"/>
          <w:sz w:val="28"/>
          <w:szCs w:val="28"/>
          <w:cs/>
        </w:rPr>
        <w:t>ตามลำดับ</w:t>
      </w:r>
      <w:r w:rsidR="00442681" w:rsidRPr="005673E7">
        <w:rPr>
          <w:rFonts w:ascii="BrowalliaUPC" w:hAnsi="BrowalliaUPC" w:cs="BrowalliaUPC"/>
          <w:sz w:val="28"/>
          <w:szCs w:val="28"/>
        </w:rPr>
        <w:t xml:space="preserve">) </w:t>
      </w:r>
      <w:r w:rsidR="00ED05F4" w:rsidRPr="005673E7">
        <w:rPr>
          <w:rFonts w:ascii="BrowalliaUPC" w:hAnsi="BrowalliaUPC" w:cs="BrowalliaUPC"/>
          <w:sz w:val="28"/>
          <w:szCs w:val="28"/>
          <w:cs/>
        </w:rPr>
        <w:t>และมี</w:t>
      </w:r>
      <w:r w:rsidR="00037EE1" w:rsidRPr="005673E7">
        <w:rPr>
          <w:rFonts w:ascii="BrowalliaUPC" w:hAnsi="BrowalliaUPC" w:cs="BrowalliaUPC"/>
          <w:sz w:val="28"/>
          <w:szCs w:val="28"/>
          <w:cs/>
        </w:rPr>
        <w:t>ขาดทุนสะสมเกินทุน</w:t>
      </w:r>
      <w:r w:rsidR="00442681" w:rsidRPr="005673E7">
        <w:rPr>
          <w:rFonts w:ascii="BrowalliaUPC" w:hAnsi="BrowalliaUPC" w:cs="BrowalliaUPC"/>
          <w:sz w:val="28"/>
          <w:szCs w:val="28"/>
          <w:cs/>
        </w:rPr>
        <w:t>จำนวน</w:t>
      </w:r>
      <w:r w:rsidR="00ED05F4" w:rsidRPr="005673E7">
        <w:rPr>
          <w:rFonts w:ascii="BrowalliaUPC" w:hAnsi="BrowalliaUPC" w:cs="BrowalliaUPC"/>
          <w:sz w:val="28"/>
          <w:szCs w:val="28"/>
          <w:cs/>
        </w:rPr>
        <w:t>มาก</w:t>
      </w:r>
      <w:r w:rsidR="00442681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37CD9" w:rsidRPr="005673E7">
        <w:rPr>
          <w:rFonts w:ascii="BrowalliaUPC" w:hAnsi="BrowalliaUPC" w:cs="BrowalliaUPC"/>
          <w:sz w:val="28"/>
          <w:szCs w:val="28"/>
          <w:cs/>
        </w:rPr>
        <w:t>โดยมีสาเหตุหลักมาจากขาดทุนจากการดำเนินงาน การด้อยค่าของเงินลงทุนและเงินให้บริษัทย่อย</w:t>
      </w:r>
      <w:r w:rsidR="00D86954">
        <w:rPr>
          <w:rFonts w:ascii="BrowalliaUPC" w:hAnsi="BrowalliaUPC" w:cs="BrowalliaUPC"/>
          <w:sz w:val="28"/>
          <w:szCs w:val="28"/>
        </w:rPr>
        <w:t xml:space="preserve"> </w:t>
      </w:r>
      <w:r w:rsidR="00837CD9" w:rsidRPr="005673E7">
        <w:rPr>
          <w:rFonts w:ascii="BrowalliaUPC" w:hAnsi="BrowalliaUPC" w:cs="BrowalliaUPC"/>
          <w:sz w:val="28"/>
          <w:szCs w:val="28"/>
          <w:cs/>
        </w:rPr>
        <w:t>และบริษัทย่อยทางอ้อม</w:t>
      </w:r>
      <w:r w:rsidR="00DB4FA5" w:rsidRPr="005673E7">
        <w:rPr>
          <w:rFonts w:ascii="BrowalliaUPC" w:hAnsi="BrowalliaUPC" w:cs="BrowalliaUPC"/>
          <w:sz w:val="28"/>
          <w:szCs w:val="28"/>
          <w:cs/>
        </w:rPr>
        <w:t>กู้ยืม</w:t>
      </w:r>
    </w:p>
    <w:p w14:paraId="150514B5" w14:textId="77777777" w:rsidR="00EE6C85" w:rsidRPr="005673E7" w:rsidRDefault="00EE6C85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Cs w:val="28"/>
          <w:highlight w:val="yellow"/>
        </w:rPr>
      </w:pPr>
    </w:p>
    <w:p w14:paraId="076DCA7C" w14:textId="12C41308" w:rsidR="009E33C6" w:rsidRPr="00C55671" w:rsidRDefault="00442681" w:rsidP="004C6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="00037EE1" w:rsidRPr="005673E7">
        <w:rPr>
          <w:rFonts w:ascii="BrowalliaUPC" w:hAnsi="BrowalliaUPC" w:cs="BrowalliaUPC"/>
          <w:sz w:val="28"/>
          <w:szCs w:val="28"/>
          <w:cs/>
        </w:rPr>
        <w:t>ก</w:t>
      </w:r>
      <w:r w:rsidRPr="005673E7">
        <w:rPr>
          <w:rFonts w:ascii="BrowalliaUPC" w:hAnsi="BrowalliaUPC" w:cs="BrowalliaUPC"/>
          <w:sz w:val="28"/>
          <w:szCs w:val="28"/>
          <w:cs/>
        </w:rPr>
        <w:t>ลุ่มบริษัท กลุ่มบริษัทใช้นโยบายและวิธีการเพื่อจัดการความเสี่ยงด้านสภาพคล่อง และสถานการณ์อื่นๆ</w:t>
      </w:r>
      <w:bookmarkEnd w:id="0"/>
      <w:r w:rsidR="001255FE">
        <w:rPr>
          <w:rFonts w:ascii="BrowalliaUPC" w:hAnsi="BrowalliaUPC" w:cs="BrowalliaUPC"/>
          <w:sz w:val="28"/>
          <w:szCs w:val="28"/>
        </w:rPr>
        <w:t xml:space="preserve"> </w:t>
      </w:r>
      <w:r w:rsidR="001255FE">
        <w:rPr>
          <w:rFonts w:ascii="BrowalliaUPC" w:hAnsi="BrowalliaUPC" w:cs="BrowalliaUPC" w:hint="cs"/>
          <w:sz w:val="28"/>
          <w:szCs w:val="28"/>
          <w:cs/>
        </w:rPr>
        <w:t>รวมถึงการเจรจา</w:t>
      </w:r>
      <w:r w:rsidR="00A51B93">
        <w:rPr>
          <w:rFonts w:ascii="BrowalliaUPC" w:hAnsi="BrowalliaUPC" w:cs="BrowalliaUPC" w:hint="cs"/>
          <w:sz w:val="28"/>
          <w:szCs w:val="28"/>
          <w:cs/>
        </w:rPr>
        <w:t>ขอผ่อนปรนการผิดเงื่อนไขข้อตกลงในสัญญาเงินกู้ก</w:t>
      </w:r>
      <w:r w:rsidR="005326EF">
        <w:rPr>
          <w:rFonts w:ascii="BrowalliaUPC" w:hAnsi="BrowalliaUPC" w:cs="BrowalliaUPC" w:hint="cs"/>
          <w:sz w:val="28"/>
          <w:szCs w:val="28"/>
          <w:cs/>
        </w:rPr>
        <w:t>ับ</w:t>
      </w:r>
      <w:r w:rsidR="00A51B93">
        <w:rPr>
          <w:rFonts w:ascii="BrowalliaUPC" w:hAnsi="BrowalliaUPC" w:cs="BrowalliaUPC" w:hint="cs"/>
          <w:sz w:val="28"/>
          <w:szCs w:val="28"/>
          <w:cs/>
        </w:rPr>
        <w:t>สถาบันการเงิน</w:t>
      </w:r>
    </w:p>
    <w:p w14:paraId="147F2ABB" w14:textId="77777777" w:rsidR="009837EC" w:rsidRPr="005673E7" w:rsidRDefault="009837EC" w:rsidP="00946FD9">
      <w:pPr>
        <w:tabs>
          <w:tab w:val="left" w:pos="284"/>
        </w:tabs>
        <w:spacing w:line="240" w:lineRule="auto"/>
        <w:ind w:right="-23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</w:p>
    <w:p w14:paraId="223A2F93" w14:textId="45CE5196" w:rsidR="00C20D88" w:rsidRPr="005673E7" w:rsidRDefault="00C20D88" w:rsidP="00A963AD">
      <w:pPr>
        <w:pStyle w:val="CordiaNew"/>
        <w:numPr>
          <w:ilvl w:val="0"/>
          <w:numId w:val="16"/>
        </w:numPr>
        <w:tabs>
          <w:tab w:val="clear" w:pos="4153"/>
          <w:tab w:val="left" w:pos="360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5673E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มาตรฐานการรายงานทางการเงินที่มีการเปลี่ยนแปลง</w:t>
      </w:r>
    </w:p>
    <w:p w14:paraId="171CD3C4" w14:textId="77777777" w:rsidR="00437FF2" w:rsidRPr="005673E7" w:rsidRDefault="00437FF2" w:rsidP="00437FF2">
      <w:pPr>
        <w:pStyle w:val="CordiaNew"/>
        <w:tabs>
          <w:tab w:val="clear" w:pos="4153"/>
          <w:tab w:val="left" w:pos="360"/>
        </w:tabs>
        <w:ind w:left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</w:p>
    <w:p w14:paraId="09BF0D42" w14:textId="0CE14A10" w:rsidR="00EB7FFB" w:rsidRPr="005673E7" w:rsidRDefault="00EB7FFB" w:rsidP="00C66129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jc w:val="thaiDistribute"/>
        <w:outlineLvl w:val="0"/>
        <w:rPr>
          <w:rFonts w:ascii="BrowalliaUPC" w:hAnsi="BrowalliaUPC" w:cs="BrowalliaUPC"/>
          <w:color w:val="7030A0"/>
          <w:sz w:val="28"/>
          <w:szCs w:val="28"/>
          <w:lang w:val="th-TH" w:eastAsia="th-TH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มาตรฐานการรายงานทางการเงิน การตีความมาตรฐานและแนวปฏิบัติทางบัญชีที่ประกาศใช้ใหม่และมีการ</w:t>
      </w:r>
      <w:r w:rsidR="00D85835" w:rsidRPr="005673E7">
        <w:rPr>
          <w:rFonts w:ascii="BrowalliaUPC" w:hAnsi="BrowalliaUPC" w:cs="BrowalliaUPC"/>
          <w:sz w:val="28"/>
          <w:szCs w:val="28"/>
          <w:cs/>
          <w:lang w:val="th-TH"/>
        </w:rPr>
        <w:br/>
      </w: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เปลี่ยนแปลงที่เริ่มในหรือวันที่</w:t>
      </w:r>
      <w:r w:rsidRPr="00AE4B8A">
        <w:rPr>
          <w:rFonts w:ascii="BrowalliaUPC" w:hAnsi="BrowalliaUPC" w:cs="BrowalliaUPC"/>
          <w:sz w:val="28"/>
          <w:szCs w:val="28"/>
          <w:cs/>
        </w:rPr>
        <w:t xml:space="preserve"> </w:t>
      </w:r>
      <w:r w:rsidR="00465E0B">
        <w:rPr>
          <w:rFonts w:ascii="BrowalliaUPC" w:hAnsi="BrowalliaUPC" w:cs="BrowalliaUPC"/>
          <w:sz w:val="28"/>
          <w:szCs w:val="28"/>
        </w:rPr>
        <w:t>1</w:t>
      </w:r>
      <w:r w:rsidR="0033687B" w:rsidRPr="005673E7">
        <w:rPr>
          <w:rFonts w:ascii="BrowalliaUPC" w:hAnsi="BrowalliaUPC" w:cs="BrowalliaUPC"/>
          <w:sz w:val="28"/>
          <w:szCs w:val="28"/>
          <w:cs/>
          <w:lang w:val="th-TH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มกราคม</w:t>
      </w:r>
      <w:r w:rsidR="00F200FE">
        <w:rPr>
          <w:rFonts w:ascii="BrowalliaUPC" w:hAnsi="BrowalliaUPC" w:cs="BrowalliaUPC"/>
          <w:sz w:val="28"/>
          <w:szCs w:val="28"/>
        </w:rPr>
        <w:t xml:space="preserve"> </w:t>
      </w:r>
      <w:r w:rsidR="009B5A50">
        <w:rPr>
          <w:rFonts w:ascii="BrowalliaUPC" w:hAnsi="BrowalliaUPC" w:cs="BrowalliaUPC"/>
          <w:sz w:val="28"/>
          <w:szCs w:val="28"/>
        </w:rPr>
        <w:t>2563</w:t>
      </w:r>
    </w:p>
    <w:p w14:paraId="6D3C6494" w14:textId="77777777" w:rsidR="001673DB" w:rsidRPr="005673E7" w:rsidRDefault="001673DB" w:rsidP="008416D9">
      <w:pPr>
        <w:pStyle w:val="ListParagraph"/>
        <w:tabs>
          <w:tab w:val="clear" w:pos="680"/>
        </w:tabs>
        <w:ind w:left="462" w:hanging="434"/>
        <w:contextualSpacing w:val="0"/>
        <w:jc w:val="thaiDistribute"/>
        <w:rPr>
          <w:rFonts w:ascii="BrowalliaUPC" w:hAnsi="BrowalliaUPC" w:cs="BrowalliaUPC"/>
          <w:sz w:val="28"/>
          <w:szCs w:val="28"/>
        </w:rPr>
      </w:pPr>
    </w:p>
    <w:p w14:paraId="4361653B" w14:textId="188AE415" w:rsidR="00E94F28" w:rsidRPr="005673E7" w:rsidRDefault="00FD5948" w:rsidP="00C66129">
      <w:pPr>
        <w:pStyle w:val="CordiaNew"/>
        <w:numPr>
          <w:ilvl w:val="2"/>
          <w:numId w:val="40"/>
        </w:numPr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มาตรฐานการรายงานทางการเงินที่เกี่ยวข้องกับ </w:t>
      </w:r>
      <w:r w:rsidRPr="005673E7">
        <w:rPr>
          <w:rFonts w:ascii="BrowalliaUPC" w:hAnsi="BrowalliaUPC" w:cs="BrowalliaUPC"/>
          <w:sz w:val="28"/>
          <w:szCs w:val="28"/>
          <w:u w:val="single"/>
        </w:rPr>
        <w:t>“</w:t>
      </w: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กลุ่ม</w:t>
      </w:r>
      <w:r w:rsidRPr="005673E7">
        <w:rPr>
          <w:rFonts w:ascii="BrowalliaUPC" w:hAnsi="BrowalliaUPC" w:cs="BrowalliaUPC"/>
          <w:sz w:val="28"/>
          <w:szCs w:val="28"/>
          <w:u w:val="single"/>
          <w:cs/>
          <w:lang w:val="th-TH"/>
        </w:rPr>
        <w:t>เครื่องมือทางการเงิน”</w:t>
      </w:r>
    </w:p>
    <w:p w14:paraId="235CB9D9" w14:textId="77777777" w:rsidR="00730CB8" w:rsidRPr="005673E7" w:rsidRDefault="00730CB8" w:rsidP="00730CB8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tbl>
      <w:tblPr>
        <w:tblStyle w:val="TableGrid"/>
        <w:tblW w:w="8139" w:type="dxa"/>
        <w:tblInd w:w="13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4"/>
        <w:gridCol w:w="4395"/>
      </w:tblGrid>
      <w:tr w:rsidR="00E7696E" w:rsidRPr="005673E7" w14:paraId="04F20455" w14:textId="77777777" w:rsidTr="006C725A">
        <w:tc>
          <w:tcPr>
            <w:tcW w:w="3744" w:type="dxa"/>
          </w:tcPr>
          <w:p w14:paraId="68B77EF4" w14:textId="77777777" w:rsidR="00E7696E" w:rsidRPr="005673E7" w:rsidRDefault="00E7696E" w:rsidP="0039019C">
            <w:pPr>
              <w:ind w:left="-328" w:firstLine="399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14:paraId="628E3772" w14:textId="77777777" w:rsidR="00E7696E" w:rsidRPr="005673E7" w:rsidRDefault="00E7696E" w:rsidP="005367E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เครื่องมือทางการเงิน</w:t>
            </w:r>
          </w:p>
        </w:tc>
      </w:tr>
      <w:tr w:rsidR="00E7696E" w:rsidRPr="005673E7" w14:paraId="09399D70" w14:textId="77777777" w:rsidTr="006C725A">
        <w:tc>
          <w:tcPr>
            <w:tcW w:w="3744" w:type="dxa"/>
          </w:tcPr>
          <w:p w14:paraId="539CE447" w14:textId="77777777" w:rsidR="00E7696E" w:rsidRPr="005673E7" w:rsidRDefault="00E7696E" w:rsidP="005367E2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มาตรฐานการรายงานทางการเงิน ฉบับที่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14:paraId="44EE68DC" w14:textId="77777777" w:rsidR="00E7696E" w:rsidRPr="005673E7" w:rsidRDefault="00E7696E" w:rsidP="005367E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E7696E" w:rsidRPr="005673E7" w14:paraId="05C1EE5A" w14:textId="77777777" w:rsidTr="006C725A">
        <w:tc>
          <w:tcPr>
            <w:tcW w:w="3744" w:type="dxa"/>
          </w:tcPr>
          <w:p w14:paraId="0259792E" w14:textId="77777777" w:rsidR="00E7696E" w:rsidRPr="005673E7" w:rsidRDefault="00E7696E" w:rsidP="005367E2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32</w:t>
            </w:r>
          </w:p>
        </w:tc>
        <w:tc>
          <w:tcPr>
            <w:tcW w:w="4395" w:type="dxa"/>
          </w:tcPr>
          <w:p w14:paraId="3D8A829F" w14:textId="77777777" w:rsidR="00E7696E" w:rsidRPr="005673E7" w:rsidRDefault="00E7696E" w:rsidP="005367E2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E7696E" w:rsidRPr="005673E7" w14:paraId="5126FEA0" w14:textId="77777777" w:rsidTr="006C725A">
        <w:tc>
          <w:tcPr>
            <w:tcW w:w="3744" w:type="dxa"/>
          </w:tcPr>
          <w:p w14:paraId="7BE19BFA" w14:textId="77777777" w:rsidR="00E7696E" w:rsidRPr="005673E7" w:rsidRDefault="00E7696E" w:rsidP="005367E2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  <w:p w14:paraId="1929C93F" w14:textId="77777777" w:rsidR="00E7696E" w:rsidRPr="005673E7" w:rsidRDefault="00E7696E" w:rsidP="005367E2">
            <w:pPr>
              <w:tabs>
                <w:tab w:val="clear" w:pos="227"/>
                <w:tab w:val="left" w:pos="0"/>
              </w:tabs>
              <w:ind w:left="300"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ฉบับที่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16</w:t>
            </w:r>
          </w:p>
        </w:tc>
        <w:tc>
          <w:tcPr>
            <w:tcW w:w="4395" w:type="dxa"/>
          </w:tcPr>
          <w:p w14:paraId="731A4070" w14:textId="77777777" w:rsidR="00E7696E" w:rsidRPr="005673E7" w:rsidRDefault="00E7696E" w:rsidP="005367E2">
            <w:pPr>
              <w:tabs>
                <w:tab w:val="clear" w:pos="227"/>
                <w:tab w:val="left" w:pos="602"/>
              </w:tabs>
              <w:ind w:left="176" w:hanging="176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7696E" w:rsidRPr="005673E7" w14:paraId="7ECBABC3" w14:textId="77777777" w:rsidTr="006C725A">
        <w:tc>
          <w:tcPr>
            <w:tcW w:w="3744" w:type="dxa"/>
          </w:tcPr>
          <w:p w14:paraId="6003165E" w14:textId="77777777" w:rsidR="00E7696E" w:rsidRPr="005673E7" w:rsidRDefault="00E7696E" w:rsidP="005367E2">
            <w:pPr>
              <w:ind w:firstLine="71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การตีความมาตรฐานการรายงานทางการเงิน </w:t>
            </w:r>
          </w:p>
          <w:p w14:paraId="717DF09B" w14:textId="7E529271" w:rsidR="001037E7" w:rsidRPr="005673E7" w:rsidRDefault="00E7696E" w:rsidP="00382CF0">
            <w:pPr>
              <w:ind w:left="496" w:hanging="142"/>
              <w:rPr>
                <w:rFonts w:ascii="BrowalliaUPC" w:hAnsi="BrowalliaUPC" w:cs="BrowalliaUPC"/>
                <w:sz w:val="28"/>
                <w:szCs w:val="28"/>
                <w:lang w:bidi="ar-SA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ฉบับที่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19</w:t>
            </w:r>
          </w:p>
        </w:tc>
        <w:tc>
          <w:tcPr>
            <w:tcW w:w="4395" w:type="dxa"/>
          </w:tcPr>
          <w:p w14:paraId="0784700F" w14:textId="77777777" w:rsidR="00E7696E" w:rsidRPr="005673E7" w:rsidRDefault="00E7696E" w:rsidP="005367E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AE22961" w14:textId="7421890D" w:rsidR="0082714E" w:rsidRPr="005673E7" w:rsidRDefault="0082714E" w:rsidP="0082714E">
      <w:pPr>
        <w:pStyle w:val="block"/>
        <w:tabs>
          <w:tab w:val="left" w:pos="1170"/>
        </w:tabs>
        <w:spacing w:after="0" w:line="240" w:lineRule="auto"/>
        <w:ind w:left="1413"/>
        <w:jc w:val="thaiDistribute"/>
        <w:rPr>
          <w:rFonts w:ascii="BrowalliaUPC" w:hAnsi="BrowalliaUPC" w:cs="BrowalliaUPC"/>
          <w:sz w:val="28"/>
          <w:szCs w:val="28"/>
          <w:lang w:val="th-TH" w:bidi="th-TH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lastRenderedPageBreak/>
        <w:t>กลุ่มมาตรฐานการรายงานทางการเงินเหล่านี้</w:t>
      </w:r>
      <w:r w:rsidRPr="005673E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มีข้อกำหนดนิยามใหม่เกี่ยวกับ</w:t>
      </w:r>
      <w:r w:rsidRPr="005673E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  <w:r w:rsidRPr="005673E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วิธีการคำนวณการด้อยค่าของเครื่องมือทางการเงิน</w:t>
      </w:r>
      <w:r w:rsidRPr="005673E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และการบัญชีป้องกันความเสี่ยง</w:t>
      </w:r>
      <w:r w:rsidRPr="005673E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แทนการใช้มาตรฐานการบัญชี</w:t>
      </w:r>
      <w:r w:rsidRPr="005673E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แนวปฏิบัติทางการบัญชี</w:t>
      </w:r>
      <w:r w:rsidRPr="005673E7">
        <w:rPr>
          <w:rFonts w:ascii="BrowalliaUPC" w:hAnsi="BrowalliaUPC" w:cs="BrowalliaUPC"/>
          <w:sz w:val="28"/>
          <w:szCs w:val="28"/>
          <w:lang w:val="th-TH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และการตีความมาตรฐานการบัญชีที่เกี่ยวข้องกับเครื่องมือทางการเงินที่เคยบังคับใช้</w:t>
      </w:r>
    </w:p>
    <w:p w14:paraId="3318DB37" w14:textId="77777777" w:rsidR="004A08F9" w:rsidRPr="005673E7" w:rsidRDefault="004A08F9" w:rsidP="004A08F9">
      <w:pPr>
        <w:tabs>
          <w:tab w:val="clear" w:pos="680"/>
          <w:tab w:val="clear" w:pos="907"/>
          <w:tab w:val="left" w:pos="1170"/>
          <w:tab w:val="left" w:pos="1701"/>
          <w:tab w:val="left" w:pos="2160"/>
          <w:tab w:val="right" w:pos="7280"/>
          <w:tab w:val="right" w:pos="8540"/>
        </w:tabs>
        <w:ind w:left="1413" w:right="-45"/>
        <w:jc w:val="thaiDistribute"/>
        <w:rPr>
          <w:rFonts w:ascii="BrowalliaUPC" w:hAnsi="BrowalliaUPC" w:cs="BrowalliaUPC"/>
          <w:sz w:val="28"/>
          <w:szCs w:val="28"/>
          <w:cs/>
          <w:lang w:val="th-TH"/>
        </w:rPr>
      </w:pPr>
    </w:p>
    <w:p w14:paraId="1F8536A8" w14:textId="651E78F2" w:rsidR="00E94F28" w:rsidRPr="005673E7" w:rsidRDefault="004A08F9" w:rsidP="00946FD9">
      <w:pPr>
        <w:pStyle w:val="block"/>
        <w:tabs>
          <w:tab w:val="left" w:pos="1170"/>
        </w:tabs>
        <w:spacing w:after="0" w:line="240" w:lineRule="auto"/>
        <w:ind w:left="1413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ผู้บริหารของ</w:t>
      </w:r>
      <w:r w:rsidR="00866A8D" w:rsidRPr="005673E7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ได้ประเมินผลกระทบของมาตรฐานการรายงานทางการเงินที่เกี่ยวข้องกับกลุ่มเครื่องมือทางการเงินต่องบการเงิน ดังนี้</w:t>
      </w:r>
    </w:p>
    <w:p w14:paraId="2E0F1FE5" w14:textId="15476EC8" w:rsidR="00EA25F7" w:rsidRPr="005673E7" w:rsidRDefault="00EA25F7" w:rsidP="00946FD9">
      <w:pPr>
        <w:pStyle w:val="block"/>
        <w:tabs>
          <w:tab w:val="left" w:pos="1170"/>
        </w:tabs>
        <w:spacing w:after="0" w:line="240" w:lineRule="auto"/>
        <w:ind w:left="1413"/>
        <w:jc w:val="thaiDistribute"/>
        <w:rPr>
          <w:rFonts w:ascii="BrowalliaUPC" w:hAnsi="BrowalliaUPC" w:cs="BrowalliaUPC"/>
          <w:sz w:val="28"/>
          <w:szCs w:val="28"/>
        </w:rPr>
      </w:pPr>
    </w:p>
    <w:p w14:paraId="55DDFC10" w14:textId="77777777" w:rsidR="00EA25F7" w:rsidRPr="005673E7" w:rsidRDefault="00EA25F7" w:rsidP="00C66129">
      <w:pPr>
        <w:pStyle w:val="ListParagraph"/>
        <w:numPr>
          <w:ilvl w:val="0"/>
          <w:numId w:val="33"/>
        </w:numPr>
        <w:tabs>
          <w:tab w:val="clear" w:pos="907"/>
          <w:tab w:val="clear" w:pos="1644"/>
          <w:tab w:val="clear" w:pos="1871"/>
          <w:tab w:val="left" w:pos="1134"/>
          <w:tab w:val="left" w:pos="2127"/>
        </w:tabs>
        <w:spacing w:line="240" w:lineRule="auto"/>
        <w:ind w:left="1890" w:hanging="414"/>
        <w:rPr>
          <w:rFonts w:ascii="BrowalliaUPC" w:eastAsia="Cordia New" w:hAnsi="BrowalliaUPC" w:cs="BrowalliaUPC"/>
          <w:color w:val="000000"/>
          <w:sz w:val="28"/>
          <w:szCs w:val="28"/>
          <w:lang w:val="th-TH" w:eastAsia="th-TH"/>
        </w:rPr>
      </w:pPr>
      <w:r w:rsidRPr="005673E7">
        <w:rPr>
          <w:rFonts w:ascii="BrowalliaUPC" w:eastAsia="Cordia New" w:hAnsi="BrowalliaUPC" w:cs="BrowalliaUPC"/>
          <w:color w:val="000000"/>
          <w:sz w:val="28"/>
          <w:szCs w:val="28"/>
          <w:cs/>
          <w:lang w:val="th-TH" w:eastAsia="th-TH"/>
        </w:rPr>
        <w:t>การจัดประเภทรายการและการวัดมูลค่าของสินทรัพย์และหนี้สินทางการเงิน</w:t>
      </w:r>
    </w:p>
    <w:p w14:paraId="401BC3DC" w14:textId="77777777" w:rsidR="00EA25F7" w:rsidRPr="005673E7" w:rsidRDefault="00EA25F7" w:rsidP="00946FD9">
      <w:pPr>
        <w:pStyle w:val="ListParagraph"/>
        <w:spacing w:line="240" w:lineRule="auto"/>
        <w:ind w:left="1890" w:hanging="414"/>
        <w:rPr>
          <w:rFonts w:ascii="BrowalliaUPC" w:eastAsia="Cordia New" w:hAnsi="BrowalliaUPC" w:cs="BrowalliaUPC"/>
          <w:color w:val="000000"/>
          <w:sz w:val="28"/>
          <w:szCs w:val="28"/>
          <w:lang w:val="th-TH" w:eastAsia="th-TH"/>
        </w:rPr>
      </w:pPr>
    </w:p>
    <w:p w14:paraId="0435A4CB" w14:textId="66AA9053" w:rsidR="00EA25F7" w:rsidRPr="005673E7" w:rsidRDefault="00EA25F7" w:rsidP="006753AD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890" w:hanging="414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</w:rPr>
        <w:tab/>
      </w:r>
      <w:r w:rsidRPr="005673E7">
        <w:rPr>
          <w:rFonts w:ascii="BrowalliaUPC" w:hAnsi="BrowalliaUPC" w:cs="BrowalliaUPC"/>
          <w:sz w:val="28"/>
          <w:szCs w:val="28"/>
        </w:rPr>
        <w:tab/>
      </w: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สินทรัพย์ทางการเงิน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</w:p>
    <w:p w14:paraId="18FFB95E" w14:textId="77777777" w:rsidR="00EA25F7" w:rsidRPr="005673E7" w:rsidRDefault="00EA25F7" w:rsidP="00A82426">
      <w:pPr>
        <w:tabs>
          <w:tab w:val="clear" w:pos="227"/>
          <w:tab w:val="clear" w:pos="680"/>
          <w:tab w:val="clear" w:pos="907"/>
        </w:tabs>
        <w:spacing w:line="240" w:lineRule="auto"/>
        <w:ind w:left="1890" w:hanging="414"/>
        <w:jc w:val="thaiDistribute"/>
        <w:rPr>
          <w:rFonts w:ascii="BrowalliaUPC" w:hAnsi="BrowalliaUPC" w:cs="BrowalliaUPC"/>
          <w:color w:val="7030A0"/>
          <w:sz w:val="28"/>
          <w:szCs w:val="28"/>
          <w:cs/>
        </w:rPr>
      </w:pPr>
    </w:p>
    <w:p w14:paraId="257718C7" w14:textId="5FCE0187" w:rsidR="00EA25F7" w:rsidRPr="005673E7" w:rsidRDefault="00EA25F7" w:rsidP="00DA378A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890" w:right="-1" w:hanging="41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ab/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ab/>
      </w:r>
      <w:r w:rsidR="00517882"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กลุ่ม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 xml:space="preserve">บริษัทแบ่งการจัดประเภทรายการและวัดมูลค่าสินทรัพย์ทางการเงินประเภทตราสารหนี้เป็น 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3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 xml:space="preserve"> วิธี ได้แก่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 xml:space="preserve"> (1) 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 xml:space="preserve">วิธีราคาทุนตัดจำหน่าย 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 xml:space="preserve">(2) 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วิธีมูลค่ายุติธรรมผ่านกำไรหรือขาดทุน และ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 xml:space="preserve"> (3) 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วิธีมูลค่ายุติธรรมผ่านกำไรขาดทุนเบ็ดเสร็จอื่น</w:t>
      </w:r>
      <w:r w:rsidR="004A70C7">
        <w:rPr>
          <w:rStyle w:val="normaltextrun"/>
          <w:rFonts w:ascii="BrowalliaUPC" w:hAnsi="BrowalliaUPC" w:cs="BrowalliaUPC" w:hint="cs"/>
          <w:color w:val="000000"/>
          <w:sz w:val="28"/>
          <w:szCs w:val="28"/>
          <w:shd w:val="clear" w:color="auto" w:fill="FFFFFF"/>
          <w:cs/>
        </w:rPr>
        <w:t xml:space="preserve"> 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ตามลักษณะโมเดลธุรกิจของ</w:t>
      </w:r>
      <w:r w:rsidR="008C3F4F"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กลุ่มบริษัท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ในการบริหารจัดการสินทรัพย์ทางการเงินและตามลักษณะของกระแสเงินสดตามสัญญาของสินทรัพย์ทางการเงินนั้นๆ</w:t>
      </w:r>
      <w:r w:rsidRPr="005673E7"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</w:p>
    <w:p w14:paraId="64FE44A9" w14:textId="77777777" w:rsidR="00EA25F7" w:rsidRPr="005673E7" w:rsidRDefault="00EA25F7" w:rsidP="00946FD9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890" w:hanging="41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099CF458" w14:textId="7050709E" w:rsidR="00EA25F7" w:rsidRPr="005673E7" w:rsidRDefault="002007EF" w:rsidP="00946FD9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890" w:hanging="414"/>
        <w:jc w:val="thaiDistribute"/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ab/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ab/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ab/>
      </w:r>
      <w:r w:rsidR="00EA25F7"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="005F3A67"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>การคำนวณดอกเบี้ยรับที่เกี่ยวข้องใช้วิธีอัตราดอกเบี้ยที่แท้จริงและบันทึกเป็นรายได้ในงบกำไรขาดทุน</w:t>
      </w:r>
      <w:r w:rsidR="005F3A67"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> </w:t>
      </w:r>
      <w:r w:rsidR="005F3A67" w:rsidRPr="005673E7" w:rsidDel="00353DFE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</w:rPr>
        <w:t xml:space="preserve"> </w:t>
      </w:r>
    </w:p>
    <w:p w14:paraId="65568B7D" w14:textId="77777777" w:rsidR="00EA25F7" w:rsidRPr="005673E7" w:rsidRDefault="00EA25F7" w:rsidP="00946FD9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134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7E1921CB" w14:textId="678F38CD" w:rsidR="00CC5468" w:rsidRPr="005673E7" w:rsidRDefault="00CC5468" w:rsidP="00946FD9">
      <w:pPr>
        <w:pStyle w:val="block"/>
        <w:tabs>
          <w:tab w:val="left" w:pos="1170"/>
        </w:tabs>
        <w:spacing w:after="0" w:line="240" w:lineRule="auto"/>
        <w:ind w:left="1881"/>
        <w:jc w:val="thaiDistribute"/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</w:pP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  <w:lang w:bidi="th-TH"/>
        </w:rPr>
        <w:t>สินทรัพย์ทางการเงินประเภทตราสารทุนต้องวัดมูลค่าด้วยวิธีมูลค่ายุติธรรมผ่านกำไรหรือขาดทุน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</w:rPr>
        <w:t xml:space="preserve"> </w:t>
      </w: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cs/>
          <w:lang w:bidi="th-TH"/>
        </w:rPr>
        <w:t xml:space="preserve">รับรู้ด้วยวิธีมูลค่ายุติธรรมผ่านกำไรขาดทุนเบ็ดเสร็จอื่นโดยไม่สามารถโอนไปเป็นกำไรหรือขาดทุนในภายหลัง </w:t>
      </w:r>
    </w:p>
    <w:p w14:paraId="20F91FB3" w14:textId="77777777" w:rsidR="00CD3474" w:rsidRPr="005673E7" w:rsidRDefault="00CD3474" w:rsidP="00946FD9">
      <w:pPr>
        <w:pStyle w:val="block"/>
        <w:tabs>
          <w:tab w:val="left" w:pos="1170"/>
        </w:tabs>
        <w:spacing w:after="0" w:line="240" w:lineRule="auto"/>
        <w:ind w:left="0"/>
        <w:jc w:val="thaiDistribute"/>
        <w:rPr>
          <w:rStyle w:val="normaltextrun"/>
          <w:rFonts w:ascii="BrowalliaUPC" w:hAnsi="BrowalliaUPC" w:cs="BrowalliaUPC"/>
          <w:color w:val="000000"/>
          <w:sz w:val="28"/>
          <w:szCs w:val="28"/>
          <w:shd w:val="clear" w:color="auto" w:fill="FFFFFF"/>
          <w:lang w:val="en-US" w:bidi="th-TH"/>
        </w:rPr>
      </w:pPr>
    </w:p>
    <w:p w14:paraId="3FCC3BF0" w14:textId="77777777" w:rsidR="00924AD8" w:rsidRPr="005673E7" w:rsidRDefault="00924AD8" w:rsidP="006753AD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89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หนี้สินทางการเงิน</w:t>
      </w:r>
    </w:p>
    <w:p w14:paraId="192432FE" w14:textId="77777777" w:rsidR="00924AD8" w:rsidRPr="005673E7" w:rsidRDefault="00924AD8" w:rsidP="00A82426">
      <w:pPr>
        <w:tabs>
          <w:tab w:val="clear" w:pos="227"/>
          <w:tab w:val="clear" w:pos="680"/>
          <w:tab w:val="clear" w:pos="907"/>
        </w:tabs>
        <w:spacing w:line="240" w:lineRule="auto"/>
        <w:ind w:left="1890"/>
        <w:jc w:val="thaiDistribute"/>
        <w:rPr>
          <w:rFonts w:ascii="BrowalliaUPC" w:hAnsi="BrowalliaUPC" w:cs="BrowalliaUPC"/>
          <w:b/>
          <w:bCs/>
          <w:color w:val="FF0000"/>
          <w:sz w:val="28"/>
          <w:szCs w:val="28"/>
          <w:u w:val="single"/>
          <w:cs/>
        </w:rPr>
      </w:pPr>
    </w:p>
    <w:p w14:paraId="1821958D" w14:textId="60A51039" w:rsidR="00CF312A" w:rsidRPr="005673E7" w:rsidRDefault="00CF312A" w:rsidP="00D71338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890"/>
        <w:jc w:val="thaiDistribute"/>
        <w:rPr>
          <w:rStyle w:val="normaltextrun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</w:rPr>
      </w:pPr>
      <w:r w:rsidRPr="005673E7">
        <w:rPr>
          <w:rStyle w:val="normaltextrun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  <w:cs/>
        </w:rPr>
        <w:t>หนี้สินทางการเงิน</w:t>
      </w:r>
      <w:r w:rsidR="004A70C7">
        <w:rPr>
          <w:rStyle w:val="normaltextrun"/>
          <w:rFonts w:ascii="BrowalliaUPC" w:hAnsi="BrowalliaUPC" w:cs="BrowalliaUPC" w:hint="cs"/>
          <w:color w:val="000000"/>
          <w:spacing w:val="8"/>
          <w:sz w:val="28"/>
          <w:szCs w:val="28"/>
          <w:shd w:val="clear" w:color="auto" w:fill="FFFFFF"/>
          <w:cs/>
        </w:rPr>
        <w:t>ที่</w:t>
      </w:r>
      <w:r w:rsidRPr="005673E7">
        <w:rPr>
          <w:rStyle w:val="normaltextrun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  <w:cs/>
        </w:rPr>
        <w:t>จัดประเภทรายการและวัดมูลค่าด้วยวิธีราคาทุนตัดจำหน่าย</w:t>
      </w:r>
      <w:r w:rsidR="000148B7">
        <w:rPr>
          <w:rStyle w:val="normaltextrun"/>
          <w:rFonts w:ascii="BrowalliaUPC" w:hAnsi="BrowalliaUPC" w:cs="BrowalliaUPC" w:hint="cs"/>
          <w:color w:val="000000"/>
          <w:spacing w:val="8"/>
          <w:sz w:val="28"/>
          <w:szCs w:val="28"/>
          <w:shd w:val="clear" w:color="auto" w:fill="FFFFFF"/>
          <w:cs/>
        </w:rPr>
        <w:t xml:space="preserve"> </w:t>
      </w:r>
      <w:r w:rsidRPr="005673E7">
        <w:rPr>
          <w:rStyle w:val="normaltextrun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  <w:cs/>
        </w:rPr>
        <w:t>คำนวณดอกเบี้ยจ่ายที่เกี่ยวข้องโดยใช้วิธีอัตราดอกเบี้ยที่แท้จริงและบันทึกเป็นค่าใช้จ่ายในงบกำไรขาดทุน</w:t>
      </w:r>
    </w:p>
    <w:p w14:paraId="7BE2A92A" w14:textId="77777777" w:rsidR="009650C1" w:rsidRPr="005673E7" w:rsidRDefault="009650C1" w:rsidP="00946FD9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890"/>
        <w:jc w:val="thaiDistribute"/>
        <w:rPr>
          <w:rFonts w:ascii="BrowalliaUPC" w:eastAsia="Calibri" w:hAnsi="BrowalliaUPC" w:cs="BrowalliaUPC"/>
          <w:sz w:val="28"/>
          <w:szCs w:val="28"/>
        </w:rPr>
      </w:pPr>
    </w:p>
    <w:p w14:paraId="1CC4F4B8" w14:textId="46703196" w:rsidR="00924AD8" w:rsidRPr="005673E7" w:rsidRDefault="00924AD8" w:rsidP="00946FD9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890"/>
        <w:jc w:val="thaiDistribute"/>
        <w:rPr>
          <w:rStyle w:val="eop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</w:rPr>
      </w:pPr>
      <w:r w:rsidRPr="005673E7">
        <w:rPr>
          <w:rStyle w:val="normaltextrun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  <w:cs/>
        </w:rPr>
        <w:t>หนี้สินอนุพันธ์</w:t>
      </w:r>
      <w:r w:rsidR="000148B7">
        <w:rPr>
          <w:rStyle w:val="normaltextrun"/>
          <w:rFonts w:ascii="BrowalliaUPC" w:hAnsi="BrowalliaUPC" w:cs="BrowalliaUPC" w:hint="cs"/>
          <w:color w:val="000000"/>
          <w:spacing w:val="8"/>
          <w:sz w:val="28"/>
          <w:szCs w:val="28"/>
          <w:shd w:val="clear" w:color="auto" w:fill="FFFFFF"/>
          <w:cs/>
        </w:rPr>
        <w:t>ที่</w:t>
      </w:r>
      <w:r w:rsidRPr="005673E7">
        <w:rPr>
          <w:rStyle w:val="normaltextrun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  <w:cs/>
        </w:rPr>
        <w:t>จัดประเภทและวัดมูลค่าด้วยวิธีมูลค่ายุติธรรมผ่านกำไรหรือ</w:t>
      </w:r>
      <w:r w:rsidR="00BE48ED" w:rsidRPr="005673E7">
        <w:rPr>
          <w:rStyle w:val="normaltextrun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  <w:cs/>
        </w:rPr>
        <w:t xml:space="preserve">ขาดทุน </w:t>
      </w:r>
      <w:r w:rsidR="002D64B9" w:rsidRPr="005673E7">
        <w:rPr>
          <w:rStyle w:val="normaltextrun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  <w:cs/>
        </w:rPr>
        <w:t>ยกเว้น</w:t>
      </w:r>
      <w:r w:rsidRPr="005673E7">
        <w:rPr>
          <w:rStyle w:val="normaltextrun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  <w:cs/>
        </w:rPr>
        <w:t>สัญญาอนุพันธ์ที่ใช้สำหรับการบัญชีป้องกันความเสี่ย</w:t>
      </w:r>
      <w:r w:rsidR="000148B7">
        <w:rPr>
          <w:rStyle w:val="normaltextrun"/>
          <w:rFonts w:ascii="BrowalliaUPC" w:hAnsi="BrowalliaUPC" w:cs="BrowalliaUPC" w:hint="cs"/>
          <w:color w:val="000000"/>
          <w:spacing w:val="8"/>
          <w:sz w:val="28"/>
          <w:szCs w:val="28"/>
          <w:shd w:val="clear" w:color="auto" w:fill="FFFFFF"/>
          <w:cs/>
        </w:rPr>
        <w:t>ง</w:t>
      </w:r>
      <w:r w:rsidR="001D51FB">
        <w:rPr>
          <w:rStyle w:val="normaltextrun"/>
          <w:rFonts w:ascii="BrowalliaUPC" w:hAnsi="BrowalliaUPC" w:cs="BrowalliaUPC" w:hint="cs"/>
          <w:color w:val="000000"/>
          <w:spacing w:val="8"/>
          <w:sz w:val="28"/>
          <w:szCs w:val="28"/>
          <w:shd w:val="clear" w:color="auto" w:fill="FFFFFF"/>
          <w:cs/>
        </w:rPr>
        <w:t xml:space="preserve"> </w:t>
      </w:r>
      <w:r w:rsidR="002D64B9" w:rsidRPr="005673E7">
        <w:rPr>
          <w:rStyle w:val="normaltextrun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  <w:cs/>
        </w:rPr>
        <w:t>วัด</w:t>
      </w:r>
      <w:r w:rsidR="00923273" w:rsidRPr="005673E7">
        <w:rPr>
          <w:rStyle w:val="normaltextrun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  <w:cs/>
        </w:rPr>
        <w:t>มูลค่าด้วยวิธีมูลค่ายุติธรรมผ่านกำไรขาดทุนเบ็ดเสร็จอื่น</w:t>
      </w:r>
      <w:r w:rsidRPr="005673E7">
        <w:rPr>
          <w:rStyle w:val="eop"/>
          <w:rFonts w:ascii="BrowalliaUPC" w:hAnsi="BrowalliaUPC" w:cs="BrowalliaUPC"/>
          <w:color w:val="000000"/>
          <w:spacing w:val="8"/>
          <w:sz w:val="28"/>
          <w:szCs w:val="28"/>
          <w:shd w:val="clear" w:color="auto" w:fill="FFFFFF"/>
        </w:rPr>
        <w:t> </w:t>
      </w:r>
    </w:p>
    <w:p w14:paraId="4AED0465" w14:textId="77777777" w:rsidR="00924AD8" w:rsidRPr="005673E7" w:rsidRDefault="00924AD8" w:rsidP="00946FD9">
      <w:pPr>
        <w:pStyle w:val="ListParagraph"/>
        <w:tabs>
          <w:tab w:val="clear" w:pos="227"/>
          <w:tab w:val="clear" w:pos="680"/>
          <w:tab w:val="clear" w:pos="907"/>
        </w:tabs>
        <w:spacing w:line="240" w:lineRule="auto"/>
        <w:ind w:left="1890"/>
        <w:jc w:val="thaiDistribute"/>
        <w:rPr>
          <w:rStyle w:val="eop"/>
          <w:rFonts w:ascii="BrowalliaUPC" w:hAnsi="BrowalliaUPC" w:cs="BrowalliaUPC"/>
          <w:color w:val="000000"/>
          <w:sz w:val="28"/>
          <w:szCs w:val="28"/>
          <w:shd w:val="clear" w:color="auto" w:fill="FFFFFF"/>
        </w:rPr>
      </w:pPr>
    </w:p>
    <w:p w14:paraId="04A0C631" w14:textId="60D4104B" w:rsidR="00C74753" w:rsidRPr="005673E7" w:rsidRDefault="00924AD8" w:rsidP="00946FD9">
      <w:pPr>
        <w:pStyle w:val="block"/>
        <w:tabs>
          <w:tab w:val="left" w:pos="1170"/>
        </w:tabs>
        <w:spacing w:after="0" w:line="240" w:lineRule="auto"/>
        <w:ind w:left="1890"/>
        <w:jc w:val="thaiDistribute"/>
        <w:rPr>
          <w:rFonts w:ascii="BrowalliaUPC" w:hAnsi="BrowalliaUPC" w:cs="BrowalliaUPC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การจัดประเภท</w:t>
      </w:r>
      <w:r w:rsidR="00A86C60" w:rsidRPr="005673E7">
        <w:rPr>
          <w:rFonts w:ascii="BrowalliaUPC" w:hAnsi="BrowalliaUPC" w:cs="BrowalliaUPC"/>
          <w:sz w:val="28"/>
          <w:szCs w:val="28"/>
          <w:rtl/>
          <w:lang w:val="th-TH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 xml:space="preserve">การวัดมูลค่าภายใต้มาตรฐานเดิมและมาตรฐานการรายงานทางการเงิน ฉบับที่ </w:t>
      </w:r>
      <w:r w:rsidRPr="005673E7">
        <w:rPr>
          <w:rFonts w:ascii="BrowalliaUPC" w:hAnsi="BrowalliaUPC" w:cs="BrowalliaUPC"/>
          <w:sz w:val="28"/>
          <w:szCs w:val="28"/>
        </w:rPr>
        <w:t>9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</w:t>
      </w:r>
      <w:r w:rsidR="009D650B" w:rsidRPr="005673E7">
        <w:rPr>
          <w:rFonts w:ascii="BrowalliaUPC" w:hAnsi="BrowalliaUPC" w:cs="BrowalliaUPC"/>
          <w:sz w:val="28"/>
          <w:szCs w:val="28"/>
          <w:cs/>
          <w:lang w:bidi="th-TH"/>
        </w:rPr>
        <w:t>กลุ่มบริษัท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 xml:space="preserve"> ณ วันที่ </w:t>
      </w:r>
      <w:r w:rsidRPr="005673E7">
        <w:rPr>
          <w:rFonts w:ascii="BrowalliaUPC" w:hAnsi="BrowalliaUPC" w:cs="BrowalliaUPC"/>
          <w:sz w:val="28"/>
          <w:szCs w:val="28"/>
        </w:rPr>
        <w:t xml:space="preserve">1 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 xml:space="preserve">มกราคม </w:t>
      </w:r>
      <w:r w:rsidRPr="005673E7">
        <w:rPr>
          <w:rFonts w:ascii="BrowalliaUPC" w:hAnsi="BrowalliaUPC" w:cs="BrowalliaUPC"/>
          <w:sz w:val="28"/>
          <w:szCs w:val="28"/>
        </w:rPr>
        <w:t xml:space="preserve">2563 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มีดัง</w:t>
      </w:r>
      <w:r w:rsidR="009D650B"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ต่อไป</w:t>
      </w:r>
      <w:r w:rsidRPr="005673E7">
        <w:rPr>
          <w:rFonts w:ascii="BrowalliaUPC" w:hAnsi="BrowalliaUPC" w:cs="BrowalliaUPC"/>
          <w:sz w:val="28"/>
          <w:szCs w:val="28"/>
          <w:cs/>
          <w:lang w:val="th-TH" w:bidi="th-TH"/>
        </w:rPr>
        <w:t>นี้</w:t>
      </w:r>
    </w:p>
    <w:p w14:paraId="7A31418A" w14:textId="4EAC3B13" w:rsidR="00C74753" w:rsidRPr="005673E7" w:rsidRDefault="00C74753" w:rsidP="00E94F28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="BrowalliaUPC" w:hAnsi="BrowalliaUPC" w:cs="BrowalliaUPC"/>
          <w:color w:val="FF0000"/>
          <w:sz w:val="28"/>
          <w:szCs w:val="28"/>
          <w:lang w:bidi="ar-SA"/>
        </w:rPr>
      </w:pPr>
    </w:p>
    <w:tbl>
      <w:tblPr>
        <w:tblStyle w:val="TableGrid"/>
        <w:tblW w:w="7513" w:type="dxa"/>
        <w:tblInd w:w="1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18"/>
      </w:tblGrid>
      <w:tr w:rsidR="00A65151" w:rsidRPr="005673E7" w14:paraId="25777258" w14:textId="77777777" w:rsidTr="0039019C">
        <w:trPr>
          <w:tblHeader/>
        </w:trPr>
        <w:tc>
          <w:tcPr>
            <w:tcW w:w="7513" w:type="dxa"/>
            <w:gridSpan w:val="4"/>
          </w:tcPr>
          <w:p w14:paraId="4372C835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lastRenderedPageBreak/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A65151" w:rsidRPr="005673E7" w14:paraId="78BE7FCF" w14:textId="77777777" w:rsidTr="0039019C">
        <w:trPr>
          <w:tblHeader/>
        </w:trPr>
        <w:tc>
          <w:tcPr>
            <w:tcW w:w="7513" w:type="dxa"/>
            <w:gridSpan w:val="4"/>
          </w:tcPr>
          <w:p w14:paraId="726A72AE" w14:textId="77777777" w:rsidR="00A65151" w:rsidRPr="005673E7" w:rsidRDefault="00A65151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A65151" w:rsidRPr="005673E7" w14:paraId="48916CB7" w14:textId="77777777" w:rsidTr="0039019C">
        <w:trPr>
          <w:tblHeader/>
        </w:trPr>
        <w:tc>
          <w:tcPr>
            <w:tcW w:w="4678" w:type="dxa"/>
            <w:gridSpan w:val="2"/>
            <w:vAlign w:val="bottom"/>
          </w:tcPr>
          <w:p w14:paraId="3F3A191E" w14:textId="77777777" w:rsidR="00A65151" w:rsidRPr="005673E7" w:rsidRDefault="00A65151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การจัดประเภทตามมาตรฐานเดิม </w:t>
            </w:r>
          </w:p>
          <w:p w14:paraId="32E2638C" w14:textId="77777777" w:rsidR="00A65151" w:rsidRPr="005673E7" w:rsidRDefault="00A65151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2835" w:type="dxa"/>
            <w:gridSpan w:val="2"/>
            <w:vAlign w:val="bottom"/>
          </w:tcPr>
          <w:p w14:paraId="3211CEEC" w14:textId="77777777" w:rsidR="00A65151" w:rsidRPr="005673E7" w:rsidRDefault="00A65151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การจัดประเภทตามมาตรฐานการรายงานทางการเงิน ฉบับที่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9 </w:t>
            </w:r>
          </w:p>
          <w:p w14:paraId="703BFE23" w14:textId="77777777" w:rsidR="00A65151" w:rsidRPr="005673E7" w:rsidRDefault="00A65151" w:rsidP="005367E2">
            <w:pPr>
              <w:pBdr>
                <w:bottom w:val="single" w:sz="4" w:space="1" w:color="auto"/>
              </w:pBdr>
              <w:tabs>
                <w:tab w:val="clear" w:pos="4451"/>
                <w:tab w:val="left" w:pos="2160"/>
                <w:tab w:val="left" w:pos="432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A65151" w:rsidRPr="005673E7" w14:paraId="04F0814F" w14:textId="77777777" w:rsidTr="0039019C">
        <w:trPr>
          <w:tblHeader/>
        </w:trPr>
        <w:tc>
          <w:tcPr>
            <w:tcW w:w="3260" w:type="dxa"/>
            <w:vAlign w:val="bottom"/>
          </w:tcPr>
          <w:p w14:paraId="0E0486D2" w14:textId="77777777" w:rsidR="00A65151" w:rsidRPr="005673E7" w:rsidRDefault="00A65151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8" w:type="dxa"/>
            <w:vAlign w:val="bottom"/>
          </w:tcPr>
          <w:p w14:paraId="5EB4CDB3" w14:textId="77777777" w:rsidR="00A65151" w:rsidRPr="005673E7" w:rsidRDefault="00A65151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14:paraId="59443AB2" w14:textId="77777777" w:rsidR="00A65151" w:rsidRPr="005673E7" w:rsidRDefault="00A65151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vAlign w:val="bottom"/>
          </w:tcPr>
          <w:p w14:paraId="298CA35F" w14:textId="77777777" w:rsidR="00A65151" w:rsidRPr="005673E7" w:rsidRDefault="00A65151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  <w:p w14:paraId="13642BC9" w14:textId="77777777" w:rsidR="00A65151" w:rsidRPr="005673E7" w:rsidRDefault="00A65151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ตัดจำหน่าย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สุทธิ</w:t>
            </w:r>
          </w:p>
        </w:tc>
      </w:tr>
      <w:tr w:rsidR="00A65151" w:rsidRPr="005673E7" w14:paraId="12E970FE" w14:textId="77777777" w:rsidTr="0039019C">
        <w:trPr>
          <w:tblHeader/>
        </w:trPr>
        <w:tc>
          <w:tcPr>
            <w:tcW w:w="3260" w:type="dxa"/>
            <w:vAlign w:val="bottom"/>
          </w:tcPr>
          <w:p w14:paraId="199D6B86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732B385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7F1DC5DC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343C933E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65151" w:rsidRPr="005673E7" w14:paraId="2B844709" w14:textId="77777777" w:rsidTr="0039019C">
        <w:tc>
          <w:tcPr>
            <w:tcW w:w="3260" w:type="dxa"/>
          </w:tcPr>
          <w:p w14:paraId="20A06DFB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8" w:type="dxa"/>
            <w:vAlign w:val="bottom"/>
          </w:tcPr>
          <w:p w14:paraId="45A80861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5A56550B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3D095EBD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65151" w:rsidRPr="005673E7" w14:paraId="215458D2" w14:textId="77777777" w:rsidTr="0039019C">
        <w:tc>
          <w:tcPr>
            <w:tcW w:w="3260" w:type="dxa"/>
          </w:tcPr>
          <w:p w14:paraId="0CA5FDF6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</w:tcPr>
          <w:p w14:paraId="570C8A1A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34,388</w:t>
            </w:r>
          </w:p>
        </w:tc>
        <w:tc>
          <w:tcPr>
            <w:tcW w:w="1417" w:type="dxa"/>
          </w:tcPr>
          <w:p w14:paraId="171AE914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E6C71BD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34,388</w:t>
            </w:r>
          </w:p>
        </w:tc>
      </w:tr>
      <w:tr w:rsidR="00A65151" w:rsidRPr="005673E7" w14:paraId="652946EA" w14:textId="77777777" w:rsidTr="0039019C">
        <w:trPr>
          <w:trHeight w:val="68"/>
        </w:trPr>
        <w:tc>
          <w:tcPr>
            <w:tcW w:w="3260" w:type="dxa"/>
          </w:tcPr>
          <w:p w14:paraId="3BE03F30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418" w:type="dxa"/>
          </w:tcPr>
          <w:p w14:paraId="24E4F88B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417" w:type="dxa"/>
          </w:tcPr>
          <w:p w14:paraId="7F1FB9BE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418" w:type="dxa"/>
          </w:tcPr>
          <w:p w14:paraId="7F25B8A3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A65151" w:rsidRPr="005673E7" w14:paraId="3870B27E" w14:textId="77777777" w:rsidTr="0039019C">
        <w:tc>
          <w:tcPr>
            <w:tcW w:w="3260" w:type="dxa"/>
          </w:tcPr>
          <w:p w14:paraId="7B926907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ลูกค้าทั่วไป</w:t>
            </w:r>
          </w:p>
        </w:tc>
        <w:tc>
          <w:tcPr>
            <w:tcW w:w="1418" w:type="dxa"/>
          </w:tcPr>
          <w:p w14:paraId="3AD43292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461,589</w:t>
            </w:r>
          </w:p>
        </w:tc>
        <w:tc>
          <w:tcPr>
            <w:tcW w:w="1417" w:type="dxa"/>
          </w:tcPr>
          <w:p w14:paraId="79A4DCC8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4B6EB61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461,589</w:t>
            </w:r>
          </w:p>
        </w:tc>
      </w:tr>
      <w:tr w:rsidR="00A65151" w:rsidRPr="005673E7" w14:paraId="16C7F4FC" w14:textId="77777777" w:rsidTr="0039019C">
        <w:tc>
          <w:tcPr>
            <w:tcW w:w="3260" w:type="dxa"/>
          </w:tcPr>
          <w:p w14:paraId="567C65D6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</w:tcPr>
          <w:p w14:paraId="7D5BA951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377</w:t>
            </w:r>
          </w:p>
        </w:tc>
        <w:tc>
          <w:tcPr>
            <w:tcW w:w="1417" w:type="dxa"/>
          </w:tcPr>
          <w:p w14:paraId="407B7BD1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C49D046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377</w:t>
            </w:r>
          </w:p>
        </w:tc>
      </w:tr>
      <w:tr w:rsidR="00A65151" w:rsidRPr="005673E7" w14:paraId="39438FC3" w14:textId="77777777" w:rsidTr="0039019C">
        <w:tc>
          <w:tcPr>
            <w:tcW w:w="3260" w:type="dxa"/>
          </w:tcPr>
          <w:p w14:paraId="100E1C13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ลูกหนี้ทั่วไป</w:t>
            </w:r>
          </w:p>
        </w:tc>
        <w:tc>
          <w:tcPr>
            <w:tcW w:w="1418" w:type="dxa"/>
          </w:tcPr>
          <w:p w14:paraId="0857C50B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91,819</w:t>
            </w:r>
          </w:p>
        </w:tc>
        <w:tc>
          <w:tcPr>
            <w:tcW w:w="1417" w:type="dxa"/>
          </w:tcPr>
          <w:p w14:paraId="2A2EFD0E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7AED58E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91,819</w:t>
            </w:r>
          </w:p>
        </w:tc>
      </w:tr>
      <w:tr w:rsidR="00A65151" w:rsidRPr="005673E7" w14:paraId="0D1AAF28" w14:textId="77777777" w:rsidTr="0039019C">
        <w:tc>
          <w:tcPr>
            <w:tcW w:w="3260" w:type="dxa"/>
            <w:shd w:val="clear" w:color="auto" w:fill="FFFFFF" w:themeFill="background1"/>
          </w:tcPr>
          <w:p w14:paraId="6FEF0A3F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  <w:shd w:val="clear" w:color="auto" w:fill="FFFFFF" w:themeFill="background1"/>
          </w:tcPr>
          <w:p w14:paraId="40690DFF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200</w:t>
            </w:r>
          </w:p>
        </w:tc>
        <w:tc>
          <w:tcPr>
            <w:tcW w:w="1417" w:type="dxa"/>
            <w:shd w:val="clear" w:color="auto" w:fill="FFFFFF" w:themeFill="background1"/>
          </w:tcPr>
          <w:p w14:paraId="194AB3E6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  <w:shd w:val="clear" w:color="auto" w:fill="FFFFFF" w:themeFill="background1"/>
          </w:tcPr>
          <w:p w14:paraId="61E4443C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200</w:t>
            </w:r>
          </w:p>
        </w:tc>
      </w:tr>
      <w:tr w:rsidR="00A65151" w:rsidRPr="005673E7" w14:paraId="569CD08F" w14:textId="77777777" w:rsidTr="0039019C">
        <w:tc>
          <w:tcPr>
            <w:tcW w:w="3260" w:type="dxa"/>
          </w:tcPr>
          <w:p w14:paraId="53BE4096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เงินให้กู้ยืม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418" w:type="dxa"/>
          </w:tcPr>
          <w:p w14:paraId="44C09707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  <w:tc>
          <w:tcPr>
            <w:tcW w:w="1417" w:type="dxa"/>
          </w:tcPr>
          <w:p w14:paraId="2B6ECDE6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4DDA8AD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</w:tr>
      <w:tr w:rsidR="002A5CD2" w:rsidRPr="005673E7" w14:paraId="71ED169A" w14:textId="77777777" w:rsidTr="0039019C">
        <w:tc>
          <w:tcPr>
            <w:tcW w:w="3260" w:type="dxa"/>
          </w:tcPr>
          <w:p w14:paraId="58F9E460" w14:textId="77777777" w:rsidR="002A5CD2" w:rsidRPr="005673E7" w:rsidRDefault="002A5CD2" w:rsidP="002A5CD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05BB1C55" w14:textId="20438C84" w:rsidR="002A5CD2" w:rsidRPr="005673E7" w:rsidRDefault="002A5CD2" w:rsidP="002A5CD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33CDB">
              <w:rPr>
                <w:rFonts w:ascii="BrowalliaUPC" w:hAnsi="BrowalliaUPC" w:cs="BrowalliaUPC"/>
                <w:sz w:val="24"/>
                <w:szCs w:val="24"/>
              </w:rPr>
              <w:t>11,824</w:t>
            </w:r>
          </w:p>
        </w:tc>
        <w:tc>
          <w:tcPr>
            <w:tcW w:w="1417" w:type="dxa"/>
          </w:tcPr>
          <w:p w14:paraId="763A9A1B" w14:textId="77777777" w:rsidR="002A5CD2" w:rsidRPr="005673E7" w:rsidRDefault="002A5CD2" w:rsidP="002A5CD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136E49C" w14:textId="17BBA2B0" w:rsidR="002A5CD2" w:rsidRPr="005673E7" w:rsidRDefault="002A5CD2" w:rsidP="002A5CD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A5CD2">
              <w:rPr>
                <w:rFonts w:ascii="BrowalliaUPC" w:hAnsi="BrowalliaUPC" w:cs="BrowalliaUPC"/>
                <w:sz w:val="24"/>
                <w:szCs w:val="24"/>
              </w:rPr>
              <w:t>11,824</w:t>
            </w:r>
          </w:p>
        </w:tc>
      </w:tr>
      <w:tr w:rsidR="002A5CD2" w:rsidRPr="005673E7" w14:paraId="1E417296" w14:textId="77777777" w:rsidTr="0039019C">
        <w:tc>
          <w:tcPr>
            <w:tcW w:w="3260" w:type="dxa"/>
          </w:tcPr>
          <w:p w14:paraId="2F88FB4C" w14:textId="77777777" w:rsidR="002A5CD2" w:rsidRPr="005673E7" w:rsidRDefault="002A5CD2" w:rsidP="002A5CD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418" w:type="dxa"/>
          </w:tcPr>
          <w:p w14:paraId="351D5512" w14:textId="738A7AD9" w:rsidR="002A5CD2" w:rsidRPr="005673E7" w:rsidRDefault="002A5CD2" w:rsidP="002A5CD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433CDB">
              <w:rPr>
                <w:rFonts w:ascii="BrowalliaUPC" w:hAnsi="BrowalliaUPC" w:cs="BrowalliaUPC"/>
                <w:sz w:val="24"/>
                <w:szCs w:val="24"/>
              </w:rPr>
              <w:t>8,687</w:t>
            </w:r>
          </w:p>
        </w:tc>
        <w:tc>
          <w:tcPr>
            <w:tcW w:w="1417" w:type="dxa"/>
          </w:tcPr>
          <w:p w14:paraId="415571CD" w14:textId="77777777" w:rsidR="002A5CD2" w:rsidRPr="005673E7" w:rsidRDefault="002A5CD2" w:rsidP="002A5CD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5FB8C49" w14:textId="4AD93B04" w:rsidR="002A5CD2" w:rsidRPr="005673E7" w:rsidRDefault="002A5CD2" w:rsidP="002A5CD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2A5CD2">
              <w:rPr>
                <w:rFonts w:ascii="BrowalliaUPC" w:hAnsi="BrowalliaUPC" w:cs="BrowalliaUPC"/>
                <w:sz w:val="24"/>
                <w:szCs w:val="24"/>
              </w:rPr>
              <w:t>8,687</w:t>
            </w:r>
          </w:p>
        </w:tc>
      </w:tr>
      <w:tr w:rsidR="00A65151" w:rsidRPr="005673E7" w14:paraId="18CFEFD4" w14:textId="77777777" w:rsidTr="0039019C">
        <w:tc>
          <w:tcPr>
            <w:tcW w:w="3260" w:type="dxa"/>
          </w:tcPr>
          <w:p w14:paraId="4FD5A275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18" w:type="dxa"/>
          </w:tcPr>
          <w:p w14:paraId="51C644A9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15,745</w:t>
            </w:r>
          </w:p>
        </w:tc>
        <w:tc>
          <w:tcPr>
            <w:tcW w:w="1417" w:type="dxa"/>
          </w:tcPr>
          <w:p w14:paraId="3E44DF49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336CFD4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15,745</w:t>
            </w:r>
          </w:p>
        </w:tc>
      </w:tr>
      <w:tr w:rsidR="00A65151" w:rsidRPr="005673E7" w14:paraId="34AE46A1" w14:textId="77777777" w:rsidTr="0039019C">
        <w:tc>
          <w:tcPr>
            <w:tcW w:w="3260" w:type="dxa"/>
          </w:tcPr>
          <w:p w14:paraId="7C305C92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เงินประกันสัญญาเช่า</w:t>
            </w:r>
          </w:p>
        </w:tc>
        <w:tc>
          <w:tcPr>
            <w:tcW w:w="1418" w:type="dxa"/>
          </w:tcPr>
          <w:p w14:paraId="665C54F5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24,918</w:t>
            </w:r>
          </w:p>
        </w:tc>
        <w:tc>
          <w:tcPr>
            <w:tcW w:w="1417" w:type="dxa"/>
          </w:tcPr>
          <w:p w14:paraId="7F342805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EF05309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24,918</w:t>
            </w:r>
          </w:p>
        </w:tc>
      </w:tr>
      <w:tr w:rsidR="00A65151" w:rsidRPr="005673E7" w14:paraId="001DFD42" w14:textId="77777777" w:rsidTr="0039019C">
        <w:tc>
          <w:tcPr>
            <w:tcW w:w="3260" w:type="dxa"/>
          </w:tcPr>
          <w:p w14:paraId="1CD85779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</w:tcPr>
          <w:p w14:paraId="32A06D49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1,419</w:t>
            </w:r>
          </w:p>
        </w:tc>
        <w:tc>
          <w:tcPr>
            <w:tcW w:w="1417" w:type="dxa"/>
          </w:tcPr>
          <w:p w14:paraId="4F8D696D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F12679D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1,419</w:t>
            </w:r>
          </w:p>
        </w:tc>
      </w:tr>
      <w:tr w:rsidR="00A65151" w:rsidRPr="005673E7" w14:paraId="52A8A5F7" w14:textId="77777777" w:rsidTr="0039019C">
        <w:tc>
          <w:tcPr>
            <w:tcW w:w="3260" w:type="dxa"/>
          </w:tcPr>
          <w:p w14:paraId="19896CF9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</w:tcPr>
          <w:p w14:paraId="48265570" w14:textId="6633E018" w:rsidR="00A65151" w:rsidRPr="005673E7" w:rsidRDefault="00A65151" w:rsidP="005367E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75</w:t>
            </w:r>
            <w:r w:rsidR="00167793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167793">
              <w:rPr>
                <w:rFonts w:ascii="BrowalliaUPC" w:hAnsi="BrowalliaUPC" w:cs="BrowalliaUPC"/>
                <w:sz w:val="24"/>
                <w:szCs w:val="24"/>
              </w:rPr>
              <w:t>114</w:t>
            </w:r>
          </w:p>
        </w:tc>
        <w:tc>
          <w:tcPr>
            <w:tcW w:w="1417" w:type="dxa"/>
          </w:tcPr>
          <w:p w14:paraId="01A88EC0" w14:textId="77777777" w:rsidR="00A65151" w:rsidRPr="005673E7" w:rsidRDefault="00A65151" w:rsidP="005367E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418" w:type="dxa"/>
          </w:tcPr>
          <w:p w14:paraId="3A79185E" w14:textId="01F5FAAC" w:rsidR="00A65151" w:rsidRPr="005673E7" w:rsidRDefault="00A65151" w:rsidP="005367E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75</w:t>
            </w:r>
            <w:r w:rsidR="00167793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167793">
              <w:rPr>
                <w:rFonts w:ascii="BrowalliaUPC" w:hAnsi="BrowalliaUPC" w:cs="BrowalliaUPC"/>
                <w:sz w:val="24"/>
                <w:szCs w:val="24"/>
              </w:rPr>
              <w:t>966</w:t>
            </w:r>
          </w:p>
        </w:tc>
      </w:tr>
    </w:tbl>
    <w:p w14:paraId="4675C3A5" w14:textId="77777777" w:rsidR="002F1FE8" w:rsidRPr="005673E7" w:rsidRDefault="002F1FE8">
      <w:pPr>
        <w:rPr>
          <w:rFonts w:ascii="BrowalliaUPC" w:hAnsi="BrowalliaUPC" w:cs="BrowalliaUPC"/>
        </w:rPr>
      </w:pPr>
    </w:p>
    <w:tbl>
      <w:tblPr>
        <w:tblStyle w:val="TableGrid"/>
        <w:tblW w:w="7516" w:type="dxa"/>
        <w:tblInd w:w="1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21"/>
        <w:gridCol w:w="1417"/>
        <w:gridCol w:w="1418"/>
      </w:tblGrid>
      <w:tr w:rsidR="00DF5852" w:rsidRPr="005673E7" w14:paraId="6004792C" w14:textId="77777777" w:rsidTr="00BF48FD">
        <w:tc>
          <w:tcPr>
            <w:tcW w:w="7513" w:type="dxa"/>
            <w:gridSpan w:val="4"/>
          </w:tcPr>
          <w:p w14:paraId="472E8DD8" w14:textId="77777777" w:rsidR="00DF5852" w:rsidRPr="005673E7" w:rsidRDefault="00DF5852" w:rsidP="000C559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DF5852" w:rsidRPr="005673E7" w14:paraId="50CB456C" w14:textId="77777777" w:rsidTr="00BF48FD">
        <w:tc>
          <w:tcPr>
            <w:tcW w:w="7513" w:type="dxa"/>
            <w:gridSpan w:val="4"/>
          </w:tcPr>
          <w:p w14:paraId="26A987CB" w14:textId="77777777" w:rsidR="00DF5852" w:rsidRPr="005673E7" w:rsidRDefault="00DF5852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DF5852" w:rsidRPr="005673E7" w14:paraId="3132C6D0" w14:textId="77777777" w:rsidTr="00BF48FD">
        <w:tc>
          <w:tcPr>
            <w:tcW w:w="4678" w:type="dxa"/>
            <w:gridSpan w:val="2"/>
            <w:vAlign w:val="bottom"/>
          </w:tcPr>
          <w:p w14:paraId="21330F70" w14:textId="77777777" w:rsidR="00DF5852" w:rsidRPr="005673E7" w:rsidRDefault="00DF5852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การจัดประเภทตามมาตรฐานเดิม </w:t>
            </w:r>
          </w:p>
          <w:p w14:paraId="3EE3EEF0" w14:textId="77777777" w:rsidR="00DF5852" w:rsidRPr="005673E7" w:rsidRDefault="00DF5852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2835" w:type="dxa"/>
            <w:gridSpan w:val="2"/>
            <w:vAlign w:val="bottom"/>
          </w:tcPr>
          <w:p w14:paraId="49525051" w14:textId="77777777" w:rsidR="00DF5852" w:rsidRPr="005673E7" w:rsidRDefault="00DF5852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การจัดประเภทตามมาตรฐานการรายงานทางการเงิน ฉบับที่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9 </w:t>
            </w:r>
          </w:p>
          <w:p w14:paraId="75E0192D" w14:textId="77777777" w:rsidR="00DF5852" w:rsidRPr="005673E7" w:rsidRDefault="00DF5852" w:rsidP="000C5593">
            <w:pPr>
              <w:pBdr>
                <w:bottom w:val="single" w:sz="4" w:space="1" w:color="auto"/>
              </w:pBdr>
              <w:tabs>
                <w:tab w:val="clear" w:pos="4451"/>
                <w:tab w:val="left" w:pos="2160"/>
                <w:tab w:val="left" w:pos="432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DF5852" w:rsidRPr="005673E7" w14:paraId="168BE9AB" w14:textId="77777777" w:rsidTr="00BF48FD">
        <w:tc>
          <w:tcPr>
            <w:tcW w:w="3260" w:type="dxa"/>
            <w:vAlign w:val="bottom"/>
          </w:tcPr>
          <w:p w14:paraId="0401EFF5" w14:textId="77777777" w:rsidR="00DF5852" w:rsidRPr="005673E7" w:rsidRDefault="00DF5852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รายการ</w:t>
            </w:r>
          </w:p>
        </w:tc>
        <w:tc>
          <w:tcPr>
            <w:tcW w:w="1418" w:type="dxa"/>
            <w:vAlign w:val="bottom"/>
          </w:tcPr>
          <w:p w14:paraId="595F4E0A" w14:textId="77777777" w:rsidR="00DF5852" w:rsidRPr="005673E7" w:rsidRDefault="00DF5852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14:paraId="3841ACC6" w14:textId="77777777" w:rsidR="00DF5852" w:rsidRPr="005673E7" w:rsidRDefault="00DF5852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vAlign w:val="bottom"/>
          </w:tcPr>
          <w:p w14:paraId="4A8E0B49" w14:textId="77777777" w:rsidR="00DF5852" w:rsidRPr="005673E7" w:rsidRDefault="00DF5852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  <w:p w14:paraId="4653C3D0" w14:textId="77777777" w:rsidR="00DF5852" w:rsidRPr="005673E7" w:rsidRDefault="00DF5852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ตัดจำหน่าย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สุทธิ</w:t>
            </w:r>
          </w:p>
        </w:tc>
      </w:tr>
      <w:tr w:rsidR="00A65151" w:rsidRPr="005673E7" w14:paraId="7D2AEF35" w14:textId="77777777" w:rsidTr="00210122">
        <w:tc>
          <w:tcPr>
            <w:tcW w:w="3260" w:type="dxa"/>
          </w:tcPr>
          <w:p w14:paraId="2AF3D58A" w14:textId="77F1953A" w:rsidR="00A03E20" w:rsidRPr="00BF48FD" w:rsidRDefault="00A03E20" w:rsidP="00946FD9">
            <w:pPr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6753DCAE" w14:textId="65B768F2" w:rsidR="00074B38" w:rsidRPr="00BF48FD" w:rsidRDefault="00074B38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417" w:type="dxa"/>
          </w:tcPr>
          <w:p w14:paraId="1745FF57" w14:textId="77777777" w:rsidR="00A65151" w:rsidRPr="00BF48FD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418" w:type="dxa"/>
          </w:tcPr>
          <w:p w14:paraId="7361774E" w14:textId="77777777" w:rsidR="00A65151" w:rsidRPr="00BF48FD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A65151" w:rsidRPr="005673E7" w14:paraId="6E75A334" w14:textId="77777777" w:rsidTr="00210122">
        <w:tc>
          <w:tcPr>
            <w:tcW w:w="4678" w:type="dxa"/>
            <w:gridSpan w:val="2"/>
          </w:tcPr>
          <w:p w14:paraId="7327B877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55DCA2F1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63DF2E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65151" w:rsidRPr="005673E7" w14:paraId="6EDE27A2" w14:textId="77777777" w:rsidTr="00210122">
        <w:tc>
          <w:tcPr>
            <w:tcW w:w="3260" w:type="dxa"/>
          </w:tcPr>
          <w:p w14:paraId="3202E446" w14:textId="77777777" w:rsidR="00A65151" w:rsidRPr="005673E7" w:rsidRDefault="00A65151" w:rsidP="005367E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left" w:pos="2895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</w:tcPr>
          <w:p w14:paraId="33FC17F0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821,026</w:t>
            </w:r>
          </w:p>
        </w:tc>
        <w:tc>
          <w:tcPr>
            <w:tcW w:w="1417" w:type="dxa"/>
          </w:tcPr>
          <w:p w14:paraId="692F291A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148BF42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821,026</w:t>
            </w:r>
          </w:p>
        </w:tc>
      </w:tr>
      <w:tr w:rsidR="00A65151" w:rsidRPr="005673E7" w14:paraId="3FCDEB2F" w14:textId="77777777" w:rsidTr="00210122">
        <w:tc>
          <w:tcPr>
            <w:tcW w:w="3260" w:type="dxa"/>
          </w:tcPr>
          <w:p w14:paraId="5BA357D4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</w:tcPr>
          <w:p w14:paraId="246D4219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455,551</w:t>
            </w:r>
          </w:p>
        </w:tc>
        <w:tc>
          <w:tcPr>
            <w:tcW w:w="1417" w:type="dxa"/>
          </w:tcPr>
          <w:p w14:paraId="0E8D8A02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6F428CB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455,551</w:t>
            </w:r>
          </w:p>
        </w:tc>
      </w:tr>
      <w:tr w:rsidR="00A65151" w:rsidRPr="005673E7" w14:paraId="199AAD12" w14:textId="77777777" w:rsidTr="00210122">
        <w:tc>
          <w:tcPr>
            <w:tcW w:w="3260" w:type="dxa"/>
          </w:tcPr>
          <w:p w14:paraId="59C43214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เจ้าหนี้การค้า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18" w:type="dxa"/>
          </w:tcPr>
          <w:p w14:paraId="56C21875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74,569</w:t>
            </w:r>
          </w:p>
        </w:tc>
        <w:tc>
          <w:tcPr>
            <w:tcW w:w="1417" w:type="dxa"/>
          </w:tcPr>
          <w:p w14:paraId="6F312F9F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4CFCCEE9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74,569</w:t>
            </w:r>
          </w:p>
        </w:tc>
      </w:tr>
      <w:tr w:rsidR="00A65151" w:rsidRPr="005673E7" w14:paraId="3A48DAAD" w14:textId="77777777" w:rsidTr="00210122">
        <w:tc>
          <w:tcPr>
            <w:tcW w:w="3260" w:type="dxa"/>
          </w:tcPr>
          <w:p w14:paraId="5DEE38A5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เจ้าหนี้ค่าซื้อสินทรัพย์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18" w:type="dxa"/>
          </w:tcPr>
          <w:p w14:paraId="16FFF91F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4,914</w:t>
            </w:r>
          </w:p>
        </w:tc>
        <w:tc>
          <w:tcPr>
            <w:tcW w:w="1417" w:type="dxa"/>
          </w:tcPr>
          <w:p w14:paraId="7504D24E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504F571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4,914</w:t>
            </w:r>
          </w:p>
        </w:tc>
      </w:tr>
      <w:tr w:rsidR="00A65151" w:rsidRPr="005673E7" w14:paraId="3D74D820" w14:textId="77777777" w:rsidTr="00210122">
        <w:tc>
          <w:tcPr>
            <w:tcW w:w="3260" w:type="dxa"/>
          </w:tcPr>
          <w:p w14:paraId="17F9E489" w14:textId="77777777" w:rsidR="00A65151" w:rsidRPr="005673E7" w:rsidRDefault="00A65151" w:rsidP="005367E2">
            <w:pPr>
              <w:tabs>
                <w:tab w:val="clear" w:pos="227"/>
                <w:tab w:val="left" w:pos="319"/>
                <w:tab w:val="left" w:pos="2160"/>
                <w:tab w:val="right" w:pos="7280"/>
                <w:tab w:val="right" w:pos="8540"/>
              </w:tabs>
              <w:ind w:left="319" w:right="-45" w:hanging="31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18" w:type="dxa"/>
          </w:tcPr>
          <w:p w14:paraId="68C10C65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119,653</w:t>
            </w:r>
          </w:p>
        </w:tc>
        <w:tc>
          <w:tcPr>
            <w:tcW w:w="1417" w:type="dxa"/>
          </w:tcPr>
          <w:p w14:paraId="51057A79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A38507E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119,653</w:t>
            </w:r>
          </w:p>
        </w:tc>
      </w:tr>
      <w:tr w:rsidR="00A65151" w:rsidRPr="005673E7" w14:paraId="046F66BB" w14:textId="77777777" w:rsidTr="00210122">
        <w:tc>
          <w:tcPr>
            <w:tcW w:w="3260" w:type="dxa"/>
          </w:tcPr>
          <w:p w14:paraId="4694221C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418" w:type="dxa"/>
          </w:tcPr>
          <w:p w14:paraId="3BED67E2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B72F88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A73380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A65151" w:rsidRPr="005673E7" w14:paraId="2187E542" w14:textId="77777777" w:rsidTr="00210122">
        <w:tc>
          <w:tcPr>
            <w:tcW w:w="3260" w:type="dxa"/>
          </w:tcPr>
          <w:p w14:paraId="40C4D45F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บุคคลและบริษัทอื่นๆ</w:t>
            </w:r>
          </w:p>
        </w:tc>
        <w:tc>
          <w:tcPr>
            <w:tcW w:w="1418" w:type="dxa"/>
          </w:tcPr>
          <w:p w14:paraId="5A142271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16,172</w:t>
            </w:r>
          </w:p>
        </w:tc>
        <w:tc>
          <w:tcPr>
            <w:tcW w:w="1417" w:type="dxa"/>
          </w:tcPr>
          <w:p w14:paraId="517A3266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7EC5BBA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16,172</w:t>
            </w:r>
          </w:p>
        </w:tc>
      </w:tr>
      <w:tr w:rsidR="00A65151" w:rsidRPr="005673E7" w14:paraId="3DF30CF9" w14:textId="77777777" w:rsidTr="00210122">
        <w:tc>
          <w:tcPr>
            <w:tcW w:w="3260" w:type="dxa"/>
          </w:tcPr>
          <w:p w14:paraId="7572E406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บุคคลและบริษัทอื่นและบริษัทที่เกี่ยวข้อง</w:t>
            </w:r>
          </w:p>
        </w:tc>
        <w:tc>
          <w:tcPr>
            <w:tcW w:w="1418" w:type="dxa"/>
          </w:tcPr>
          <w:p w14:paraId="53A2AC38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38,763</w:t>
            </w:r>
          </w:p>
        </w:tc>
        <w:tc>
          <w:tcPr>
            <w:tcW w:w="1417" w:type="dxa"/>
          </w:tcPr>
          <w:p w14:paraId="22B5CBDE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35AD03A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38,763</w:t>
            </w:r>
          </w:p>
        </w:tc>
      </w:tr>
      <w:tr w:rsidR="00A65151" w:rsidRPr="005673E7" w14:paraId="18461DDC" w14:textId="77777777" w:rsidTr="00210122">
        <w:tc>
          <w:tcPr>
            <w:tcW w:w="3260" w:type="dxa"/>
          </w:tcPr>
          <w:p w14:paraId="3045865F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7640C326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15,089</w:t>
            </w:r>
          </w:p>
        </w:tc>
        <w:tc>
          <w:tcPr>
            <w:tcW w:w="1417" w:type="dxa"/>
          </w:tcPr>
          <w:p w14:paraId="2D8B8470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5C648B70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15,089</w:t>
            </w:r>
          </w:p>
        </w:tc>
      </w:tr>
      <w:tr w:rsidR="00A65151" w:rsidRPr="005673E7" w14:paraId="0C1754B9" w14:textId="77777777" w:rsidTr="00210122">
        <w:trPr>
          <w:trHeight w:val="68"/>
        </w:trPr>
        <w:tc>
          <w:tcPr>
            <w:tcW w:w="3260" w:type="dxa"/>
          </w:tcPr>
          <w:p w14:paraId="54F4300D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36E4463A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  <w:tc>
          <w:tcPr>
            <w:tcW w:w="1417" w:type="dxa"/>
          </w:tcPr>
          <w:p w14:paraId="6E67014C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0A9C5D6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</w:tr>
      <w:tr w:rsidR="00A65151" w:rsidRPr="005673E7" w14:paraId="3C0662AE" w14:textId="77777777" w:rsidTr="00210122">
        <w:trPr>
          <w:trHeight w:val="68"/>
        </w:trPr>
        <w:tc>
          <w:tcPr>
            <w:tcW w:w="3260" w:type="dxa"/>
          </w:tcPr>
          <w:p w14:paraId="7619F69A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18" w:type="dxa"/>
          </w:tcPr>
          <w:p w14:paraId="5D165C88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417" w:type="dxa"/>
          </w:tcPr>
          <w:p w14:paraId="3DE8A2E6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418" w:type="dxa"/>
          </w:tcPr>
          <w:p w14:paraId="20BE3510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A65151" w:rsidRPr="005673E7" w14:paraId="6E952908" w14:textId="77777777" w:rsidTr="00210122">
        <w:tc>
          <w:tcPr>
            <w:tcW w:w="3260" w:type="dxa"/>
          </w:tcPr>
          <w:p w14:paraId="5C048C12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418" w:type="dxa"/>
          </w:tcPr>
          <w:p w14:paraId="357E66BB" w14:textId="63B7765F" w:rsidR="00A65151" w:rsidRPr="005673E7" w:rsidRDefault="005B7A0C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269</w:t>
            </w:r>
          </w:p>
        </w:tc>
        <w:tc>
          <w:tcPr>
            <w:tcW w:w="1417" w:type="dxa"/>
          </w:tcPr>
          <w:p w14:paraId="4D37E5C1" w14:textId="77777777" w:rsidR="00A65151" w:rsidRPr="005673E7" w:rsidRDefault="00A65151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4760470" w14:textId="6F1A7319" w:rsidR="00A65151" w:rsidRPr="005673E7" w:rsidRDefault="005B7A0C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269</w:t>
            </w:r>
          </w:p>
        </w:tc>
      </w:tr>
      <w:tr w:rsidR="00A65151" w:rsidRPr="005673E7" w14:paraId="2A2DEAB6" w14:textId="77777777" w:rsidTr="00210122">
        <w:tc>
          <w:tcPr>
            <w:tcW w:w="3260" w:type="dxa"/>
          </w:tcPr>
          <w:p w14:paraId="6B540AEB" w14:textId="77777777" w:rsidR="00A65151" w:rsidRPr="005673E7" w:rsidRDefault="00A65151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</w:tcPr>
          <w:p w14:paraId="1233D2AF" w14:textId="13B8B8FA" w:rsidR="00A65151" w:rsidRPr="005673E7" w:rsidRDefault="00A65151" w:rsidP="005367E2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1,9</w:t>
            </w:r>
            <w:r w:rsidR="005B7A0C">
              <w:rPr>
                <w:rFonts w:ascii="BrowalliaUPC" w:hAnsi="BrowalliaUPC" w:cs="BrowalliaUPC"/>
                <w:sz w:val="24"/>
                <w:szCs w:val="24"/>
              </w:rPr>
              <w:t>56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5B7A0C">
              <w:rPr>
                <w:rFonts w:ascii="BrowalliaUPC" w:hAnsi="BrowalliaUPC" w:cs="BrowalliaUPC"/>
                <w:sz w:val="24"/>
                <w:szCs w:val="24"/>
              </w:rPr>
              <w:t>4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5B7A0C">
              <w:rPr>
                <w:rFonts w:ascii="BrowalliaUPC" w:hAnsi="BrowalliaUPC" w:cs="BrowalliaUPC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69263A0B" w14:textId="77777777" w:rsidR="00A65151" w:rsidRPr="005673E7" w:rsidRDefault="00A65151" w:rsidP="005367E2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418" w:type="dxa"/>
          </w:tcPr>
          <w:p w14:paraId="7A8DBA38" w14:textId="7C66264B" w:rsidR="00A65151" w:rsidRPr="005673E7" w:rsidRDefault="00A65151" w:rsidP="005367E2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1,959,</w:t>
            </w:r>
            <w:r w:rsidR="00734691">
              <w:rPr>
                <w:rFonts w:ascii="BrowalliaUPC" w:hAnsi="BrowalliaUPC" w:cs="BrowalliaUPC"/>
                <w:sz w:val="24"/>
                <w:szCs w:val="24"/>
              </w:rPr>
              <w:t>002</w:t>
            </w:r>
          </w:p>
        </w:tc>
      </w:tr>
      <w:tr w:rsidR="00341005" w:rsidRPr="005673E7" w14:paraId="2AD7A36A" w14:textId="77777777" w:rsidTr="00210122">
        <w:tc>
          <w:tcPr>
            <w:tcW w:w="3260" w:type="dxa"/>
          </w:tcPr>
          <w:p w14:paraId="78DA88B3" w14:textId="77777777" w:rsidR="00341005" w:rsidRPr="005673E7" w:rsidRDefault="00341005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72BB22CD" w14:textId="77777777" w:rsidR="00341005" w:rsidRPr="005673E7" w:rsidRDefault="00341005" w:rsidP="0034100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330258" w14:textId="77777777" w:rsidR="00341005" w:rsidRPr="005673E7" w:rsidRDefault="00341005" w:rsidP="0034100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EDA4CA" w14:textId="77777777" w:rsidR="00341005" w:rsidRPr="005673E7" w:rsidRDefault="00341005" w:rsidP="00341005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64ED4" w:rsidRPr="005673E7" w14:paraId="2D377060" w14:textId="77777777" w:rsidTr="00210122">
        <w:trPr>
          <w:tblHeader/>
        </w:trPr>
        <w:tc>
          <w:tcPr>
            <w:tcW w:w="7516" w:type="dxa"/>
            <w:gridSpan w:val="4"/>
          </w:tcPr>
          <w:p w14:paraId="0E675513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lastRenderedPageBreak/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764ED4" w:rsidRPr="005673E7" w14:paraId="7D7996A8" w14:textId="77777777" w:rsidTr="00210122">
        <w:trPr>
          <w:tblHeader/>
        </w:trPr>
        <w:tc>
          <w:tcPr>
            <w:tcW w:w="7516" w:type="dxa"/>
            <w:gridSpan w:val="4"/>
          </w:tcPr>
          <w:p w14:paraId="42DEEEBD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64ED4" w:rsidRPr="005673E7" w14:paraId="1E301A4A" w14:textId="77777777" w:rsidTr="00210122">
        <w:trPr>
          <w:tblHeader/>
        </w:trPr>
        <w:tc>
          <w:tcPr>
            <w:tcW w:w="4681" w:type="dxa"/>
            <w:gridSpan w:val="2"/>
            <w:vAlign w:val="bottom"/>
          </w:tcPr>
          <w:p w14:paraId="3C95AE9B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การจัดประเภทตามมาตรฐานเดิม </w:t>
            </w:r>
          </w:p>
          <w:p w14:paraId="555848A6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2835" w:type="dxa"/>
            <w:gridSpan w:val="2"/>
            <w:vAlign w:val="bottom"/>
          </w:tcPr>
          <w:p w14:paraId="36E7E810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การจัดประเภทตามมาตรฐานการรายงานทางการเงิน ฉบับที่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9 </w:t>
            </w:r>
          </w:p>
          <w:p w14:paraId="79BE8CE5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clear" w:pos="4451"/>
                <w:tab w:val="left" w:pos="2160"/>
                <w:tab w:val="left" w:pos="432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764ED4" w:rsidRPr="005673E7" w14:paraId="3B371FB9" w14:textId="77777777" w:rsidTr="00210122">
        <w:trPr>
          <w:tblHeader/>
        </w:trPr>
        <w:tc>
          <w:tcPr>
            <w:tcW w:w="3260" w:type="dxa"/>
            <w:vAlign w:val="bottom"/>
          </w:tcPr>
          <w:p w14:paraId="366D4E58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รายการ</w:t>
            </w:r>
          </w:p>
        </w:tc>
        <w:tc>
          <w:tcPr>
            <w:tcW w:w="1421" w:type="dxa"/>
            <w:vAlign w:val="bottom"/>
          </w:tcPr>
          <w:p w14:paraId="1A63480F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14:paraId="6DD022DD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vAlign w:val="bottom"/>
          </w:tcPr>
          <w:p w14:paraId="64D67A0F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  <w:p w14:paraId="1315825F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ตัดจำหน่าย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สุทธิ</w:t>
            </w:r>
          </w:p>
        </w:tc>
      </w:tr>
      <w:tr w:rsidR="00764ED4" w:rsidRPr="005673E7" w14:paraId="3A7FD20C" w14:textId="77777777" w:rsidTr="00210122">
        <w:trPr>
          <w:tblHeader/>
        </w:trPr>
        <w:tc>
          <w:tcPr>
            <w:tcW w:w="3260" w:type="dxa"/>
            <w:vAlign w:val="bottom"/>
          </w:tcPr>
          <w:p w14:paraId="4CC8D24D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21" w:type="dxa"/>
            <w:vAlign w:val="bottom"/>
          </w:tcPr>
          <w:p w14:paraId="4F38A27F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7" w:type="dxa"/>
            <w:vAlign w:val="bottom"/>
          </w:tcPr>
          <w:p w14:paraId="4ABEC9C3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144F1FB3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64ED4" w:rsidRPr="005673E7" w14:paraId="48FAA014" w14:textId="77777777" w:rsidTr="00210122">
        <w:tc>
          <w:tcPr>
            <w:tcW w:w="4681" w:type="dxa"/>
            <w:gridSpan w:val="2"/>
          </w:tcPr>
          <w:p w14:paraId="54A9DCCB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17" w:type="dxa"/>
          </w:tcPr>
          <w:p w14:paraId="138827B3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67AA3C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64ED4" w:rsidRPr="005673E7" w14:paraId="18546A7A" w14:textId="77777777" w:rsidTr="00210122">
        <w:tc>
          <w:tcPr>
            <w:tcW w:w="3260" w:type="dxa"/>
          </w:tcPr>
          <w:p w14:paraId="51DC08C4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</w:t>
            </w:r>
          </w:p>
        </w:tc>
        <w:tc>
          <w:tcPr>
            <w:tcW w:w="1421" w:type="dxa"/>
          </w:tcPr>
          <w:p w14:paraId="01491775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24,111</w:t>
            </w:r>
          </w:p>
        </w:tc>
        <w:tc>
          <w:tcPr>
            <w:tcW w:w="1417" w:type="dxa"/>
          </w:tcPr>
          <w:p w14:paraId="6C158538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 </w:t>
            </w:r>
          </w:p>
        </w:tc>
        <w:tc>
          <w:tcPr>
            <w:tcW w:w="1418" w:type="dxa"/>
          </w:tcPr>
          <w:p w14:paraId="10A4AB83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24,111</w:t>
            </w:r>
          </w:p>
        </w:tc>
      </w:tr>
      <w:tr w:rsidR="00764ED4" w:rsidRPr="005673E7" w14:paraId="587ADA9C" w14:textId="77777777" w:rsidTr="00210122">
        <w:tc>
          <w:tcPr>
            <w:tcW w:w="3260" w:type="dxa"/>
          </w:tcPr>
          <w:p w14:paraId="79859266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ลูกค้าทั่วไป</w:t>
            </w:r>
          </w:p>
        </w:tc>
        <w:tc>
          <w:tcPr>
            <w:tcW w:w="1421" w:type="dxa"/>
          </w:tcPr>
          <w:p w14:paraId="144E4938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407,343</w:t>
            </w:r>
          </w:p>
        </w:tc>
        <w:tc>
          <w:tcPr>
            <w:tcW w:w="1417" w:type="dxa"/>
          </w:tcPr>
          <w:p w14:paraId="1A5BAE0E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      -</w:t>
            </w:r>
          </w:p>
        </w:tc>
        <w:tc>
          <w:tcPr>
            <w:tcW w:w="1418" w:type="dxa"/>
          </w:tcPr>
          <w:p w14:paraId="4A311837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407,343</w:t>
            </w:r>
          </w:p>
        </w:tc>
      </w:tr>
      <w:tr w:rsidR="008107F2" w:rsidRPr="005673E7" w14:paraId="32349ED7" w14:textId="77777777" w:rsidTr="00210122">
        <w:tc>
          <w:tcPr>
            <w:tcW w:w="3260" w:type="dxa"/>
            <w:shd w:val="clear" w:color="auto" w:fill="FFFFFF" w:themeFill="background1"/>
          </w:tcPr>
          <w:p w14:paraId="7C216A56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21" w:type="dxa"/>
            <w:shd w:val="clear" w:color="auto" w:fill="FFFFFF" w:themeFill="background1"/>
          </w:tcPr>
          <w:p w14:paraId="28F95304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263</w:t>
            </w:r>
          </w:p>
        </w:tc>
        <w:tc>
          <w:tcPr>
            <w:tcW w:w="1417" w:type="dxa"/>
            <w:shd w:val="clear" w:color="auto" w:fill="FFFFFF" w:themeFill="background1"/>
          </w:tcPr>
          <w:p w14:paraId="7FF277F9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      -</w:t>
            </w:r>
          </w:p>
        </w:tc>
        <w:tc>
          <w:tcPr>
            <w:tcW w:w="1418" w:type="dxa"/>
            <w:shd w:val="clear" w:color="auto" w:fill="FFFFFF" w:themeFill="background1"/>
          </w:tcPr>
          <w:p w14:paraId="13F17C27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263</w:t>
            </w:r>
          </w:p>
        </w:tc>
      </w:tr>
      <w:tr w:rsidR="00764ED4" w:rsidRPr="005673E7" w14:paraId="14E89BC8" w14:textId="77777777" w:rsidTr="00210122">
        <w:tc>
          <w:tcPr>
            <w:tcW w:w="3260" w:type="dxa"/>
          </w:tcPr>
          <w:p w14:paraId="27BE5A33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1" w:type="dxa"/>
          </w:tcPr>
          <w:p w14:paraId="4C9723EE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41</w:t>
            </w:r>
          </w:p>
        </w:tc>
        <w:tc>
          <w:tcPr>
            <w:tcW w:w="1417" w:type="dxa"/>
          </w:tcPr>
          <w:p w14:paraId="5D4A2D49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-</w:t>
            </w:r>
          </w:p>
        </w:tc>
        <w:tc>
          <w:tcPr>
            <w:tcW w:w="1418" w:type="dxa"/>
          </w:tcPr>
          <w:p w14:paraId="01B842D5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41</w:t>
            </w:r>
          </w:p>
        </w:tc>
      </w:tr>
      <w:tr w:rsidR="008107F2" w:rsidRPr="005673E7" w14:paraId="04E4AB5B" w14:textId="77777777" w:rsidTr="00210122">
        <w:tc>
          <w:tcPr>
            <w:tcW w:w="3260" w:type="dxa"/>
          </w:tcPr>
          <w:p w14:paraId="55C43C5E" w14:textId="77777777" w:rsidR="00AD2767" w:rsidRPr="005673E7" w:rsidRDefault="00764ED4" w:rsidP="0039019C">
            <w:pPr>
              <w:tabs>
                <w:tab w:val="clear" w:pos="3515"/>
                <w:tab w:val="clear" w:pos="3742"/>
                <w:tab w:val="left" w:pos="2160"/>
                <w:tab w:val="left" w:pos="3612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เงินให้กู้ยืมระยะสั้นและดอกเบี้ยค้างรับ </w:t>
            </w:r>
          </w:p>
          <w:p w14:paraId="3AACF631" w14:textId="7AF8916C" w:rsidR="00764ED4" w:rsidRPr="005673E7" w:rsidRDefault="00AD2767" w:rsidP="0039019C">
            <w:pPr>
              <w:tabs>
                <w:tab w:val="clear" w:pos="3515"/>
                <w:tab w:val="clear" w:pos="3742"/>
                <w:tab w:val="left" w:pos="2160"/>
                <w:tab w:val="left" w:pos="3612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="00764ED4"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="00764ED4"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1" w:type="dxa"/>
          </w:tcPr>
          <w:p w14:paraId="09DFBB51" w14:textId="77777777" w:rsidR="00AD2767" w:rsidRPr="005673E7" w:rsidRDefault="00AD2767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86D7891" w14:textId="2CEFE2E2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3,045</w:t>
            </w:r>
          </w:p>
        </w:tc>
        <w:tc>
          <w:tcPr>
            <w:tcW w:w="1417" w:type="dxa"/>
          </w:tcPr>
          <w:p w14:paraId="154D651F" w14:textId="77777777" w:rsidR="00AD2767" w:rsidRPr="005673E7" w:rsidRDefault="00AD2767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AB70015" w14:textId="6721C34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A689A04" w14:textId="77777777" w:rsidR="00AD2767" w:rsidRPr="005673E7" w:rsidRDefault="00AD2767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98B0251" w14:textId="552D0012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3,045</w:t>
            </w:r>
          </w:p>
        </w:tc>
      </w:tr>
      <w:tr w:rsidR="00764ED4" w:rsidRPr="005673E7" w14:paraId="386400D6" w14:textId="77777777" w:rsidTr="00210122">
        <w:tc>
          <w:tcPr>
            <w:tcW w:w="3260" w:type="dxa"/>
          </w:tcPr>
          <w:p w14:paraId="538E71F0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เงินให้กู้ยืม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1" w:type="dxa"/>
          </w:tcPr>
          <w:p w14:paraId="1AB5E0A7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368,000</w:t>
            </w:r>
          </w:p>
        </w:tc>
        <w:tc>
          <w:tcPr>
            <w:tcW w:w="1417" w:type="dxa"/>
          </w:tcPr>
          <w:p w14:paraId="4E781FB0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164858A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368,000</w:t>
            </w:r>
          </w:p>
        </w:tc>
      </w:tr>
      <w:tr w:rsidR="00B865D7" w:rsidRPr="005673E7" w14:paraId="35F4D113" w14:textId="77777777" w:rsidTr="00210122">
        <w:tc>
          <w:tcPr>
            <w:tcW w:w="3260" w:type="dxa"/>
          </w:tcPr>
          <w:p w14:paraId="56907F69" w14:textId="62AA5444" w:rsidR="00B865D7" w:rsidRPr="005673E7" w:rsidRDefault="00B865D7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421" w:type="dxa"/>
          </w:tcPr>
          <w:p w14:paraId="0074D576" w14:textId="00CE2C72" w:rsidR="00B865D7" w:rsidRPr="005673E7" w:rsidRDefault="00B865D7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270</w:t>
            </w:r>
          </w:p>
        </w:tc>
        <w:tc>
          <w:tcPr>
            <w:tcW w:w="1417" w:type="dxa"/>
          </w:tcPr>
          <w:p w14:paraId="1D2DBC14" w14:textId="008BBDB3" w:rsidR="00B865D7" w:rsidRPr="005673E7" w:rsidRDefault="00B865D7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E95052F" w14:textId="1D96E0C0" w:rsidR="00B865D7" w:rsidRPr="005673E7" w:rsidRDefault="00B865D7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270</w:t>
            </w:r>
          </w:p>
        </w:tc>
      </w:tr>
      <w:tr w:rsidR="00764ED4" w:rsidRPr="005673E7" w14:paraId="6F1164E6" w14:textId="77777777" w:rsidTr="00210122">
        <w:tc>
          <w:tcPr>
            <w:tcW w:w="3260" w:type="dxa"/>
          </w:tcPr>
          <w:p w14:paraId="6F80D566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421" w:type="dxa"/>
          </w:tcPr>
          <w:p w14:paraId="3C87AB15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11,824</w:t>
            </w:r>
          </w:p>
        </w:tc>
        <w:tc>
          <w:tcPr>
            <w:tcW w:w="1417" w:type="dxa"/>
          </w:tcPr>
          <w:p w14:paraId="3BBB1660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356413C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11,824</w:t>
            </w:r>
          </w:p>
        </w:tc>
      </w:tr>
      <w:tr w:rsidR="00BF26F7" w:rsidRPr="005673E7" w14:paraId="20B63AD8" w14:textId="77777777" w:rsidTr="00210122">
        <w:tc>
          <w:tcPr>
            <w:tcW w:w="3260" w:type="dxa"/>
          </w:tcPr>
          <w:p w14:paraId="2EF419D7" w14:textId="17DFD30E" w:rsidR="00BF26F7" w:rsidRPr="005673E7" w:rsidRDefault="00961B4E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 w:hint="cs"/>
                <w:sz w:val="24"/>
                <w:szCs w:val="24"/>
                <w:cs/>
              </w:rPr>
              <w:t>สินทรัพย์หมุนเวียนอื่น</w:t>
            </w:r>
            <w:r w:rsidR="0070405B">
              <w:rPr>
                <w:rFonts w:ascii="BrowalliaUPC" w:hAnsi="BrowalliaUPC" w:cs="BrowalliaUPC" w:hint="cs"/>
                <w:sz w:val="24"/>
                <w:szCs w:val="24"/>
                <w:cs/>
              </w:rPr>
              <w:t>ๆ</w:t>
            </w:r>
          </w:p>
        </w:tc>
        <w:tc>
          <w:tcPr>
            <w:tcW w:w="1421" w:type="dxa"/>
          </w:tcPr>
          <w:p w14:paraId="659019D4" w14:textId="695D08F8" w:rsidR="00BF26F7" w:rsidRPr="005673E7" w:rsidRDefault="00BF075E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270</w:t>
            </w:r>
          </w:p>
        </w:tc>
        <w:tc>
          <w:tcPr>
            <w:tcW w:w="1417" w:type="dxa"/>
          </w:tcPr>
          <w:p w14:paraId="643BDA37" w14:textId="312DEFE8" w:rsidR="00BF26F7" w:rsidRPr="005673E7" w:rsidRDefault="00BF075E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72F6803" w14:textId="052F2A05" w:rsidR="00BF26F7" w:rsidRPr="005673E7" w:rsidRDefault="00BF075E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270</w:t>
            </w:r>
          </w:p>
        </w:tc>
      </w:tr>
      <w:tr w:rsidR="00764ED4" w:rsidRPr="005673E7" w14:paraId="4813C18E" w14:textId="77777777" w:rsidTr="00210122">
        <w:tc>
          <w:tcPr>
            <w:tcW w:w="3260" w:type="dxa"/>
          </w:tcPr>
          <w:p w14:paraId="0958BE0C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421" w:type="dxa"/>
          </w:tcPr>
          <w:p w14:paraId="2C7F9AD1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15,745</w:t>
            </w:r>
          </w:p>
        </w:tc>
        <w:tc>
          <w:tcPr>
            <w:tcW w:w="1417" w:type="dxa"/>
          </w:tcPr>
          <w:p w14:paraId="36631034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1717149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15,745</w:t>
            </w:r>
          </w:p>
        </w:tc>
      </w:tr>
      <w:tr w:rsidR="00764ED4" w:rsidRPr="005673E7" w14:paraId="1A2BD768" w14:textId="77777777" w:rsidTr="00210122">
        <w:tc>
          <w:tcPr>
            <w:tcW w:w="3260" w:type="dxa"/>
          </w:tcPr>
          <w:p w14:paraId="38F53BBA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421" w:type="dxa"/>
          </w:tcPr>
          <w:p w14:paraId="330131ED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1,006</w:t>
            </w:r>
          </w:p>
        </w:tc>
        <w:tc>
          <w:tcPr>
            <w:tcW w:w="1417" w:type="dxa"/>
          </w:tcPr>
          <w:p w14:paraId="4FE52564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4D8546E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1,006</w:t>
            </w:r>
          </w:p>
        </w:tc>
      </w:tr>
      <w:tr w:rsidR="00764ED4" w:rsidRPr="005673E7" w14:paraId="5574C6C8" w14:textId="77777777" w:rsidTr="00210122">
        <w:tc>
          <w:tcPr>
            <w:tcW w:w="3260" w:type="dxa"/>
          </w:tcPr>
          <w:p w14:paraId="1EF36349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21" w:type="dxa"/>
          </w:tcPr>
          <w:p w14:paraId="7A34AB54" w14:textId="24057247" w:rsidR="00764ED4" w:rsidRPr="005673E7" w:rsidRDefault="00764ED4" w:rsidP="005367E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831,</w:t>
            </w:r>
            <w:r w:rsidR="00ED15F9">
              <w:rPr>
                <w:rFonts w:ascii="BrowalliaUPC" w:hAnsi="BrowalliaUPC" w:cs="BrowalliaUPC"/>
                <w:sz w:val="24"/>
                <w:szCs w:val="24"/>
              </w:rPr>
              <w:t>648</w:t>
            </w:r>
          </w:p>
        </w:tc>
        <w:tc>
          <w:tcPr>
            <w:tcW w:w="1417" w:type="dxa"/>
          </w:tcPr>
          <w:p w14:paraId="519D9E1D" w14:textId="77777777" w:rsidR="00764ED4" w:rsidRPr="005673E7" w:rsidRDefault="00764ED4" w:rsidP="005367E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26C7AE41" w14:textId="527AC56C" w:rsidR="00764ED4" w:rsidRPr="005673E7" w:rsidRDefault="00764ED4" w:rsidP="005367E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831,</w:t>
            </w:r>
            <w:r w:rsidR="00ED15F9">
              <w:rPr>
                <w:rFonts w:ascii="BrowalliaUPC" w:hAnsi="BrowalliaUPC" w:cs="BrowalliaUPC"/>
                <w:sz w:val="24"/>
                <w:szCs w:val="24"/>
              </w:rPr>
              <w:t>648</w:t>
            </w:r>
          </w:p>
        </w:tc>
      </w:tr>
    </w:tbl>
    <w:p w14:paraId="17AAF88E" w14:textId="77777777" w:rsidR="00370D91" w:rsidRPr="005673E7" w:rsidRDefault="00370D91">
      <w:pPr>
        <w:rPr>
          <w:rFonts w:ascii="BrowalliaUPC" w:hAnsi="BrowalliaUPC" w:cs="BrowalliaUPC"/>
        </w:rPr>
      </w:pPr>
    </w:p>
    <w:tbl>
      <w:tblPr>
        <w:tblStyle w:val="TableGrid"/>
        <w:tblW w:w="7516" w:type="dxa"/>
        <w:tblInd w:w="1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21"/>
        <w:gridCol w:w="1417"/>
        <w:gridCol w:w="1418"/>
      </w:tblGrid>
      <w:tr w:rsidR="005D0A60" w:rsidRPr="005673E7" w14:paraId="0301AF62" w14:textId="77777777" w:rsidTr="005D0A60">
        <w:trPr>
          <w:tblHeader/>
        </w:trPr>
        <w:tc>
          <w:tcPr>
            <w:tcW w:w="7516" w:type="dxa"/>
            <w:gridSpan w:val="4"/>
          </w:tcPr>
          <w:p w14:paraId="3D5BBA2A" w14:textId="77777777" w:rsidR="005D0A60" w:rsidRPr="005673E7" w:rsidRDefault="005D0A60" w:rsidP="000C5593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5D0A60" w:rsidRPr="005673E7" w14:paraId="30AD29C5" w14:textId="77777777" w:rsidTr="005D0A60">
        <w:trPr>
          <w:tblHeader/>
        </w:trPr>
        <w:tc>
          <w:tcPr>
            <w:tcW w:w="7516" w:type="dxa"/>
            <w:gridSpan w:val="4"/>
          </w:tcPr>
          <w:p w14:paraId="72B1F912" w14:textId="77777777" w:rsidR="005D0A60" w:rsidRPr="005673E7" w:rsidRDefault="005D0A60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D0A60" w:rsidRPr="005673E7" w14:paraId="74497406" w14:textId="77777777" w:rsidTr="005D0A60">
        <w:trPr>
          <w:tblHeader/>
        </w:trPr>
        <w:tc>
          <w:tcPr>
            <w:tcW w:w="4681" w:type="dxa"/>
            <w:gridSpan w:val="2"/>
            <w:vAlign w:val="bottom"/>
          </w:tcPr>
          <w:p w14:paraId="7E282947" w14:textId="77777777" w:rsidR="005D0A60" w:rsidRPr="005673E7" w:rsidRDefault="005D0A60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การจัดประเภทตามมาตรฐานเดิม </w:t>
            </w:r>
          </w:p>
          <w:p w14:paraId="65C48A44" w14:textId="77777777" w:rsidR="005D0A60" w:rsidRPr="005673E7" w:rsidRDefault="005D0A60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ธันวาคม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2835" w:type="dxa"/>
            <w:gridSpan w:val="2"/>
            <w:vAlign w:val="bottom"/>
          </w:tcPr>
          <w:p w14:paraId="3FF94E1C" w14:textId="77777777" w:rsidR="005D0A60" w:rsidRPr="005673E7" w:rsidRDefault="005D0A60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การจัดประเภทตามมาตรฐานการรายงานทางการเงิน ฉบับที่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9 </w:t>
            </w:r>
          </w:p>
          <w:p w14:paraId="5A36683B" w14:textId="77777777" w:rsidR="005D0A60" w:rsidRPr="005673E7" w:rsidRDefault="005D0A60" w:rsidP="000C5593">
            <w:pPr>
              <w:pBdr>
                <w:bottom w:val="single" w:sz="4" w:space="1" w:color="auto"/>
              </w:pBdr>
              <w:tabs>
                <w:tab w:val="clear" w:pos="4451"/>
                <w:tab w:val="left" w:pos="2160"/>
                <w:tab w:val="left" w:pos="432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มกราคม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5D0A60" w:rsidRPr="005673E7" w14:paraId="5B3A3545" w14:textId="77777777" w:rsidTr="005D0A60">
        <w:trPr>
          <w:tblHeader/>
        </w:trPr>
        <w:tc>
          <w:tcPr>
            <w:tcW w:w="3260" w:type="dxa"/>
            <w:vAlign w:val="bottom"/>
          </w:tcPr>
          <w:p w14:paraId="40F50D28" w14:textId="77777777" w:rsidR="005D0A60" w:rsidRPr="005673E7" w:rsidRDefault="005D0A60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รายการ</w:t>
            </w:r>
          </w:p>
        </w:tc>
        <w:tc>
          <w:tcPr>
            <w:tcW w:w="1421" w:type="dxa"/>
            <w:vAlign w:val="bottom"/>
          </w:tcPr>
          <w:p w14:paraId="14067E7E" w14:textId="77777777" w:rsidR="005D0A60" w:rsidRPr="005673E7" w:rsidRDefault="005D0A60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14:paraId="582F5BC6" w14:textId="77777777" w:rsidR="005D0A60" w:rsidRPr="005673E7" w:rsidRDefault="005D0A60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8" w:type="dxa"/>
            <w:vAlign w:val="bottom"/>
          </w:tcPr>
          <w:p w14:paraId="2BE09705" w14:textId="77777777" w:rsidR="005D0A60" w:rsidRPr="005673E7" w:rsidRDefault="005D0A60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  <w:p w14:paraId="620E575B" w14:textId="77777777" w:rsidR="005D0A60" w:rsidRPr="005673E7" w:rsidRDefault="005D0A60" w:rsidP="000C559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ตัดจำหน่าย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สุทธิ</w:t>
            </w:r>
          </w:p>
        </w:tc>
      </w:tr>
      <w:tr w:rsidR="00764ED4" w:rsidRPr="005673E7" w14:paraId="2EAA16B9" w14:textId="77777777" w:rsidTr="005D0A60">
        <w:tc>
          <w:tcPr>
            <w:tcW w:w="3260" w:type="dxa"/>
          </w:tcPr>
          <w:p w14:paraId="7BFAD852" w14:textId="7092E8C2" w:rsidR="005C0E74" w:rsidRPr="005673E7" w:rsidRDefault="005C0E7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421" w:type="dxa"/>
          </w:tcPr>
          <w:p w14:paraId="6149B0AE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0BFCD1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EED68F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64ED4" w:rsidRPr="005673E7" w14:paraId="09B57002" w14:textId="77777777" w:rsidTr="005D0A60">
        <w:tc>
          <w:tcPr>
            <w:tcW w:w="4681" w:type="dxa"/>
            <w:gridSpan w:val="2"/>
          </w:tcPr>
          <w:p w14:paraId="4E368AD4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417" w:type="dxa"/>
          </w:tcPr>
          <w:p w14:paraId="1D78B5C5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E1F65F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64ED4" w:rsidRPr="005673E7" w14:paraId="23CBA741" w14:textId="77777777" w:rsidTr="005D0A60">
        <w:tc>
          <w:tcPr>
            <w:tcW w:w="3260" w:type="dxa"/>
          </w:tcPr>
          <w:p w14:paraId="1096B9DF" w14:textId="77777777" w:rsidR="00764ED4" w:rsidRPr="005673E7" w:rsidRDefault="00764ED4" w:rsidP="005367E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0"/>
                <w:tab w:val="left" w:pos="2895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ab/>
            </w:r>
          </w:p>
        </w:tc>
        <w:tc>
          <w:tcPr>
            <w:tcW w:w="1421" w:type="dxa"/>
          </w:tcPr>
          <w:p w14:paraId="01655BE2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413,103</w:t>
            </w:r>
          </w:p>
        </w:tc>
        <w:tc>
          <w:tcPr>
            <w:tcW w:w="1417" w:type="dxa"/>
          </w:tcPr>
          <w:p w14:paraId="2882A599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717B6C6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413,103</w:t>
            </w:r>
          </w:p>
        </w:tc>
      </w:tr>
      <w:tr w:rsidR="00764ED4" w:rsidRPr="005673E7" w14:paraId="054FF9ED" w14:textId="77777777" w:rsidTr="005D0A60">
        <w:tc>
          <w:tcPr>
            <w:tcW w:w="3260" w:type="dxa"/>
          </w:tcPr>
          <w:p w14:paraId="56DC3830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421" w:type="dxa"/>
          </w:tcPr>
          <w:p w14:paraId="59645F87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245,854</w:t>
            </w:r>
          </w:p>
        </w:tc>
        <w:tc>
          <w:tcPr>
            <w:tcW w:w="1417" w:type="dxa"/>
          </w:tcPr>
          <w:p w14:paraId="7AB1B2EE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E2A3C17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245,854</w:t>
            </w:r>
          </w:p>
        </w:tc>
      </w:tr>
      <w:tr w:rsidR="00764ED4" w:rsidRPr="005673E7" w14:paraId="7CE17D17" w14:textId="77777777" w:rsidTr="005D0A60">
        <w:tc>
          <w:tcPr>
            <w:tcW w:w="3260" w:type="dxa"/>
          </w:tcPr>
          <w:p w14:paraId="6833BC15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421" w:type="dxa"/>
          </w:tcPr>
          <w:p w14:paraId="23C35A4E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76,343</w:t>
            </w:r>
          </w:p>
        </w:tc>
        <w:tc>
          <w:tcPr>
            <w:tcW w:w="1417" w:type="dxa"/>
          </w:tcPr>
          <w:p w14:paraId="186C32A9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09E04C73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76,343</w:t>
            </w:r>
          </w:p>
        </w:tc>
      </w:tr>
      <w:tr w:rsidR="00764ED4" w:rsidRPr="005673E7" w14:paraId="41AEF0F5" w14:textId="77777777" w:rsidTr="005D0A60">
        <w:tc>
          <w:tcPr>
            <w:tcW w:w="3260" w:type="dxa"/>
          </w:tcPr>
          <w:p w14:paraId="7188C6BA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421" w:type="dxa"/>
          </w:tcPr>
          <w:p w14:paraId="273CB2A7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114,934</w:t>
            </w:r>
          </w:p>
        </w:tc>
        <w:tc>
          <w:tcPr>
            <w:tcW w:w="1417" w:type="dxa"/>
          </w:tcPr>
          <w:p w14:paraId="5E9E657E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7DA86EC8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114,934</w:t>
            </w:r>
          </w:p>
        </w:tc>
      </w:tr>
      <w:tr w:rsidR="00764ED4" w:rsidRPr="005673E7" w14:paraId="0B19F1DD" w14:textId="77777777" w:rsidTr="005D0A60">
        <w:tc>
          <w:tcPr>
            <w:tcW w:w="3260" w:type="dxa"/>
          </w:tcPr>
          <w:p w14:paraId="6F5EBC0C" w14:textId="4DBC8969" w:rsidR="00764ED4" w:rsidRPr="005673E7" w:rsidRDefault="00764ED4" w:rsidP="005367E2">
            <w:pPr>
              <w:tabs>
                <w:tab w:val="clear" w:pos="227"/>
                <w:tab w:val="left" w:pos="319"/>
                <w:tab w:val="left" w:pos="2160"/>
                <w:tab w:val="right" w:pos="7280"/>
                <w:tab w:val="right" w:pos="8540"/>
              </w:tabs>
              <w:ind w:left="319" w:right="-45" w:hanging="319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เงินกู้ยืมระยะสั้นและดอกเบี้ยค้างจ่ายบุคคลและบริษัทที่เกี่ยวข้อง</w:t>
            </w:r>
          </w:p>
        </w:tc>
        <w:tc>
          <w:tcPr>
            <w:tcW w:w="1421" w:type="dxa"/>
          </w:tcPr>
          <w:p w14:paraId="2060F86B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</w:p>
          <w:p w14:paraId="4326F59D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45,926</w:t>
            </w:r>
          </w:p>
        </w:tc>
        <w:tc>
          <w:tcPr>
            <w:tcW w:w="1417" w:type="dxa"/>
          </w:tcPr>
          <w:p w14:paraId="48A97295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79DA336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58B035D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10D0232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45,926</w:t>
            </w:r>
          </w:p>
        </w:tc>
      </w:tr>
      <w:tr w:rsidR="00764ED4" w:rsidRPr="005673E7" w14:paraId="740A1CEF" w14:textId="77777777" w:rsidTr="005D0A60">
        <w:tc>
          <w:tcPr>
            <w:tcW w:w="3260" w:type="dxa"/>
          </w:tcPr>
          <w:p w14:paraId="7D605983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21" w:type="dxa"/>
          </w:tcPr>
          <w:p w14:paraId="7456F990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8,088</w:t>
            </w:r>
          </w:p>
        </w:tc>
        <w:tc>
          <w:tcPr>
            <w:tcW w:w="1417" w:type="dxa"/>
          </w:tcPr>
          <w:p w14:paraId="47B0F6A2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6AF27F4A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8,088</w:t>
            </w:r>
          </w:p>
        </w:tc>
      </w:tr>
      <w:tr w:rsidR="00764ED4" w:rsidRPr="005673E7" w14:paraId="6B9A37B4" w14:textId="77777777" w:rsidTr="005D0A60">
        <w:trPr>
          <w:trHeight w:val="68"/>
        </w:trPr>
        <w:tc>
          <w:tcPr>
            <w:tcW w:w="3260" w:type="dxa"/>
          </w:tcPr>
          <w:p w14:paraId="4305021F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21" w:type="dxa"/>
          </w:tcPr>
          <w:p w14:paraId="322F3E7F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  <w:tc>
          <w:tcPr>
            <w:tcW w:w="1417" w:type="dxa"/>
          </w:tcPr>
          <w:p w14:paraId="597D62CE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3A445C6B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</w:tr>
      <w:tr w:rsidR="00764ED4" w:rsidRPr="005673E7" w14:paraId="33628F80" w14:textId="77777777" w:rsidTr="005D0A60">
        <w:trPr>
          <w:trHeight w:val="68"/>
        </w:trPr>
        <w:tc>
          <w:tcPr>
            <w:tcW w:w="3260" w:type="dxa"/>
          </w:tcPr>
          <w:p w14:paraId="1657F57F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421" w:type="dxa"/>
          </w:tcPr>
          <w:p w14:paraId="4771BB6A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417" w:type="dxa"/>
          </w:tcPr>
          <w:p w14:paraId="712FA6C6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418" w:type="dxa"/>
          </w:tcPr>
          <w:p w14:paraId="4C1DEEE4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764ED4" w:rsidRPr="005673E7" w14:paraId="2BE9811F" w14:textId="77777777" w:rsidTr="005D0A60">
        <w:tc>
          <w:tcPr>
            <w:tcW w:w="3260" w:type="dxa"/>
          </w:tcPr>
          <w:p w14:paraId="6727DFD7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421" w:type="dxa"/>
          </w:tcPr>
          <w:p w14:paraId="7FC319BD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269</w:t>
            </w:r>
          </w:p>
        </w:tc>
        <w:tc>
          <w:tcPr>
            <w:tcW w:w="1417" w:type="dxa"/>
          </w:tcPr>
          <w:p w14:paraId="7ABF514E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14:paraId="189F2209" w14:textId="77777777" w:rsidR="00764ED4" w:rsidRPr="005673E7" w:rsidRDefault="00764ED4" w:rsidP="005367E2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269</w:t>
            </w:r>
          </w:p>
        </w:tc>
      </w:tr>
      <w:tr w:rsidR="00764ED4" w:rsidRPr="005673E7" w14:paraId="4D5256E5" w14:textId="77777777" w:rsidTr="005D0A60">
        <w:tc>
          <w:tcPr>
            <w:tcW w:w="3260" w:type="dxa"/>
          </w:tcPr>
          <w:p w14:paraId="380B5189" w14:textId="77777777" w:rsidR="00764ED4" w:rsidRPr="005673E7" w:rsidRDefault="00764ED4" w:rsidP="005367E2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421" w:type="dxa"/>
          </w:tcPr>
          <w:p w14:paraId="2543D55B" w14:textId="77777777" w:rsidR="00764ED4" w:rsidRPr="005673E7" w:rsidRDefault="00764ED4" w:rsidP="005367E2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1,314,927</w:t>
            </w:r>
          </w:p>
        </w:tc>
        <w:tc>
          <w:tcPr>
            <w:tcW w:w="1417" w:type="dxa"/>
          </w:tcPr>
          <w:p w14:paraId="365CBCB5" w14:textId="77777777" w:rsidR="00764ED4" w:rsidRPr="005673E7" w:rsidRDefault="00764ED4" w:rsidP="005367E2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  <w:tc>
          <w:tcPr>
            <w:tcW w:w="1418" w:type="dxa"/>
          </w:tcPr>
          <w:p w14:paraId="1EC02B85" w14:textId="77777777" w:rsidR="00764ED4" w:rsidRPr="005673E7" w:rsidRDefault="00764ED4" w:rsidP="005367E2">
            <w:pPr>
              <w:pBdr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1,314,513</w:t>
            </w:r>
          </w:p>
        </w:tc>
      </w:tr>
    </w:tbl>
    <w:p w14:paraId="66EEAF44" w14:textId="41CFA2D3" w:rsidR="00074B38" w:rsidRDefault="00074B38" w:rsidP="0039019C">
      <w:pPr>
        <w:pStyle w:val="ListParagraph"/>
        <w:tabs>
          <w:tab w:val="clear" w:pos="907"/>
          <w:tab w:val="clear" w:pos="1644"/>
          <w:tab w:val="clear" w:pos="1871"/>
          <w:tab w:val="left" w:pos="1134"/>
          <w:tab w:val="left" w:pos="2127"/>
        </w:tabs>
        <w:ind w:left="1843"/>
        <w:rPr>
          <w:rFonts w:ascii="BrowalliaUPC" w:hAnsi="BrowalliaUPC" w:cs="BrowalliaUPC"/>
          <w:sz w:val="24"/>
          <w:szCs w:val="24"/>
        </w:rPr>
      </w:pPr>
    </w:p>
    <w:p w14:paraId="55A65B68" w14:textId="77777777" w:rsidR="00FB32C9" w:rsidRPr="005673E7" w:rsidRDefault="00FB32C9" w:rsidP="0039019C">
      <w:pPr>
        <w:pStyle w:val="ListParagraph"/>
        <w:tabs>
          <w:tab w:val="clear" w:pos="907"/>
          <w:tab w:val="clear" w:pos="1644"/>
          <w:tab w:val="clear" w:pos="1871"/>
          <w:tab w:val="left" w:pos="1134"/>
          <w:tab w:val="left" w:pos="2127"/>
        </w:tabs>
        <w:ind w:left="1843"/>
        <w:rPr>
          <w:rFonts w:ascii="BrowalliaUPC" w:hAnsi="BrowalliaUPC" w:cs="BrowalliaUPC"/>
          <w:sz w:val="24"/>
          <w:szCs w:val="24"/>
        </w:rPr>
      </w:pPr>
    </w:p>
    <w:p w14:paraId="3810BCB4" w14:textId="5F1415A9" w:rsidR="00074B38" w:rsidRPr="005673E7" w:rsidRDefault="00074B38" w:rsidP="00C66129">
      <w:pPr>
        <w:pStyle w:val="ListParagraph"/>
        <w:numPr>
          <w:ilvl w:val="0"/>
          <w:numId w:val="33"/>
        </w:numPr>
        <w:tabs>
          <w:tab w:val="clear" w:pos="907"/>
          <w:tab w:val="clear" w:pos="1644"/>
          <w:tab w:val="clear" w:pos="1871"/>
          <w:tab w:val="left" w:pos="1134"/>
          <w:tab w:val="left" w:pos="2127"/>
        </w:tabs>
        <w:spacing w:line="240" w:lineRule="auto"/>
        <w:ind w:left="1843" w:hanging="283"/>
        <w:rPr>
          <w:rFonts w:ascii="BrowalliaUPC" w:hAnsi="BrowalliaUPC" w:cs="BrowalliaUPC"/>
          <w:sz w:val="24"/>
          <w:szCs w:val="24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0871AED0" w14:textId="38FB8785" w:rsidR="00457428" w:rsidRPr="005673E7" w:rsidRDefault="00457428" w:rsidP="00946FD9">
      <w:pPr>
        <w:pStyle w:val="ListParagraph"/>
        <w:tabs>
          <w:tab w:val="clear" w:pos="907"/>
          <w:tab w:val="clear" w:pos="1644"/>
          <w:tab w:val="clear" w:pos="1871"/>
          <w:tab w:val="left" w:pos="1134"/>
          <w:tab w:val="left" w:pos="2127"/>
        </w:tabs>
        <w:spacing w:line="240" w:lineRule="auto"/>
        <w:ind w:left="1890"/>
        <w:rPr>
          <w:rFonts w:ascii="BrowalliaUPC" w:hAnsi="BrowalliaUPC" w:cs="BrowalliaUPC"/>
          <w:spacing w:val="-8"/>
          <w:sz w:val="20"/>
          <w:szCs w:val="20"/>
        </w:rPr>
      </w:pPr>
    </w:p>
    <w:p w14:paraId="00970D01" w14:textId="5D066DF8" w:rsidR="00BD7465" w:rsidRPr="005673E7" w:rsidRDefault="002634AE" w:rsidP="00946FD9">
      <w:pPr>
        <w:pStyle w:val="ListParagraph"/>
        <w:tabs>
          <w:tab w:val="clear" w:pos="907"/>
          <w:tab w:val="clear" w:pos="1644"/>
          <w:tab w:val="clear" w:pos="1871"/>
          <w:tab w:val="left" w:pos="1134"/>
          <w:tab w:val="left" w:pos="2127"/>
        </w:tabs>
        <w:spacing w:line="240" w:lineRule="auto"/>
        <w:ind w:left="1843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457428" w:rsidRPr="005673E7">
        <w:rPr>
          <w:rFonts w:ascii="BrowalliaUPC" w:hAnsi="BrowalliaUPC" w:cs="BrowalliaUPC"/>
          <w:sz w:val="28"/>
          <w:szCs w:val="28"/>
          <w:cs/>
        </w:rPr>
        <w:t>ต้องประเมินการด้อยค่าของสินทรัพย์ทางการเงินและสินทรัพย์ที่เกิดจากสัญญา</w:t>
      </w:r>
      <w:r w:rsidR="00457428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457428" w:rsidRPr="005673E7">
        <w:rPr>
          <w:rFonts w:ascii="BrowalliaUPC" w:hAnsi="BrowalliaUPC" w:cs="BrowalliaUPC"/>
          <w:sz w:val="28"/>
          <w:szCs w:val="28"/>
          <w:cs/>
        </w:rPr>
        <w:t xml:space="preserve">โดยพิจารณาผลขาดทุนด้านเครดิตที่คาดว่าจะเกิดขึ้นตลอดอายุของเครื่องมือทางการเงิน โดยไม่จำเป็นต้องรอให้มีข้อบ่งชี้หรือเกิดเหตุการณ์ด้านเครดิตขึ้นก่อน </w:t>
      </w:r>
      <w:r w:rsidR="00AE0338">
        <w:rPr>
          <w:rFonts w:ascii="BrowalliaUPC" w:hAnsi="BrowalliaUPC" w:cs="BrowalliaUPC" w:hint="cs"/>
          <w:sz w:val="28"/>
          <w:szCs w:val="28"/>
          <w:cs/>
        </w:rPr>
        <w:t>โดย</w:t>
      </w:r>
      <w:r w:rsidR="00457428" w:rsidRPr="005673E7">
        <w:rPr>
          <w:rFonts w:ascii="BrowalliaUPC" w:hAnsi="BrowalliaUPC" w:cs="BrowalliaUPC"/>
          <w:sz w:val="28"/>
          <w:szCs w:val="28"/>
          <w:cs/>
        </w:rPr>
        <w:t>ผู้บริหาร</w:t>
      </w:r>
      <w:r w:rsidR="00AE0338">
        <w:rPr>
          <w:rFonts w:ascii="BrowalliaUPC" w:hAnsi="BrowalliaUPC" w:cs="BrowalliaUPC" w:hint="cs"/>
          <w:sz w:val="28"/>
          <w:szCs w:val="28"/>
          <w:cs/>
        </w:rPr>
        <w:t>ต้อง</w:t>
      </w:r>
      <w:r w:rsidR="00457428" w:rsidRPr="005673E7">
        <w:rPr>
          <w:rFonts w:ascii="BrowalliaUPC" w:hAnsi="BrowalliaUPC" w:cs="BrowalliaUPC"/>
          <w:sz w:val="28"/>
          <w:szCs w:val="28"/>
          <w:cs/>
        </w:rPr>
        <w:t>ใช้ดุลยพินิจ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</w:t>
      </w:r>
      <w:r w:rsidR="00457428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457428" w:rsidRPr="005673E7">
        <w:rPr>
          <w:rFonts w:ascii="BrowalliaUPC" w:hAnsi="BrowalliaUPC" w:cs="BrowalliaUPC"/>
          <w:sz w:val="28"/>
          <w:szCs w:val="28"/>
          <w:cs/>
        </w:rPr>
        <w:t>และใช้ความน่าจะเป็นถ่วงน้ำหนักเป็นเกณฑ์ อย่างไรก็ตาม การประเมินรูปแบบใหม่นี้ถือปฏิบัติเฉพาะกับสินทรัพย์ทางการเงินที่วัดมูลค่าด้วยวิธีราคาทุนตัดจำหน่าย และมูลค่ายุติธรรมผ่านกำไรขาดทุนเบ็ดเสร็จอื่นเท่านั้น</w:t>
      </w:r>
    </w:p>
    <w:p w14:paraId="07931903" w14:textId="77777777" w:rsidR="00BD7465" w:rsidRPr="005673E7" w:rsidRDefault="00BD7465" w:rsidP="00457428">
      <w:pPr>
        <w:pStyle w:val="ListParagraph"/>
        <w:tabs>
          <w:tab w:val="clear" w:pos="907"/>
          <w:tab w:val="clear" w:pos="1644"/>
          <w:tab w:val="clear" w:pos="1871"/>
          <w:tab w:val="left" w:pos="1134"/>
          <w:tab w:val="left" w:pos="2127"/>
        </w:tabs>
        <w:ind w:left="1890"/>
        <w:jc w:val="thaiDistribute"/>
        <w:rPr>
          <w:rFonts w:ascii="BrowalliaUPC" w:hAnsi="BrowalliaUPC" w:cs="BrowalliaUPC"/>
          <w:sz w:val="20"/>
          <w:szCs w:val="20"/>
        </w:rPr>
      </w:pPr>
    </w:p>
    <w:p w14:paraId="18A7A5FE" w14:textId="11CC4C25" w:rsidR="00C20FBA" w:rsidRPr="005673E7" w:rsidRDefault="004E36F8" w:rsidP="0039019C">
      <w:pPr>
        <w:pStyle w:val="ListParagraph"/>
        <w:tabs>
          <w:tab w:val="clear" w:pos="907"/>
          <w:tab w:val="clear" w:pos="1644"/>
          <w:tab w:val="clear" w:pos="1871"/>
          <w:tab w:val="left" w:pos="1134"/>
          <w:tab w:val="left" w:pos="2127"/>
        </w:tabs>
        <w:ind w:left="1843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C20FBA" w:rsidRPr="005673E7">
        <w:rPr>
          <w:rFonts w:ascii="BrowalliaUPC" w:hAnsi="BrowalliaUPC" w:cs="BrowalliaUPC"/>
          <w:sz w:val="28"/>
          <w:szCs w:val="28"/>
          <w:cs/>
        </w:rPr>
        <w:t>ได้ประเมินการด้อยค่าตามมาตรฐานการรายงานทางการเงิน ฉบับที่</w:t>
      </w:r>
      <w:r w:rsidR="00C20FBA" w:rsidRPr="005673E7">
        <w:rPr>
          <w:rFonts w:ascii="BrowalliaUPC" w:hAnsi="BrowalliaUPC" w:cs="BrowalliaUPC"/>
          <w:sz w:val="28"/>
          <w:szCs w:val="28"/>
        </w:rPr>
        <w:t xml:space="preserve"> 9 </w:t>
      </w:r>
      <w:r w:rsidR="00C20FBA" w:rsidRPr="005673E7">
        <w:rPr>
          <w:rFonts w:ascii="BrowalliaUPC" w:hAnsi="BrowalliaUPC" w:cs="BrowalliaUPC"/>
          <w:sz w:val="28"/>
          <w:szCs w:val="28"/>
          <w:cs/>
        </w:rPr>
        <w:t xml:space="preserve">โดยพิจารณาตามรายละเอียดดังนี้ </w:t>
      </w:r>
    </w:p>
    <w:p w14:paraId="7297ADEE" w14:textId="77777777" w:rsidR="00C20FBA" w:rsidRPr="005673E7" w:rsidRDefault="00C20FBA" w:rsidP="00C20FBA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left" w:pos="1560"/>
        </w:tabs>
        <w:spacing w:line="240" w:lineRule="auto"/>
        <w:ind w:left="1134"/>
        <w:jc w:val="thaiDistribute"/>
        <w:rPr>
          <w:rFonts w:ascii="BrowalliaUPC" w:hAnsi="BrowalliaUPC" w:cs="BrowalliaUPC"/>
          <w:sz w:val="20"/>
          <w:szCs w:val="20"/>
        </w:rPr>
      </w:pPr>
    </w:p>
    <w:p w14:paraId="3FF86731" w14:textId="0C1376FA" w:rsidR="00C20FBA" w:rsidRPr="005673E7" w:rsidRDefault="00C20FBA" w:rsidP="00C66129">
      <w:pPr>
        <w:pStyle w:val="ListParagraph"/>
        <w:numPr>
          <w:ilvl w:val="0"/>
          <w:numId w:val="34"/>
        </w:numPr>
        <w:tabs>
          <w:tab w:val="clear" w:pos="680"/>
          <w:tab w:val="clear" w:pos="907"/>
          <w:tab w:val="clear" w:pos="1644"/>
          <w:tab w:val="clear" w:pos="1871"/>
          <w:tab w:val="clear" w:pos="2807"/>
          <w:tab w:val="left" w:pos="2552"/>
          <w:tab w:val="left" w:pos="2700"/>
          <w:tab w:val="left" w:pos="2790"/>
        </w:tabs>
        <w:spacing w:line="240" w:lineRule="auto"/>
        <w:ind w:left="2552" w:hanging="425"/>
        <w:contextualSpacing w:val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ลูกหนี้การค้า</w:t>
      </w:r>
      <w:r w:rsidR="00872D52"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ลูกหนี้อื่น และลูกหนี้ตามสัญญาเช่า</w:t>
      </w:r>
      <w:r w:rsidR="00AA4BAF">
        <w:rPr>
          <w:rFonts w:ascii="BrowalliaUPC" w:hAnsi="BrowalliaUPC" w:cs="BrowalliaUPC" w:hint="cs"/>
          <w:spacing w:val="-2"/>
          <w:sz w:val="28"/>
          <w:szCs w:val="28"/>
          <w:cs/>
        </w:rPr>
        <w:t xml:space="preserve"> </w:t>
      </w:r>
      <w:r w:rsidR="000B1A7C">
        <w:rPr>
          <w:rFonts w:ascii="BrowalliaUPC" w:hAnsi="BrowalliaUPC" w:cs="BrowalliaUPC"/>
          <w:spacing w:val="-2"/>
          <w:sz w:val="28"/>
          <w:szCs w:val="28"/>
        </w:rPr>
        <w:t xml:space="preserve">- </w:t>
      </w:r>
      <w:r w:rsidR="00AE0338">
        <w:rPr>
          <w:rFonts w:ascii="BrowalliaUPC" w:hAnsi="BrowalliaUPC" w:cs="BrowalliaUPC" w:hint="cs"/>
          <w:spacing w:val="-2"/>
          <w:sz w:val="28"/>
          <w:szCs w:val="28"/>
          <w:cs/>
        </w:rPr>
        <w:t>ใช้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วิธีอย่างง่าย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 (Simplified approach)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ในการวัดมูลค่าของผลขาดทุนด้านเครดิตที่คาดว่าจะเกิดขึ้นตลอดอายุสำหรับลูกหนี้ทั้งหมด</w:t>
      </w:r>
    </w:p>
    <w:p w14:paraId="379B93A6" w14:textId="77777777" w:rsidR="00C20FBA" w:rsidRPr="005673E7" w:rsidRDefault="00C20FBA" w:rsidP="0039019C">
      <w:pPr>
        <w:tabs>
          <w:tab w:val="left" w:pos="1560"/>
        </w:tabs>
        <w:spacing w:line="240" w:lineRule="auto"/>
        <w:ind w:left="2552" w:hanging="425"/>
        <w:jc w:val="thaiDistribute"/>
        <w:rPr>
          <w:rFonts w:ascii="BrowalliaUPC" w:hAnsi="BrowalliaUPC" w:cs="BrowalliaUPC"/>
          <w:sz w:val="20"/>
          <w:szCs w:val="20"/>
        </w:rPr>
      </w:pPr>
    </w:p>
    <w:p w14:paraId="3235DD21" w14:textId="03EB2E6A" w:rsidR="00BD7465" w:rsidRPr="005673E7" w:rsidRDefault="00C20FBA" w:rsidP="00C66129">
      <w:pPr>
        <w:pStyle w:val="ListParagraph"/>
        <w:numPr>
          <w:ilvl w:val="0"/>
          <w:numId w:val="34"/>
        </w:numPr>
        <w:tabs>
          <w:tab w:val="clear" w:pos="680"/>
          <w:tab w:val="clear" w:pos="907"/>
          <w:tab w:val="clear" w:pos="1644"/>
          <w:tab w:val="clear" w:pos="1871"/>
          <w:tab w:val="left" w:pos="2552"/>
          <w:tab w:val="left" w:pos="2700"/>
        </w:tabs>
        <w:spacing w:line="240" w:lineRule="auto"/>
        <w:ind w:left="2552" w:hanging="425"/>
        <w:contextualSpacing w:val="0"/>
        <w:jc w:val="thaiDistribute"/>
        <w:rPr>
          <w:rFonts w:ascii="BrowalliaUPC" w:hAnsi="BrowalliaUPC" w:cs="BrowalliaUPC"/>
          <w:spacing w:val="-2"/>
          <w:sz w:val="24"/>
          <w:szCs w:val="24"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เงินให้กู้ยืมแก่บริษัทที่เกี่ยวข้อง</w:t>
      </w:r>
      <w:r w:rsidR="000B1A7C">
        <w:rPr>
          <w:rFonts w:ascii="BrowalliaUPC" w:hAnsi="BrowalliaUPC" w:cs="BrowalliaUPC"/>
          <w:spacing w:val="-2"/>
          <w:sz w:val="28"/>
          <w:szCs w:val="28"/>
        </w:rPr>
        <w:t xml:space="preserve"> - </w:t>
      </w:r>
      <w:r w:rsidR="000D2249">
        <w:rPr>
          <w:rFonts w:ascii="BrowalliaUPC" w:hAnsi="BrowalliaUPC" w:cs="BrowalliaUPC" w:hint="cs"/>
          <w:spacing w:val="-2"/>
          <w:sz w:val="28"/>
          <w:szCs w:val="28"/>
          <w:cs/>
        </w:rPr>
        <w:t>ใช้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วิธีทั่วไป (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General approach)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โดย</w:t>
      </w:r>
      <w:r w:rsidR="000D2249">
        <w:rPr>
          <w:rFonts w:ascii="BrowalliaUPC" w:hAnsi="BrowalliaUPC" w:cs="BrowalliaUPC" w:hint="cs"/>
          <w:spacing w:val="-2"/>
          <w:sz w:val="28"/>
          <w:szCs w:val="28"/>
          <w:cs/>
        </w:rPr>
        <w:t>กำหนด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ค่าเผื่อผลขาดทุนด้านเครดิตที่คาดว่าจะเกิดขึ้น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12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เดือนข้างหน้า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/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ตลอดอายุ</w:t>
      </w:r>
    </w:p>
    <w:p w14:paraId="64B723C5" w14:textId="77777777" w:rsidR="000D2249" w:rsidRPr="005673E7" w:rsidRDefault="000D2249" w:rsidP="0039019C">
      <w:pPr>
        <w:rPr>
          <w:rFonts w:ascii="BrowalliaUPC" w:hAnsi="BrowalliaUPC" w:cs="BrowalliaUPC"/>
          <w:sz w:val="24"/>
          <w:szCs w:val="24"/>
        </w:rPr>
      </w:pPr>
    </w:p>
    <w:p w14:paraId="341135FC" w14:textId="68E63B66" w:rsidR="00B96A9B" w:rsidRPr="005673E7" w:rsidRDefault="00B96A9B" w:rsidP="00D71338">
      <w:pPr>
        <w:pStyle w:val="ListParagraph"/>
        <w:tabs>
          <w:tab w:val="clear" w:pos="907"/>
          <w:tab w:val="clear" w:pos="1644"/>
          <w:tab w:val="clear" w:pos="1871"/>
          <w:tab w:val="left" w:pos="1134"/>
          <w:tab w:val="left" w:pos="2127"/>
        </w:tabs>
        <w:ind w:left="1843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การถือปฏิบัติดังกล่าวข้างต้นส่งผลให้</w:t>
      </w:r>
      <w:r w:rsidR="004E36F8"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5673E7">
        <w:rPr>
          <w:rFonts w:ascii="BrowalliaUPC" w:hAnsi="BrowalliaUPC" w:cs="BrowalliaUPC"/>
          <w:sz w:val="28"/>
          <w:szCs w:val="28"/>
          <w:cs/>
        </w:rPr>
        <w:t>มีค่าเผื่อผลขาดทุนจากการด้อยค่าเพิ่ม</w:t>
      </w:r>
      <w:r w:rsidR="00357A33" w:rsidRPr="005673E7">
        <w:rPr>
          <w:rFonts w:ascii="BrowalliaUPC" w:hAnsi="BrowalliaUPC" w:cs="BrowalliaUPC"/>
          <w:sz w:val="28"/>
          <w:szCs w:val="28"/>
          <w:cs/>
        </w:rPr>
        <w:t xml:space="preserve">ขึ้น ณ วันที่ </w:t>
      </w:r>
      <w:r w:rsidR="00357A33" w:rsidRPr="005673E7">
        <w:rPr>
          <w:rFonts w:ascii="BrowalliaUPC" w:hAnsi="BrowalliaUPC" w:cs="BrowalliaUPC"/>
          <w:sz w:val="28"/>
          <w:szCs w:val="28"/>
        </w:rPr>
        <w:t xml:space="preserve">1 </w:t>
      </w:r>
      <w:r w:rsidR="00357A33" w:rsidRPr="005673E7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="00357A33" w:rsidRPr="005673E7">
        <w:rPr>
          <w:rFonts w:ascii="BrowalliaUPC" w:hAnsi="BrowalliaUPC" w:cs="BrowalliaUPC"/>
          <w:sz w:val="28"/>
          <w:szCs w:val="28"/>
        </w:rPr>
        <w:t xml:space="preserve">2563 </w:t>
      </w:r>
      <w:r w:rsidR="00357A33" w:rsidRPr="005673E7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4003D029" w14:textId="6D7C6390" w:rsidR="0052439D" w:rsidRPr="005673E7" w:rsidRDefault="0052439D" w:rsidP="007F3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908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3201" w:tblpY="174"/>
        <w:tblOverlap w:val="never"/>
        <w:tblW w:w="7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1417"/>
        <w:gridCol w:w="284"/>
        <w:gridCol w:w="1417"/>
      </w:tblGrid>
      <w:tr w:rsidR="0052439D" w:rsidRPr="005673E7" w14:paraId="735EFC1A" w14:textId="77777777" w:rsidTr="0039019C">
        <w:tc>
          <w:tcPr>
            <w:tcW w:w="7513" w:type="dxa"/>
            <w:gridSpan w:val="4"/>
          </w:tcPr>
          <w:p w14:paraId="41FBC91C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bookmarkStart w:id="1" w:name="_Hlk38370928"/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CF1116" w:rsidRPr="005673E7" w14:paraId="4B836DAF" w14:textId="77777777" w:rsidTr="0039019C">
        <w:tc>
          <w:tcPr>
            <w:tcW w:w="4395" w:type="dxa"/>
            <w:vAlign w:val="bottom"/>
          </w:tcPr>
          <w:p w14:paraId="1DFA75D9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C87B7D0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6DA35FF5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A51917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08" w:right="-9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</w:t>
            </w:r>
          </w:p>
          <w:p w14:paraId="6BC04E29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08" w:right="-9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ของบริษัท</w:t>
            </w:r>
          </w:p>
        </w:tc>
      </w:tr>
      <w:tr w:rsidR="00CF1116" w:rsidRPr="005673E7" w14:paraId="38FB5EC5" w14:textId="77777777" w:rsidTr="0039019C">
        <w:trPr>
          <w:trHeight w:hRule="exact" w:val="314"/>
        </w:trPr>
        <w:tc>
          <w:tcPr>
            <w:tcW w:w="4395" w:type="dxa"/>
          </w:tcPr>
          <w:p w14:paraId="0C13B6E8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B5C9E12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5B2916CB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5C4622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CF1116" w:rsidRPr="005673E7" w14:paraId="01F191B2" w14:textId="77777777" w:rsidTr="0039019C">
        <w:tc>
          <w:tcPr>
            <w:tcW w:w="5812" w:type="dxa"/>
            <w:gridSpan w:val="2"/>
          </w:tcPr>
          <w:p w14:paraId="66368D8F" w14:textId="77777777" w:rsidR="00481525" w:rsidRPr="005673E7" w:rsidRDefault="0052439D" w:rsidP="00946FD9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</w:p>
          <w:p w14:paraId="1E6F6BEF" w14:textId="524F5EE7" w:rsidR="0052439D" w:rsidRPr="005673E7" w:rsidRDefault="00481525" w:rsidP="00946FD9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="0052439D"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="0052439D" w:rsidRPr="005673E7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="0052439D"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="0052439D"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84" w:type="dxa"/>
          </w:tcPr>
          <w:p w14:paraId="338C646D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BF570B5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9163C" w:rsidRPr="005673E7" w14:paraId="06F53415" w14:textId="77777777" w:rsidTr="0039019C">
        <w:tc>
          <w:tcPr>
            <w:tcW w:w="4395" w:type="dxa"/>
          </w:tcPr>
          <w:p w14:paraId="2B6F0726" w14:textId="798C2012" w:rsidR="0039163C" w:rsidRPr="005673E7" w:rsidRDefault="0039163C" w:rsidP="00C66129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ค่าเผื่อหนี้สงสัยจะสูญ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17" w:type="dxa"/>
          </w:tcPr>
          <w:p w14:paraId="5D71FA19" w14:textId="4EBB828A" w:rsidR="0039163C" w:rsidRPr="005673E7" w:rsidRDefault="0039163C" w:rsidP="00A82426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89471E3" w14:textId="77777777" w:rsidR="0039163C" w:rsidRPr="005673E7" w:rsidRDefault="0039163C" w:rsidP="0039163C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E20560" w14:textId="1FE53B9B" w:rsidR="0039163C" w:rsidRPr="005673E7" w:rsidRDefault="0039163C" w:rsidP="00A82426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91,551</w:t>
            </w:r>
          </w:p>
        </w:tc>
      </w:tr>
      <w:tr w:rsidR="00CF1116" w:rsidRPr="005673E7" w14:paraId="60D4B2E3" w14:textId="77777777" w:rsidTr="0039019C">
        <w:tc>
          <w:tcPr>
            <w:tcW w:w="4395" w:type="dxa"/>
          </w:tcPr>
          <w:p w14:paraId="48BBC708" w14:textId="77777777" w:rsidR="00A5145A" w:rsidRPr="005673E7" w:rsidRDefault="0052439D" w:rsidP="00C66129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ค่าเผื่อผลขาดทุนจากการด้อยค่าเงินให้กู้ยืม</w:t>
            </w:r>
          </w:p>
          <w:p w14:paraId="07DBB504" w14:textId="23AD7276" w:rsidR="0052439D" w:rsidRPr="005673E7" w:rsidRDefault="0052439D" w:rsidP="005C0E7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536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FCFB2ED" w14:textId="77777777" w:rsidR="00A5145A" w:rsidRPr="005673E7" w:rsidRDefault="00A5145A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2BC1473" w14:textId="2E3E1C48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46949E1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416A183" w14:textId="77777777" w:rsidR="00A5145A" w:rsidRPr="005673E7" w:rsidRDefault="00A5145A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6442F3A" w14:textId="7E0FED7C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614,949</w:t>
            </w:r>
          </w:p>
        </w:tc>
      </w:tr>
      <w:tr w:rsidR="00CF1116" w:rsidRPr="005673E7" w14:paraId="53606F84" w14:textId="77777777" w:rsidTr="0039019C">
        <w:tc>
          <w:tcPr>
            <w:tcW w:w="4395" w:type="dxa"/>
          </w:tcPr>
          <w:p w14:paraId="5ADFA11B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50345F33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43511EE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02FD883E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  <w:tab w:val="clear" w:pos="3742"/>
                <w:tab w:val="left" w:pos="1908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706,500</w:t>
            </w:r>
          </w:p>
        </w:tc>
      </w:tr>
      <w:tr w:rsidR="00CF1116" w:rsidRPr="005673E7" w14:paraId="0BC1C273" w14:textId="77777777" w:rsidTr="0039019C">
        <w:trPr>
          <w:trHeight w:val="285"/>
        </w:trPr>
        <w:tc>
          <w:tcPr>
            <w:tcW w:w="4395" w:type="dxa"/>
          </w:tcPr>
          <w:p w14:paraId="35A2EF40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46C141FE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7F0D7BA5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434D68FE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</w:tr>
      <w:tr w:rsidR="00CF1116" w:rsidRPr="005673E7" w14:paraId="124BDF33" w14:textId="77777777" w:rsidTr="0039019C">
        <w:tc>
          <w:tcPr>
            <w:tcW w:w="4395" w:type="dxa"/>
          </w:tcPr>
          <w:p w14:paraId="234D7804" w14:textId="67ECFF7B" w:rsidR="0052439D" w:rsidRPr="005673E7" w:rsidRDefault="0052439D" w:rsidP="0039019C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5" w:hanging="141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ผลขาดทุนจากการด้อยค่าที่รับรู้เพิ่มเติม                           ณ วันที่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2563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สำหรับ</w:t>
            </w:r>
          </w:p>
        </w:tc>
        <w:tc>
          <w:tcPr>
            <w:tcW w:w="1417" w:type="dxa"/>
          </w:tcPr>
          <w:p w14:paraId="6E01FACE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5CFFAA5E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737C9F7" w14:textId="77777777" w:rsidR="0052439D" w:rsidRPr="005673E7" w:rsidRDefault="0052439D" w:rsidP="005C0E7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</w:tr>
      <w:tr w:rsidR="00D61504" w:rsidRPr="005673E7" w14:paraId="7749AF41" w14:textId="77777777" w:rsidTr="0039019C">
        <w:tc>
          <w:tcPr>
            <w:tcW w:w="4395" w:type="dxa"/>
          </w:tcPr>
          <w:p w14:paraId="088CC14C" w14:textId="3AE6D139" w:rsidR="00D61504" w:rsidRPr="005673E7" w:rsidRDefault="00D61504" w:rsidP="00D61504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right="-111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เงินให้กู้ยืมระยะสั้นและดอกเบี้ยค้างรับ -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AE03FA0" w14:textId="4A605418" w:rsidR="00D61504" w:rsidRPr="005673E7" w:rsidRDefault="00D61504" w:rsidP="00D6150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7F5ADC0" w14:textId="77777777" w:rsidR="00D61504" w:rsidRPr="005673E7" w:rsidRDefault="00D61504" w:rsidP="00D6150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176350" w14:textId="11E6EF87" w:rsidR="00D61504" w:rsidRPr="005673E7" w:rsidRDefault="00D61504" w:rsidP="00D6150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3,045</w:t>
            </w:r>
          </w:p>
        </w:tc>
      </w:tr>
      <w:tr w:rsidR="00D61504" w:rsidRPr="005673E7" w14:paraId="71D2A353" w14:textId="77777777" w:rsidTr="0039019C">
        <w:tc>
          <w:tcPr>
            <w:tcW w:w="4395" w:type="dxa"/>
          </w:tcPr>
          <w:p w14:paraId="60D53D7B" w14:textId="77777777" w:rsidR="00D61504" w:rsidRPr="005673E7" w:rsidRDefault="00D61504" w:rsidP="00D615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536"/>
              <w:jc w:val="thaiDistribute"/>
              <w:rPr>
                <w:rFonts w:ascii="BrowalliaUPC" w:hAnsi="BrowalliaUPC" w:cs="BrowalliaUPC"/>
                <w:sz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FA49509" w14:textId="77777777" w:rsidR="00D61504" w:rsidRPr="005673E7" w:rsidRDefault="00D61504" w:rsidP="00D6150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2"/>
              </w:rPr>
            </w:pPr>
          </w:p>
        </w:tc>
        <w:tc>
          <w:tcPr>
            <w:tcW w:w="284" w:type="dxa"/>
          </w:tcPr>
          <w:p w14:paraId="17F6760E" w14:textId="77777777" w:rsidR="00D61504" w:rsidRPr="005673E7" w:rsidRDefault="00D61504" w:rsidP="00D6150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51BAD42" w14:textId="77777777" w:rsidR="00D61504" w:rsidRPr="005673E7" w:rsidRDefault="00D61504" w:rsidP="00D6150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2"/>
              </w:rPr>
            </w:pPr>
          </w:p>
        </w:tc>
      </w:tr>
      <w:tr w:rsidR="00D61504" w:rsidRPr="005673E7" w14:paraId="35230613" w14:textId="77777777" w:rsidTr="0039019C">
        <w:tc>
          <w:tcPr>
            <w:tcW w:w="4395" w:type="dxa"/>
          </w:tcPr>
          <w:p w14:paraId="67397AA4" w14:textId="77777777" w:rsidR="00B94318" w:rsidRDefault="00D61504" w:rsidP="00B94318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5" w:hanging="141"/>
              <w:rPr>
                <w:rFonts w:ascii="BrowalliaUPC" w:hAnsi="BrowalliaUPC" w:cs="BrowalliaUPC"/>
                <w:sz w:val="28"/>
                <w:szCs w:val="28"/>
              </w:rPr>
            </w:pPr>
            <w:r w:rsidRPr="00B94318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ค่าเผื่อผลขาดทุนจากการด้อยค่า </w:t>
            </w:r>
          </w:p>
          <w:p w14:paraId="38D0AC00" w14:textId="3CC4DC05" w:rsidR="00D61504" w:rsidRPr="005673E7" w:rsidRDefault="00D61504" w:rsidP="00B94318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5" w:hanging="4"/>
              <w:rPr>
                <w:rFonts w:ascii="BrowalliaUPC" w:hAnsi="BrowalliaUPC" w:cs="BrowalliaUPC"/>
                <w:b/>
                <w:bCs/>
                <w:cs/>
              </w:rPr>
            </w:pPr>
            <w:r w:rsidRPr="00B94318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="00567C22" w:rsidRPr="00B94318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B94318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B94318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B94318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36DC8FD6" w14:textId="77777777" w:rsidR="00B94318" w:rsidRDefault="00B94318" w:rsidP="00D6150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86357CA" w14:textId="0D37F5C7" w:rsidR="00D61504" w:rsidRPr="005673E7" w:rsidRDefault="00D61504" w:rsidP="00D6150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62BA76A" w14:textId="77777777" w:rsidR="00D61504" w:rsidRPr="005673E7" w:rsidRDefault="00D61504" w:rsidP="00D6150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3DBCDB52" w14:textId="77777777" w:rsidR="00B94318" w:rsidRDefault="00B94318" w:rsidP="00D6150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3C26ED6" w14:textId="4686D597" w:rsidR="00D61504" w:rsidRPr="005673E7" w:rsidRDefault="00D61504" w:rsidP="00D61504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709,545</w:t>
            </w:r>
          </w:p>
        </w:tc>
      </w:tr>
      <w:bookmarkEnd w:id="1"/>
    </w:tbl>
    <w:p w14:paraId="58048F56" w14:textId="78F434D1" w:rsidR="0052439D" w:rsidRPr="005673E7" w:rsidRDefault="0052439D" w:rsidP="007F3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908"/>
        <w:jc w:val="thaiDistribute"/>
        <w:rPr>
          <w:rFonts w:ascii="BrowalliaUPC" w:hAnsi="BrowalliaUPC" w:cs="BrowalliaUPC"/>
          <w:sz w:val="24"/>
          <w:szCs w:val="24"/>
        </w:rPr>
      </w:pPr>
    </w:p>
    <w:p w14:paraId="4B9B3AEC" w14:textId="7B0508E8" w:rsidR="008632E7" w:rsidRPr="005673E7" w:rsidRDefault="00C24A48" w:rsidP="0039019C">
      <w:pPr>
        <w:ind w:left="1843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>โดย</w:t>
      </w:r>
      <w:r w:rsidR="00F31F3D"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8632E7" w:rsidRPr="005673E7">
        <w:rPr>
          <w:rFonts w:ascii="BrowalliaUPC" w:hAnsi="BrowalliaUPC" w:cs="BrowalliaUPC"/>
          <w:sz w:val="28"/>
          <w:szCs w:val="28"/>
          <w:cs/>
        </w:rPr>
        <w:t xml:space="preserve">เลือกที่จะรับรู้การเพิ่มขึ้นของผลขาดทุนจากการด้อยค่าโดยปรับปรุงกับกำไรสะสม ณ วันที่ </w:t>
      </w:r>
      <w:r w:rsidR="008632E7" w:rsidRPr="005673E7">
        <w:rPr>
          <w:rFonts w:ascii="BrowalliaUPC" w:hAnsi="BrowalliaUPC" w:cs="BrowalliaUPC"/>
          <w:sz w:val="28"/>
          <w:szCs w:val="28"/>
        </w:rPr>
        <w:t xml:space="preserve">1 </w:t>
      </w:r>
      <w:r w:rsidR="008632E7" w:rsidRPr="005673E7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="008632E7" w:rsidRPr="005673E7">
        <w:rPr>
          <w:rFonts w:ascii="BrowalliaUPC" w:hAnsi="BrowalliaUPC" w:cs="BrowalliaUPC"/>
          <w:sz w:val="28"/>
          <w:szCs w:val="28"/>
        </w:rPr>
        <w:t>2563</w:t>
      </w:r>
    </w:p>
    <w:p w14:paraId="6FF171A4" w14:textId="77777777" w:rsidR="00EA4E75" w:rsidRPr="005673E7" w:rsidRDefault="00EA4E75" w:rsidP="00B02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64F8E123" w14:textId="308FEEFD" w:rsidR="00E94F28" w:rsidRPr="005673E7" w:rsidRDefault="007F5F33" w:rsidP="00C66129">
      <w:pPr>
        <w:pStyle w:val="CordiaNew"/>
        <w:numPr>
          <w:ilvl w:val="2"/>
          <w:numId w:val="40"/>
        </w:numPr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  <w:t xml:space="preserve">มาตรฐานการรายงานทางการเงิน ฉบับที่ 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</w:rPr>
        <w:t xml:space="preserve">16 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เรื่อง 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</w:rPr>
        <w:t>“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สัญญาเช่า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</w:rPr>
        <w:t>”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 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</w:rPr>
        <w:t>(TFRS 16)</w:t>
      </w:r>
    </w:p>
    <w:p w14:paraId="1CD024D9" w14:textId="1470F3EE" w:rsidR="00BC4E40" w:rsidRPr="005673E7" w:rsidRDefault="00BC4E40" w:rsidP="00A82426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p w14:paraId="0ECFE150" w14:textId="76B04BDC" w:rsidR="00BC4E40" w:rsidRPr="005673E7" w:rsidRDefault="00EB0EA8" w:rsidP="00946FD9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color w:val="auto"/>
          <w:spacing w:val="-8"/>
          <w:sz w:val="28"/>
          <w:szCs w:val="28"/>
        </w:rPr>
      </w:pPr>
      <w:r w:rsidRPr="005673E7">
        <w:rPr>
          <w:rFonts w:ascii="BrowalliaUPC" w:hAnsi="BrowalliaUPC" w:cs="BrowalliaUPC"/>
          <w:spacing w:val="-8"/>
          <w:sz w:val="28"/>
          <w:szCs w:val="28"/>
          <w:cs/>
        </w:rPr>
        <w:t xml:space="preserve">มาตรฐานการรายงานทางการเงิน ฉบับที่ </w:t>
      </w:r>
      <w:r w:rsidR="00D15360" w:rsidRPr="005673E7">
        <w:rPr>
          <w:rFonts w:ascii="BrowalliaUPC" w:hAnsi="BrowalliaUPC" w:cs="BrowalliaUPC"/>
          <w:spacing w:val="-8"/>
          <w:sz w:val="28"/>
          <w:szCs w:val="28"/>
        </w:rPr>
        <w:t>16</w:t>
      </w:r>
      <w:r w:rsidRPr="005673E7">
        <w:rPr>
          <w:rFonts w:ascii="BrowalliaUPC" w:hAnsi="BrowalliaUPC" w:cs="BrowalliaUPC"/>
          <w:spacing w:val="-8"/>
          <w:sz w:val="28"/>
          <w:szCs w:val="28"/>
          <w:cs/>
        </w:rPr>
        <w:t xml:space="preserve">  กำหนดหลักเกณฑ์ในการรับรู้สัญญาเช่า แทนมาตรฐานการบัญชี ฉบับที่ </w:t>
      </w:r>
      <w:r w:rsidR="00D15360" w:rsidRPr="005673E7">
        <w:rPr>
          <w:rFonts w:ascii="BrowalliaUPC" w:hAnsi="BrowalliaUPC" w:cs="BrowalliaUPC"/>
          <w:spacing w:val="-8"/>
          <w:sz w:val="28"/>
          <w:szCs w:val="28"/>
        </w:rPr>
        <w:t>17</w:t>
      </w:r>
      <w:r w:rsidRPr="005673E7">
        <w:rPr>
          <w:rFonts w:ascii="BrowalliaUPC" w:hAnsi="BrowalliaUPC" w:cs="BrowalliaUPC"/>
          <w:spacing w:val="-8"/>
          <w:sz w:val="28"/>
          <w:szCs w:val="28"/>
          <w:cs/>
        </w:rPr>
        <w:t xml:space="preserve">  เรื่อง “สัญญาเช่า” รวมถึงการตีความมาตรฐานที่เกี่ยวข้องกับสัญญาเช่าอีกหลายฉบับ มาตรฐานฉบับใหม่ได้มีการกำหนดหลักเกณฑ์ในการรับรู้สิทธิการใช้สินทรัพย์และหนี้สินตามสัญญาเช่าสำหรับสัญญาเช่าทุกสัญญาในงบแสดงฐานะการเงิน ยกเว้นสัญญาเช่าระยะสั้นซึ่งมีระยะเวลาของสัญญาไม่เกิน </w:t>
      </w:r>
      <w:r w:rsidR="00D15360" w:rsidRPr="005673E7">
        <w:rPr>
          <w:rFonts w:ascii="BrowalliaUPC" w:hAnsi="BrowalliaUPC" w:cs="BrowalliaUPC"/>
          <w:spacing w:val="-8"/>
          <w:sz w:val="28"/>
          <w:szCs w:val="28"/>
        </w:rPr>
        <w:t>12</w:t>
      </w:r>
      <w:r w:rsidRPr="005673E7">
        <w:rPr>
          <w:rFonts w:ascii="BrowalliaUPC" w:hAnsi="BrowalliaUPC" w:cs="BrowalliaUPC"/>
          <w:spacing w:val="-8"/>
          <w:sz w:val="28"/>
          <w:szCs w:val="28"/>
          <w:cs/>
        </w:rPr>
        <w:t xml:space="preserve">  เดือน หรือสัญญาเช่าซึ่งสินทรัพย์อ้างอิงมีมูลค่าต่ำ และให้แนวปฏิบัติทางบัญชีเพิ่มเติมในหลายเรื่อง </w:t>
      </w:r>
      <w:r w:rsidR="00BC4E40" w:rsidRPr="005673E7">
        <w:rPr>
          <w:rFonts w:ascii="BrowalliaUPC" w:hAnsi="BrowalliaUPC" w:cs="BrowalliaUPC"/>
          <w:color w:val="auto"/>
          <w:spacing w:val="-8"/>
          <w:sz w:val="28"/>
          <w:szCs w:val="28"/>
          <w:cs/>
        </w:rPr>
        <w:t xml:space="preserve"> </w:t>
      </w:r>
    </w:p>
    <w:p w14:paraId="7816A4A3" w14:textId="77777777" w:rsidR="00EB0EA8" w:rsidRPr="005673E7" w:rsidRDefault="00EB0EA8" w:rsidP="00946FD9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4C4ABC3D" w14:textId="3C8D7916" w:rsidR="00BC4E40" w:rsidRPr="005673E7" w:rsidRDefault="00BC4E40" w:rsidP="00946FD9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>ทั้งนี้ ภายใต้มาตรฐานการรายงานทางการเงิน ฉบับที่</w:t>
      </w:r>
      <w:r w:rsidRPr="005673E7">
        <w:rPr>
          <w:rFonts w:ascii="BrowalliaUPC" w:hAnsi="BrowalliaUPC" w:cs="BrowalliaUPC"/>
          <w:color w:val="auto"/>
          <w:sz w:val="28"/>
          <w:szCs w:val="28"/>
        </w:rPr>
        <w:t xml:space="preserve"> 16 </w:t>
      </w: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>เรื่อง สัญญาเช่า การบัญชีสำหรับผู้ให้เช่าไม่มีการเปลี่ยนแปลงที่เป็นสาระสำคัญ</w:t>
      </w:r>
    </w:p>
    <w:p w14:paraId="7784F9F0" w14:textId="77777777" w:rsidR="00710B0D" w:rsidRPr="005673E7" w:rsidRDefault="00710B0D" w:rsidP="00946FD9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7CA92862" w14:textId="59AF1483" w:rsidR="007C1B6F" w:rsidRPr="005673E7" w:rsidRDefault="007C1B6F" w:rsidP="00D71338">
      <w:pPr>
        <w:pStyle w:val="CordiaNew"/>
        <w:ind w:left="1548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</w:t>
      </w:r>
      <w:r w:rsidR="00832870" w:rsidRPr="005673E7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แทนการรับรู้ค่าใช้จ่ายจากสัญญาเช่า</w:t>
      </w:r>
    </w:p>
    <w:p w14:paraId="59D7712D" w14:textId="77777777" w:rsidR="00E34002" w:rsidRPr="005673E7" w:rsidRDefault="00E34002" w:rsidP="00946FD9">
      <w:pPr>
        <w:pStyle w:val="CordiaNew"/>
        <w:ind w:left="1548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35D81CCF" w14:textId="7BF306AE" w:rsidR="00486CC4" w:rsidRPr="00DC6AD6" w:rsidRDefault="00236679" w:rsidP="00DC6AD6">
      <w:pPr>
        <w:pStyle w:val="CordiaNew"/>
        <w:ind w:left="1548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>สำหรับ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(</w:t>
      </w:r>
      <w:r w:rsidRPr="005673E7">
        <w:rPr>
          <w:rFonts w:ascii="BrowalliaUPC" w:hAnsi="BrowalliaUPC" w:cs="BrowalliaUPC"/>
          <w:color w:val="auto"/>
          <w:sz w:val="28"/>
          <w:szCs w:val="28"/>
        </w:rPr>
        <w:t xml:space="preserve">low-value assets) </w:t>
      </w: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>จะรับรู้เป็นค่าใช้จ่ายในงบกำไรขาดทุน โดยใช้วิธีเส้นตรงตลอดอายุสัญญาเช่านั้น</w:t>
      </w:r>
      <w:r w:rsidR="00486CC4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702FBB87" w14:textId="77777777" w:rsidR="00486CC4" w:rsidRPr="005673E7" w:rsidRDefault="00486CC4" w:rsidP="006753AD">
      <w:pPr>
        <w:pStyle w:val="CordiaNew"/>
        <w:ind w:left="1548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B0AE2A7" w14:textId="408EDA43" w:rsidR="00471D7D" w:rsidRPr="005673E7" w:rsidRDefault="00471D7D" w:rsidP="00D71338">
      <w:pPr>
        <w:pStyle w:val="CordiaNew"/>
        <w:ind w:left="1548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>กลุ่มบริษัทใช้วิธีผ่อนปรนโดยจะรับรู้สินทรัพย์สิทธิการใช้และหนี้สินตามสัญญาเช่า ณ วันที่นำมาปฏิบัติใช้ครั้งแรก ซึ่งวิธีนี้จะไม่มีผลกระทบต่อยอดยกมาของกำไรสะสม</w:t>
      </w:r>
      <w:r w:rsidR="00AD5E7B" w:rsidRPr="005673E7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AD5E7B" w:rsidRPr="005673E7">
        <w:rPr>
          <w:rFonts w:ascii="BrowalliaUPC" w:hAnsi="BrowalliaUPC" w:cs="BrowalliaUPC"/>
          <w:color w:val="auto"/>
          <w:sz w:val="28"/>
          <w:szCs w:val="28"/>
          <w:cs/>
        </w:rPr>
        <w:t>(ขาดทุนสะสม)</w:t>
      </w: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 xml:space="preserve"> ณ วันที่ </w:t>
      </w:r>
      <w:r w:rsidRPr="005673E7">
        <w:rPr>
          <w:rFonts w:ascii="BrowalliaUPC" w:hAnsi="BrowalliaUPC" w:cs="BrowalliaUPC"/>
          <w:color w:val="auto"/>
          <w:sz w:val="28"/>
          <w:szCs w:val="28"/>
        </w:rPr>
        <w:t xml:space="preserve">1 </w:t>
      </w: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 xml:space="preserve">มกราคม </w:t>
      </w:r>
      <w:r w:rsidRPr="005673E7">
        <w:rPr>
          <w:rFonts w:ascii="BrowalliaUPC" w:hAnsi="BrowalliaUPC" w:cs="BrowalliaUPC"/>
          <w:color w:val="auto"/>
          <w:sz w:val="28"/>
          <w:szCs w:val="28"/>
        </w:rPr>
        <w:t xml:space="preserve">2563 </w:t>
      </w: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 xml:space="preserve">และไม่มีการปรับปรุงข้อมูลที่ใช้ในการเปรียบเทียบใหม่ </w:t>
      </w:r>
    </w:p>
    <w:p w14:paraId="5E823BF6" w14:textId="113CB445" w:rsidR="00815733" w:rsidRDefault="00815733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0DC785B" w14:textId="05022B3B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3F4126B0" w14:textId="417606E1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7F2B084" w14:textId="646A9C6E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900180D" w14:textId="43A7A0BC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10CE295C" w14:textId="501578D3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2C91EA7" w14:textId="58A9CB00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4DDB325" w14:textId="482E3462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2F9C784E" w14:textId="20C026F9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6A3E1BF" w14:textId="58181435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2ECC1B75" w14:textId="6746280D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97B5EAE" w14:textId="5CEBF886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3AA192D" w14:textId="0F94ADCA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55DBDB13" w14:textId="6E7046AF" w:rsidR="00EA337A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4549F28" w14:textId="77777777" w:rsidR="00EA337A" w:rsidRPr="005673E7" w:rsidRDefault="00EA337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078BAF4F" w14:textId="02511A75" w:rsidR="00CE0BA4" w:rsidRPr="005673E7" w:rsidRDefault="00730F7E" w:rsidP="00DC6AD6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 xml:space="preserve">การวัดมูลค่าหนี้สินตามสัญญาเช่า ณ วันที่ </w:t>
      </w:r>
      <w:r w:rsidRPr="005673E7">
        <w:rPr>
          <w:rFonts w:ascii="BrowalliaUPC" w:hAnsi="BrowalliaUPC" w:cs="BrowalliaUPC"/>
          <w:sz w:val="28"/>
          <w:szCs w:val="28"/>
        </w:rPr>
        <w:t xml:space="preserve">1 </w:t>
      </w:r>
      <w:r w:rsidRPr="005673E7">
        <w:rPr>
          <w:rFonts w:ascii="BrowalliaUPC" w:hAnsi="BrowalliaUPC" w:cs="BrowalliaUPC"/>
          <w:sz w:val="28"/>
          <w:szCs w:val="28"/>
          <w:cs/>
        </w:rPr>
        <w:t>มกราคม</w:t>
      </w:r>
      <w:r w:rsidRPr="005673E7">
        <w:rPr>
          <w:rFonts w:ascii="BrowalliaUPC" w:hAnsi="BrowalliaUPC" w:cs="BrowalliaUPC"/>
          <w:sz w:val="28"/>
          <w:szCs w:val="28"/>
        </w:rPr>
        <w:t xml:space="preserve"> 2563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</w:p>
    <w:p w14:paraId="2AB35FD0" w14:textId="2E398F03" w:rsidR="0096334E" w:rsidRPr="005673E7" w:rsidRDefault="0096334E" w:rsidP="000E48CD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right" w:tblpY="13"/>
        <w:tblOverlap w:val="never"/>
        <w:tblW w:w="79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417"/>
        <w:gridCol w:w="284"/>
        <w:gridCol w:w="1417"/>
      </w:tblGrid>
      <w:tr w:rsidR="0096334E" w:rsidRPr="005673E7" w14:paraId="6836AF02" w14:textId="77777777" w:rsidTr="00CE0BA4">
        <w:trPr>
          <w:cantSplit/>
        </w:trPr>
        <w:tc>
          <w:tcPr>
            <w:tcW w:w="7938" w:type="dxa"/>
            <w:gridSpan w:val="5"/>
          </w:tcPr>
          <w:p w14:paraId="5F234C65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96334E" w:rsidRPr="005673E7" w14:paraId="7C3172EA" w14:textId="77777777" w:rsidTr="00CE0BA4">
        <w:trPr>
          <w:cantSplit/>
        </w:trPr>
        <w:tc>
          <w:tcPr>
            <w:tcW w:w="4820" w:type="dxa"/>
            <w:gridSpan w:val="2"/>
            <w:vAlign w:val="bottom"/>
          </w:tcPr>
          <w:p w14:paraId="14E4C449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74ACEDB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14:paraId="7BEE7315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C1F06F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63" w:right="-9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6334E" w:rsidRPr="005673E7" w14:paraId="75BC23C5" w14:textId="77777777" w:rsidTr="00CE0BA4">
        <w:trPr>
          <w:cantSplit/>
        </w:trPr>
        <w:tc>
          <w:tcPr>
            <w:tcW w:w="4820" w:type="dxa"/>
            <w:gridSpan w:val="2"/>
          </w:tcPr>
          <w:p w14:paraId="10127BBD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021B789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188ACD40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FF0D8DC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96334E" w:rsidRPr="005673E7" w14:paraId="549654B7" w14:textId="77777777" w:rsidTr="0039019C">
        <w:tc>
          <w:tcPr>
            <w:tcW w:w="4820" w:type="dxa"/>
            <w:gridSpan w:val="2"/>
          </w:tcPr>
          <w:p w14:paraId="4DB53114" w14:textId="77777777" w:rsidR="0096334E" w:rsidRPr="005673E7" w:rsidRDefault="0096334E" w:rsidP="0039019C">
            <w:pPr>
              <w:ind w:firstLine="34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 </w:t>
            </w:r>
          </w:p>
          <w:p w14:paraId="3B28B77D" w14:textId="5BDE4D6B" w:rsidR="0096334E" w:rsidRPr="005673E7" w:rsidRDefault="0096334E" w:rsidP="0039019C">
            <w:pPr>
              <w:pStyle w:val="ListParagraph"/>
              <w:spacing w:line="240" w:lineRule="auto"/>
              <w:ind w:left="318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ธันวาคม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2562 </w:t>
            </w:r>
          </w:p>
        </w:tc>
        <w:tc>
          <w:tcPr>
            <w:tcW w:w="1417" w:type="dxa"/>
          </w:tcPr>
          <w:p w14:paraId="24140D7B" w14:textId="77777777" w:rsidR="0096334E" w:rsidRPr="005673E7" w:rsidRDefault="0096334E" w:rsidP="005367E2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  <w:p w14:paraId="3055DDB5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45,397</w:t>
            </w:r>
          </w:p>
        </w:tc>
        <w:tc>
          <w:tcPr>
            <w:tcW w:w="284" w:type="dxa"/>
          </w:tcPr>
          <w:p w14:paraId="6927412B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FBF55A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A00324B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14,719</w:t>
            </w:r>
          </w:p>
        </w:tc>
      </w:tr>
      <w:tr w:rsidR="0096334E" w:rsidRPr="005673E7" w14:paraId="530ECBBB" w14:textId="77777777" w:rsidTr="0039019C">
        <w:trPr>
          <w:trHeight w:val="235"/>
        </w:trPr>
        <w:tc>
          <w:tcPr>
            <w:tcW w:w="709" w:type="dxa"/>
          </w:tcPr>
          <w:p w14:paraId="263CD8C8" w14:textId="77777777" w:rsidR="0096334E" w:rsidRPr="005673E7" w:rsidRDefault="0096334E" w:rsidP="0038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8"/>
                <w:tab w:val="left" w:pos="1015"/>
              </w:tabs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4111" w:type="dxa"/>
          </w:tcPr>
          <w:p w14:paraId="37339DAB" w14:textId="77777777" w:rsidR="00B16051" w:rsidRPr="005673E7" w:rsidRDefault="0096334E" w:rsidP="005367E2">
            <w:pPr>
              <w:tabs>
                <w:tab w:val="clear" w:pos="227"/>
                <w:tab w:val="clear" w:pos="454"/>
                <w:tab w:val="clear" w:pos="680"/>
                <w:tab w:val="left" w:pos="458"/>
                <w:tab w:val="left" w:pos="741"/>
              </w:tabs>
              <w:ind w:left="-107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สิทธิที่จะซื้อหรือขยายระยะเวลาที่ค่อนข้างแน่</w:t>
            </w:r>
          </w:p>
          <w:p w14:paraId="07554481" w14:textId="56D79E7E" w:rsidR="0096334E" w:rsidRPr="005673E7" w:rsidRDefault="00656465" w:rsidP="005367E2">
            <w:pPr>
              <w:tabs>
                <w:tab w:val="clear" w:pos="227"/>
                <w:tab w:val="clear" w:pos="454"/>
                <w:tab w:val="clear" w:pos="680"/>
                <w:tab w:val="left" w:pos="458"/>
                <w:tab w:val="left" w:pos="741"/>
              </w:tabs>
              <w:ind w:left="-10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="0096334E" w:rsidRPr="005673E7">
              <w:rPr>
                <w:rFonts w:ascii="BrowalliaUPC" w:hAnsi="BrowalliaUPC" w:cs="BrowalliaUPC"/>
                <w:sz w:val="28"/>
                <w:szCs w:val="28"/>
                <w:cs/>
              </w:rPr>
              <w:t>ที่จะมีการใช้สิทธิ</w:t>
            </w:r>
          </w:p>
        </w:tc>
        <w:tc>
          <w:tcPr>
            <w:tcW w:w="1417" w:type="dxa"/>
          </w:tcPr>
          <w:p w14:paraId="10ADA7F5" w14:textId="77777777" w:rsidR="001735D0" w:rsidRPr="005673E7" w:rsidRDefault="001735D0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D31C627" w14:textId="1C15F03A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71,172</w:t>
            </w:r>
          </w:p>
        </w:tc>
        <w:tc>
          <w:tcPr>
            <w:tcW w:w="284" w:type="dxa"/>
          </w:tcPr>
          <w:p w14:paraId="298BB656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67AAC7A" w14:textId="77777777" w:rsidR="001735D0" w:rsidRPr="005673E7" w:rsidRDefault="001735D0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FDED7EE" w14:textId="71110F08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62,333</w:t>
            </w:r>
          </w:p>
        </w:tc>
      </w:tr>
      <w:tr w:rsidR="002E382B" w:rsidRPr="005673E7" w14:paraId="15729E17" w14:textId="77777777" w:rsidTr="0039019C">
        <w:trPr>
          <w:trHeight w:val="235"/>
        </w:trPr>
        <w:tc>
          <w:tcPr>
            <w:tcW w:w="709" w:type="dxa"/>
          </w:tcPr>
          <w:p w14:paraId="5A805289" w14:textId="19FF3F39" w:rsidR="002E382B" w:rsidRPr="005673E7" w:rsidRDefault="002E382B" w:rsidP="00382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8"/>
                <w:tab w:val="left" w:pos="1015"/>
              </w:tabs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4111" w:type="dxa"/>
          </w:tcPr>
          <w:p w14:paraId="07EB4430" w14:textId="44D659FF" w:rsidR="002E382B" w:rsidRPr="005673E7" w:rsidRDefault="002E382B" w:rsidP="00D71338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458"/>
                <w:tab w:val="left" w:pos="741"/>
                <w:tab w:val="left" w:pos="3720"/>
              </w:tabs>
              <w:ind w:left="-107" w:right="-10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1417" w:type="dxa"/>
          </w:tcPr>
          <w:p w14:paraId="67A3A6EC" w14:textId="3C21B366" w:rsidR="002E382B" w:rsidRPr="005673E7" w:rsidRDefault="002E382B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(26,303)</w:t>
            </w:r>
          </w:p>
        </w:tc>
        <w:tc>
          <w:tcPr>
            <w:tcW w:w="284" w:type="dxa"/>
          </w:tcPr>
          <w:p w14:paraId="0C47A280" w14:textId="77777777" w:rsidR="002E382B" w:rsidRPr="005673E7" w:rsidRDefault="002E382B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331B828" w14:textId="6A1B3F63" w:rsidR="002E382B" w:rsidRPr="005673E7" w:rsidRDefault="002E382B" w:rsidP="00B6124E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96334E" w:rsidRPr="005673E7" w14:paraId="635E0904" w14:textId="77777777" w:rsidTr="0039019C">
        <w:tc>
          <w:tcPr>
            <w:tcW w:w="709" w:type="dxa"/>
          </w:tcPr>
          <w:p w14:paraId="71ECF383" w14:textId="77777777" w:rsidR="0096334E" w:rsidRPr="005673E7" w:rsidDel="00194E1E" w:rsidRDefault="0096334E" w:rsidP="00382CF0">
            <w:pPr>
              <w:tabs>
                <w:tab w:val="clear" w:pos="454"/>
                <w:tab w:val="clear" w:pos="680"/>
                <w:tab w:val="clear" w:pos="907"/>
              </w:tabs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E5C2A26" w14:textId="77777777" w:rsidR="00656465" w:rsidRPr="005673E7" w:rsidRDefault="0096334E" w:rsidP="00656465">
            <w:pPr>
              <w:tabs>
                <w:tab w:val="clear" w:pos="227"/>
                <w:tab w:val="clear" w:pos="454"/>
                <w:tab w:val="clear" w:pos="680"/>
                <w:tab w:val="left" w:pos="458"/>
                <w:tab w:val="left" w:pos="741"/>
              </w:tabs>
              <w:ind w:left="-107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สัญญาเช่าซึ่งสินทรัพย์อ้างอิงมีมูลค่าต่ำที่รับรู้เป</w:t>
            </w:r>
            <w:r w:rsidR="00656465"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็น     </w:t>
            </w:r>
          </w:p>
          <w:p w14:paraId="78C2FA83" w14:textId="714B0CFE" w:rsidR="0096334E" w:rsidRPr="005673E7" w:rsidRDefault="00656465" w:rsidP="00656465">
            <w:pPr>
              <w:tabs>
                <w:tab w:val="clear" w:pos="227"/>
                <w:tab w:val="clear" w:pos="454"/>
                <w:tab w:val="clear" w:pos="680"/>
                <w:tab w:val="left" w:pos="458"/>
                <w:tab w:val="left" w:pos="741"/>
              </w:tabs>
              <w:ind w:left="-10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</w:t>
            </w:r>
            <w:r w:rsidR="0096334E"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ค่าใช้จ่ายตามวิธีเส้นตรง</w:t>
            </w:r>
          </w:p>
        </w:tc>
        <w:tc>
          <w:tcPr>
            <w:tcW w:w="1417" w:type="dxa"/>
          </w:tcPr>
          <w:p w14:paraId="6B117BF5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318" w:hanging="3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8CD5653" w14:textId="77777777" w:rsidR="0096334E" w:rsidRPr="005673E7" w:rsidDel="00351E36" w:rsidRDefault="0096334E" w:rsidP="005367E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318" w:hanging="31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(354)</w:t>
            </w:r>
          </w:p>
        </w:tc>
        <w:tc>
          <w:tcPr>
            <w:tcW w:w="284" w:type="dxa"/>
          </w:tcPr>
          <w:p w14:paraId="18756C6C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BCD1C89" w14:textId="77777777" w:rsidR="0096334E" w:rsidRPr="005673E7" w:rsidRDefault="0096334E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6CCA18A" w14:textId="77777777" w:rsidR="0096334E" w:rsidRPr="005673E7" w:rsidDel="007D4BA4" w:rsidRDefault="0096334E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5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(321)</w:t>
            </w:r>
          </w:p>
        </w:tc>
      </w:tr>
      <w:tr w:rsidR="0096334E" w:rsidRPr="005673E7" w14:paraId="3BC95CE7" w14:textId="77777777" w:rsidTr="0039019C">
        <w:tc>
          <w:tcPr>
            <w:tcW w:w="709" w:type="dxa"/>
          </w:tcPr>
          <w:p w14:paraId="298CCF26" w14:textId="77777777" w:rsidR="0096334E" w:rsidRPr="005673E7" w:rsidRDefault="0096334E" w:rsidP="00382CF0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176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19F39F7A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06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สัญญาที่พิจารณาเป็นสัญญาบริการ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239C76A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(4,094)</w:t>
            </w:r>
          </w:p>
        </w:tc>
        <w:tc>
          <w:tcPr>
            <w:tcW w:w="284" w:type="dxa"/>
          </w:tcPr>
          <w:p w14:paraId="6DA3FAE8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6DD8879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(2,706)</w:t>
            </w:r>
          </w:p>
        </w:tc>
      </w:tr>
      <w:tr w:rsidR="0096334E" w:rsidRPr="005673E7" w14:paraId="511D58D4" w14:textId="77777777" w:rsidTr="0039019C">
        <w:tc>
          <w:tcPr>
            <w:tcW w:w="709" w:type="dxa"/>
          </w:tcPr>
          <w:p w14:paraId="36FDE6AE" w14:textId="77777777" w:rsidR="0096334E" w:rsidRPr="005673E7" w:rsidRDefault="0096334E" w:rsidP="00382CF0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14:paraId="4587761B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8CABBED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85,818</w:t>
            </w:r>
          </w:p>
        </w:tc>
        <w:tc>
          <w:tcPr>
            <w:tcW w:w="284" w:type="dxa"/>
          </w:tcPr>
          <w:p w14:paraId="1498764D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7FF1D8C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74,025</w:t>
            </w:r>
          </w:p>
        </w:tc>
      </w:tr>
      <w:tr w:rsidR="0096334E" w:rsidRPr="005673E7" w14:paraId="058CD4B1" w14:textId="77777777" w:rsidTr="0039019C">
        <w:tc>
          <w:tcPr>
            <w:tcW w:w="709" w:type="dxa"/>
          </w:tcPr>
          <w:p w14:paraId="6DE5961A" w14:textId="77777777" w:rsidR="0096334E" w:rsidRPr="005673E7" w:rsidRDefault="0096334E" w:rsidP="00382CF0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4111" w:type="dxa"/>
            <w:vAlign w:val="bottom"/>
          </w:tcPr>
          <w:p w14:paraId="1BBC6287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 w:hanging="106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51C8AEB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(13,153)</w:t>
            </w:r>
          </w:p>
        </w:tc>
        <w:tc>
          <w:tcPr>
            <w:tcW w:w="284" w:type="dxa"/>
          </w:tcPr>
          <w:p w14:paraId="530A23D9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0E2ACD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(12,528)</w:t>
            </w:r>
          </w:p>
        </w:tc>
      </w:tr>
      <w:tr w:rsidR="0096334E" w:rsidRPr="005673E7" w14:paraId="3350A8BC" w14:textId="77777777" w:rsidTr="004D4ECE">
        <w:tc>
          <w:tcPr>
            <w:tcW w:w="4820" w:type="dxa"/>
            <w:gridSpan w:val="2"/>
          </w:tcPr>
          <w:p w14:paraId="06C83217" w14:textId="77777777" w:rsidR="0096334E" w:rsidRPr="005673E7" w:rsidRDefault="0096334E" w:rsidP="005367E2">
            <w:pPr>
              <w:ind w:left="319" w:hanging="319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16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มาถือปฏิบัติ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9366124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639722D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 72,665</w:t>
            </w:r>
          </w:p>
        </w:tc>
        <w:tc>
          <w:tcPr>
            <w:tcW w:w="284" w:type="dxa"/>
          </w:tcPr>
          <w:p w14:paraId="24DE08DB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5069199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80C84D5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61,497</w:t>
            </w:r>
          </w:p>
        </w:tc>
      </w:tr>
      <w:tr w:rsidR="0096334E" w:rsidRPr="005673E7" w14:paraId="0B4B0E6F" w14:textId="77777777" w:rsidTr="004D4ECE">
        <w:tc>
          <w:tcPr>
            <w:tcW w:w="4820" w:type="dxa"/>
            <w:gridSpan w:val="2"/>
          </w:tcPr>
          <w:p w14:paraId="38660778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หนี้สินสัญญาเช่าการเงิน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256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3951E6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15,089</w:t>
            </w:r>
          </w:p>
        </w:tc>
        <w:tc>
          <w:tcPr>
            <w:tcW w:w="284" w:type="dxa"/>
          </w:tcPr>
          <w:p w14:paraId="5B07AD15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87F83D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8,088</w:t>
            </w:r>
          </w:p>
        </w:tc>
      </w:tr>
      <w:tr w:rsidR="0096334E" w:rsidRPr="005673E7" w14:paraId="59AEED74" w14:textId="77777777" w:rsidTr="004D4ECE">
        <w:tc>
          <w:tcPr>
            <w:tcW w:w="4820" w:type="dxa"/>
            <w:gridSpan w:val="2"/>
          </w:tcPr>
          <w:p w14:paraId="59757CBC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มกราคม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0B3F0BEC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87,754</w:t>
            </w:r>
          </w:p>
        </w:tc>
        <w:tc>
          <w:tcPr>
            <w:tcW w:w="284" w:type="dxa"/>
          </w:tcPr>
          <w:p w14:paraId="0CB90520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31064C6E" w14:textId="77777777" w:rsidR="0096334E" w:rsidRPr="005673E7" w:rsidRDefault="0096334E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69,585</w:t>
            </w:r>
          </w:p>
        </w:tc>
      </w:tr>
      <w:tr w:rsidR="00CE0BA4" w:rsidRPr="005673E7" w14:paraId="53932447" w14:textId="77777777" w:rsidTr="004D4ECE">
        <w:tc>
          <w:tcPr>
            <w:tcW w:w="4820" w:type="dxa"/>
            <w:gridSpan w:val="2"/>
          </w:tcPr>
          <w:p w14:paraId="14FF82B4" w14:textId="77777777" w:rsidR="00CE0BA4" w:rsidRPr="005673E7" w:rsidRDefault="00CE0BA4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2945E346" w14:textId="77777777" w:rsidR="00CE0BA4" w:rsidRPr="005673E7" w:rsidRDefault="00CE0BA4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792CAA86" w14:textId="77777777" w:rsidR="00CE0BA4" w:rsidRPr="005673E7" w:rsidRDefault="00CE0BA4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</w:tcPr>
          <w:p w14:paraId="4196DC6D" w14:textId="77777777" w:rsidR="00CE0BA4" w:rsidRPr="005673E7" w:rsidRDefault="00CE0BA4" w:rsidP="005367E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C6AD6" w:rsidRPr="005673E7" w14:paraId="5F9554A4" w14:textId="77777777" w:rsidTr="00DC6AD6">
        <w:tc>
          <w:tcPr>
            <w:tcW w:w="4820" w:type="dxa"/>
            <w:gridSpan w:val="2"/>
          </w:tcPr>
          <w:p w14:paraId="7EBD5261" w14:textId="1C00BC67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หนี้สินตามสัญญาเช่าจัดประเภทดังนี้</w:t>
            </w:r>
          </w:p>
        </w:tc>
        <w:tc>
          <w:tcPr>
            <w:tcW w:w="1417" w:type="dxa"/>
          </w:tcPr>
          <w:p w14:paraId="400E5F34" w14:textId="77777777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67336C" w14:textId="77777777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C2C6E6E" w14:textId="77777777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C6AD6" w:rsidRPr="005673E7" w14:paraId="0D9D0559" w14:textId="77777777" w:rsidTr="0083544E">
        <w:tc>
          <w:tcPr>
            <w:tcW w:w="4820" w:type="dxa"/>
            <w:gridSpan w:val="2"/>
          </w:tcPr>
          <w:p w14:paraId="767E46EA" w14:textId="45D7694D" w:rsidR="00DC6AD6" w:rsidRPr="005673E7" w:rsidRDefault="00DC6AD6" w:rsidP="00DC6AD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466" w:hanging="290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</w:tcPr>
          <w:p w14:paraId="65736EE0" w14:textId="27488714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   18,314</w:t>
            </w:r>
          </w:p>
        </w:tc>
        <w:tc>
          <w:tcPr>
            <w:tcW w:w="284" w:type="dxa"/>
          </w:tcPr>
          <w:p w14:paraId="1871688F" w14:textId="77777777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1C4FFFA" w14:textId="2472DD10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15,061</w:t>
            </w:r>
          </w:p>
        </w:tc>
      </w:tr>
      <w:tr w:rsidR="00DC6AD6" w:rsidRPr="005673E7" w14:paraId="1CC42CFB" w14:textId="77777777" w:rsidTr="0083544E">
        <w:tc>
          <w:tcPr>
            <w:tcW w:w="4820" w:type="dxa"/>
            <w:gridSpan w:val="2"/>
          </w:tcPr>
          <w:p w14:paraId="2DE670F1" w14:textId="084BECD7" w:rsidR="00DC6AD6" w:rsidRPr="005673E7" w:rsidRDefault="00DC6AD6" w:rsidP="00DC6AD6">
            <w:pPr>
              <w:pStyle w:val="ListParagraph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left" w:pos="318"/>
              </w:tabs>
              <w:spacing w:line="240" w:lineRule="auto"/>
              <w:ind w:left="466" w:hanging="290"/>
              <w:contextualSpacing w:val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ส่วนที่เกินกว่าหนึ่งปี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878E6F" w14:textId="65977DA3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   69,440</w:t>
            </w:r>
          </w:p>
        </w:tc>
        <w:tc>
          <w:tcPr>
            <w:tcW w:w="284" w:type="dxa"/>
          </w:tcPr>
          <w:p w14:paraId="77704410" w14:textId="77777777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F010E0" w14:textId="7FBBB359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54,524</w:t>
            </w:r>
          </w:p>
        </w:tc>
      </w:tr>
      <w:tr w:rsidR="00DC6AD6" w:rsidRPr="005673E7" w14:paraId="041BF972" w14:textId="77777777" w:rsidTr="0083544E">
        <w:tc>
          <w:tcPr>
            <w:tcW w:w="4820" w:type="dxa"/>
            <w:gridSpan w:val="2"/>
          </w:tcPr>
          <w:p w14:paraId="0B22D959" w14:textId="0D18EA60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52F8EEFE" w14:textId="5EDC5511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   87,754</w:t>
            </w:r>
          </w:p>
        </w:tc>
        <w:tc>
          <w:tcPr>
            <w:tcW w:w="284" w:type="dxa"/>
          </w:tcPr>
          <w:p w14:paraId="32F560F0" w14:textId="77777777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14:paraId="0A94A8CA" w14:textId="45B85134" w:rsidR="00DC6AD6" w:rsidRPr="005673E7" w:rsidRDefault="00DC6AD6" w:rsidP="00DC6AD6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69,585</w:t>
            </w:r>
          </w:p>
        </w:tc>
      </w:tr>
    </w:tbl>
    <w:p w14:paraId="25E7C5B2" w14:textId="6551EBEC" w:rsidR="00895D84" w:rsidRPr="005673E7" w:rsidRDefault="00895D84">
      <w:pPr>
        <w:rPr>
          <w:rFonts w:ascii="BrowalliaUPC" w:hAnsi="BrowalliaUPC" w:cs="BrowalliaUPC"/>
        </w:rPr>
      </w:pPr>
    </w:p>
    <w:p w14:paraId="091388E5" w14:textId="08A8E66F" w:rsidR="00C21832" w:rsidRDefault="00C21832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529CEB84" w14:textId="3874D455" w:rsidR="00CE0BA4" w:rsidRDefault="00CE0BA4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5C795C91" w14:textId="77777777" w:rsidR="00CE0BA4" w:rsidRDefault="00CE0BA4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66D2EB0" w14:textId="41A8ED6B" w:rsidR="001D1FD5" w:rsidRDefault="001D1FD5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75B0B41" w14:textId="77777777" w:rsidR="001D1FD5" w:rsidRDefault="001D1FD5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B8C9AE0" w14:textId="77777777" w:rsidR="00442D1A" w:rsidRDefault="00442D1A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3E2E6973" w14:textId="159039B8" w:rsidR="002F3B52" w:rsidRDefault="002F3B52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5903129F" w14:textId="65EE423D" w:rsidR="002F3B52" w:rsidRDefault="002F3B52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0700E42" w14:textId="77777777" w:rsidR="002F3B52" w:rsidRDefault="002F3B52" w:rsidP="00442D1A">
      <w:pPr>
        <w:pStyle w:val="CordiaNew"/>
        <w:tabs>
          <w:tab w:val="clear" w:pos="4153"/>
          <w:tab w:val="clear" w:pos="8306"/>
          <w:tab w:val="left" w:pos="1276"/>
          <w:tab w:val="left" w:pos="1418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5CD60257" w14:textId="77777777" w:rsidR="002F3B52" w:rsidRDefault="002F3B52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C79B2EF" w14:textId="08F6F6F1" w:rsidR="002F3B52" w:rsidRDefault="002F3B52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56C2597" w14:textId="77777777" w:rsidR="00CE0BA4" w:rsidRDefault="00CE0BA4" w:rsidP="00946FD9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3477769" w14:textId="7C709AF2" w:rsidR="00DC6AD6" w:rsidRDefault="00DC6AD6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06F528B6" w14:textId="06277CCD" w:rsidR="00DC6AD6" w:rsidRDefault="00DC6AD6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33EB7E2B" w14:textId="6C540C36" w:rsidR="00DC6AD6" w:rsidRDefault="00DC6AD6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6F657697" w14:textId="22836C2E" w:rsidR="00DC6AD6" w:rsidRDefault="00DC6AD6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26D9D4CA" w14:textId="1D6ABDD7" w:rsidR="00DC6AD6" w:rsidRDefault="00DC6AD6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2301A1B2" w14:textId="10A4F32C" w:rsidR="00EA337A" w:rsidRDefault="00EA337A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231199BB" w14:textId="75435DFE" w:rsidR="00EA337A" w:rsidRDefault="00EA337A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3479C8EB" w14:textId="3F1DABB9" w:rsidR="00EA337A" w:rsidRDefault="00EA337A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7051B591" w14:textId="09AF61F5" w:rsidR="00EA337A" w:rsidRDefault="00EA337A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284DA53C" w14:textId="45C8AF3C" w:rsidR="00EA337A" w:rsidRDefault="00EA337A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1010F2D9" w14:textId="7BCF4057" w:rsidR="00EA337A" w:rsidRDefault="00EA337A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58E44755" w14:textId="4891804A" w:rsidR="00EA337A" w:rsidRDefault="00EA337A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10F36CC1" w14:textId="77777777" w:rsidR="00EA337A" w:rsidRDefault="00EA337A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5A86E5AF" w14:textId="0426622A" w:rsidR="00DC6AD6" w:rsidRDefault="00DC6AD6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4F9094D6" w14:textId="77777777" w:rsidR="00DC6AD6" w:rsidRDefault="00DC6AD6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p w14:paraId="3AE1EB6F" w14:textId="0FE1C4CC" w:rsidR="00E94F28" w:rsidRPr="005673E7" w:rsidRDefault="001A2CD6" w:rsidP="0039019C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 xml:space="preserve">สินทรัพย์สิทธิการใช้แบ่งตามประเภทสินทรัพย์ ณ วันที่ </w:t>
      </w:r>
      <w:r w:rsidRPr="005673E7">
        <w:rPr>
          <w:rFonts w:ascii="BrowalliaUPC" w:hAnsi="BrowalliaUPC" w:cs="BrowalliaUPC"/>
          <w:sz w:val="28"/>
          <w:szCs w:val="28"/>
        </w:rPr>
        <w:t xml:space="preserve">1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มกราคม </w:t>
      </w:r>
      <w:r w:rsidRPr="005673E7">
        <w:rPr>
          <w:rFonts w:ascii="BrowalliaUPC" w:hAnsi="BrowalliaUPC" w:cs="BrowalliaUPC"/>
          <w:sz w:val="28"/>
          <w:szCs w:val="28"/>
        </w:rPr>
        <w:t xml:space="preserve">2563 </w:t>
      </w:r>
      <w:r w:rsidRPr="005673E7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6E74B78F" w14:textId="37683323" w:rsidR="00F564D6" w:rsidRPr="005673E7" w:rsidRDefault="00F564D6" w:rsidP="001A2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557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Style w:val="TableGrid"/>
        <w:tblW w:w="7937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559"/>
        <w:gridCol w:w="284"/>
        <w:gridCol w:w="1558"/>
      </w:tblGrid>
      <w:tr w:rsidR="001D1791" w:rsidRPr="005673E7" w14:paraId="29C123DC" w14:textId="77777777" w:rsidTr="00293262">
        <w:tc>
          <w:tcPr>
            <w:tcW w:w="4536" w:type="dxa"/>
          </w:tcPr>
          <w:p w14:paraId="1926C578" w14:textId="77777777" w:rsidR="001D1791" w:rsidRPr="005673E7" w:rsidRDefault="001D1791" w:rsidP="005367E2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F7252B9" w14:textId="77777777" w:rsidR="001D1791" w:rsidRPr="005673E7" w:rsidRDefault="001D1791" w:rsidP="005367E2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526F6585" w14:textId="77777777" w:rsidR="001D1791" w:rsidRPr="005673E7" w:rsidRDefault="001D1791" w:rsidP="001D179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58" w:type="dxa"/>
          </w:tcPr>
          <w:p w14:paraId="5FDC8402" w14:textId="34C4F8BB" w:rsidR="001D1791" w:rsidRPr="005673E7" w:rsidRDefault="001D1791" w:rsidP="00141A3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63" w:right="-9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พั</w:t>
            </w:r>
            <w:r w:rsidR="00141A31">
              <w:rPr>
                <w:rFonts w:ascii="BrowalliaUPC" w:hAnsi="BrowalliaUPC" w:cs="BrowalliaUPC" w:hint="cs"/>
                <w:sz w:val="28"/>
                <w:szCs w:val="28"/>
                <w:cs/>
              </w:rPr>
              <w:t>น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1D1791" w:rsidRPr="005673E7" w14:paraId="3400DB89" w14:textId="77777777" w:rsidTr="00293262">
        <w:tc>
          <w:tcPr>
            <w:tcW w:w="4536" w:type="dxa"/>
          </w:tcPr>
          <w:p w14:paraId="71896E4F" w14:textId="77777777" w:rsidR="001D1791" w:rsidRPr="005673E7" w:rsidRDefault="001D1791" w:rsidP="005367E2">
            <w:pPr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59C02A" w14:textId="77777777" w:rsidR="001D1791" w:rsidRPr="005673E7" w:rsidRDefault="001D1791" w:rsidP="00293262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E2DE1A6" w14:textId="47F5A7F3" w:rsidR="001D1791" w:rsidRPr="005673E7" w:rsidRDefault="001D1791" w:rsidP="00293262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2D45882" w14:textId="77777777" w:rsidR="001D1791" w:rsidRPr="005673E7" w:rsidRDefault="001D1791" w:rsidP="001D179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513687B4" w14:textId="3B22D864" w:rsidR="001D1791" w:rsidRPr="005673E7" w:rsidRDefault="001D1791" w:rsidP="00293262">
            <w:pPr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1D1791" w:rsidRPr="005673E7" w14:paraId="6CB53094" w14:textId="77777777" w:rsidTr="00293262">
        <w:tc>
          <w:tcPr>
            <w:tcW w:w="4536" w:type="dxa"/>
          </w:tcPr>
          <w:p w14:paraId="1FF2D3C3" w14:textId="77777777" w:rsidR="001D1791" w:rsidRPr="005673E7" w:rsidRDefault="001D1791" w:rsidP="005367E2">
            <w:pPr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1B2B422" w14:textId="77777777" w:rsidR="001D1791" w:rsidRPr="005673E7" w:rsidRDefault="001D1791" w:rsidP="0039019C">
            <w:pPr>
              <w:ind w:left="-68" w:firstLine="6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10AF85BA" w14:textId="77777777" w:rsidR="001D1791" w:rsidRPr="001D1791" w:rsidRDefault="001D1791" w:rsidP="001D179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</w:tcPr>
          <w:p w14:paraId="7FB56373" w14:textId="39F8966C" w:rsidR="001D1791" w:rsidRPr="005673E7" w:rsidRDefault="001D1791" w:rsidP="005367E2">
            <w:pPr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1D1791" w:rsidRPr="005673E7" w14:paraId="4A2098C6" w14:textId="77777777" w:rsidTr="00293262">
        <w:tc>
          <w:tcPr>
            <w:tcW w:w="4536" w:type="dxa"/>
          </w:tcPr>
          <w:p w14:paraId="7E159D11" w14:textId="77777777" w:rsidR="001D1791" w:rsidRPr="005673E7" w:rsidRDefault="001D1791" w:rsidP="005367E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1559" w:type="dxa"/>
          </w:tcPr>
          <w:p w14:paraId="1E378665" w14:textId="77777777" w:rsidR="001D1791" w:rsidRPr="005673E7" w:rsidRDefault="001D1791" w:rsidP="0039019C">
            <w:pPr>
              <w:tabs>
                <w:tab w:val="clear" w:pos="1644"/>
                <w:tab w:val="left" w:pos="1448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2,518</w:t>
            </w:r>
          </w:p>
        </w:tc>
        <w:tc>
          <w:tcPr>
            <w:tcW w:w="284" w:type="dxa"/>
          </w:tcPr>
          <w:p w14:paraId="1B8B15B8" w14:textId="77777777" w:rsidR="001D1791" w:rsidRPr="005673E7" w:rsidRDefault="001D1791" w:rsidP="001D179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8" w:type="dxa"/>
          </w:tcPr>
          <w:p w14:paraId="532B95D9" w14:textId="486D1352" w:rsidR="001D1791" w:rsidRPr="005673E7" w:rsidRDefault="001D1791" w:rsidP="005367E2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2,518</w:t>
            </w:r>
          </w:p>
        </w:tc>
      </w:tr>
      <w:tr w:rsidR="001D1791" w:rsidRPr="005673E7" w14:paraId="503492CF" w14:textId="77777777" w:rsidTr="00293262">
        <w:tc>
          <w:tcPr>
            <w:tcW w:w="4536" w:type="dxa"/>
            <w:shd w:val="clear" w:color="auto" w:fill="auto"/>
          </w:tcPr>
          <w:p w14:paraId="5F91AFD5" w14:textId="2E917343" w:rsidR="001D1791" w:rsidRPr="005673E7" w:rsidRDefault="001D1791" w:rsidP="005367E2">
            <w:pPr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อาคาร</w:t>
            </w:r>
          </w:p>
        </w:tc>
        <w:tc>
          <w:tcPr>
            <w:tcW w:w="1559" w:type="dxa"/>
            <w:shd w:val="clear" w:color="auto" w:fill="auto"/>
          </w:tcPr>
          <w:p w14:paraId="7313584A" w14:textId="7ECDE06F" w:rsidR="001D1791" w:rsidRPr="005673E7" w:rsidRDefault="00E307C0" w:rsidP="0039019C">
            <w:pPr>
              <w:tabs>
                <w:tab w:val="clear" w:pos="1644"/>
                <w:tab w:val="left" w:pos="1448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63,527</w:t>
            </w:r>
          </w:p>
        </w:tc>
        <w:tc>
          <w:tcPr>
            <w:tcW w:w="284" w:type="dxa"/>
          </w:tcPr>
          <w:p w14:paraId="1FBB45C1" w14:textId="77777777" w:rsidR="001D1791" w:rsidRPr="005673E7" w:rsidRDefault="001D1791" w:rsidP="001D179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482F0DE3" w14:textId="370396C1" w:rsidR="001D1791" w:rsidRPr="005673E7" w:rsidRDefault="001D1791" w:rsidP="005367E2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52,359</w:t>
            </w:r>
          </w:p>
        </w:tc>
      </w:tr>
      <w:tr w:rsidR="001D1791" w:rsidRPr="005673E7" w14:paraId="4FE9E676" w14:textId="77777777" w:rsidTr="00293262">
        <w:tc>
          <w:tcPr>
            <w:tcW w:w="4536" w:type="dxa"/>
            <w:shd w:val="clear" w:color="auto" w:fill="auto"/>
          </w:tcPr>
          <w:p w14:paraId="72BFE7E7" w14:textId="3509B897" w:rsidR="001D1791" w:rsidRPr="005673E7" w:rsidRDefault="001D1791" w:rsidP="0004420E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559" w:type="dxa"/>
            <w:shd w:val="clear" w:color="auto" w:fill="auto"/>
          </w:tcPr>
          <w:p w14:paraId="47308AEB" w14:textId="1D2F5FD5" w:rsidR="001D1791" w:rsidRPr="005673E7" w:rsidRDefault="001D1791" w:rsidP="00C13DD2">
            <w:pPr>
              <w:tabs>
                <w:tab w:val="clear" w:pos="1644"/>
                <w:tab w:val="left" w:pos="1448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6,620</w:t>
            </w:r>
          </w:p>
        </w:tc>
        <w:tc>
          <w:tcPr>
            <w:tcW w:w="284" w:type="dxa"/>
          </w:tcPr>
          <w:p w14:paraId="582505A0" w14:textId="77777777" w:rsidR="001D1791" w:rsidRPr="005673E7" w:rsidRDefault="001D1791" w:rsidP="001D179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8" w:type="dxa"/>
            <w:shd w:val="clear" w:color="auto" w:fill="auto"/>
          </w:tcPr>
          <w:p w14:paraId="2C4E38E8" w14:textId="032FB450" w:rsidR="001D1791" w:rsidRPr="005673E7" w:rsidRDefault="001D1791">
            <w:pPr>
              <w:ind w:left="-59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6,620</w:t>
            </w:r>
          </w:p>
        </w:tc>
      </w:tr>
      <w:tr w:rsidR="001D1791" w:rsidRPr="005673E7" w14:paraId="1731BD3E" w14:textId="77777777" w:rsidTr="006B7B84">
        <w:tc>
          <w:tcPr>
            <w:tcW w:w="4536" w:type="dxa"/>
          </w:tcPr>
          <w:p w14:paraId="0BF0E4C5" w14:textId="77777777" w:rsidR="001D1791" w:rsidRPr="005673E7" w:rsidRDefault="001D1791" w:rsidP="0004420E">
            <w:pPr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3851DAD" w14:textId="77777777" w:rsidR="001D1791" w:rsidRPr="005673E7" w:rsidRDefault="001D1791" w:rsidP="00293262">
            <w:pPr>
              <w:tabs>
                <w:tab w:val="clear" w:pos="1644"/>
                <w:tab w:val="left" w:pos="1448"/>
                <w:tab w:val="left" w:pos="1571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15,318</w:t>
            </w:r>
          </w:p>
        </w:tc>
        <w:tc>
          <w:tcPr>
            <w:tcW w:w="284" w:type="dxa"/>
          </w:tcPr>
          <w:p w14:paraId="5F872B5D" w14:textId="77777777" w:rsidR="001D1791" w:rsidRPr="005673E7" w:rsidRDefault="001D1791" w:rsidP="00293262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14:paraId="14D053F6" w14:textId="5FD0923E" w:rsidR="001D1791" w:rsidRPr="005673E7" w:rsidRDefault="001D1791" w:rsidP="00293262">
            <w:pPr>
              <w:ind w:left="-59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8,289</w:t>
            </w:r>
          </w:p>
        </w:tc>
      </w:tr>
      <w:tr w:rsidR="001D1791" w:rsidRPr="005673E7" w14:paraId="151FE09D" w14:textId="77777777" w:rsidTr="006B7B84">
        <w:tc>
          <w:tcPr>
            <w:tcW w:w="4536" w:type="dxa"/>
          </w:tcPr>
          <w:p w14:paraId="6A35A1D4" w14:textId="52169382" w:rsidR="001D1791" w:rsidRPr="005673E7" w:rsidRDefault="001D1791" w:rsidP="0004420E">
            <w:pPr>
              <w:tabs>
                <w:tab w:val="clear" w:pos="227"/>
                <w:tab w:val="left" w:pos="210"/>
              </w:tabs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</w:tcPr>
          <w:p w14:paraId="268E2599" w14:textId="77777777" w:rsidR="001D1791" w:rsidRPr="005673E7" w:rsidRDefault="001D1791" w:rsidP="00293262">
            <w:pPr>
              <w:tabs>
                <w:tab w:val="clear" w:pos="1644"/>
                <w:tab w:val="left" w:pos="1448"/>
              </w:tabs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87,983</w:t>
            </w:r>
          </w:p>
        </w:tc>
        <w:tc>
          <w:tcPr>
            <w:tcW w:w="284" w:type="dxa"/>
          </w:tcPr>
          <w:p w14:paraId="2A56ECDE" w14:textId="77777777" w:rsidR="001D1791" w:rsidRPr="005673E7" w:rsidRDefault="001D1791" w:rsidP="001D1791">
            <w:pPr>
              <w:pStyle w:val="ListParagraph"/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0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8" w:type="dxa"/>
            <w:tcBorders>
              <w:top w:val="single" w:sz="4" w:space="0" w:color="auto"/>
              <w:bottom w:val="single" w:sz="12" w:space="0" w:color="auto"/>
            </w:tcBorders>
          </w:tcPr>
          <w:p w14:paraId="3645216B" w14:textId="5EC4434E" w:rsidR="001D1791" w:rsidRPr="005673E7" w:rsidRDefault="001D1791" w:rsidP="00293262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69,786</w:t>
            </w:r>
          </w:p>
        </w:tc>
      </w:tr>
    </w:tbl>
    <w:p w14:paraId="3AA0F11D" w14:textId="77777777" w:rsidR="003041E8" w:rsidRPr="005673E7" w:rsidRDefault="003041E8" w:rsidP="00B02BE4">
      <w:pPr>
        <w:pStyle w:val="CordiaNew"/>
        <w:tabs>
          <w:tab w:val="clear" w:pos="4153"/>
          <w:tab w:val="clear" w:pos="8306"/>
        </w:tabs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</w:pPr>
    </w:p>
    <w:p w14:paraId="62ED54E9" w14:textId="09CA6B8A" w:rsidR="00530DCE" w:rsidRPr="005673E7" w:rsidRDefault="00F85715" w:rsidP="00C66129">
      <w:pPr>
        <w:pStyle w:val="CordiaNew"/>
        <w:numPr>
          <w:ilvl w:val="2"/>
          <w:numId w:val="40"/>
        </w:numPr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  <w:lang w:val="th-TH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  <w:t>ผลกระทบ</w:t>
      </w:r>
      <w:r w:rsidR="002A6846" w:rsidRPr="005673E7">
        <w:rPr>
          <w:rFonts w:ascii="BrowalliaUPC" w:hAnsi="BrowalliaUPC" w:cs="BrowalliaUPC"/>
          <w:color w:val="auto"/>
          <w:sz w:val="28"/>
          <w:szCs w:val="28"/>
          <w:u w:val="single"/>
          <w:cs/>
          <w:lang w:val="th-TH"/>
        </w:rPr>
        <w:t>ต่อข้อมูลทางการเงิน</w:t>
      </w:r>
    </w:p>
    <w:p w14:paraId="358C33B9" w14:textId="77777777" w:rsidR="00A212DD" w:rsidRPr="005673E7" w:rsidRDefault="00A212DD" w:rsidP="00946FD9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color w:val="auto"/>
          <w:sz w:val="20"/>
          <w:szCs w:val="20"/>
          <w:u w:val="single"/>
        </w:rPr>
      </w:pPr>
    </w:p>
    <w:p w14:paraId="5600E977" w14:textId="5B8759A4" w:rsidR="00AA0A5B" w:rsidRPr="005673E7" w:rsidRDefault="00AA0A5B" w:rsidP="00AA0A5B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การนำมาตรฐานการรายงานทางการเงิน ฉบับที่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9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และมาตรฐานการรายงานทางการเงิน ฉบับที่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16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มาถือปฏิบัติ มีผลกระทบต่องบแสดงฐานะการเงินของ</w:t>
      </w:r>
      <w:r w:rsidR="0075644C" w:rsidRPr="005673E7">
        <w:rPr>
          <w:rFonts w:ascii="BrowalliaUPC" w:hAnsi="BrowalliaUPC" w:cs="BrowalliaUPC"/>
          <w:spacing w:val="-2"/>
          <w:sz w:val="28"/>
          <w:szCs w:val="28"/>
          <w:cs/>
        </w:rPr>
        <w:t>กลุ่มบริษัท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ณ วันที่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1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มกราคม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2563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ดังนี้</w:t>
      </w:r>
    </w:p>
    <w:p w14:paraId="6FD77408" w14:textId="77777777" w:rsidR="00895028" w:rsidRPr="005673E7" w:rsidRDefault="00895028" w:rsidP="00AA0A5B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Style w:val="TableGrid"/>
        <w:tblW w:w="8025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418"/>
        <w:gridCol w:w="1417"/>
        <w:gridCol w:w="1418"/>
        <w:gridCol w:w="1221"/>
      </w:tblGrid>
      <w:tr w:rsidR="00895028" w:rsidRPr="005673E7" w14:paraId="1E919B78" w14:textId="77777777" w:rsidTr="00CE5D24">
        <w:trPr>
          <w:tblHeader/>
        </w:trPr>
        <w:tc>
          <w:tcPr>
            <w:tcW w:w="8025" w:type="dxa"/>
            <w:gridSpan w:val="5"/>
          </w:tcPr>
          <w:p w14:paraId="6FDD79AB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895028" w:rsidRPr="005673E7" w14:paraId="1FCF18BE" w14:textId="77777777" w:rsidTr="00CE5D24">
        <w:trPr>
          <w:tblHeader/>
        </w:trPr>
        <w:tc>
          <w:tcPr>
            <w:tcW w:w="2551" w:type="dxa"/>
          </w:tcPr>
          <w:p w14:paraId="5306184B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5474" w:type="dxa"/>
            <w:gridSpan w:val="4"/>
          </w:tcPr>
          <w:p w14:paraId="2BDEDCF3" w14:textId="77777777" w:rsidR="00895028" w:rsidRPr="005673E7" w:rsidRDefault="00895028" w:rsidP="005367E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895028" w:rsidRPr="005673E7" w14:paraId="0D43FDF9" w14:textId="77777777" w:rsidTr="00CE5D24">
        <w:trPr>
          <w:tblHeader/>
        </w:trPr>
        <w:tc>
          <w:tcPr>
            <w:tcW w:w="2551" w:type="dxa"/>
          </w:tcPr>
          <w:p w14:paraId="66F4E8EB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5C986C8A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2835" w:type="dxa"/>
            <w:gridSpan w:val="2"/>
          </w:tcPr>
          <w:p w14:paraId="5E88DCEC" w14:textId="77777777" w:rsidR="00895028" w:rsidRPr="005673E7" w:rsidRDefault="00895028" w:rsidP="005367E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221" w:type="dxa"/>
          </w:tcPr>
          <w:p w14:paraId="43902E10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5028" w:rsidRPr="005673E7" w14:paraId="40D5C671" w14:textId="77777777" w:rsidTr="00CE5D24">
        <w:trPr>
          <w:tblHeader/>
        </w:trPr>
        <w:tc>
          <w:tcPr>
            <w:tcW w:w="2551" w:type="dxa"/>
            <w:vAlign w:val="bottom"/>
          </w:tcPr>
          <w:p w14:paraId="0472EAFD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  <w:vAlign w:val="bottom"/>
          </w:tcPr>
          <w:p w14:paraId="47ADA1DC" w14:textId="77777777" w:rsidR="00895028" w:rsidRPr="005673E7" w:rsidRDefault="00895028" w:rsidP="005367E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1417" w:type="dxa"/>
            <w:vAlign w:val="bottom"/>
          </w:tcPr>
          <w:p w14:paraId="6B27465E" w14:textId="77777777" w:rsidR="00895028" w:rsidRPr="005673E7" w:rsidRDefault="00895028" w:rsidP="005367E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 xml:space="preserve">ตามมาตรฐานการรายงานทางการเงิน ฉบับที่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418" w:type="dxa"/>
            <w:vAlign w:val="bottom"/>
          </w:tcPr>
          <w:p w14:paraId="5CC36EFF" w14:textId="77777777" w:rsidR="00895028" w:rsidRPr="005673E7" w:rsidRDefault="00895028" w:rsidP="005367E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221" w:type="dxa"/>
            <w:vAlign w:val="bottom"/>
          </w:tcPr>
          <w:p w14:paraId="50860760" w14:textId="77777777" w:rsidR="00895028" w:rsidRPr="005673E7" w:rsidRDefault="00895028" w:rsidP="005367E2">
            <w:pPr>
              <w:pStyle w:val="block"/>
              <w:pBdr>
                <w:bottom w:val="single" w:sz="4" w:space="1" w:color="auto"/>
              </w:pBdr>
              <w:spacing w:after="0" w:line="240" w:lineRule="atLeast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ปรับปรุงใหม่</w:t>
            </w:r>
          </w:p>
        </w:tc>
      </w:tr>
      <w:tr w:rsidR="00895028" w:rsidRPr="005673E7" w14:paraId="1CAA767E" w14:textId="77777777" w:rsidTr="00CE5D24">
        <w:tc>
          <w:tcPr>
            <w:tcW w:w="2551" w:type="dxa"/>
          </w:tcPr>
          <w:p w14:paraId="642AAB59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53FC6E6A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1624C6BB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1BE8AED4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21" w:type="dxa"/>
          </w:tcPr>
          <w:p w14:paraId="4887CC03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5028" w:rsidRPr="005673E7" w14:paraId="1F0A8EF3" w14:textId="77777777" w:rsidTr="00CE5D24">
        <w:tc>
          <w:tcPr>
            <w:tcW w:w="2551" w:type="dxa"/>
          </w:tcPr>
          <w:p w14:paraId="52908CB9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418" w:type="dxa"/>
          </w:tcPr>
          <w:p w14:paraId="0E7383F4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0099ECF4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2C2400CB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21" w:type="dxa"/>
          </w:tcPr>
          <w:p w14:paraId="7C3F2F67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5028" w:rsidRPr="005673E7" w14:paraId="099E94A3" w14:textId="77777777" w:rsidTr="00CE5D24">
        <w:tc>
          <w:tcPr>
            <w:tcW w:w="2551" w:type="dxa"/>
          </w:tcPr>
          <w:p w14:paraId="731ABA32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418" w:type="dxa"/>
          </w:tcPr>
          <w:p w14:paraId="6365F9A9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5A27BF01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41D777CF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21" w:type="dxa"/>
          </w:tcPr>
          <w:p w14:paraId="021C1001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5028" w:rsidRPr="005673E7" w14:paraId="69892821" w14:textId="77777777" w:rsidTr="00CE5D24">
        <w:tc>
          <w:tcPr>
            <w:tcW w:w="2551" w:type="dxa"/>
          </w:tcPr>
          <w:p w14:paraId="23B8F362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1418" w:type="dxa"/>
          </w:tcPr>
          <w:p w14:paraId="095DA99F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340,566</w:t>
            </w:r>
          </w:p>
        </w:tc>
        <w:tc>
          <w:tcPr>
            <w:tcW w:w="1417" w:type="dxa"/>
          </w:tcPr>
          <w:p w14:paraId="6940F7BD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7C6CEDFA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(15,318)</w:t>
            </w:r>
          </w:p>
        </w:tc>
        <w:tc>
          <w:tcPr>
            <w:tcW w:w="1221" w:type="dxa"/>
          </w:tcPr>
          <w:p w14:paraId="79F28FF2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325,248</w:t>
            </w:r>
          </w:p>
        </w:tc>
      </w:tr>
      <w:tr w:rsidR="00895028" w:rsidRPr="005673E7" w14:paraId="21C7EE31" w14:textId="77777777" w:rsidTr="00CE5D24">
        <w:tc>
          <w:tcPr>
            <w:tcW w:w="2551" w:type="dxa"/>
          </w:tcPr>
          <w:p w14:paraId="4DD56583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color w:val="943634" w:themeColor="accent2" w:themeShade="BF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418" w:type="dxa"/>
          </w:tcPr>
          <w:p w14:paraId="0EA41F2B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7" w:type="dxa"/>
          </w:tcPr>
          <w:p w14:paraId="494C8086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16EB6E99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87,983</w:t>
            </w:r>
          </w:p>
        </w:tc>
        <w:tc>
          <w:tcPr>
            <w:tcW w:w="1221" w:type="dxa"/>
          </w:tcPr>
          <w:p w14:paraId="60FE95DB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87,983</w:t>
            </w:r>
          </w:p>
        </w:tc>
      </w:tr>
      <w:tr w:rsidR="00895028" w:rsidRPr="005673E7" w14:paraId="1CF563DE" w14:textId="77777777" w:rsidTr="00CE5D24">
        <w:tc>
          <w:tcPr>
            <w:tcW w:w="2551" w:type="dxa"/>
          </w:tcPr>
          <w:p w14:paraId="0E099C67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b/>
                <w:bCs/>
                <w:color w:val="943634" w:themeColor="accent2" w:themeShade="BF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US" w:bidi="th-TH"/>
              </w:rPr>
              <w:t>รวมสินทรัพย์</w:t>
            </w:r>
          </w:p>
        </w:tc>
        <w:tc>
          <w:tcPr>
            <w:tcW w:w="1418" w:type="dxa"/>
          </w:tcPr>
          <w:p w14:paraId="21C1E3A7" w14:textId="77777777" w:rsidR="00895028" w:rsidRPr="005673E7" w:rsidRDefault="00895028" w:rsidP="005367E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340,566</w:t>
            </w:r>
          </w:p>
        </w:tc>
        <w:tc>
          <w:tcPr>
            <w:tcW w:w="1417" w:type="dxa"/>
          </w:tcPr>
          <w:p w14:paraId="2647350B" w14:textId="77777777" w:rsidR="00895028" w:rsidRPr="005673E7" w:rsidRDefault="00895028" w:rsidP="005367E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14CAA364" w14:textId="77777777" w:rsidR="00895028" w:rsidRPr="005673E7" w:rsidRDefault="00895028" w:rsidP="005367E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72,665</w:t>
            </w:r>
          </w:p>
        </w:tc>
        <w:tc>
          <w:tcPr>
            <w:tcW w:w="1221" w:type="dxa"/>
          </w:tcPr>
          <w:p w14:paraId="3CEAF63D" w14:textId="77777777" w:rsidR="00895028" w:rsidRPr="005673E7" w:rsidRDefault="00895028" w:rsidP="005367E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413,231</w:t>
            </w:r>
          </w:p>
        </w:tc>
      </w:tr>
      <w:tr w:rsidR="00895028" w:rsidRPr="005673E7" w14:paraId="220BD477" w14:textId="77777777" w:rsidTr="00CE5D24">
        <w:tc>
          <w:tcPr>
            <w:tcW w:w="2551" w:type="dxa"/>
          </w:tcPr>
          <w:p w14:paraId="0D051019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18" w:type="dxa"/>
          </w:tcPr>
          <w:p w14:paraId="16473765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1417" w:type="dxa"/>
          </w:tcPr>
          <w:p w14:paraId="4524ECE4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1418" w:type="dxa"/>
          </w:tcPr>
          <w:p w14:paraId="34A0C072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1221" w:type="dxa"/>
          </w:tcPr>
          <w:p w14:paraId="1603922F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</w:tr>
      <w:tr w:rsidR="00895028" w:rsidRPr="005673E7" w14:paraId="11108694" w14:textId="77777777" w:rsidTr="00CE5D24">
        <w:tc>
          <w:tcPr>
            <w:tcW w:w="2551" w:type="dxa"/>
          </w:tcPr>
          <w:p w14:paraId="3AE2A655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u w:val="single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418" w:type="dxa"/>
          </w:tcPr>
          <w:p w14:paraId="2413E133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1417" w:type="dxa"/>
          </w:tcPr>
          <w:p w14:paraId="29B31E98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1418" w:type="dxa"/>
          </w:tcPr>
          <w:p w14:paraId="57A9887B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1221" w:type="dxa"/>
          </w:tcPr>
          <w:p w14:paraId="1DE5B9AB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</w:tr>
      <w:tr w:rsidR="00895028" w:rsidRPr="005673E7" w14:paraId="2DB96B05" w14:textId="77777777" w:rsidTr="00CE5D24">
        <w:tc>
          <w:tcPr>
            <w:tcW w:w="2551" w:type="dxa"/>
          </w:tcPr>
          <w:p w14:paraId="42078ABF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ส่วนที่ถึงกำหนดชำระภายในหนึ่งปี</w:t>
            </w:r>
          </w:p>
        </w:tc>
        <w:tc>
          <w:tcPr>
            <w:tcW w:w="1418" w:type="dxa"/>
          </w:tcPr>
          <w:p w14:paraId="366296F5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1417" w:type="dxa"/>
          </w:tcPr>
          <w:p w14:paraId="7F45F91C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1418" w:type="dxa"/>
          </w:tcPr>
          <w:p w14:paraId="3A72ABA5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1221" w:type="dxa"/>
          </w:tcPr>
          <w:p w14:paraId="5C2FB82D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</w:tr>
      <w:tr w:rsidR="00895028" w:rsidRPr="005673E7" w14:paraId="2A73F205" w14:textId="77777777" w:rsidTr="00CE5D24">
        <w:tc>
          <w:tcPr>
            <w:tcW w:w="2551" w:type="dxa"/>
          </w:tcPr>
          <w:p w14:paraId="3D4B5C09" w14:textId="77777777" w:rsidR="00895028" w:rsidRPr="005673E7" w:rsidRDefault="00895028" w:rsidP="005367E2">
            <w:pPr>
              <w:pStyle w:val="block"/>
              <w:spacing w:after="0" w:line="240" w:lineRule="atLeast"/>
              <w:ind w:left="237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418" w:type="dxa"/>
          </w:tcPr>
          <w:p w14:paraId="0F16881C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10,198</w:t>
            </w:r>
          </w:p>
        </w:tc>
        <w:tc>
          <w:tcPr>
            <w:tcW w:w="1417" w:type="dxa"/>
          </w:tcPr>
          <w:p w14:paraId="6E704E8B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6582296C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(10,198)</w:t>
            </w:r>
          </w:p>
        </w:tc>
        <w:tc>
          <w:tcPr>
            <w:tcW w:w="1221" w:type="dxa"/>
          </w:tcPr>
          <w:p w14:paraId="4D7C090C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</w:tr>
      <w:tr w:rsidR="00895028" w:rsidRPr="005673E7" w14:paraId="0464282D" w14:textId="77777777" w:rsidTr="00CE5D24">
        <w:tc>
          <w:tcPr>
            <w:tcW w:w="2551" w:type="dxa"/>
          </w:tcPr>
          <w:p w14:paraId="3D18696E" w14:textId="77777777" w:rsidR="00895028" w:rsidRPr="005673E7" w:rsidRDefault="00895028" w:rsidP="005367E2">
            <w:pPr>
              <w:pStyle w:val="block"/>
              <w:spacing w:after="0" w:line="240" w:lineRule="atLeast"/>
              <w:ind w:left="0" w:firstLine="237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6C9182F7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7" w:type="dxa"/>
          </w:tcPr>
          <w:p w14:paraId="255A2E0D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0FA566FE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18,314</w:t>
            </w:r>
          </w:p>
        </w:tc>
        <w:tc>
          <w:tcPr>
            <w:tcW w:w="1221" w:type="dxa"/>
          </w:tcPr>
          <w:p w14:paraId="576CCF93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18,314</w:t>
            </w:r>
          </w:p>
        </w:tc>
      </w:tr>
      <w:tr w:rsidR="007C56ED" w:rsidRPr="005673E7" w14:paraId="59BD4EE2" w14:textId="77777777" w:rsidTr="00CE5D24">
        <w:tc>
          <w:tcPr>
            <w:tcW w:w="2551" w:type="dxa"/>
          </w:tcPr>
          <w:p w14:paraId="1F7CC52B" w14:textId="77777777" w:rsidR="007C56ED" w:rsidRPr="005673E7" w:rsidRDefault="007C56ED" w:rsidP="005367E2">
            <w:pPr>
              <w:pStyle w:val="block"/>
              <w:spacing w:after="0" w:line="240" w:lineRule="atLeast"/>
              <w:ind w:left="0" w:firstLine="237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10A4D68B" w14:textId="77777777" w:rsidR="007C56ED" w:rsidRPr="005673E7" w:rsidRDefault="007C56ED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1EC756C2" w14:textId="77777777" w:rsidR="007C56ED" w:rsidRPr="005673E7" w:rsidRDefault="007C56ED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60581629" w14:textId="77777777" w:rsidR="007C56ED" w:rsidRPr="005673E7" w:rsidRDefault="007C56ED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21" w:type="dxa"/>
          </w:tcPr>
          <w:p w14:paraId="2E56F9E3" w14:textId="77777777" w:rsidR="007C56ED" w:rsidRPr="005673E7" w:rsidRDefault="007C56ED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5028" w:rsidRPr="005673E7" w14:paraId="39D10B63" w14:textId="77777777" w:rsidTr="00CE5D24">
        <w:tc>
          <w:tcPr>
            <w:tcW w:w="2551" w:type="dxa"/>
          </w:tcPr>
          <w:p w14:paraId="1165FDCC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418" w:type="dxa"/>
          </w:tcPr>
          <w:p w14:paraId="10C63E79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205766C0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540D8F78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21" w:type="dxa"/>
          </w:tcPr>
          <w:p w14:paraId="2745BF85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5028" w:rsidRPr="005673E7" w14:paraId="35BA7DAA" w14:textId="77777777" w:rsidTr="00CE5D24">
        <w:tc>
          <w:tcPr>
            <w:tcW w:w="2551" w:type="dxa"/>
          </w:tcPr>
          <w:p w14:paraId="23AEA60A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418" w:type="dxa"/>
          </w:tcPr>
          <w:p w14:paraId="7E2495A3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4,891</w:t>
            </w:r>
          </w:p>
        </w:tc>
        <w:tc>
          <w:tcPr>
            <w:tcW w:w="1417" w:type="dxa"/>
          </w:tcPr>
          <w:p w14:paraId="5C8D7D68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3B10EDE7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(4,891)</w:t>
            </w:r>
          </w:p>
        </w:tc>
        <w:tc>
          <w:tcPr>
            <w:tcW w:w="1221" w:type="dxa"/>
          </w:tcPr>
          <w:p w14:paraId="138378B5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</w:tr>
      <w:tr w:rsidR="00895028" w:rsidRPr="005673E7" w14:paraId="61BF1701" w14:textId="77777777" w:rsidTr="00CE5D24">
        <w:tc>
          <w:tcPr>
            <w:tcW w:w="2551" w:type="dxa"/>
          </w:tcPr>
          <w:p w14:paraId="4E73A84A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460C0E4D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7" w:type="dxa"/>
          </w:tcPr>
          <w:p w14:paraId="578D7DA2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6A198BA3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69,440</w:t>
            </w:r>
          </w:p>
        </w:tc>
        <w:tc>
          <w:tcPr>
            <w:tcW w:w="1221" w:type="dxa"/>
          </w:tcPr>
          <w:p w14:paraId="710ED99C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69,440</w:t>
            </w:r>
          </w:p>
        </w:tc>
      </w:tr>
      <w:tr w:rsidR="00895028" w:rsidRPr="005673E7" w14:paraId="4A3EEECC" w14:textId="77777777" w:rsidTr="00CE5D24">
        <w:tc>
          <w:tcPr>
            <w:tcW w:w="2551" w:type="dxa"/>
          </w:tcPr>
          <w:p w14:paraId="7AE25967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US" w:bidi="th-TH"/>
              </w:rPr>
              <w:t>รวมหนี้สิน</w:t>
            </w:r>
          </w:p>
        </w:tc>
        <w:tc>
          <w:tcPr>
            <w:tcW w:w="1418" w:type="dxa"/>
          </w:tcPr>
          <w:p w14:paraId="588CAEAA" w14:textId="77777777" w:rsidR="00895028" w:rsidRPr="005673E7" w:rsidRDefault="00895028" w:rsidP="005367E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15,089</w:t>
            </w:r>
          </w:p>
        </w:tc>
        <w:tc>
          <w:tcPr>
            <w:tcW w:w="1417" w:type="dxa"/>
          </w:tcPr>
          <w:p w14:paraId="28159F7A" w14:textId="77777777" w:rsidR="00895028" w:rsidRPr="005673E7" w:rsidRDefault="00895028" w:rsidP="005367E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6093DE7D" w14:textId="77777777" w:rsidR="00895028" w:rsidRPr="005673E7" w:rsidRDefault="00895028" w:rsidP="005367E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72,665</w:t>
            </w:r>
          </w:p>
        </w:tc>
        <w:tc>
          <w:tcPr>
            <w:tcW w:w="1221" w:type="dxa"/>
          </w:tcPr>
          <w:p w14:paraId="23CB5314" w14:textId="77777777" w:rsidR="00895028" w:rsidRPr="005673E7" w:rsidRDefault="00895028" w:rsidP="005367E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87,754</w:t>
            </w:r>
          </w:p>
        </w:tc>
      </w:tr>
      <w:tr w:rsidR="00895028" w:rsidRPr="005673E7" w14:paraId="24F6379C" w14:textId="77777777" w:rsidTr="00CE5D24">
        <w:tc>
          <w:tcPr>
            <w:tcW w:w="2551" w:type="dxa"/>
          </w:tcPr>
          <w:p w14:paraId="6B5BDB5A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18" w:type="dxa"/>
          </w:tcPr>
          <w:p w14:paraId="3DFB0455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61E1F570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1418" w:type="dxa"/>
          </w:tcPr>
          <w:p w14:paraId="3491AB3F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  <w:tc>
          <w:tcPr>
            <w:tcW w:w="1221" w:type="dxa"/>
          </w:tcPr>
          <w:p w14:paraId="53635665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highlight w:val="green"/>
                <w:lang w:val="en-US" w:bidi="th-TH"/>
              </w:rPr>
            </w:pPr>
          </w:p>
        </w:tc>
      </w:tr>
      <w:tr w:rsidR="00895028" w:rsidRPr="005673E7" w14:paraId="5FEBF980" w14:textId="77777777" w:rsidTr="00CE5D24">
        <w:tc>
          <w:tcPr>
            <w:tcW w:w="2551" w:type="dxa"/>
          </w:tcPr>
          <w:p w14:paraId="14C02A20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ขาดทุนสะสม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/>
              </w:rPr>
              <w:t>-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418" w:type="dxa"/>
          </w:tcPr>
          <w:p w14:paraId="2B1CC7EC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2,072,823</w:t>
            </w:r>
          </w:p>
        </w:tc>
        <w:tc>
          <w:tcPr>
            <w:tcW w:w="1417" w:type="dxa"/>
          </w:tcPr>
          <w:p w14:paraId="0A2E685A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31660057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21" w:type="dxa"/>
          </w:tcPr>
          <w:p w14:paraId="3127D390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2,072,823</w:t>
            </w:r>
          </w:p>
        </w:tc>
      </w:tr>
      <w:tr w:rsidR="00895028" w:rsidRPr="005673E7" w14:paraId="036AD010" w14:textId="77777777" w:rsidTr="00CE5D24">
        <w:tc>
          <w:tcPr>
            <w:tcW w:w="2551" w:type="dxa"/>
          </w:tcPr>
          <w:p w14:paraId="7ACF9A8F" w14:textId="77777777" w:rsidR="00895028" w:rsidRPr="005673E7" w:rsidRDefault="00895028" w:rsidP="005367E2">
            <w:pPr>
              <w:pStyle w:val="block"/>
              <w:spacing w:after="0" w:line="240" w:lineRule="atLeast"/>
              <w:ind w:left="0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US" w:bidi="th-TH"/>
              </w:rPr>
              <w:t>ส่วนของผู้ถือหุ้น</w:t>
            </w:r>
          </w:p>
        </w:tc>
        <w:tc>
          <w:tcPr>
            <w:tcW w:w="1418" w:type="dxa"/>
          </w:tcPr>
          <w:p w14:paraId="096951D8" w14:textId="77777777" w:rsidR="00895028" w:rsidRPr="005673E7" w:rsidRDefault="00895028" w:rsidP="005367E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2,072,823</w:t>
            </w:r>
          </w:p>
        </w:tc>
        <w:tc>
          <w:tcPr>
            <w:tcW w:w="1417" w:type="dxa"/>
          </w:tcPr>
          <w:p w14:paraId="2875828B" w14:textId="77777777" w:rsidR="00895028" w:rsidRPr="005673E7" w:rsidRDefault="00895028" w:rsidP="005367E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3F1DD561" w14:textId="77777777" w:rsidR="00895028" w:rsidRPr="005673E7" w:rsidRDefault="00895028" w:rsidP="005367E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21" w:type="dxa"/>
          </w:tcPr>
          <w:p w14:paraId="768FBDA1" w14:textId="77777777" w:rsidR="00895028" w:rsidRPr="005673E7" w:rsidRDefault="00895028" w:rsidP="005367E2">
            <w:pPr>
              <w:pStyle w:val="block"/>
              <w:pBdr>
                <w:top w:val="single" w:sz="4" w:space="1" w:color="auto"/>
                <w:bottom w:val="single" w:sz="12" w:space="1" w:color="auto"/>
              </w:pBdr>
              <w:spacing w:after="0" w:line="240" w:lineRule="atLeast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2,072,823</w:t>
            </w:r>
          </w:p>
        </w:tc>
      </w:tr>
    </w:tbl>
    <w:p w14:paraId="6D1810F2" w14:textId="0857A15F" w:rsidR="002875BF" w:rsidRPr="005673E7" w:rsidRDefault="002875BF" w:rsidP="00AA0A5B">
      <w:pPr>
        <w:pStyle w:val="CordiaNew"/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8028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418"/>
        <w:gridCol w:w="1417"/>
        <w:gridCol w:w="1418"/>
        <w:gridCol w:w="1224"/>
      </w:tblGrid>
      <w:tr w:rsidR="00894A86" w:rsidRPr="005673E7" w14:paraId="2B3635DF" w14:textId="77777777" w:rsidTr="00994FBD">
        <w:trPr>
          <w:tblHeader/>
        </w:trPr>
        <w:tc>
          <w:tcPr>
            <w:tcW w:w="2551" w:type="dxa"/>
          </w:tcPr>
          <w:p w14:paraId="2B4C8BFA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5477" w:type="dxa"/>
            <w:gridSpan w:val="4"/>
          </w:tcPr>
          <w:p w14:paraId="468CBE42" w14:textId="206BC4B8" w:rsidR="002875BF" w:rsidRPr="005673E7" w:rsidRDefault="002875BF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พันบาท)</w:t>
            </w:r>
          </w:p>
          <w:p w14:paraId="32A2D0EF" w14:textId="1B73DA5C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งบการเงินเฉพาะของบริษัท</w:t>
            </w:r>
          </w:p>
        </w:tc>
      </w:tr>
      <w:tr w:rsidR="00894A86" w:rsidRPr="005673E7" w14:paraId="21A06261" w14:textId="77777777" w:rsidTr="00994FBD">
        <w:trPr>
          <w:tblHeader/>
        </w:trPr>
        <w:tc>
          <w:tcPr>
            <w:tcW w:w="2551" w:type="dxa"/>
          </w:tcPr>
          <w:p w14:paraId="59BD65B5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51F3A559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2835" w:type="dxa"/>
            <w:gridSpan w:val="2"/>
          </w:tcPr>
          <w:p w14:paraId="0B1B23F2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รายการปรับปรุง</w:t>
            </w:r>
          </w:p>
        </w:tc>
        <w:tc>
          <w:tcPr>
            <w:tcW w:w="1219" w:type="dxa"/>
          </w:tcPr>
          <w:p w14:paraId="2B3EC1DF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4A86" w:rsidRPr="005673E7" w14:paraId="1E176182" w14:textId="77777777" w:rsidTr="00994FBD">
        <w:trPr>
          <w:tblHeader/>
        </w:trPr>
        <w:tc>
          <w:tcPr>
            <w:tcW w:w="2551" w:type="dxa"/>
            <w:vAlign w:val="bottom"/>
          </w:tcPr>
          <w:p w14:paraId="20EAD8F7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  <w:vAlign w:val="bottom"/>
          </w:tcPr>
          <w:p w14:paraId="6C923845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ตามนโยบายการบัญชีเดิม</w:t>
            </w:r>
          </w:p>
        </w:tc>
        <w:tc>
          <w:tcPr>
            <w:tcW w:w="1417" w:type="dxa"/>
            <w:vAlign w:val="bottom"/>
          </w:tcPr>
          <w:p w14:paraId="4085A647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 xml:space="preserve">ตามมาตรฐานการรายงานทางการเงิน ฉบับที่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418" w:type="dxa"/>
            <w:vAlign w:val="bottom"/>
          </w:tcPr>
          <w:p w14:paraId="6248CB55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 xml:space="preserve">ตามมาตรฐานการรายงานทางการเงินฉบับที่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219" w:type="dxa"/>
            <w:vAlign w:val="bottom"/>
          </w:tcPr>
          <w:p w14:paraId="1DAD580B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ปรับปรุงใหม่</w:t>
            </w:r>
          </w:p>
        </w:tc>
      </w:tr>
      <w:tr w:rsidR="00894A86" w:rsidRPr="005673E7" w14:paraId="690DF9F4" w14:textId="77777777" w:rsidTr="00994FBD">
        <w:tc>
          <w:tcPr>
            <w:tcW w:w="2551" w:type="dxa"/>
          </w:tcPr>
          <w:p w14:paraId="020484F5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026D5E7C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38CE665C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6139A172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19" w:type="dxa"/>
          </w:tcPr>
          <w:p w14:paraId="7AF3764A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4A86" w:rsidRPr="005673E7" w14:paraId="6204A182" w14:textId="77777777" w:rsidTr="00994FBD">
        <w:tc>
          <w:tcPr>
            <w:tcW w:w="2551" w:type="dxa"/>
          </w:tcPr>
          <w:p w14:paraId="583AF642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US" w:bidi="th-TH"/>
              </w:rPr>
              <w:t>งบแสดงฐานะการเงิน</w:t>
            </w:r>
          </w:p>
        </w:tc>
        <w:tc>
          <w:tcPr>
            <w:tcW w:w="1418" w:type="dxa"/>
          </w:tcPr>
          <w:p w14:paraId="69061C0A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2A6E9236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6EEBEEA4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19" w:type="dxa"/>
          </w:tcPr>
          <w:p w14:paraId="6C2EFF4A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4A86" w:rsidRPr="005673E7" w14:paraId="60B924B6" w14:textId="77777777" w:rsidTr="00994FBD">
        <w:tc>
          <w:tcPr>
            <w:tcW w:w="2551" w:type="dxa"/>
          </w:tcPr>
          <w:p w14:paraId="66B4DA28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u w:val="single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US" w:bidi="th-TH"/>
              </w:rPr>
              <w:t>สินทรัพย์หมุนเวียน</w:t>
            </w:r>
          </w:p>
        </w:tc>
        <w:tc>
          <w:tcPr>
            <w:tcW w:w="1418" w:type="dxa"/>
          </w:tcPr>
          <w:p w14:paraId="432219E1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0E47B56B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700773D4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19" w:type="dxa"/>
          </w:tcPr>
          <w:p w14:paraId="68F3816D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4A86" w:rsidRPr="005673E7" w14:paraId="60525494" w14:textId="77777777" w:rsidTr="00994FBD">
        <w:tc>
          <w:tcPr>
            <w:tcW w:w="2551" w:type="dxa"/>
          </w:tcPr>
          <w:p w14:paraId="39C24C75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เงินให้กู้ยืมระยะสั้นและดอกเบี้ย</w:t>
            </w:r>
          </w:p>
          <w:p w14:paraId="6DFC0562" w14:textId="77777777" w:rsidR="00894A86" w:rsidRPr="005673E7" w:rsidRDefault="00894A86" w:rsidP="00946FD9">
            <w:pPr>
              <w:pStyle w:val="block"/>
              <w:spacing w:after="0" w:line="240" w:lineRule="auto"/>
              <w:ind w:left="0" w:firstLine="27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ค้างรับ - บริษัทย่อย</w:t>
            </w:r>
          </w:p>
        </w:tc>
        <w:tc>
          <w:tcPr>
            <w:tcW w:w="1418" w:type="dxa"/>
          </w:tcPr>
          <w:p w14:paraId="78677B7B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  <w:p w14:paraId="34F919B1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3,045</w:t>
            </w:r>
          </w:p>
        </w:tc>
        <w:tc>
          <w:tcPr>
            <w:tcW w:w="1417" w:type="dxa"/>
          </w:tcPr>
          <w:p w14:paraId="535B6674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  <w:p w14:paraId="74765118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(3,045)</w:t>
            </w:r>
          </w:p>
        </w:tc>
        <w:tc>
          <w:tcPr>
            <w:tcW w:w="1418" w:type="dxa"/>
          </w:tcPr>
          <w:p w14:paraId="7A120791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  <w:p w14:paraId="20B93DA3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         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 xml:space="preserve">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-</w:t>
            </w:r>
          </w:p>
        </w:tc>
        <w:tc>
          <w:tcPr>
            <w:tcW w:w="1219" w:type="dxa"/>
          </w:tcPr>
          <w:p w14:paraId="7D7E68B5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  <w:p w14:paraId="7583E76E" w14:textId="58210EF6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               -</w:t>
            </w:r>
          </w:p>
        </w:tc>
      </w:tr>
      <w:tr w:rsidR="00894A86" w:rsidRPr="005673E7" w14:paraId="24CF5806" w14:textId="77777777" w:rsidTr="00994FBD">
        <w:tc>
          <w:tcPr>
            <w:tcW w:w="2551" w:type="dxa"/>
          </w:tcPr>
          <w:p w14:paraId="5183A814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US" w:bidi="th-TH"/>
              </w:rPr>
              <w:t>สินทรัพย์ไม่หมุนเวียน</w:t>
            </w:r>
          </w:p>
        </w:tc>
        <w:tc>
          <w:tcPr>
            <w:tcW w:w="1418" w:type="dxa"/>
          </w:tcPr>
          <w:p w14:paraId="42D3D9D6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5458C706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6CD81AAD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19" w:type="dxa"/>
          </w:tcPr>
          <w:p w14:paraId="39845576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4A86" w:rsidRPr="005673E7" w14:paraId="79DF4677" w14:textId="77777777" w:rsidTr="00994FBD">
        <w:tc>
          <w:tcPr>
            <w:tcW w:w="2551" w:type="dxa"/>
          </w:tcPr>
          <w:p w14:paraId="4170B4F2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ที่ดิน อาคารและอุปกรณ์</w:t>
            </w:r>
          </w:p>
        </w:tc>
        <w:tc>
          <w:tcPr>
            <w:tcW w:w="1418" w:type="dxa"/>
          </w:tcPr>
          <w:p w14:paraId="1BDA8ECB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104,241</w:t>
            </w:r>
          </w:p>
        </w:tc>
        <w:tc>
          <w:tcPr>
            <w:tcW w:w="1417" w:type="dxa"/>
          </w:tcPr>
          <w:p w14:paraId="2AA4C449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0E0AE363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(8,289)</w:t>
            </w:r>
          </w:p>
        </w:tc>
        <w:tc>
          <w:tcPr>
            <w:tcW w:w="1219" w:type="dxa"/>
          </w:tcPr>
          <w:p w14:paraId="52C20FA6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95,952</w:t>
            </w:r>
          </w:p>
        </w:tc>
      </w:tr>
      <w:tr w:rsidR="00894A86" w:rsidRPr="005673E7" w14:paraId="58EB3510" w14:textId="77777777" w:rsidTr="00994FBD">
        <w:trPr>
          <w:trHeight w:val="375"/>
        </w:trPr>
        <w:tc>
          <w:tcPr>
            <w:tcW w:w="2551" w:type="dxa"/>
          </w:tcPr>
          <w:p w14:paraId="059F4A68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1418" w:type="dxa"/>
          </w:tcPr>
          <w:p w14:paraId="4AF61EF8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7" w:type="dxa"/>
          </w:tcPr>
          <w:p w14:paraId="5F0EE9DB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5A2E67A0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69,786</w:t>
            </w:r>
          </w:p>
        </w:tc>
        <w:tc>
          <w:tcPr>
            <w:tcW w:w="1219" w:type="dxa"/>
          </w:tcPr>
          <w:p w14:paraId="414A42A3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69,786</w:t>
            </w:r>
          </w:p>
        </w:tc>
      </w:tr>
      <w:tr w:rsidR="00894A86" w:rsidRPr="005673E7" w14:paraId="06F5A9E7" w14:textId="77777777" w:rsidTr="00994FBD">
        <w:tc>
          <w:tcPr>
            <w:tcW w:w="2551" w:type="dxa"/>
          </w:tcPr>
          <w:p w14:paraId="525F9C73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rPr>
                <w:rFonts w:ascii="BrowalliaUPC" w:hAnsi="BrowalliaUPC" w:cs="BrowalliaUPC"/>
                <w:b/>
                <w:bCs/>
                <w:color w:val="943634" w:themeColor="accent2" w:themeShade="BF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US" w:bidi="th-TH"/>
              </w:rPr>
              <w:t>รวมสินทรัพย์</w:t>
            </w:r>
          </w:p>
        </w:tc>
        <w:tc>
          <w:tcPr>
            <w:tcW w:w="1418" w:type="dxa"/>
          </w:tcPr>
          <w:p w14:paraId="3901C85C" w14:textId="77777777" w:rsidR="00894A86" w:rsidRPr="005673E7" w:rsidRDefault="00894A86" w:rsidP="00946FD9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107,286</w:t>
            </w:r>
          </w:p>
        </w:tc>
        <w:tc>
          <w:tcPr>
            <w:tcW w:w="1417" w:type="dxa"/>
          </w:tcPr>
          <w:p w14:paraId="1470506F" w14:textId="77777777" w:rsidR="00894A86" w:rsidRPr="005673E7" w:rsidRDefault="00894A86" w:rsidP="00946FD9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(3,045)</w:t>
            </w:r>
          </w:p>
        </w:tc>
        <w:tc>
          <w:tcPr>
            <w:tcW w:w="1418" w:type="dxa"/>
          </w:tcPr>
          <w:p w14:paraId="33CA7217" w14:textId="77777777" w:rsidR="00894A86" w:rsidRPr="005673E7" w:rsidRDefault="00894A86" w:rsidP="00946FD9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61,497</w:t>
            </w:r>
          </w:p>
        </w:tc>
        <w:tc>
          <w:tcPr>
            <w:tcW w:w="1219" w:type="dxa"/>
          </w:tcPr>
          <w:p w14:paraId="7887A5EF" w14:textId="77777777" w:rsidR="00894A86" w:rsidRPr="005673E7" w:rsidRDefault="00894A86" w:rsidP="00946FD9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165,738</w:t>
            </w:r>
          </w:p>
        </w:tc>
      </w:tr>
      <w:tr w:rsidR="00894A86" w:rsidRPr="005673E7" w14:paraId="4FAEB174" w14:textId="77777777" w:rsidTr="00994FBD">
        <w:tc>
          <w:tcPr>
            <w:tcW w:w="2551" w:type="dxa"/>
          </w:tcPr>
          <w:p w14:paraId="1983C1EF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18" w:type="dxa"/>
          </w:tcPr>
          <w:p w14:paraId="6EB3BE72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009E0657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4965F2E0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19" w:type="dxa"/>
          </w:tcPr>
          <w:p w14:paraId="672348DA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4A86" w:rsidRPr="005673E7" w14:paraId="4FEE8750" w14:textId="77777777" w:rsidTr="00994FBD">
        <w:tc>
          <w:tcPr>
            <w:tcW w:w="2551" w:type="dxa"/>
          </w:tcPr>
          <w:p w14:paraId="7BDA9C4F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u w:val="single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US" w:bidi="th-TH"/>
              </w:rPr>
              <w:t>หนี้สินหมุนเวียน</w:t>
            </w:r>
          </w:p>
        </w:tc>
        <w:tc>
          <w:tcPr>
            <w:tcW w:w="1418" w:type="dxa"/>
          </w:tcPr>
          <w:p w14:paraId="0CAB757E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28C720BE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7A3FD4D0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19" w:type="dxa"/>
          </w:tcPr>
          <w:p w14:paraId="7DD42DD0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4A86" w:rsidRPr="005673E7" w14:paraId="10F9078C" w14:textId="77777777" w:rsidTr="00994FBD">
        <w:tc>
          <w:tcPr>
            <w:tcW w:w="2551" w:type="dxa"/>
          </w:tcPr>
          <w:p w14:paraId="0CC9E08E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ส่วนที่ถึงกำหนดชำระภายในหนึ่งปี</w:t>
            </w:r>
          </w:p>
        </w:tc>
        <w:tc>
          <w:tcPr>
            <w:tcW w:w="1418" w:type="dxa"/>
          </w:tcPr>
          <w:p w14:paraId="37B86EEB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39840437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18A27977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19" w:type="dxa"/>
          </w:tcPr>
          <w:p w14:paraId="2C1A88A6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4A86" w:rsidRPr="005673E7" w14:paraId="4B57F707" w14:textId="77777777" w:rsidTr="00994FBD">
        <w:tc>
          <w:tcPr>
            <w:tcW w:w="2551" w:type="dxa"/>
          </w:tcPr>
          <w:p w14:paraId="3CA34506" w14:textId="77777777" w:rsidR="00894A86" w:rsidRPr="005673E7" w:rsidRDefault="00894A86" w:rsidP="00946FD9">
            <w:pPr>
              <w:pStyle w:val="block"/>
              <w:spacing w:after="0" w:line="240" w:lineRule="auto"/>
              <w:ind w:left="273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หนี้สินตามสัญญาเช่าการเงิน</w:t>
            </w:r>
          </w:p>
        </w:tc>
        <w:tc>
          <w:tcPr>
            <w:tcW w:w="1418" w:type="dxa"/>
          </w:tcPr>
          <w:p w14:paraId="5E9BD5BD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8,088</w:t>
            </w:r>
          </w:p>
        </w:tc>
        <w:tc>
          <w:tcPr>
            <w:tcW w:w="1417" w:type="dxa"/>
          </w:tcPr>
          <w:p w14:paraId="1B639658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568B69E9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(8,088)</w:t>
            </w:r>
          </w:p>
        </w:tc>
        <w:tc>
          <w:tcPr>
            <w:tcW w:w="1219" w:type="dxa"/>
          </w:tcPr>
          <w:p w14:paraId="3D6AF579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</w:tr>
      <w:tr w:rsidR="00894A86" w:rsidRPr="005673E7" w14:paraId="65946C03" w14:textId="77777777" w:rsidTr="00994FBD">
        <w:tc>
          <w:tcPr>
            <w:tcW w:w="2551" w:type="dxa"/>
          </w:tcPr>
          <w:p w14:paraId="08AC99BE" w14:textId="77777777" w:rsidR="00894A86" w:rsidRPr="005673E7" w:rsidRDefault="00894A86" w:rsidP="00946FD9">
            <w:pPr>
              <w:pStyle w:val="block"/>
              <w:spacing w:after="0" w:line="240" w:lineRule="auto"/>
              <w:ind w:left="273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6092CB77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7" w:type="dxa"/>
          </w:tcPr>
          <w:p w14:paraId="7A946BF8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2AFEFDD5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15,061</w:t>
            </w:r>
          </w:p>
        </w:tc>
        <w:tc>
          <w:tcPr>
            <w:tcW w:w="1219" w:type="dxa"/>
          </w:tcPr>
          <w:p w14:paraId="135CAE39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15,061</w:t>
            </w:r>
          </w:p>
        </w:tc>
      </w:tr>
      <w:tr w:rsidR="00894A86" w:rsidRPr="005673E7" w14:paraId="1E4DC014" w14:textId="77777777" w:rsidTr="00994FBD">
        <w:tc>
          <w:tcPr>
            <w:tcW w:w="2551" w:type="dxa"/>
          </w:tcPr>
          <w:p w14:paraId="0A00AED9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US" w:bidi="th-TH"/>
              </w:rPr>
              <w:t>หนี้สินไม่หมุนเวียน</w:t>
            </w:r>
          </w:p>
        </w:tc>
        <w:tc>
          <w:tcPr>
            <w:tcW w:w="1418" w:type="dxa"/>
          </w:tcPr>
          <w:p w14:paraId="574062B1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5C17126A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7C2A5ED8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19" w:type="dxa"/>
          </w:tcPr>
          <w:p w14:paraId="00858BB8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4A86" w:rsidRPr="005673E7" w14:paraId="47F950B6" w14:textId="77777777" w:rsidTr="00994FBD">
        <w:tc>
          <w:tcPr>
            <w:tcW w:w="2551" w:type="dxa"/>
          </w:tcPr>
          <w:p w14:paraId="27CE7584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367F1B6A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7" w:type="dxa"/>
          </w:tcPr>
          <w:p w14:paraId="454B7428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7AB3FEFD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54,524</w:t>
            </w:r>
          </w:p>
        </w:tc>
        <w:tc>
          <w:tcPr>
            <w:tcW w:w="1219" w:type="dxa"/>
          </w:tcPr>
          <w:p w14:paraId="664A35A8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54,524</w:t>
            </w:r>
          </w:p>
        </w:tc>
      </w:tr>
      <w:tr w:rsidR="00894A86" w:rsidRPr="005673E7" w14:paraId="03FBCF41" w14:textId="77777777" w:rsidTr="00994FBD">
        <w:tc>
          <w:tcPr>
            <w:tcW w:w="2551" w:type="dxa"/>
          </w:tcPr>
          <w:p w14:paraId="429A386C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US" w:bidi="th-TH"/>
              </w:rPr>
              <w:t>รวมหนี้สิน</w:t>
            </w:r>
          </w:p>
        </w:tc>
        <w:tc>
          <w:tcPr>
            <w:tcW w:w="1418" w:type="dxa"/>
          </w:tcPr>
          <w:p w14:paraId="31736D10" w14:textId="77777777" w:rsidR="00894A86" w:rsidRPr="005673E7" w:rsidRDefault="00894A86" w:rsidP="00946FD9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8,088</w:t>
            </w:r>
          </w:p>
        </w:tc>
        <w:tc>
          <w:tcPr>
            <w:tcW w:w="1417" w:type="dxa"/>
          </w:tcPr>
          <w:p w14:paraId="342BD2E2" w14:textId="77777777" w:rsidR="00894A86" w:rsidRPr="005673E7" w:rsidRDefault="00894A86" w:rsidP="00946FD9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18" w:type="dxa"/>
          </w:tcPr>
          <w:p w14:paraId="1045FA4D" w14:textId="77777777" w:rsidR="00894A86" w:rsidRPr="005673E7" w:rsidRDefault="00894A86" w:rsidP="00946FD9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61,497</w:t>
            </w:r>
          </w:p>
        </w:tc>
        <w:tc>
          <w:tcPr>
            <w:tcW w:w="1219" w:type="dxa"/>
          </w:tcPr>
          <w:p w14:paraId="67A01969" w14:textId="77777777" w:rsidR="00894A86" w:rsidRPr="005673E7" w:rsidRDefault="00894A86" w:rsidP="00946FD9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69,585</w:t>
            </w:r>
          </w:p>
        </w:tc>
      </w:tr>
      <w:tr w:rsidR="00894A86" w:rsidRPr="005673E7" w14:paraId="65C72150" w14:textId="77777777" w:rsidTr="00994FBD">
        <w:tc>
          <w:tcPr>
            <w:tcW w:w="2551" w:type="dxa"/>
          </w:tcPr>
          <w:p w14:paraId="6E4A989F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18" w:type="dxa"/>
          </w:tcPr>
          <w:p w14:paraId="3ECE0BD1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7" w:type="dxa"/>
          </w:tcPr>
          <w:p w14:paraId="01A814BD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418" w:type="dxa"/>
          </w:tcPr>
          <w:p w14:paraId="283058E6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  <w:tc>
          <w:tcPr>
            <w:tcW w:w="1219" w:type="dxa"/>
          </w:tcPr>
          <w:p w14:paraId="61CF38E9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</w:p>
        </w:tc>
      </w:tr>
      <w:tr w:rsidR="00894A86" w:rsidRPr="005673E7" w14:paraId="5E5CD8DD" w14:textId="77777777" w:rsidTr="00994FBD">
        <w:tc>
          <w:tcPr>
            <w:tcW w:w="2551" w:type="dxa"/>
          </w:tcPr>
          <w:p w14:paraId="2355FA58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ขาดทุนสะสม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/>
              </w:rPr>
              <w:t>-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418" w:type="dxa"/>
          </w:tcPr>
          <w:p w14:paraId="3471B43F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2,155,645</w:t>
            </w:r>
          </w:p>
        </w:tc>
        <w:tc>
          <w:tcPr>
            <w:tcW w:w="1417" w:type="dxa"/>
          </w:tcPr>
          <w:p w14:paraId="091CAA29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3,045</w:t>
            </w:r>
          </w:p>
        </w:tc>
        <w:tc>
          <w:tcPr>
            <w:tcW w:w="1418" w:type="dxa"/>
          </w:tcPr>
          <w:p w14:paraId="2BB88F22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 xml:space="preserve">  -</w:t>
            </w:r>
          </w:p>
        </w:tc>
        <w:tc>
          <w:tcPr>
            <w:tcW w:w="1219" w:type="dxa"/>
          </w:tcPr>
          <w:p w14:paraId="6257D395" w14:textId="77777777" w:rsidR="00894A86" w:rsidRPr="005673E7" w:rsidRDefault="00894A86" w:rsidP="00946FD9">
            <w:pPr>
              <w:pStyle w:val="block"/>
              <w:pBdr>
                <w:bottom w:val="single" w:sz="4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2,158,690</w:t>
            </w:r>
          </w:p>
        </w:tc>
      </w:tr>
      <w:tr w:rsidR="00894A86" w:rsidRPr="005673E7" w14:paraId="14FC5C80" w14:textId="77777777" w:rsidTr="00994FBD">
        <w:trPr>
          <w:trHeight w:val="198"/>
        </w:trPr>
        <w:tc>
          <w:tcPr>
            <w:tcW w:w="2551" w:type="dxa"/>
          </w:tcPr>
          <w:p w14:paraId="2AF8790B" w14:textId="77777777" w:rsidR="00894A86" w:rsidRPr="005673E7" w:rsidRDefault="00894A86" w:rsidP="00946FD9">
            <w:pPr>
              <w:pStyle w:val="block"/>
              <w:spacing w:after="0" w:line="240" w:lineRule="auto"/>
              <w:ind w:left="0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US" w:bidi="th-TH"/>
              </w:rPr>
              <w:t>ส่วนของผู้ถือหุ้น</w:t>
            </w:r>
          </w:p>
        </w:tc>
        <w:tc>
          <w:tcPr>
            <w:tcW w:w="1418" w:type="dxa"/>
          </w:tcPr>
          <w:p w14:paraId="19485DE9" w14:textId="77777777" w:rsidR="00894A86" w:rsidRPr="005673E7" w:rsidRDefault="00894A86" w:rsidP="00946FD9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2,155,645</w:t>
            </w:r>
          </w:p>
        </w:tc>
        <w:tc>
          <w:tcPr>
            <w:tcW w:w="1417" w:type="dxa"/>
          </w:tcPr>
          <w:p w14:paraId="08476EFE" w14:textId="77777777" w:rsidR="00894A86" w:rsidRPr="005673E7" w:rsidRDefault="00894A86" w:rsidP="00946FD9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3,045</w:t>
            </w:r>
          </w:p>
        </w:tc>
        <w:tc>
          <w:tcPr>
            <w:tcW w:w="1418" w:type="dxa"/>
          </w:tcPr>
          <w:p w14:paraId="3779B45B" w14:textId="77777777" w:rsidR="00894A86" w:rsidRPr="005673E7" w:rsidRDefault="00894A86" w:rsidP="00946FD9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19" w:type="dxa"/>
          </w:tcPr>
          <w:p w14:paraId="5308D5BC" w14:textId="77777777" w:rsidR="00894A86" w:rsidRPr="005673E7" w:rsidRDefault="00894A86" w:rsidP="00946FD9">
            <w:pPr>
              <w:pStyle w:val="block"/>
              <w:pBdr>
                <w:bottom w:val="single" w:sz="12" w:space="1" w:color="auto"/>
              </w:pBdr>
              <w:spacing w:after="0" w:line="240" w:lineRule="auto"/>
              <w:ind w:left="0"/>
              <w:jc w:val="right"/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US" w:bidi="th-TH"/>
              </w:rPr>
              <w:t>2,158,690</w:t>
            </w:r>
          </w:p>
        </w:tc>
      </w:tr>
    </w:tbl>
    <w:p w14:paraId="419FB5ED" w14:textId="5CAF7D45" w:rsidR="00D064BD" w:rsidRPr="005673E7" w:rsidRDefault="00D064BD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3659D80" w14:textId="3E159444" w:rsidR="00994FBD" w:rsidRDefault="00994FBD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CE5C34D" w14:textId="75824F90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3334B6A" w14:textId="01E0DDFB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AB089B4" w14:textId="519F759D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D6FF3DB" w14:textId="7AEB0101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4928BA9" w14:textId="25049575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BE672C9" w14:textId="12CE553A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0A83B22" w14:textId="20F14F82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48404FE" w14:textId="37C06B27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BDB79B4" w14:textId="5DD8D39E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23B3D85" w14:textId="15B41174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80E4577" w14:textId="168BB429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88B38C7" w14:textId="600DE064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F663BB7" w14:textId="600D97B9" w:rsidR="00964BB6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4826F8C" w14:textId="77777777" w:rsidR="00964BB6" w:rsidRPr="005673E7" w:rsidRDefault="00964BB6" w:rsidP="00675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31E7DFB" w14:textId="026A545E" w:rsidR="002875BF" w:rsidRPr="005673E7" w:rsidRDefault="002875BF" w:rsidP="00C66129">
      <w:pPr>
        <w:pStyle w:val="ListParagraph"/>
        <w:numPr>
          <w:ilvl w:val="1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851" w:hanging="425"/>
        <w:jc w:val="thaiDistribute"/>
        <w:outlineLvl w:val="0"/>
        <w:rPr>
          <w:rFonts w:ascii="BrowalliaUPC" w:hAnsi="BrowalliaUPC" w:cs="BrowalliaUPC"/>
          <w:sz w:val="28"/>
          <w:szCs w:val="28"/>
          <w:lang w:val="th-TH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lastRenderedPageBreak/>
        <w:t>มาตรฐานการรายงานทางการเงิน การตีความมาตรฐานและแนวปฏิบัติทางบัญชีที่ประกาศใช้ใหม่และมีการเปลี่ยนแปลงที่เริ่มในหรือวันที่</w:t>
      </w:r>
      <w:r w:rsidR="006341E1" w:rsidRPr="005673E7">
        <w:rPr>
          <w:rFonts w:ascii="BrowalliaUPC" w:hAnsi="BrowalliaUPC" w:cs="BrowalliaUPC"/>
          <w:sz w:val="28"/>
          <w:szCs w:val="28"/>
          <w:cs/>
          <w:lang w:val="th-TH"/>
        </w:rPr>
        <w:t xml:space="preserve"> </w:t>
      </w:r>
      <w:r w:rsidR="006341E1"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>1</w:t>
      </w: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 xml:space="preserve"> มกราคม</w:t>
      </w:r>
      <w:r w:rsidR="006341E1" w:rsidRPr="005673E7">
        <w:rPr>
          <w:rFonts w:ascii="BrowalliaUPC" w:hAnsi="BrowalliaUPC" w:cs="BrowalliaUPC"/>
          <w:sz w:val="28"/>
          <w:szCs w:val="28"/>
          <w:cs/>
          <w:lang w:val="th-TH"/>
        </w:rPr>
        <w:t xml:space="preserve"> </w:t>
      </w:r>
      <w:r w:rsidR="006341E1" w:rsidRPr="005673E7">
        <w:rPr>
          <w:rFonts w:ascii="BrowalliaUPC" w:hAnsi="BrowalliaUPC" w:cs="BrowalliaUPC"/>
          <w:sz w:val="28"/>
          <w:szCs w:val="28"/>
        </w:rPr>
        <w:t>2564</w:t>
      </w:r>
    </w:p>
    <w:p w14:paraId="33D3E5F1" w14:textId="77777777" w:rsidR="002875BF" w:rsidRPr="005673E7" w:rsidRDefault="002875BF" w:rsidP="00946FD9">
      <w:pPr>
        <w:pStyle w:val="block"/>
        <w:spacing w:after="0" w:line="240" w:lineRule="auto"/>
        <w:ind w:left="720" w:hanging="11"/>
        <w:jc w:val="thaiDistribute"/>
        <w:rPr>
          <w:rFonts w:ascii="BrowalliaUPC" w:hAnsi="BrowalliaUPC" w:cs="BrowalliaUPC"/>
          <w:sz w:val="28"/>
          <w:szCs w:val="28"/>
          <w:cs/>
          <w:lang w:val="en-US" w:bidi="th-TH"/>
        </w:rPr>
      </w:pPr>
    </w:p>
    <w:p w14:paraId="63292DA2" w14:textId="77777777" w:rsidR="002875BF" w:rsidRPr="005673E7" w:rsidRDefault="002875BF" w:rsidP="00C66129">
      <w:pPr>
        <w:pStyle w:val="CordiaNew"/>
        <w:numPr>
          <w:ilvl w:val="2"/>
          <w:numId w:val="40"/>
        </w:numPr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มาตรฐานการบัญชีฉบับที่ 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</w:rPr>
        <w:t>1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 เรื่อง การนำเสนองบการเงิน และมาตรฐานการบัญชีฉบับที่ 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</w:rPr>
        <w:t>8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3DC88CF3" w14:textId="77777777" w:rsidR="002875BF" w:rsidRPr="005673E7" w:rsidRDefault="002875BF" w:rsidP="00946FD9">
      <w:pPr>
        <w:pStyle w:val="ListParagraph"/>
        <w:tabs>
          <w:tab w:val="clear" w:pos="907"/>
          <w:tab w:val="clear" w:pos="1644"/>
          <w:tab w:val="clear" w:pos="1871"/>
          <w:tab w:val="left" w:pos="924"/>
          <w:tab w:val="left" w:pos="1418"/>
        </w:tabs>
        <w:spacing w:line="240" w:lineRule="auto"/>
        <w:ind w:left="952"/>
        <w:jc w:val="thaiDistribute"/>
        <w:rPr>
          <w:rFonts w:ascii="BrowalliaUPC" w:eastAsia="Arial Unicode MS" w:hAnsi="BrowalliaUPC" w:cs="BrowalliaUPC"/>
          <w:color w:val="000000" w:themeColor="text1"/>
          <w:sz w:val="28"/>
          <w:szCs w:val="28"/>
          <w:u w:val="single"/>
          <w:lang w:val="en-GB"/>
        </w:rPr>
      </w:pPr>
    </w:p>
    <w:p w14:paraId="40887A0F" w14:textId="3DDFD4AB" w:rsidR="00C3534F" w:rsidRPr="005673E7" w:rsidRDefault="0089299F" w:rsidP="00946FD9">
      <w:pPr>
        <w:pStyle w:val="ListParagraph"/>
        <w:tabs>
          <w:tab w:val="clear" w:pos="907"/>
          <w:tab w:val="clear" w:pos="1644"/>
          <w:tab w:val="clear" w:pos="1871"/>
          <w:tab w:val="left" w:pos="1418"/>
        </w:tabs>
        <w:spacing w:line="240" w:lineRule="auto"/>
        <w:ind w:left="1560"/>
        <w:jc w:val="thaiDistribute"/>
        <w:rPr>
          <w:rFonts w:ascii="BrowalliaUPC" w:eastAsia="Arial Unicode MS" w:hAnsi="BrowalliaUPC" w:cs="BrowalliaUPC"/>
          <w:highlight w:val="magenta"/>
        </w:rPr>
      </w:pPr>
      <w:r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มาตรฐานการบัญชีข้างต้น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 xml:space="preserve">มีการปรับปรุงคำนิยามของ </w:t>
      </w:r>
      <w:r w:rsidR="00C001A0">
        <w:rPr>
          <w:rFonts w:ascii="BrowalliaUPC" w:eastAsia="Arial Unicode MS" w:hAnsi="BrowalliaUPC" w:cs="BrowalliaUPC"/>
          <w:sz w:val="28"/>
          <w:szCs w:val="28"/>
          <w:lang w:val="en-GB"/>
        </w:rPr>
        <w:t>“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 xml:space="preserve">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2875BF"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1 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ทั้งนี้ การปรับปรุงดังกล่าวทำให้มีการปรับปรุง</w:t>
      </w:r>
      <w:r w:rsidR="00071E13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มาตรฐานการรายงานทางการเงิน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ฉบับอื่น ได้แก่</w:t>
      </w:r>
      <w:r w:rsidR="002875BF"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 </w:t>
      </w:r>
      <w:bookmarkStart w:id="2" w:name="_Hlk37856551"/>
      <w:r w:rsidR="002875BF"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TAS 8 TAS 10 TAS 34 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และ</w:t>
      </w:r>
      <w:r w:rsidR="002875BF"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 TAS 37</w:t>
      </w:r>
      <w:bookmarkEnd w:id="2"/>
    </w:p>
    <w:p w14:paraId="48EA509A" w14:textId="77777777" w:rsidR="0062440F" w:rsidRPr="005673E7" w:rsidRDefault="0062440F" w:rsidP="00B02BE4">
      <w:pPr>
        <w:spacing w:line="240" w:lineRule="auto"/>
        <w:jc w:val="thaiDistribute"/>
        <w:rPr>
          <w:rFonts w:ascii="BrowalliaUPC" w:eastAsia="Arial Unicode MS" w:hAnsi="BrowalliaUPC" w:cs="BrowalliaUPC"/>
          <w:sz w:val="28"/>
          <w:szCs w:val="28"/>
          <w:highlight w:val="magenta"/>
        </w:rPr>
      </w:pPr>
    </w:p>
    <w:p w14:paraId="12A9682C" w14:textId="77777777" w:rsidR="002875BF" w:rsidRPr="005673E7" w:rsidRDefault="002875BF" w:rsidP="00C66129">
      <w:pPr>
        <w:pStyle w:val="CordiaNew"/>
        <w:numPr>
          <w:ilvl w:val="2"/>
          <w:numId w:val="40"/>
        </w:numPr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</w:rPr>
        <w:t>3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 เรื่อง การรวมธุรกิจ </w:t>
      </w:r>
    </w:p>
    <w:p w14:paraId="080E150A" w14:textId="77777777" w:rsidR="002875BF" w:rsidRPr="005673E7" w:rsidRDefault="002875BF" w:rsidP="00946FD9">
      <w:pPr>
        <w:spacing w:line="240" w:lineRule="auto"/>
        <w:ind w:left="910"/>
        <w:rPr>
          <w:rFonts w:ascii="BrowalliaUPC" w:eastAsia="Arial Unicode MS" w:hAnsi="BrowalliaUPC" w:cs="BrowalliaUPC"/>
          <w:sz w:val="28"/>
          <w:szCs w:val="28"/>
          <w:lang w:val="en-GB"/>
        </w:rPr>
      </w:pPr>
    </w:p>
    <w:p w14:paraId="1F49C4D3" w14:textId="236117DB" w:rsidR="002875BF" w:rsidRPr="005673E7" w:rsidRDefault="00DE2AE1" w:rsidP="00D71338">
      <w:pPr>
        <w:pStyle w:val="ListParagraph"/>
        <w:tabs>
          <w:tab w:val="clear" w:pos="907"/>
          <w:tab w:val="clear" w:pos="1644"/>
          <w:tab w:val="clear" w:pos="1871"/>
          <w:tab w:val="left" w:pos="1418"/>
        </w:tabs>
        <w:spacing w:line="240" w:lineRule="auto"/>
        <w:ind w:left="1560"/>
        <w:jc w:val="thaiDistribute"/>
        <w:rPr>
          <w:rFonts w:ascii="BrowalliaUPC" w:eastAsia="Arial Unicode MS" w:hAnsi="BrowalliaUPC" w:cs="BrowalliaUPC"/>
          <w:sz w:val="28"/>
          <w:szCs w:val="28"/>
          <w:lang w:val="en-GB"/>
        </w:rPr>
      </w:pPr>
      <w:r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มาตรฐานฉบับนี้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เพิ่มทางเลือกให้กับกิจการในการทำ</w:t>
      </w:r>
      <w:r w:rsidR="002875BF"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 “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การทดสอบ</w:t>
      </w:r>
      <w:r w:rsidR="005F6344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ความเป็นศูนย์กลางการควบคุมบริษัท</w:t>
      </w:r>
      <w:r w:rsidR="002875BF"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 (Concentration Test)” 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เพ</w:t>
      </w:r>
      <w:r w:rsidR="00CB57F3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ื่อ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ประเมินว่ารายการท</w:t>
      </w:r>
      <w:r w:rsidR="00CB57F3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ี่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ซื้อมานั้นเป็นสินทรัพย์หรือการรวมธุรกิจ</w:t>
      </w:r>
    </w:p>
    <w:p w14:paraId="3DDB266C" w14:textId="77777777" w:rsidR="005223BC" w:rsidRPr="005673E7" w:rsidRDefault="005223BC" w:rsidP="00D71338">
      <w:pPr>
        <w:pStyle w:val="ListParagraph"/>
        <w:tabs>
          <w:tab w:val="clear" w:pos="907"/>
          <w:tab w:val="clear" w:pos="1644"/>
          <w:tab w:val="clear" w:pos="1871"/>
          <w:tab w:val="left" w:pos="1418"/>
        </w:tabs>
        <w:spacing w:line="240" w:lineRule="auto"/>
        <w:ind w:left="1560"/>
        <w:jc w:val="thaiDistribute"/>
        <w:rPr>
          <w:rFonts w:ascii="BrowalliaUPC" w:eastAsia="Arial Unicode MS" w:hAnsi="BrowalliaUPC" w:cs="BrowalliaUPC"/>
          <w:sz w:val="28"/>
          <w:szCs w:val="28"/>
          <w:lang w:val="en-GB"/>
        </w:rPr>
      </w:pPr>
    </w:p>
    <w:p w14:paraId="6C10A239" w14:textId="404EA44E" w:rsidR="002875BF" w:rsidRPr="005673E7" w:rsidRDefault="00DF2759" w:rsidP="00D71338">
      <w:pPr>
        <w:pStyle w:val="ListParagraph"/>
        <w:tabs>
          <w:tab w:val="clear" w:pos="907"/>
          <w:tab w:val="clear" w:pos="1644"/>
          <w:tab w:val="clear" w:pos="1871"/>
          <w:tab w:val="left" w:pos="1418"/>
        </w:tabs>
        <w:spacing w:line="240" w:lineRule="auto"/>
        <w:ind w:left="1560"/>
        <w:jc w:val="thaiDistribute"/>
        <w:rPr>
          <w:rFonts w:ascii="BrowalliaUPC" w:eastAsia="Arial Unicode MS" w:hAnsi="BrowalliaUPC" w:cs="BrowalliaUPC"/>
          <w:sz w:val="28"/>
          <w:szCs w:val="28"/>
          <w:lang w:val="en-GB"/>
        </w:rPr>
      </w:pPr>
      <w:r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ทั้งนี้ ได้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มีการปรับปรุงคำนิยามของ</w:t>
      </w:r>
      <w:r w:rsidR="00ED7622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คำว่า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 xml:space="preserve"> “ธุรกิจ” ใหม่ ซึ่งกำหนดให้การได้มาซึ่งธุรกิจ</w:t>
      </w:r>
      <w:r w:rsidR="00B5389E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 xml:space="preserve"> อย่างน้อย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ต้องรวมถึงข้อมูลปัจจัยนำเข้าและกระบวนการที่สำคัญ</w:t>
      </w:r>
      <w:r w:rsidR="00B5389E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 xml:space="preserve"> 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ซึ่งรวมกัน</w:t>
      </w:r>
      <w:r w:rsidR="00B5389E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เป็น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ส่วนสำคัญ</w:t>
      </w:r>
      <w:r w:rsidR="00E86BE4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ที่จะ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 xml:space="preserve">ทำให้เกิดการสร้างผลผลิต </w:t>
      </w:r>
      <w:r w:rsidR="00E86BE4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นอกจากนี้ได้มีการ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ปรับปรุงคำนิยามของ</w:t>
      </w:r>
      <w:r w:rsidR="0026116D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คำว่า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 xml:space="preserve"> “ผลผลิต” โดยให้ความ</w:t>
      </w:r>
      <w:r w:rsidR="0026116D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สำคัญ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ในตัวสินค้าและบริการที่ให้กับลูกค้า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552C6129" w14:textId="77777777" w:rsidR="002875BF" w:rsidRPr="005673E7" w:rsidRDefault="002875BF" w:rsidP="00946FD9">
      <w:pPr>
        <w:spacing w:line="240" w:lineRule="auto"/>
        <w:jc w:val="thaiDistribute"/>
        <w:rPr>
          <w:rFonts w:ascii="BrowalliaUPC" w:eastAsia="Arial Unicode MS" w:hAnsi="BrowalliaUPC" w:cs="BrowalliaUPC"/>
          <w:sz w:val="28"/>
          <w:szCs w:val="28"/>
        </w:rPr>
      </w:pPr>
    </w:p>
    <w:p w14:paraId="229856DC" w14:textId="77777777" w:rsidR="002875BF" w:rsidRPr="005673E7" w:rsidRDefault="002875BF" w:rsidP="00C66129">
      <w:pPr>
        <w:pStyle w:val="CordiaNew"/>
        <w:numPr>
          <w:ilvl w:val="2"/>
          <w:numId w:val="40"/>
        </w:numPr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มาตรฐานการรายงานทางการเงินฉบับที่ 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</w:rPr>
        <w:t>9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</w:rPr>
        <w:t>7</w:t>
      </w: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 xml:space="preserve"> เรื่อง การเปิดเผยข้อมูลเครื่องมือทางการเงิน </w:t>
      </w:r>
    </w:p>
    <w:p w14:paraId="590F8979" w14:textId="77777777" w:rsidR="00E3701C" w:rsidRPr="005673E7" w:rsidRDefault="00E3701C" w:rsidP="00D71338">
      <w:pPr>
        <w:tabs>
          <w:tab w:val="clear" w:pos="907"/>
          <w:tab w:val="clear" w:pos="1644"/>
          <w:tab w:val="clear" w:pos="1871"/>
          <w:tab w:val="left" w:pos="924"/>
          <w:tab w:val="left" w:pos="1418"/>
        </w:tabs>
        <w:spacing w:line="240" w:lineRule="auto"/>
        <w:rPr>
          <w:rFonts w:ascii="BrowalliaUPC" w:eastAsia="Arial Unicode MS" w:hAnsi="BrowalliaUPC" w:cs="BrowalliaUPC"/>
          <w:sz w:val="28"/>
          <w:szCs w:val="28"/>
          <w:lang w:val="en-GB"/>
        </w:rPr>
      </w:pPr>
    </w:p>
    <w:p w14:paraId="27AEAFAD" w14:textId="3F39E8CC" w:rsidR="002875BF" w:rsidRPr="005673E7" w:rsidRDefault="003802A6" w:rsidP="00D71338">
      <w:pPr>
        <w:pStyle w:val="ListParagraph"/>
        <w:tabs>
          <w:tab w:val="clear" w:pos="907"/>
          <w:tab w:val="clear" w:pos="1644"/>
          <w:tab w:val="clear" w:pos="1871"/>
          <w:tab w:val="left" w:pos="1418"/>
        </w:tabs>
        <w:spacing w:line="240" w:lineRule="auto"/>
        <w:ind w:left="1560"/>
        <w:jc w:val="thaiDistribute"/>
        <w:rPr>
          <w:rFonts w:ascii="BrowalliaUPC" w:eastAsia="Arial Unicode MS" w:hAnsi="BrowalliaUPC" w:cs="BrowalliaUPC"/>
          <w:sz w:val="28"/>
          <w:szCs w:val="28"/>
          <w:lang w:val="en-GB"/>
        </w:rPr>
      </w:pPr>
      <w:r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มาตรฐานฉบับนี้มีการ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เพื่อลดผลกระทบที่อาจเกิดขึ้นจากความไม่แน่นอนที่เกิดจากการปฏิรูปอัตราดอกเบี้ยอ้างอิง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="002875BF"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(Interbank offer rates - IBORs) 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นอกจากนี้</w:t>
      </w:r>
      <w:r w:rsidR="002875BF"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 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</w:t>
      </w:r>
      <w:r w:rsidR="002875BF"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 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ๆ</w:t>
      </w:r>
      <w:r w:rsidR="002875BF"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 </w:t>
      </w:r>
      <w:r w:rsidR="002875BF"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นั้น</w:t>
      </w:r>
    </w:p>
    <w:p w14:paraId="406F7EC7" w14:textId="77777777" w:rsidR="00BC0D13" w:rsidRPr="005673E7" w:rsidRDefault="00BC0D13" w:rsidP="006753AD">
      <w:pPr>
        <w:pStyle w:val="CordiaNew"/>
        <w:tabs>
          <w:tab w:val="clear" w:pos="4153"/>
          <w:tab w:val="left" w:pos="1701"/>
        </w:tabs>
        <w:ind w:left="2127"/>
        <w:jc w:val="thaiDistribute"/>
        <w:rPr>
          <w:rFonts w:ascii="BrowalliaUPC" w:hAnsi="BrowalliaUPC" w:cs="BrowalliaUPC"/>
          <w:sz w:val="28"/>
          <w:szCs w:val="28"/>
        </w:rPr>
      </w:pPr>
    </w:p>
    <w:p w14:paraId="739642C1" w14:textId="77777777" w:rsidR="002875BF" w:rsidRPr="005673E7" w:rsidRDefault="002875BF" w:rsidP="00C66129">
      <w:pPr>
        <w:pStyle w:val="CordiaNew"/>
        <w:numPr>
          <w:ilvl w:val="2"/>
          <w:numId w:val="40"/>
        </w:numPr>
        <w:tabs>
          <w:tab w:val="clear" w:pos="4153"/>
          <w:tab w:val="clear" w:pos="8306"/>
        </w:tabs>
        <w:ind w:left="1548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u w:val="single"/>
          <w:cs/>
        </w:rPr>
        <w:t>กรอบแนวคิดสำหรับการรายงานทางการเงิน</w:t>
      </w:r>
    </w:p>
    <w:p w14:paraId="668BEE2E" w14:textId="6AC36D1C" w:rsidR="002875BF" w:rsidRPr="005673E7" w:rsidRDefault="002875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/>
        <w:jc w:val="thaiDistribute"/>
        <w:rPr>
          <w:rFonts w:ascii="BrowalliaUPC" w:eastAsia="Arial Unicode MS" w:hAnsi="BrowalliaUPC" w:cs="BrowalliaUPC"/>
          <w:color w:val="000000" w:themeColor="text1"/>
          <w:sz w:val="28"/>
          <w:szCs w:val="28"/>
          <w:lang w:val="en-GB"/>
        </w:rPr>
      </w:pPr>
    </w:p>
    <w:p w14:paraId="663DB199" w14:textId="34639101" w:rsidR="00060AB3" w:rsidRPr="005673E7" w:rsidRDefault="00060AB3" w:rsidP="00167D7C">
      <w:pPr>
        <w:pStyle w:val="ListParagraph"/>
        <w:tabs>
          <w:tab w:val="clear" w:pos="907"/>
          <w:tab w:val="clear" w:pos="1644"/>
          <w:tab w:val="clear" w:pos="1871"/>
          <w:tab w:val="left" w:pos="1418"/>
        </w:tabs>
        <w:spacing w:line="240" w:lineRule="auto"/>
        <w:ind w:left="1560"/>
        <w:jc w:val="thaiDistribute"/>
        <w:rPr>
          <w:rFonts w:ascii="BrowalliaUPC" w:eastAsia="Arial Unicode MS" w:hAnsi="BrowalliaUPC" w:cs="BrowalliaUPC"/>
          <w:sz w:val="28"/>
          <w:szCs w:val="28"/>
          <w:lang w:val="en-GB"/>
        </w:rPr>
      </w:pPr>
      <w:r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กรอบแนวคิดได้</w:t>
      </w:r>
      <w:r w:rsidR="003802A6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มีการ</w:t>
      </w:r>
      <w:r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ปรับปรุงคำนิยามของสินทรัพย์และหนี้สิน และเกณฑ์ในการรับรู้รายการสินทรัพย์และหนี้สินในงบการเงิน โดยมีการเพิ่มเติมหลักการและแนวปฏิบัติในเรื่องต่อไปนี้</w:t>
      </w:r>
    </w:p>
    <w:p w14:paraId="16EC7D1F" w14:textId="77777777" w:rsidR="00060AB3" w:rsidRPr="005673E7" w:rsidRDefault="00060AB3" w:rsidP="00167D7C">
      <w:pPr>
        <w:widowControl w:val="0"/>
        <w:tabs>
          <w:tab w:val="clear" w:pos="227"/>
          <w:tab w:val="clear" w:pos="454"/>
          <w:tab w:val="clear" w:pos="907"/>
          <w:tab w:val="clear" w:pos="1644"/>
          <w:tab w:val="left" w:pos="1276"/>
          <w:tab w:val="left" w:pos="1418"/>
          <w:tab w:val="left" w:pos="1701"/>
        </w:tabs>
        <w:spacing w:line="240" w:lineRule="auto"/>
        <w:ind w:left="1701"/>
        <w:jc w:val="thaiDistribute"/>
        <w:rPr>
          <w:rFonts w:ascii="BrowalliaUPC" w:eastAsia="Arial Unicode MS" w:hAnsi="BrowalliaUPC" w:cs="BrowalliaUPC"/>
          <w:sz w:val="28"/>
          <w:szCs w:val="28"/>
          <w:lang w:val="en-GB"/>
        </w:rPr>
      </w:pPr>
    </w:p>
    <w:p w14:paraId="49069DFE" w14:textId="058C55D7" w:rsidR="002875BF" w:rsidRPr="005673E7" w:rsidRDefault="002875BF" w:rsidP="00C66129">
      <w:pPr>
        <w:pStyle w:val="CordiaNew"/>
        <w:numPr>
          <w:ilvl w:val="0"/>
          <w:numId w:val="36"/>
        </w:numPr>
        <w:tabs>
          <w:tab w:val="clear" w:pos="4153"/>
          <w:tab w:val="left" w:pos="1701"/>
        </w:tabs>
        <w:ind w:left="2127" w:hanging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 xml:space="preserve">การวัดมูลค่ารายการ </w:t>
      </w:r>
      <w:r w:rsidR="003802A6">
        <w:rPr>
          <w:rFonts w:ascii="BrowalliaUPC" w:hAnsi="BrowalliaUPC" w:cs="BrowalliaUPC" w:hint="cs"/>
          <w:color w:val="auto"/>
          <w:sz w:val="28"/>
          <w:szCs w:val="28"/>
          <w:cs/>
        </w:rPr>
        <w:t>ให้</w:t>
      </w: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>รวมถึงปัจจัยที่ต้องพิจารณาในการเลือกเกณฑ์การวัดมูลค่า</w:t>
      </w:r>
    </w:p>
    <w:p w14:paraId="1DE7E87A" w14:textId="77777777" w:rsidR="002875BF" w:rsidRPr="005673E7" w:rsidRDefault="002875BF" w:rsidP="00C66129">
      <w:pPr>
        <w:pStyle w:val="CordiaNew"/>
        <w:numPr>
          <w:ilvl w:val="0"/>
          <w:numId w:val="36"/>
        </w:numPr>
        <w:tabs>
          <w:tab w:val="clear" w:pos="4153"/>
          <w:tab w:val="left" w:pos="1701"/>
        </w:tabs>
        <w:ind w:left="2127" w:hanging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4CE4392" w14:textId="77777777" w:rsidR="002875BF" w:rsidRPr="005673E7" w:rsidRDefault="002875BF" w:rsidP="00C66129">
      <w:pPr>
        <w:pStyle w:val="CordiaNew"/>
        <w:numPr>
          <w:ilvl w:val="0"/>
          <w:numId w:val="36"/>
        </w:numPr>
        <w:tabs>
          <w:tab w:val="clear" w:pos="4153"/>
          <w:tab w:val="left" w:pos="1701"/>
        </w:tabs>
        <w:ind w:left="2127" w:hanging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color w:val="auto"/>
          <w:sz w:val="28"/>
          <w:szCs w:val="28"/>
          <w:cs/>
        </w:rPr>
        <w:t>การตัดรายการสินทรัพย์และหนี้สินออกจากงบการเงิน</w:t>
      </w:r>
    </w:p>
    <w:p w14:paraId="58031B2B" w14:textId="77777777" w:rsidR="002875BF" w:rsidRPr="005673E7" w:rsidRDefault="002875BF" w:rsidP="00167D7C">
      <w:pPr>
        <w:tabs>
          <w:tab w:val="clear" w:pos="1644"/>
          <w:tab w:val="left" w:pos="1701"/>
        </w:tabs>
        <w:spacing w:line="240" w:lineRule="auto"/>
        <w:ind w:left="980" w:hanging="14"/>
        <w:jc w:val="thaiDistribute"/>
        <w:rPr>
          <w:rFonts w:ascii="BrowalliaUPC" w:eastAsia="Arial Unicode MS" w:hAnsi="BrowalliaUPC" w:cs="BrowalliaUPC"/>
          <w:sz w:val="28"/>
          <w:szCs w:val="28"/>
          <w:lang w:val="en-GB"/>
        </w:rPr>
      </w:pPr>
    </w:p>
    <w:p w14:paraId="442A56E6" w14:textId="7BCC8A80" w:rsidR="00225B4B" w:rsidRPr="005673E7" w:rsidRDefault="00225B4B" w:rsidP="00167D7C">
      <w:pPr>
        <w:pStyle w:val="ListParagraph"/>
        <w:tabs>
          <w:tab w:val="clear" w:pos="907"/>
          <w:tab w:val="clear" w:pos="1644"/>
          <w:tab w:val="clear" w:pos="1871"/>
          <w:tab w:val="left" w:pos="1418"/>
        </w:tabs>
        <w:spacing w:line="240" w:lineRule="auto"/>
        <w:ind w:left="1560"/>
        <w:jc w:val="thaiDistribute"/>
        <w:rPr>
          <w:rFonts w:ascii="BrowalliaUPC" w:eastAsia="Arial Unicode MS" w:hAnsi="BrowalliaUPC" w:cs="BrowalliaUPC"/>
          <w:sz w:val="28"/>
          <w:szCs w:val="28"/>
          <w:lang w:val="en-GB"/>
        </w:rPr>
      </w:pPr>
      <w:r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lastRenderedPageBreak/>
        <w:t>นอกจากนี้ กรอบแนวคิดนี้ยังอธิบายเกี่ยวกับความรับผิดชอบตามหน้าที่</w:t>
      </w:r>
      <w:r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การใช้ความระมัดระวัง</w:t>
      </w:r>
      <w:r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และความไม่แน่นอนของการวัดมูลค่าในการจัดทำข้อมูลทางการเงิน</w:t>
      </w:r>
      <w:r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>โดยการปรับปรุงกรอบแนวคิดทำให้มีการปรับปรุงการอ้างอิงกรอบแนวคิดใน</w:t>
      </w:r>
      <w:r w:rsidR="000035BF">
        <w:rPr>
          <w:rFonts w:ascii="BrowalliaUPC" w:eastAsia="Arial Unicode MS" w:hAnsi="BrowalliaUPC" w:cs="BrowalliaUPC" w:hint="cs"/>
          <w:sz w:val="28"/>
          <w:szCs w:val="28"/>
          <w:cs/>
          <w:lang w:val="en-GB"/>
        </w:rPr>
        <w:t>มาตรฐานการรายงานทางการเงิน</w:t>
      </w:r>
      <w:r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 xml:space="preserve">หลายฉบับ ได้แก่ </w:t>
      </w:r>
      <w:r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>TAS 1</w:t>
      </w:r>
      <w:r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 xml:space="preserve"> </w:t>
      </w:r>
      <w:r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 xml:space="preserve">TAS 8 TAS 34 TAS 37 TAS 38 TFRS 2 TFRS 3 TFRS 6 TFRIC 12 TFRIC 19 TFRIC 20 TFRIC 22 </w:t>
      </w:r>
      <w:r w:rsidRPr="005673E7">
        <w:rPr>
          <w:rFonts w:ascii="BrowalliaUPC" w:eastAsia="Arial Unicode MS" w:hAnsi="BrowalliaUPC" w:cs="BrowalliaUPC"/>
          <w:sz w:val="28"/>
          <w:szCs w:val="28"/>
          <w:cs/>
          <w:lang w:val="en-GB"/>
        </w:rPr>
        <w:t xml:space="preserve">และ </w:t>
      </w:r>
      <w:r w:rsidRPr="005673E7">
        <w:rPr>
          <w:rFonts w:ascii="BrowalliaUPC" w:eastAsia="Arial Unicode MS" w:hAnsi="BrowalliaUPC" w:cs="BrowalliaUPC"/>
          <w:sz w:val="28"/>
          <w:szCs w:val="28"/>
          <w:lang w:val="en-GB"/>
        </w:rPr>
        <w:t>TSIC 32</w:t>
      </w:r>
    </w:p>
    <w:p w14:paraId="707CE902" w14:textId="686CA3A5" w:rsidR="006B1072" w:rsidRPr="005673E7" w:rsidRDefault="006B1072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2583AC3" w14:textId="77777777" w:rsidR="00E94F28" w:rsidRPr="005673E7" w:rsidRDefault="00E94F28" w:rsidP="00E94F2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  <w:r w:rsidRPr="005673E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นโยบายการบัญชีที่สำคัญ</w:t>
      </w:r>
    </w:p>
    <w:p w14:paraId="1DD3249B" w14:textId="77777777" w:rsidR="00E94F28" w:rsidRPr="005673E7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6711F081" w14:textId="77777777" w:rsidR="00A2678A" w:rsidRPr="005673E7" w:rsidRDefault="00A2678A" w:rsidP="00A2678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7AB7F11E" w14:textId="77777777" w:rsidR="00A2678A" w:rsidRPr="005673E7" w:rsidRDefault="00A2678A" w:rsidP="00A2678A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48301903" w14:textId="36447136" w:rsidR="00E94F28" w:rsidRPr="005673E7" w:rsidRDefault="00E94F28" w:rsidP="000A2654">
      <w:pPr>
        <w:pStyle w:val="BodyText2"/>
        <w:numPr>
          <w:ilvl w:val="1"/>
          <w:numId w:val="17"/>
        </w:numPr>
        <w:ind w:left="882" w:right="47" w:hanging="414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การรับรู้รายได้</w:t>
      </w:r>
    </w:p>
    <w:p w14:paraId="783C6599" w14:textId="77777777" w:rsidR="00E94F28" w:rsidRPr="005673E7" w:rsidRDefault="00E94F28" w:rsidP="00E94F28">
      <w:pPr>
        <w:pStyle w:val="ListParagraph"/>
        <w:ind w:left="360"/>
        <w:jc w:val="thaiDistribute"/>
        <w:rPr>
          <w:rFonts w:ascii="BrowalliaUPC" w:hAnsi="BrowalliaUPC" w:cs="BrowalliaUPC"/>
          <w:b/>
          <w:bCs/>
          <w:i/>
          <w:iCs/>
          <w:sz w:val="24"/>
          <w:szCs w:val="24"/>
          <w:shd w:val="clear" w:color="auto" w:fill="D9D9D9" w:themeFill="background1" w:themeFillShade="D9"/>
          <w:cs/>
        </w:rPr>
      </w:pPr>
    </w:p>
    <w:p w14:paraId="401292CC" w14:textId="3B40E3FC" w:rsidR="00E94F28" w:rsidRPr="005673E7" w:rsidRDefault="00A13397" w:rsidP="00E94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eastAsia="Calibri" w:hAnsi="BrowalliaUPC" w:cs="BrowalliaUPC"/>
          <w:spacing w:val="-4"/>
          <w:sz w:val="28"/>
          <w:szCs w:val="28"/>
          <w:cs/>
        </w:rPr>
      </w:pPr>
      <w:r>
        <w:rPr>
          <w:rFonts w:ascii="BrowalliaUPC" w:eastAsia="Calibri" w:hAnsi="BrowalliaUPC" w:cs="BrowalliaUPC" w:hint="cs"/>
          <w:spacing w:val="-4"/>
          <w:sz w:val="28"/>
          <w:szCs w:val="28"/>
          <w:cs/>
        </w:rPr>
        <w:t>กลุ่มบริษัทรับรู้</w:t>
      </w:r>
      <w:r w:rsidR="00E94F28" w:rsidRPr="005673E7">
        <w:rPr>
          <w:rFonts w:ascii="BrowalliaUPC" w:eastAsia="Calibri" w:hAnsi="BrowalliaUPC" w:cs="BrowalliaUPC"/>
          <w:spacing w:val="-4"/>
          <w:sz w:val="28"/>
          <w:szCs w:val="28"/>
          <w:cs/>
        </w:rPr>
        <w:t>รายได้</w:t>
      </w:r>
      <w:r>
        <w:rPr>
          <w:rFonts w:ascii="BrowalliaUPC" w:eastAsia="Calibri" w:hAnsi="BrowalliaUPC" w:cs="BrowalliaUPC" w:hint="cs"/>
          <w:spacing w:val="-4"/>
          <w:sz w:val="28"/>
          <w:szCs w:val="28"/>
          <w:cs/>
        </w:rPr>
        <w:t xml:space="preserve"> </w:t>
      </w:r>
      <w:r w:rsidR="00E94F28" w:rsidRPr="005673E7">
        <w:rPr>
          <w:rFonts w:ascii="BrowalliaUPC" w:eastAsia="Calibri" w:hAnsi="BrowalliaUPC" w:cs="BrowalliaUPC"/>
          <w:spacing w:val="-4"/>
          <w:sz w:val="28"/>
          <w:szCs w:val="28"/>
          <w:cs/>
        </w:rPr>
        <w:t>เมื่อลูกค้ามีอำนาจควบคุมในสินค้าหรือบริการด้วยจำนวนเงินที่สะท้อนถึงสิ่งตอบแทนที่คาดว่าจะมีสิทธิ</w:t>
      </w:r>
      <w:r w:rsidR="00E94F28" w:rsidRPr="005673E7">
        <w:rPr>
          <w:rFonts w:ascii="BrowalliaUPC" w:hAnsi="BrowalliaUPC" w:cs="BrowalliaUPC"/>
          <w:i/>
          <w:spacing w:val="-4"/>
          <w:sz w:val="28"/>
          <w:szCs w:val="28"/>
          <w:cs/>
        </w:rPr>
        <w:t>ได้รับ</w:t>
      </w:r>
      <w:r w:rsidR="00E9304A">
        <w:rPr>
          <w:rFonts w:ascii="BrowalliaUPC" w:hAnsi="BrowalliaUPC" w:cs="BrowalliaUPC"/>
          <w:i/>
          <w:spacing w:val="-4"/>
          <w:sz w:val="28"/>
          <w:szCs w:val="28"/>
        </w:rPr>
        <w:t xml:space="preserve"> </w:t>
      </w:r>
      <w:r w:rsidR="00E94F28" w:rsidRPr="005673E7">
        <w:rPr>
          <w:rFonts w:ascii="BrowalliaUPC" w:eastAsia="Calibri" w:hAnsi="BrowalliaUPC" w:cs="BrowalliaUPC"/>
          <w:spacing w:val="-4"/>
          <w:sz w:val="28"/>
          <w:szCs w:val="28"/>
          <w:cs/>
        </w:rPr>
        <w:t>ที่ไม่รวมจำนวนเงินที่เก็บแทนบุคคลที่สาม</w:t>
      </w:r>
      <w:r w:rsidR="00EE72F2">
        <w:rPr>
          <w:rFonts w:ascii="BrowalliaUPC" w:eastAsia="Calibri" w:hAnsi="BrowalliaUPC" w:cs="BrowalliaUPC" w:hint="cs"/>
          <w:spacing w:val="-4"/>
          <w:sz w:val="28"/>
          <w:szCs w:val="28"/>
          <w:cs/>
        </w:rPr>
        <w:t>และ</w:t>
      </w:r>
      <w:r w:rsidR="00E94F28" w:rsidRPr="005673E7">
        <w:rPr>
          <w:rFonts w:ascii="BrowalliaUPC" w:eastAsia="Calibri" w:hAnsi="BrowalliaUPC" w:cs="BrowalliaUPC"/>
          <w:spacing w:val="-4"/>
          <w:sz w:val="28"/>
          <w:szCs w:val="28"/>
          <w:cs/>
        </w:rPr>
        <w:t>ภาษีมูลค่าเพิ่ม</w:t>
      </w:r>
      <w:r w:rsidR="00E94F28" w:rsidRPr="005673E7">
        <w:rPr>
          <w:rFonts w:ascii="BrowalliaUPC" w:eastAsia="Calibri" w:hAnsi="BrowalliaUPC" w:cs="BrowalliaUPC"/>
          <w:spacing w:val="-4"/>
          <w:sz w:val="28"/>
          <w:szCs w:val="28"/>
        </w:rPr>
        <w:t xml:space="preserve"> </w:t>
      </w:r>
      <w:r w:rsidR="00E94F28" w:rsidRPr="005673E7">
        <w:rPr>
          <w:rFonts w:ascii="BrowalliaUPC" w:eastAsia="Calibri" w:hAnsi="BrowalliaUPC" w:cs="BrowalliaUPC"/>
          <w:spacing w:val="-4"/>
          <w:sz w:val="28"/>
          <w:szCs w:val="28"/>
          <w:cs/>
        </w:rPr>
        <w:t>และสุทธิจากส่วนลดการค้า และส่วนลดตามปริมาณ โดยมีการใช้วิจารณญาณในการพิจารณาจังหวะเวลาในการส่งมอบการควบคุม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ตามแต่ละลักษณะของรายได้ดังต่อไปนี้</w:t>
      </w:r>
    </w:p>
    <w:p w14:paraId="23966B76" w14:textId="77777777" w:rsidR="00E94F28" w:rsidRPr="005673E7" w:rsidRDefault="00E94F28" w:rsidP="00E94F28">
      <w:pPr>
        <w:pStyle w:val="ListParagraph"/>
        <w:ind w:left="360"/>
        <w:jc w:val="thaiDistribute"/>
        <w:rPr>
          <w:rFonts w:ascii="BrowalliaUPC" w:hAnsi="BrowalliaUPC" w:cs="BrowalliaUPC"/>
          <w:color w:val="000000"/>
          <w:sz w:val="24"/>
          <w:szCs w:val="24"/>
          <w:u w:val="single"/>
        </w:rPr>
      </w:pPr>
    </w:p>
    <w:p w14:paraId="5CA54F0E" w14:textId="77777777" w:rsidR="00E94F28" w:rsidRPr="005673E7" w:rsidRDefault="00E94F28" w:rsidP="00E94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  <w:u w:val="single"/>
        </w:rPr>
      </w:pPr>
      <w:r w:rsidRPr="005673E7">
        <w:rPr>
          <w:rFonts w:ascii="BrowalliaUPC" w:hAnsi="BrowalliaUPC" w:cs="BrowalliaUPC"/>
          <w:color w:val="000000"/>
          <w:sz w:val="28"/>
          <w:szCs w:val="28"/>
          <w:u w:val="single"/>
          <w:cs/>
        </w:rPr>
        <w:t>รายได้จากการขายสินค้า</w:t>
      </w:r>
    </w:p>
    <w:p w14:paraId="61D084F5" w14:textId="43770BEB" w:rsidR="00E94F28" w:rsidRPr="005673E7" w:rsidRDefault="00E94F28" w:rsidP="00551E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</w:rPr>
      </w:pPr>
      <w:r w:rsidRPr="005673E7">
        <w:rPr>
          <w:rFonts w:ascii="BrowalliaUPC" w:hAnsi="BrowalliaUPC" w:cs="BrowalliaUPC"/>
          <w:color w:val="000000"/>
          <w:sz w:val="28"/>
          <w:szCs w:val="28"/>
          <w:cs/>
        </w:rPr>
        <w:t>รายได้จากการขายสินค้า</w:t>
      </w:r>
      <w:r w:rsidR="00403F7B">
        <w:rPr>
          <w:rFonts w:ascii="BrowalliaUPC" w:hAnsi="BrowalliaUPC" w:cs="BrowalliaUPC"/>
          <w:color w:val="000000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color w:val="000000"/>
          <w:sz w:val="28"/>
          <w:szCs w:val="28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</w:t>
      </w:r>
      <w:r w:rsidR="00EE72F2">
        <w:rPr>
          <w:rFonts w:ascii="BrowalliaUPC" w:hAnsi="BrowalliaUPC" w:cs="BrowalliaUPC" w:hint="cs"/>
          <w:color w:val="000000"/>
          <w:sz w:val="28"/>
          <w:szCs w:val="28"/>
          <w:cs/>
        </w:rPr>
        <w:t>มี</w:t>
      </w:r>
      <w:r w:rsidRPr="005673E7">
        <w:rPr>
          <w:rFonts w:ascii="BrowalliaUPC" w:hAnsi="BrowalliaUPC" w:cs="BrowalliaUPC"/>
          <w:color w:val="000000"/>
          <w:sz w:val="28"/>
          <w:szCs w:val="28"/>
          <w:cs/>
        </w:rPr>
        <w:t xml:space="preserve">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ว่าจะไม่มีการกลับรายการอย่างมีนัยสำคัญของรายได้ที่รับรู้สะสม </w:t>
      </w:r>
    </w:p>
    <w:p w14:paraId="27BDD78A" w14:textId="77777777" w:rsidR="0052676B" w:rsidRPr="005673E7" w:rsidRDefault="0052676B" w:rsidP="00E94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4"/>
          <w:szCs w:val="24"/>
          <w:u w:val="single"/>
        </w:rPr>
      </w:pPr>
    </w:p>
    <w:p w14:paraId="1789976E" w14:textId="04F9B3B7" w:rsidR="00E94F28" w:rsidRPr="005673E7" w:rsidRDefault="00E94F28" w:rsidP="00E94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  <w:u w:val="single"/>
        </w:rPr>
      </w:pPr>
      <w:r w:rsidRPr="005673E7">
        <w:rPr>
          <w:rFonts w:ascii="BrowalliaUPC" w:hAnsi="BrowalliaUPC" w:cs="BrowalliaUPC"/>
          <w:color w:val="000000"/>
          <w:sz w:val="28"/>
          <w:szCs w:val="28"/>
          <w:u w:val="single"/>
          <w:cs/>
        </w:rPr>
        <w:t>รายได้จากการให้บริการด้านความงาม</w:t>
      </w:r>
    </w:p>
    <w:p w14:paraId="14830412" w14:textId="3CF37271" w:rsidR="00E94F28" w:rsidRPr="005673E7" w:rsidRDefault="00E94F28" w:rsidP="00E94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</w:rPr>
      </w:pPr>
      <w:r w:rsidRPr="005673E7">
        <w:rPr>
          <w:rFonts w:ascii="BrowalliaUPC" w:hAnsi="BrowalliaUPC" w:cs="BrowalliaUPC"/>
          <w:color w:val="000000"/>
          <w:sz w:val="28"/>
          <w:szCs w:val="28"/>
          <w:cs/>
        </w:rPr>
        <w:t>รายได้จากการให้บริการด้านความงาม</w:t>
      </w:r>
      <w:r w:rsidR="00A01D9D">
        <w:rPr>
          <w:rFonts w:ascii="BrowalliaUPC" w:hAnsi="BrowalliaUPC" w:cs="BrowalliaUPC" w:hint="cs"/>
          <w:color w:val="000000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color w:val="000000"/>
          <w:sz w:val="28"/>
          <w:szCs w:val="28"/>
          <w:cs/>
        </w:rPr>
        <w:t>รับรู้ตลอดช่วงเวลาหนึ่งเมื่อได้ให้บริการ โดยใช้วิธีอัตราส่วนของบริการที่ให้จนถึงปัจจุบันเทียบกับบริการทั้งสิ้นที่ต้องให้แก่ลูกค้า ต้นทุนที่เกี่ยวข้องรับรู้ในกำไรหรือขาดทุนเมื่อเกิดขึ้น รายได้จากการให้บริการประเภทเรียกเก็บเงินล่วงหน้าจะถูกบันทึกเป็นรายได้รับล่วงหน้าและทยอยรับรู้เป็นรายได้ตลอดระยะเวลาที่ให้บริการโดยวิธีเส้นตรง</w:t>
      </w:r>
    </w:p>
    <w:p w14:paraId="013FE75B" w14:textId="77777777" w:rsidR="00E94F28" w:rsidRPr="005673E7" w:rsidRDefault="00E94F28" w:rsidP="00E94F2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4"/>
          <w:szCs w:val="24"/>
          <w:u w:val="single"/>
        </w:rPr>
      </w:pPr>
    </w:p>
    <w:p w14:paraId="07567F2F" w14:textId="77777777" w:rsidR="008F1E26" w:rsidRPr="005673E7" w:rsidRDefault="008F1E26" w:rsidP="008F1E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  <w:u w:val="single"/>
        </w:rPr>
      </w:pPr>
      <w:r w:rsidRPr="005673E7">
        <w:rPr>
          <w:rFonts w:ascii="BrowalliaUPC" w:hAnsi="BrowalliaUPC" w:cs="BrowalliaUPC"/>
          <w:color w:val="000000"/>
          <w:sz w:val="28"/>
          <w:szCs w:val="28"/>
          <w:u w:val="single"/>
          <w:cs/>
        </w:rPr>
        <w:t>รายได้จากการให้บริการทางการแพทย์</w:t>
      </w:r>
    </w:p>
    <w:p w14:paraId="1C59DEDB" w14:textId="0B4B653F" w:rsidR="008F1E26" w:rsidRPr="005673E7" w:rsidRDefault="008F1E26" w:rsidP="008F1E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</w:rPr>
      </w:pPr>
      <w:r w:rsidRPr="005673E7">
        <w:rPr>
          <w:rFonts w:ascii="BrowalliaUPC" w:hAnsi="BrowalliaUPC" w:cs="BrowalliaUPC"/>
          <w:color w:val="000000"/>
          <w:sz w:val="28"/>
          <w:szCs w:val="28"/>
          <w:cs/>
        </w:rPr>
        <w:t>รายได้จากการให้บริการทางการแพทย์ ประกอบด้วยรายได้จากการให้บริการเครื่องมือแพทย์ และบริการซ่อมบำรุงรักษาเครื่องมือแพทย์ รายได้จากการให้บริการ</w:t>
      </w:r>
      <w:r w:rsidR="00753161">
        <w:rPr>
          <w:rFonts w:ascii="BrowalliaUPC" w:hAnsi="BrowalliaUPC" w:cs="BrowalliaUPC" w:hint="cs"/>
          <w:color w:val="000000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color w:val="000000"/>
          <w:sz w:val="28"/>
          <w:szCs w:val="28"/>
          <w:cs/>
        </w:rPr>
        <w:t>รับรู้ตลอดช่วงระยะเวลาหนึ่งเมื่อได้ให้บริการแล้ว</w:t>
      </w:r>
    </w:p>
    <w:p w14:paraId="562B2432" w14:textId="77777777" w:rsidR="003A2F17" w:rsidRPr="005673E7" w:rsidRDefault="003A2F17" w:rsidP="008F1E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</w:rPr>
      </w:pPr>
    </w:p>
    <w:p w14:paraId="7B37D984" w14:textId="465EE088" w:rsidR="008F1E26" w:rsidRPr="005673E7" w:rsidRDefault="008F1E26" w:rsidP="008F1E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8"/>
          <w:szCs w:val="28"/>
        </w:rPr>
      </w:pPr>
      <w:r w:rsidRPr="005673E7">
        <w:rPr>
          <w:rFonts w:ascii="BrowalliaUPC" w:hAnsi="BrowalliaUPC" w:cs="BrowalliaUPC"/>
          <w:color w:val="000000"/>
          <w:sz w:val="28"/>
          <w:szCs w:val="28"/>
          <w:cs/>
        </w:rPr>
        <w:t>สำหรับ</w:t>
      </w:r>
      <w:r w:rsidRPr="005673E7">
        <w:rPr>
          <w:rFonts w:ascii="BrowalliaUPC" w:hAnsi="BrowalliaUPC" w:cs="BrowalliaUPC"/>
          <w:i/>
          <w:sz w:val="28"/>
          <w:szCs w:val="28"/>
          <w:cs/>
        </w:rPr>
        <w:t>สัญญา</w:t>
      </w:r>
      <w:r w:rsidRPr="005673E7">
        <w:rPr>
          <w:rFonts w:ascii="BrowalliaUPC" w:hAnsi="BrowalliaUPC" w:cs="BrowalliaUPC"/>
          <w:color w:val="000000"/>
          <w:sz w:val="28"/>
          <w:szCs w:val="28"/>
          <w:cs/>
        </w:rPr>
        <w:t xml:space="preserve">ที่มีการรวมการขายสินค้าและบริการเข้าด้วยกัน </w:t>
      </w:r>
      <w:r w:rsidR="00A206DF"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5673E7">
        <w:rPr>
          <w:rFonts w:ascii="BrowalliaUPC" w:hAnsi="BrowalliaUPC" w:cs="BrowalliaUPC"/>
          <w:color w:val="000000"/>
          <w:sz w:val="28"/>
          <w:szCs w:val="28"/>
          <w:cs/>
        </w:rPr>
        <w:t>บันทึกรายได้จากการขายสินค้าและบริการแยกจากกัน หากสินค้าและบริการดังกล่าวแตกต่างกัน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ให้กับสินค้าและบริการตามสัดส่วนของราคาขายที่เป็นเอกเทศของสินค้าและบริการนั้นๆ</w:t>
      </w:r>
      <w:r w:rsidRPr="005673E7">
        <w:rPr>
          <w:rFonts w:ascii="BrowalliaUPC" w:hAnsi="BrowalliaUPC" w:cs="BrowalliaUPC"/>
          <w:color w:val="000000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color w:val="000000"/>
          <w:sz w:val="28"/>
          <w:szCs w:val="28"/>
          <w:cs/>
        </w:rPr>
        <w:t>ซึ่งได้ระบุไว้ในรายงานการกำหนดราคาสินค้า หรือบริการที่</w:t>
      </w:r>
      <w:r w:rsidR="00C7373F"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5673E7">
        <w:rPr>
          <w:rFonts w:ascii="BrowalliaUPC" w:hAnsi="BrowalliaUPC" w:cs="BrowalliaUPC"/>
          <w:color w:val="000000"/>
          <w:sz w:val="28"/>
          <w:szCs w:val="28"/>
          <w:cs/>
        </w:rPr>
        <w:t>ขายสินค้าและบริการเป็นเอกเทศแยกต่างหาก</w:t>
      </w:r>
    </w:p>
    <w:p w14:paraId="1CF56052" w14:textId="77777777" w:rsidR="00D369EE" w:rsidRPr="005673E7" w:rsidRDefault="00D369EE" w:rsidP="008F1E2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82"/>
        <w:jc w:val="thaiDistribute"/>
        <w:rPr>
          <w:rFonts w:ascii="BrowalliaUPC" w:hAnsi="BrowalliaUPC" w:cs="BrowalliaUPC"/>
          <w:color w:val="000000"/>
          <w:sz w:val="24"/>
          <w:szCs w:val="24"/>
        </w:rPr>
      </w:pPr>
    </w:p>
    <w:p w14:paraId="37D3104F" w14:textId="1E25D0BD" w:rsidR="00E94F28" w:rsidRPr="005673E7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รายได้จาก</w:t>
      </w:r>
      <w:proofErr w:type="spellStart"/>
      <w:r w:rsidRPr="005673E7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5673E7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5673E7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="00753161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รับรู้ตามเกณฑ์คงค้างซึ่งเป็นไปตามเนื้อหา</w:t>
      </w:r>
      <w:r w:rsidR="00753161">
        <w:rPr>
          <w:rFonts w:ascii="BrowalliaUPC" w:hAnsi="BrowalliaUPC" w:cs="BrowalliaUPC" w:hint="cs"/>
          <w:sz w:val="28"/>
          <w:szCs w:val="28"/>
          <w:cs/>
        </w:rPr>
        <w:t>เชิง</w:t>
      </w:r>
      <w:r w:rsidRPr="005673E7">
        <w:rPr>
          <w:rFonts w:ascii="BrowalliaUPC" w:hAnsi="BrowalliaUPC" w:cs="BrowalliaUPC"/>
          <w:sz w:val="28"/>
          <w:szCs w:val="28"/>
          <w:cs/>
        </w:rPr>
        <w:t>เศรษฐกิจของข้อตกลงที่เกี่ยวข้อง</w:t>
      </w:r>
    </w:p>
    <w:p w14:paraId="37258316" w14:textId="77777777" w:rsidR="00E94F28" w:rsidRPr="005673E7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4"/>
          <w:szCs w:val="24"/>
        </w:rPr>
      </w:pPr>
    </w:p>
    <w:p w14:paraId="3522BB69" w14:textId="690B612F" w:rsidR="00E94F28" w:rsidRPr="005673E7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ดอกเบี้ยรับ</w:t>
      </w:r>
      <w:r w:rsidR="00B21C0F">
        <w:rPr>
          <w:rFonts w:ascii="BrowalliaUPC" w:hAnsi="BrowalliaUPC" w:cs="BrowalliaUPC" w:hint="cs"/>
          <w:sz w:val="28"/>
          <w:szCs w:val="28"/>
          <w:cs/>
        </w:rPr>
        <w:t xml:space="preserve"> รับ</w:t>
      </w:r>
      <w:r w:rsidRPr="005673E7">
        <w:rPr>
          <w:rFonts w:ascii="BrowalliaUPC" w:hAnsi="BrowalliaUPC" w:cs="BrowalliaUPC"/>
          <w:sz w:val="28"/>
          <w:szCs w:val="28"/>
          <w:cs/>
        </w:rPr>
        <w:t>รู้ตามเกณฑ์คงค้างตามสัดส่วนของเวลาโดยคำนึงถึงอัตราดอกเบี้ยที่แท้จริงของสินทรัพย์</w:t>
      </w:r>
    </w:p>
    <w:p w14:paraId="107C6B83" w14:textId="2007C03E" w:rsidR="00E94F28" w:rsidRPr="005673E7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4"/>
          <w:szCs w:val="24"/>
        </w:rPr>
      </w:pPr>
    </w:p>
    <w:p w14:paraId="6466CFD5" w14:textId="77777777" w:rsidR="00096734" w:rsidRPr="005673E7" w:rsidRDefault="00096734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536527C9" w14:textId="2A66973B" w:rsidR="00FF53D1" w:rsidRPr="005673E7" w:rsidRDefault="00E94F28" w:rsidP="00382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pacing w:val="4"/>
          <w:sz w:val="28"/>
          <w:szCs w:val="28"/>
        </w:rPr>
      </w:pPr>
      <w:r w:rsidRPr="005673E7">
        <w:rPr>
          <w:rFonts w:ascii="BrowalliaUPC" w:hAnsi="BrowalliaUPC" w:cs="BrowalliaUPC"/>
          <w:spacing w:val="4"/>
          <w:sz w:val="28"/>
          <w:szCs w:val="28"/>
          <w:cs/>
        </w:rPr>
        <w:lastRenderedPageBreak/>
        <w:t>บริษัท</w:t>
      </w:r>
      <w:r w:rsidR="00F271F9" w:rsidRPr="005673E7">
        <w:rPr>
          <w:rFonts w:ascii="BrowalliaUPC" w:hAnsi="BrowalliaUPC" w:cs="BrowalliaUPC"/>
          <w:spacing w:val="4"/>
          <w:sz w:val="28"/>
          <w:szCs w:val="28"/>
          <w:cs/>
        </w:rPr>
        <w:t>ย่อยทางอ้อม</w:t>
      </w:r>
      <w:r w:rsidRPr="005673E7">
        <w:rPr>
          <w:rFonts w:ascii="BrowalliaUPC" w:hAnsi="BrowalliaUPC" w:cs="BrowalliaUPC"/>
          <w:spacing w:val="4"/>
          <w:sz w:val="28"/>
          <w:szCs w:val="28"/>
          <w:cs/>
        </w:rPr>
        <w:t>รับรู้รายได้ค่าธรรมเนียมแรกเข้าสำหรับสัญญา</w:t>
      </w:r>
      <w:proofErr w:type="spellStart"/>
      <w:r w:rsidRPr="005673E7">
        <w:rPr>
          <w:rFonts w:ascii="BrowalliaUPC" w:hAnsi="BrowalliaUPC" w:cs="BrowalliaUPC"/>
          <w:spacing w:val="4"/>
          <w:sz w:val="28"/>
          <w:szCs w:val="28"/>
          <w:cs/>
        </w:rPr>
        <w:t>แฟ</w:t>
      </w:r>
      <w:proofErr w:type="spellEnd"/>
      <w:r w:rsidRPr="005673E7">
        <w:rPr>
          <w:rFonts w:ascii="BrowalliaUPC" w:hAnsi="BrowalliaUPC" w:cs="BrowalliaUPC"/>
          <w:spacing w:val="4"/>
          <w:sz w:val="28"/>
          <w:szCs w:val="28"/>
          <w:cs/>
        </w:rPr>
        <w:t>รนไช</w:t>
      </w:r>
      <w:proofErr w:type="spellStart"/>
      <w:r w:rsidRPr="005673E7">
        <w:rPr>
          <w:rFonts w:ascii="BrowalliaUPC" w:hAnsi="BrowalliaUPC" w:cs="BrowalliaUPC"/>
          <w:spacing w:val="4"/>
          <w:sz w:val="28"/>
          <w:szCs w:val="28"/>
          <w:cs/>
        </w:rPr>
        <w:t>ส์</w:t>
      </w:r>
      <w:proofErr w:type="spellEnd"/>
      <w:r w:rsidRPr="005673E7">
        <w:rPr>
          <w:rFonts w:ascii="BrowalliaUPC" w:hAnsi="BrowalliaUPC" w:cs="BrowalliaUPC"/>
          <w:spacing w:val="4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pacing w:val="4"/>
          <w:sz w:val="28"/>
          <w:szCs w:val="28"/>
          <w:cs/>
        </w:rPr>
        <w:t>เมื่อได้ให้บริการแก่ผู้รับสิทธิเสร็จสิ้นแล้ว</w:t>
      </w:r>
    </w:p>
    <w:p w14:paraId="1D3BAE62" w14:textId="77777777" w:rsidR="00017176" w:rsidRPr="005673E7" w:rsidRDefault="00017176" w:rsidP="00390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</w:rPr>
      </w:pPr>
    </w:p>
    <w:p w14:paraId="7ADA2F94" w14:textId="4E75F120" w:rsidR="00E94F28" w:rsidRPr="005673E7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เงินปันผลรับ</w:t>
      </w:r>
      <w:r w:rsidR="004F01FF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ถือเป็นรายได้เมื่อบริษัทมีสิทธิในการรับเงินปันผล</w:t>
      </w:r>
    </w:p>
    <w:p w14:paraId="1F603AFA" w14:textId="77777777" w:rsidR="00E94F28" w:rsidRPr="005673E7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4"/>
          <w:szCs w:val="24"/>
        </w:rPr>
      </w:pPr>
    </w:p>
    <w:p w14:paraId="49C34630" w14:textId="1DB037A4" w:rsidR="00E94F28" w:rsidRPr="005673E7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รายได้อื่น</w:t>
      </w:r>
      <w:r w:rsidR="004F01FF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รับรู้ตามเกณฑ์คงค้าง</w:t>
      </w:r>
    </w:p>
    <w:p w14:paraId="6C225FBE" w14:textId="77777777" w:rsidR="00263B28" w:rsidRPr="005673E7" w:rsidRDefault="00263B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</w:rPr>
      </w:pPr>
    </w:p>
    <w:p w14:paraId="38A59A1D" w14:textId="77777777" w:rsidR="00E94F28" w:rsidRPr="005673E7" w:rsidRDefault="00E94F28" w:rsidP="00E94F28">
      <w:pPr>
        <w:pStyle w:val="BodyText2"/>
        <w:numPr>
          <w:ilvl w:val="1"/>
          <w:numId w:val="17"/>
        </w:numPr>
        <w:ind w:left="882" w:right="47" w:hanging="414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เงินสดและรายการเทียบเท่าเงินสด</w:t>
      </w:r>
    </w:p>
    <w:p w14:paraId="441623DA" w14:textId="77777777" w:rsidR="00E94F28" w:rsidRPr="005673E7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300D3BFE" w14:textId="4EAF35A0" w:rsidR="00982AE3" w:rsidRPr="005673E7" w:rsidRDefault="00E94F28" w:rsidP="00E94F28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เงินสดและรายการเทียบเท่าเงินสด หมายถึง เงินสดในมือและเงินฝากธนาคารทุกประเภทที่มีสภาพคล่องสูง (ซึ่งไม่มีข้อจำกัดในการใช้) และพร้อมที่จะเปลี่ยนเป็นเงินสดที่แน่นอนเมื่อครบกำหนด ซึ่งมีความเสี่ยงในการเปลี่ยนแปลงมูลค่าน้อย </w:t>
      </w:r>
    </w:p>
    <w:p w14:paraId="2DD362C4" w14:textId="77777777" w:rsidR="00923E0F" w:rsidRPr="005673E7" w:rsidRDefault="00923E0F" w:rsidP="0039019C">
      <w:pPr>
        <w:tabs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="BrowalliaUPC" w:hAnsi="BrowalliaUPC" w:cs="BrowalliaUPC"/>
          <w:sz w:val="24"/>
          <w:szCs w:val="24"/>
        </w:rPr>
      </w:pPr>
    </w:p>
    <w:p w14:paraId="47064D89" w14:textId="77777777" w:rsidR="00E94F28" w:rsidRPr="005673E7" w:rsidRDefault="00E94F28" w:rsidP="00E94F28">
      <w:pPr>
        <w:pStyle w:val="BodyText2"/>
        <w:numPr>
          <w:ilvl w:val="1"/>
          <w:numId w:val="17"/>
        </w:numPr>
        <w:ind w:left="909" w:right="47" w:hanging="423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เงินลงทุนชั่วคราว</w:t>
      </w:r>
    </w:p>
    <w:p w14:paraId="57D9548A" w14:textId="77777777" w:rsidR="00E94F28" w:rsidRPr="005673E7" w:rsidRDefault="00E94F28" w:rsidP="00E94F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  <w:cs/>
        </w:rPr>
      </w:pPr>
    </w:p>
    <w:p w14:paraId="2115157C" w14:textId="1EB519F4" w:rsidR="00B30F24" w:rsidRPr="005673E7" w:rsidRDefault="00E94F28" w:rsidP="00946FD9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เงินลงทุนชั่วคราว</w:t>
      </w:r>
      <w:r w:rsidR="001C2A29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ถือเป็นหลักทรัพย์เพื่อค้าซึ่งแสดงด้วยมูลค่ายุติธรรม กำไรหรือขาดทุนจากการปรับมูลค่าหลักทรัพย์รับรู้ในงบกำไรขาดทุน</w:t>
      </w:r>
    </w:p>
    <w:p w14:paraId="764CB8A9" w14:textId="78552BD2" w:rsidR="00A25E87" w:rsidRPr="005673E7" w:rsidRDefault="00A25E87" w:rsidP="00946FD9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00E3BA7F" w14:textId="1BDD9263" w:rsidR="00A25E87" w:rsidRPr="006C1D50" w:rsidRDefault="00A25E87" w:rsidP="00FE63D2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6C1D50">
        <w:rPr>
          <w:rFonts w:ascii="BrowalliaUPC" w:hAnsi="BrowalliaUPC" w:cs="BrowalliaUPC"/>
          <w:sz w:val="28"/>
          <w:szCs w:val="28"/>
          <w:cs/>
        </w:rPr>
        <w:t xml:space="preserve">ลูกหนี้การค้า </w:t>
      </w:r>
      <w:r w:rsidR="0016264D" w:rsidRPr="006C1D50">
        <w:rPr>
          <w:rFonts w:ascii="BrowalliaUPC" w:hAnsi="BrowalliaUPC" w:cs="BrowalliaUPC"/>
          <w:sz w:val="28"/>
          <w:szCs w:val="28"/>
          <w:cs/>
        </w:rPr>
        <w:t>และ</w:t>
      </w:r>
      <w:r w:rsidRPr="006C1D50">
        <w:rPr>
          <w:rFonts w:ascii="BrowalliaUPC" w:hAnsi="BrowalliaUPC" w:cs="BrowalliaUPC"/>
          <w:sz w:val="28"/>
          <w:szCs w:val="28"/>
          <w:cs/>
        </w:rPr>
        <w:t>ลูกหนี้อื่น</w:t>
      </w:r>
    </w:p>
    <w:p w14:paraId="3B7641ED" w14:textId="77777777" w:rsidR="00A25E87" w:rsidRPr="006C1D50" w:rsidRDefault="00A25E87" w:rsidP="00A25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  <w:highlight w:val="lightGray"/>
        </w:rPr>
      </w:pPr>
    </w:p>
    <w:p w14:paraId="17B827B5" w14:textId="1611500C" w:rsidR="00220473" w:rsidRPr="006C1D50" w:rsidRDefault="00A25E87" w:rsidP="00A25E87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ลูกหนี้</w:t>
      </w:r>
      <w:r w:rsidR="006443ED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รับรู้เมื่อกลุ่มบริษัทมีสิทธิที่ได้รับจำนวนเงินของสิ่งตอบแทนตามสัญญาโดยไม่เงื่อนไข </w:t>
      </w:r>
    </w:p>
    <w:p w14:paraId="30D4FF72" w14:textId="77777777" w:rsidR="00DB21D9" w:rsidRPr="006C1D50" w:rsidRDefault="00DB21D9" w:rsidP="00A25E87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7F5073C3" w14:textId="7BD4EA4B" w:rsidR="00D30268" w:rsidRPr="006C1D50" w:rsidRDefault="00A25E87" w:rsidP="00A25E87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 xml:space="preserve">ลูกหนี้การค้าและลูกหนี้อื่น </w:t>
      </w:r>
      <w:r w:rsidR="00A95EFB" w:rsidRPr="006C1D50">
        <w:rPr>
          <w:rFonts w:ascii="BrowalliaUPC" w:hAnsi="BrowalliaUPC" w:cs="BrowalliaUPC"/>
          <w:sz w:val="28"/>
          <w:szCs w:val="28"/>
          <w:cs/>
        </w:rPr>
        <w:t>วัด</w:t>
      </w:r>
      <w:r w:rsidR="00DB3BF1" w:rsidRPr="006C1D50">
        <w:rPr>
          <w:rFonts w:ascii="BrowalliaUPC" w:hAnsi="BrowalliaUPC" w:cs="BrowalliaUPC"/>
          <w:sz w:val="28"/>
          <w:szCs w:val="28"/>
          <w:cs/>
        </w:rPr>
        <w:t>มูลค่าด้วยราคาของรายการ</w:t>
      </w:r>
      <w:r w:rsidRPr="006C1D50">
        <w:rPr>
          <w:rFonts w:ascii="BrowalliaUPC" w:hAnsi="BrowalliaUPC" w:cs="BrowalliaUPC"/>
          <w:sz w:val="28"/>
          <w:szCs w:val="28"/>
          <w:cs/>
        </w:rPr>
        <w:t>หักค่าเผื่อผลขาดทุน</w:t>
      </w:r>
      <w:r w:rsidR="00F74C93" w:rsidRPr="006C1D50">
        <w:rPr>
          <w:rFonts w:ascii="BrowalliaUPC" w:hAnsi="BrowalliaUPC" w:cs="BrowalliaUPC"/>
          <w:sz w:val="28"/>
          <w:szCs w:val="28"/>
          <w:cs/>
        </w:rPr>
        <w:t>จากการด้อยค่า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7EB8BBCB" w14:textId="1009455F" w:rsidR="00FE63D2" w:rsidRPr="006C1D50" w:rsidRDefault="00FE63D2" w:rsidP="00A25E87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57E07C38" w14:textId="3154FB83" w:rsidR="00E71C3D" w:rsidRPr="006C1D50" w:rsidRDefault="00A25E87" w:rsidP="00E71C3D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กลุ่มบริษัทใช้วิธีการอย่างง่าย (</w:t>
      </w:r>
      <w:r w:rsidRPr="006C1D50">
        <w:rPr>
          <w:rFonts w:ascii="BrowalliaUPC" w:hAnsi="BrowalliaUPC" w:cs="BrowalliaUPC"/>
          <w:sz w:val="28"/>
          <w:szCs w:val="28"/>
        </w:rPr>
        <w:t xml:space="preserve">Simplified Approach)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ในการวัดมูลค่าผลขาดทุนด้านเครดิตที่คาดว่าจะเกิดขึ้นตลอดอายุหนี้และรับรู้ผลขาดทุนตั้งแต่การรับรู้รายการ </w:t>
      </w:r>
      <w:r w:rsidR="00B17F87" w:rsidRPr="006C1D50">
        <w:rPr>
          <w:rFonts w:ascii="BrowalliaUPC" w:hAnsi="BrowalliaUPC" w:cs="BrowalliaUPC"/>
          <w:sz w:val="28"/>
          <w:szCs w:val="28"/>
          <w:cs/>
        </w:rPr>
        <w:t>ในการ</w:t>
      </w:r>
      <w:r w:rsidR="003C656F" w:rsidRPr="006C1D50">
        <w:rPr>
          <w:rFonts w:ascii="BrowalliaUPC" w:hAnsi="BrowalliaUPC" w:cs="BrowalliaUPC"/>
          <w:sz w:val="28"/>
          <w:szCs w:val="28"/>
          <w:cs/>
        </w:rPr>
        <w:t>พิจารณา</w:t>
      </w:r>
      <w:r w:rsidR="009C61B6" w:rsidRPr="006C1D50">
        <w:rPr>
          <w:rFonts w:ascii="BrowalliaUPC" w:hAnsi="BrowalliaUPC" w:cs="BrowalliaUPC"/>
          <w:sz w:val="28"/>
          <w:szCs w:val="28"/>
          <w:cs/>
        </w:rPr>
        <w:t>ผลขาดทุนด้านเครดิตที่คาดว่าจะเกิดขึ้น</w:t>
      </w:r>
      <w:r w:rsidR="00A5579C" w:rsidRPr="006C1D50">
        <w:rPr>
          <w:rFonts w:ascii="BrowalliaUPC" w:hAnsi="BrowalliaUPC" w:cs="BrowalliaUPC"/>
          <w:sz w:val="28"/>
          <w:szCs w:val="28"/>
          <w:cs/>
        </w:rPr>
        <w:t xml:space="preserve"> ลูก</w:t>
      </w:r>
      <w:r w:rsidR="00073F00" w:rsidRPr="006C1D50">
        <w:rPr>
          <w:rFonts w:ascii="BrowalliaUPC" w:hAnsi="BrowalliaUPC" w:cs="BrowalliaUPC"/>
          <w:sz w:val="28"/>
          <w:szCs w:val="28"/>
          <w:cs/>
        </w:rPr>
        <w:t>หนี</w:t>
      </w:r>
      <w:r w:rsidR="006D7BB6" w:rsidRPr="006C1D50">
        <w:rPr>
          <w:rFonts w:ascii="BrowalliaUPC" w:hAnsi="BrowalliaUPC" w:cs="BrowalliaUPC"/>
          <w:sz w:val="28"/>
          <w:szCs w:val="28"/>
          <w:cs/>
        </w:rPr>
        <w:t>้</w:t>
      </w:r>
      <w:r w:rsidR="00073F00" w:rsidRPr="006C1D50">
        <w:rPr>
          <w:rFonts w:ascii="BrowalliaUPC" w:hAnsi="BrowalliaUPC" w:cs="BrowalliaUPC"/>
          <w:sz w:val="28"/>
          <w:szCs w:val="28"/>
          <w:cs/>
        </w:rPr>
        <w:t>จะถูกจัดกลุ่ม</w:t>
      </w:r>
      <w:r w:rsidR="00B52A81" w:rsidRPr="006C1D50">
        <w:rPr>
          <w:rFonts w:ascii="BrowalliaUPC" w:hAnsi="BrowalliaUPC" w:cs="BrowalliaUPC"/>
          <w:sz w:val="28"/>
          <w:szCs w:val="28"/>
          <w:cs/>
        </w:rPr>
        <w:t>ตาม</w:t>
      </w:r>
      <w:r w:rsidR="00A5579C" w:rsidRPr="006C1D50">
        <w:rPr>
          <w:rFonts w:ascii="BrowalliaUPC" w:hAnsi="BrowalliaUPC" w:cs="BrowalliaUPC"/>
          <w:sz w:val="28"/>
          <w:szCs w:val="28"/>
          <w:cs/>
        </w:rPr>
        <w:t>รูปแบบของความเสี่ยงด้านเครดิตที่มีลักษณะคล้ายคลึงกัน</w:t>
      </w:r>
      <w:r w:rsidR="001D5386" w:rsidRPr="006C1D50">
        <w:rPr>
          <w:rFonts w:ascii="BrowalliaUPC" w:hAnsi="BrowalliaUPC" w:cs="BrowalliaUPC"/>
          <w:sz w:val="28"/>
          <w:szCs w:val="28"/>
          <w:cs/>
        </w:rPr>
        <w:t xml:space="preserve"> อัตราการตั้ง</w:t>
      </w:r>
      <w:r w:rsidR="008C69D1" w:rsidRPr="006C1D50">
        <w:rPr>
          <w:rFonts w:ascii="BrowalliaUPC" w:hAnsi="BrowalliaUPC" w:cs="BrowalliaUPC" w:hint="cs"/>
          <w:sz w:val="28"/>
          <w:szCs w:val="28"/>
          <w:cs/>
        </w:rPr>
        <w:t>ค่าเผื่อ</w:t>
      </w:r>
      <w:r w:rsidR="001D5386" w:rsidRPr="006C1D50">
        <w:rPr>
          <w:rFonts w:ascii="BrowalliaUPC" w:hAnsi="BrowalliaUPC" w:cs="BrowalliaUPC"/>
          <w:sz w:val="28"/>
          <w:szCs w:val="28"/>
          <w:cs/>
        </w:rPr>
        <w:t>ผลขาดทุนด้านเครดิตที่คาดว่าจะเกิดขึ้น</w:t>
      </w:r>
      <w:r w:rsidR="00FD5A07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DC014D" w:rsidRPr="006C1D50">
        <w:rPr>
          <w:rFonts w:ascii="BrowalliaUPC" w:hAnsi="BrowalliaUPC" w:cs="BrowalliaUPC"/>
          <w:sz w:val="28"/>
          <w:szCs w:val="28"/>
          <w:cs/>
        </w:rPr>
        <w:t>คำนวณจาก</w:t>
      </w:r>
      <w:r w:rsidR="00225BD3" w:rsidRPr="006C1D50">
        <w:rPr>
          <w:rFonts w:ascii="BrowalliaUPC" w:hAnsi="BrowalliaUPC" w:cs="BrowalliaUPC"/>
          <w:sz w:val="28"/>
          <w:szCs w:val="28"/>
          <w:cs/>
        </w:rPr>
        <w:t>ประวัติการชำระเงินสำหรับลูกหนี้แต่ละกลุ่ม ปรับปรุงด้วยปัจจัยเฉพาะของลูกหนี้ และ</w:t>
      </w:r>
      <w:r w:rsidR="00BF66A1" w:rsidRPr="006C1D50">
        <w:rPr>
          <w:rFonts w:ascii="BrowalliaUPC" w:hAnsi="BrowalliaUPC" w:cs="BrowalliaUPC"/>
          <w:sz w:val="28"/>
          <w:szCs w:val="28"/>
          <w:cs/>
        </w:rPr>
        <w:t>ความสามารถในการชำระหนี้</w:t>
      </w:r>
      <w:r w:rsidR="00225BD3" w:rsidRPr="006C1D50">
        <w:rPr>
          <w:rFonts w:ascii="BrowalliaUPC" w:hAnsi="BrowalliaUPC" w:cs="BrowalliaUPC"/>
          <w:sz w:val="28"/>
          <w:szCs w:val="28"/>
          <w:cs/>
        </w:rPr>
        <w:t>ของลูก</w:t>
      </w:r>
      <w:r w:rsidR="00AD2485" w:rsidRPr="006C1D50">
        <w:rPr>
          <w:rFonts w:ascii="BrowalliaUPC" w:hAnsi="BrowalliaUPC" w:cs="BrowalliaUPC"/>
          <w:sz w:val="28"/>
          <w:szCs w:val="28"/>
          <w:cs/>
        </w:rPr>
        <w:t xml:space="preserve">หนี้ </w:t>
      </w:r>
      <w:r w:rsidR="00225BD3" w:rsidRPr="006C1D50">
        <w:rPr>
          <w:rFonts w:ascii="BrowalliaUPC" w:hAnsi="BrowalliaUPC" w:cs="BrowalliaUPC"/>
          <w:sz w:val="28"/>
          <w:szCs w:val="28"/>
          <w:cs/>
        </w:rPr>
        <w:t>ณ วัน</w:t>
      </w:r>
      <w:r w:rsidR="000D4C82" w:rsidRPr="006C1D50">
        <w:rPr>
          <w:rFonts w:ascii="BrowalliaUPC" w:hAnsi="BrowalliaUPC" w:cs="BrowalliaUPC"/>
          <w:sz w:val="28"/>
          <w:szCs w:val="28"/>
          <w:cs/>
        </w:rPr>
        <w:t>สิ้นปี</w:t>
      </w:r>
      <w:r w:rsidR="00A776E2" w:rsidRPr="006C1D50">
        <w:rPr>
          <w:rFonts w:ascii="BrowalliaUPC" w:hAnsi="BrowalliaUPC" w:cs="BrowalliaUPC"/>
          <w:sz w:val="28"/>
          <w:szCs w:val="28"/>
          <w:cs/>
        </w:rPr>
        <w:t xml:space="preserve"> ผลขาดทุนจา</w:t>
      </w:r>
      <w:r w:rsidR="00E71C3D" w:rsidRPr="006C1D50">
        <w:rPr>
          <w:rFonts w:ascii="BrowalliaUPC" w:hAnsi="BrowalliaUPC" w:cs="BrowalliaUPC"/>
          <w:sz w:val="28"/>
          <w:szCs w:val="28"/>
          <w:cs/>
        </w:rPr>
        <w:t>กการด้อยค่า</w:t>
      </w:r>
      <w:r w:rsidR="00FD5A07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E71C3D" w:rsidRPr="006C1D50">
        <w:rPr>
          <w:rFonts w:ascii="BrowalliaUPC" w:hAnsi="BrowalliaUPC" w:cs="BrowalliaUPC"/>
          <w:sz w:val="28"/>
          <w:szCs w:val="28"/>
          <w:cs/>
        </w:rPr>
        <w:t>รับรู้ในงบกำไรขาดทุน</w:t>
      </w:r>
    </w:p>
    <w:p w14:paraId="1DEB4934" w14:textId="66641C64" w:rsidR="00672DAE" w:rsidRPr="006C1D50" w:rsidRDefault="00672DAE" w:rsidP="001827E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9D7BF29" w14:textId="77777777" w:rsidR="00672DAE" w:rsidRPr="006C1D50" w:rsidRDefault="00672DAE" w:rsidP="00672DAE">
      <w:pPr>
        <w:pStyle w:val="BodyText2"/>
        <w:spacing w:after="24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6C1D50">
        <w:rPr>
          <w:rFonts w:ascii="BrowalliaUPC" w:hAnsi="BrowalliaUPC" w:cs="BrowalliaUPC"/>
          <w:sz w:val="28"/>
          <w:szCs w:val="28"/>
          <w:u w:val="single"/>
          <w:cs/>
        </w:rPr>
        <w:t xml:space="preserve">นโยบายที่ปฏิบัติใช้ก่อนวันที่ </w:t>
      </w:r>
      <w:r w:rsidRPr="006C1D50">
        <w:rPr>
          <w:rFonts w:ascii="BrowalliaUPC" w:hAnsi="BrowalliaUPC" w:cs="BrowalliaUPC"/>
          <w:sz w:val="28"/>
          <w:szCs w:val="28"/>
          <w:u w:val="single"/>
        </w:rPr>
        <w:t xml:space="preserve">1 </w:t>
      </w:r>
      <w:r w:rsidRPr="006C1D50">
        <w:rPr>
          <w:rFonts w:ascii="BrowalliaUPC" w:hAnsi="BrowalliaUPC" w:cs="BrowalliaUPC"/>
          <w:sz w:val="28"/>
          <w:szCs w:val="28"/>
          <w:u w:val="single"/>
          <w:cs/>
        </w:rPr>
        <w:t xml:space="preserve">มกราคม </w:t>
      </w:r>
      <w:r w:rsidRPr="006C1D50">
        <w:rPr>
          <w:rFonts w:ascii="BrowalliaUPC" w:hAnsi="BrowalliaUPC" w:cs="BrowalliaUPC"/>
          <w:sz w:val="28"/>
          <w:szCs w:val="28"/>
          <w:u w:val="single"/>
        </w:rPr>
        <w:t>2563</w:t>
      </w:r>
    </w:p>
    <w:p w14:paraId="335DBD2E" w14:textId="5F5E61E5" w:rsidR="00570375" w:rsidRPr="006C1D50" w:rsidRDefault="00570375" w:rsidP="00570375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ลูกหนี้</w:t>
      </w:r>
      <w:r w:rsidR="0087384B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รับรู้เมื่อกลุ่มบริษัทมีสิทธิที่ได้รับจำนวนเงินของสิ่งตอบแทนตามสัญญาโดยไม่มีเงื่อนไข </w:t>
      </w:r>
    </w:p>
    <w:p w14:paraId="2E2F6DEC" w14:textId="77777777" w:rsidR="00570375" w:rsidRPr="006C1D50" w:rsidRDefault="00570375" w:rsidP="00570375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6C98B2E6" w14:textId="7E3CE78F" w:rsidR="00570375" w:rsidRPr="006C1D50" w:rsidRDefault="00570375" w:rsidP="00570375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 xml:space="preserve">ลูกหนี้การค้าและลูกหนี้อื่น แสดงมูลค่าตามจำนวนมูลค่าสุทธิที่จะได้รับ </w:t>
      </w:r>
      <w:r w:rsidR="00483BA9"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บันทึกค่าเผื่อหนี้สงสัยจะสูญที่อาจเกิดขึ้นจากการเก็บเงินลูกหนี้ไม่ได้ ค่าเผื่อหนี้สงสัยจะสูญตั้งขึ้นโดยพิจารณาจากประสบการณ์ในการเก็บหนี้และความสามารถในการชำระหนี้ของลูกหนี้ ณ วันสิ้นปี  </w:t>
      </w:r>
    </w:p>
    <w:p w14:paraId="768EAB3A" w14:textId="09471D7B" w:rsidR="00A25E87" w:rsidRPr="006C1D50" w:rsidRDefault="00A25E87" w:rsidP="004575B5">
      <w:pPr>
        <w:tabs>
          <w:tab w:val="left" w:pos="1080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0842AE89" w14:textId="012E6FC0" w:rsidR="003128B3" w:rsidRPr="006C1D50" w:rsidRDefault="003128B3" w:rsidP="004575B5">
      <w:pPr>
        <w:tabs>
          <w:tab w:val="left" w:pos="1080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6D81D225" w14:textId="77777777" w:rsidR="003128B3" w:rsidRPr="006C1D50" w:rsidRDefault="003128B3" w:rsidP="004575B5">
      <w:pPr>
        <w:tabs>
          <w:tab w:val="left" w:pos="1080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</w:rPr>
      </w:pPr>
    </w:p>
    <w:p w14:paraId="6076EC25" w14:textId="77777777" w:rsidR="00A25E87" w:rsidRPr="006C1D50" w:rsidRDefault="00A25E87" w:rsidP="00A25E87">
      <w:pPr>
        <w:pStyle w:val="BodyText2"/>
        <w:numPr>
          <w:ilvl w:val="1"/>
          <w:numId w:val="17"/>
        </w:numPr>
        <w:tabs>
          <w:tab w:val="left" w:pos="1440"/>
        </w:tabs>
        <w:ind w:left="909" w:right="47" w:hanging="423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lastRenderedPageBreak/>
        <w:t>สินค้าคงเหลือ</w:t>
      </w:r>
    </w:p>
    <w:p w14:paraId="4D4E4000" w14:textId="77777777" w:rsidR="00A25E87" w:rsidRPr="006C1D50" w:rsidRDefault="00A25E87" w:rsidP="00A25E87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p w14:paraId="4DFA23CE" w14:textId="559CC24B" w:rsidR="00A25E87" w:rsidRPr="006C1D50" w:rsidRDefault="00C54A64" w:rsidP="00A25E87">
      <w:pPr>
        <w:tabs>
          <w:tab w:val="clear" w:pos="454"/>
          <w:tab w:val="clear" w:pos="680"/>
          <w:tab w:val="clear" w:pos="907"/>
        </w:tabs>
        <w:spacing w:line="240" w:lineRule="auto"/>
        <w:ind w:left="909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A25E87" w:rsidRPr="006C1D50">
        <w:rPr>
          <w:rFonts w:ascii="BrowalliaUPC" w:hAnsi="BrowalliaUPC" w:cs="BrowalliaUPC"/>
          <w:sz w:val="28"/>
          <w:szCs w:val="28"/>
          <w:cs/>
        </w:rPr>
        <w:t>ตีราคาสินค้าคงเหลือตามราคาทุนหรือมูลค่าสุทธิที่จะได้รับแล้วแต่ราคาใดจะต่ำกว่า ราคาทุนคำนวณโดยวิธีถั</w:t>
      </w:r>
      <w:r w:rsidR="00A25E87" w:rsidRPr="006C1D50">
        <w:rPr>
          <w:rFonts w:ascii="BrowalliaUPC" w:hAnsi="BrowalliaUPC" w:cs="BrowalliaUPC"/>
          <w:sz w:val="28"/>
          <w:szCs w:val="28"/>
          <w:cs/>
          <w:lang w:val="en-GB"/>
        </w:rPr>
        <w:t>ว</w:t>
      </w:r>
      <w:r w:rsidR="00A25E87" w:rsidRPr="006C1D50">
        <w:rPr>
          <w:rFonts w:ascii="BrowalliaUPC" w:hAnsi="BrowalliaUPC" w:cs="BrowalliaUPC"/>
          <w:sz w:val="28"/>
          <w:szCs w:val="28"/>
          <w:cs/>
        </w:rPr>
        <w:t>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A25E87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A25E87" w:rsidRPr="006C1D50">
        <w:rPr>
          <w:rFonts w:ascii="BrowalliaUPC" w:hAnsi="BrowalliaUPC" w:cs="BrowalliaUPC"/>
          <w:sz w:val="28"/>
          <w:szCs w:val="28"/>
          <w:cs/>
        </w:rPr>
        <w:t>ค่าอากรขาเข้าและค่าขนส่งหักด้วยส่วนลดและอื่นๆ มูลค่าสุทธิที่คาดว่าจะได้รับประมาณจากราคาที่คาดว่าจะขายได้ตามปกติของธุรกิจหักด้วยค่าใช้จ่ายที่จำเป็นในการขาย</w:t>
      </w:r>
    </w:p>
    <w:p w14:paraId="103C6D95" w14:textId="77777777" w:rsidR="00A25E87" w:rsidRPr="006C1D50" w:rsidRDefault="00A25E87" w:rsidP="00A25E87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p w14:paraId="79449523" w14:textId="54E24E94" w:rsidR="00A25E87" w:rsidRPr="006C1D50" w:rsidRDefault="00E52915" w:rsidP="00A25E87">
      <w:pPr>
        <w:tabs>
          <w:tab w:val="clear" w:pos="454"/>
          <w:tab w:val="clear" w:pos="680"/>
          <w:tab w:val="clear" w:pos="907"/>
          <w:tab w:val="left" w:pos="1278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A25E87" w:rsidRPr="006C1D50">
        <w:rPr>
          <w:rFonts w:ascii="BrowalliaUPC" w:hAnsi="BrowalliaUPC" w:cs="BrowalliaUPC"/>
          <w:sz w:val="28"/>
          <w:szCs w:val="28"/>
          <w:cs/>
        </w:rPr>
        <w:t>บันทึกค่าเผื่อสินค้าเคลื่อนไหวช้าและสินค้าเสียหายโดยพิจารณาจากประสบการณ์ที่ผ่านมาในอดีตและข้อมูลที่มีอยู่ในปัจจุบัน</w:t>
      </w:r>
    </w:p>
    <w:p w14:paraId="08ED5C43" w14:textId="77777777" w:rsidR="00A00015" w:rsidRPr="006C1D50" w:rsidRDefault="00A00015" w:rsidP="00A25E87">
      <w:pPr>
        <w:tabs>
          <w:tab w:val="clear" w:pos="454"/>
          <w:tab w:val="clear" w:pos="680"/>
          <w:tab w:val="clear" w:pos="907"/>
          <w:tab w:val="left" w:pos="1278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353601E0" w14:textId="4B947BDF" w:rsidR="00BF6C70" w:rsidRPr="006C1D50" w:rsidRDefault="00540F7E" w:rsidP="00946FD9">
      <w:pPr>
        <w:pStyle w:val="BodyText2"/>
        <w:numPr>
          <w:ilvl w:val="1"/>
          <w:numId w:val="17"/>
        </w:numPr>
        <w:ind w:left="909" w:right="47" w:hanging="405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เครื่องมือทางการเงิน</w:t>
      </w:r>
    </w:p>
    <w:p w14:paraId="73F2B029" w14:textId="31090E18" w:rsidR="00BF6C70" w:rsidRPr="006C1D50" w:rsidRDefault="00BF6C70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4"/>
          <w:szCs w:val="24"/>
        </w:rPr>
      </w:pPr>
    </w:p>
    <w:p w14:paraId="436E8A0E" w14:textId="45524F8E" w:rsidR="00AD7BBC" w:rsidRPr="006C1D50" w:rsidRDefault="00AD7BBC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6C1D50">
        <w:rPr>
          <w:rFonts w:ascii="BrowalliaUPC" w:hAnsi="BrowalliaUPC" w:cs="BrowalliaUPC"/>
          <w:sz w:val="28"/>
          <w:szCs w:val="28"/>
          <w:u w:val="single"/>
          <w:cs/>
        </w:rPr>
        <w:t>สินทรัพย์ทางการเงิน</w:t>
      </w:r>
    </w:p>
    <w:p w14:paraId="387B1586" w14:textId="77777777" w:rsidR="00AD7BBC" w:rsidRPr="006C1D50" w:rsidRDefault="00AD7BBC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4B02943B" w14:textId="63F24642" w:rsidR="00BF6C70" w:rsidRPr="006C1D50" w:rsidRDefault="00BF6C70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สินทรัพย์ทางการเงิน</w:t>
      </w:r>
      <w:r w:rsidR="00025957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DA26BF" w:rsidRPr="006C1D50">
        <w:rPr>
          <w:rFonts w:ascii="BrowalliaUPC" w:hAnsi="BrowalliaUPC" w:cs="BrowalliaUPC"/>
          <w:sz w:val="28"/>
          <w:szCs w:val="28"/>
          <w:cs/>
        </w:rPr>
        <w:t>รับรู้</w:t>
      </w:r>
      <w:r w:rsidRPr="006C1D50">
        <w:rPr>
          <w:rFonts w:ascii="BrowalliaUPC" w:hAnsi="BrowalliaUPC" w:cs="BrowalliaUPC"/>
          <w:sz w:val="28"/>
          <w:szCs w:val="28"/>
          <w:cs/>
        </w:rPr>
        <w:t>เมื่อ</w:t>
      </w:r>
      <w:r w:rsidR="00AF7C51" w:rsidRPr="006C1D50">
        <w:rPr>
          <w:rFonts w:ascii="BrowalliaUPC" w:hAnsi="BrowalliaUPC" w:cs="BrowalliaUPC"/>
          <w:sz w:val="28"/>
          <w:szCs w:val="28"/>
          <w:cs/>
        </w:rPr>
        <w:t>กลุ่ม</w:t>
      </w:r>
      <w:r w:rsidR="00E97325" w:rsidRPr="006C1D50">
        <w:rPr>
          <w:rFonts w:ascii="BrowalliaUPC" w:hAnsi="BrowalliaUPC" w:cs="BrowalliaUPC"/>
          <w:sz w:val="28"/>
          <w:szCs w:val="28"/>
          <w:cs/>
        </w:rPr>
        <w:t>บริษัท</w:t>
      </w:r>
      <w:r w:rsidRPr="006C1D50">
        <w:rPr>
          <w:rFonts w:ascii="BrowalliaUPC" w:hAnsi="BrowalliaUPC" w:cs="BrowalliaUPC"/>
          <w:sz w:val="28"/>
          <w:szCs w:val="28"/>
          <w:cs/>
        </w:rPr>
        <w:t>เป็นคู่สัญญาตามข้อกำหนดของสัญญาของเครื่องมือทางการเงินนั้น</w:t>
      </w:r>
    </w:p>
    <w:p w14:paraId="4C6304D0" w14:textId="0DBC6E51" w:rsidR="0022417F" w:rsidRPr="006C1D50" w:rsidRDefault="0022417F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070283A6" w14:textId="63623059" w:rsidR="00FC2D27" w:rsidRPr="006C1D50" w:rsidRDefault="00FC2D27" w:rsidP="00FC2D27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สำหรับสินทรัพย์ทางการเงินที่ไม่ได้วัดมูลค่าด้วยมูลค่ายุติธรรมผ่านกำไรหรือขาดทุน กลุ่มบริษัทจะรับรู้รายการเมื่อเริ่มแรกด้วยมูลค่ายุติธรรมบวกหรือหักด้วยต้นทุนการทำรายการซึ่งเกี่ยวข้องโดยตรงกับการได้มาซึ่งสินทรัพย์ทางการเงินนั้น ยกเว้นลูกหนี้การค้าและลูกหนี้อื่น 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 ลูกหนี้การค้าและลูกหนี้อื่น</w:t>
      </w:r>
    </w:p>
    <w:p w14:paraId="48E5A27E" w14:textId="77777777" w:rsidR="00C61E1C" w:rsidRPr="006C1D50" w:rsidRDefault="00C61E1C" w:rsidP="00FC2D27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4E8BC71B" w14:textId="77777777" w:rsidR="00C61E1C" w:rsidRPr="006C1D50" w:rsidRDefault="00C61E1C" w:rsidP="00C61E1C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ินทรัพย์ทางการเงินจะถูกตัดรายการ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10E0C93C" w14:textId="7D79825A" w:rsidR="0022417F" w:rsidRPr="006C1D50" w:rsidRDefault="0022417F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17A8FD8C" w14:textId="77777777" w:rsidR="00323A46" w:rsidRPr="006C1D50" w:rsidRDefault="00323A46" w:rsidP="00323A46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กลุ่มบริษัทจัดประเภทสินทรัพย์ทางการเงินตามลักษณะการวัดมูลค่าในภายหลัง โดยพิจารณาจากโมเดลธุรกิจของกลุ่มบริษัทในการบริหารจัดการสินทรัพย์ทางการเงิน และลักษณะของกระแสเงินสดตามสัญญาของสินทรัพย์ทางการเงิน  ดังนี้</w:t>
      </w:r>
    </w:p>
    <w:p w14:paraId="4913B023" w14:textId="77777777" w:rsidR="00323A46" w:rsidRPr="006C1D50" w:rsidRDefault="00323A46" w:rsidP="00323A46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1359051C" w14:textId="77777777" w:rsidR="00323A46" w:rsidRPr="006C1D50" w:rsidRDefault="00323A46" w:rsidP="00C66129">
      <w:pPr>
        <w:pStyle w:val="ListParagraph"/>
        <w:numPr>
          <w:ilvl w:val="0"/>
          <w:numId w:val="41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วิธีราคาทุนตัดจำหน่าย</w:t>
      </w:r>
    </w:p>
    <w:p w14:paraId="5925C735" w14:textId="77777777" w:rsidR="00323A46" w:rsidRPr="006C1D50" w:rsidRDefault="00323A46" w:rsidP="00C66129">
      <w:pPr>
        <w:pStyle w:val="ListParagraph"/>
        <w:numPr>
          <w:ilvl w:val="0"/>
          <w:numId w:val="41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 xml:space="preserve">วิธีมูลค่ายุติธรรมผ่านกำไรขาดทุนเบ็ดเสร็จอื่น </w:t>
      </w:r>
    </w:p>
    <w:p w14:paraId="19581366" w14:textId="77777777" w:rsidR="00323A46" w:rsidRPr="006C1D50" w:rsidRDefault="00323A46" w:rsidP="00C66129">
      <w:pPr>
        <w:pStyle w:val="ListParagraph"/>
        <w:numPr>
          <w:ilvl w:val="0"/>
          <w:numId w:val="41"/>
        </w:num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 xml:space="preserve">วิธีมูลค่ายุติธรรมผ่านกำไรหรือขาดทุน </w:t>
      </w:r>
    </w:p>
    <w:p w14:paraId="62ECED0B" w14:textId="77777777" w:rsidR="00323A46" w:rsidRPr="006C1D50" w:rsidRDefault="00323A46" w:rsidP="00323A46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364EB9A8" w14:textId="7964F2F0" w:rsidR="00323A46" w:rsidRPr="006C1D50" w:rsidRDefault="00323A46" w:rsidP="00323A46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ในรอบระยะเวลารายงาน</w:t>
      </w:r>
      <w:r w:rsidR="00025957" w:rsidRPr="006C1D50">
        <w:rPr>
          <w:rFonts w:ascii="BrowalliaUPC" w:hAnsi="BrowalliaUPC" w:cs="BrowalliaUPC" w:hint="cs"/>
          <w:sz w:val="28"/>
          <w:szCs w:val="28"/>
          <w:cs/>
        </w:rPr>
        <w:t xml:space="preserve">นี้ </w:t>
      </w: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ไม่มีสินทรัพย์ทางการเงินที่วัดมูลค่าในภายหลังด้วยมูลค่ายุติธรรมผ่านกำไรขาดทุนเบ็ดเสร็จอื่น</w:t>
      </w:r>
    </w:p>
    <w:p w14:paraId="398AAA03" w14:textId="000E3E9A" w:rsidR="00323A46" w:rsidRPr="006C1D50" w:rsidRDefault="00323A46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3D8450DE" w14:textId="181F33F6" w:rsidR="000F1D37" w:rsidRPr="005673E7" w:rsidRDefault="000F1D37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p w14:paraId="00192748" w14:textId="6004B07F" w:rsidR="000F1D37" w:rsidRPr="005673E7" w:rsidRDefault="000F1D37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p w14:paraId="2EF3F2F2" w14:textId="77777777" w:rsidR="000F1D37" w:rsidRPr="005673E7" w:rsidRDefault="000F1D37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color w:val="0000FF"/>
          <w:sz w:val="28"/>
          <w:szCs w:val="28"/>
        </w:rPr>
      </w:pPr>
    </w:p>
    <w:p w14:paraId="1C73B4D0" w14:textId="77777777" w:rsidR="00820CFA" w:rsidRPr="006C1D50" w:rsidRDefault="00632FDD" w:rsidP="00C27C3B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6C1D50">
        <w:rPr>
          <w:rFonts w:ascii="BrowalliaUPC" w:hAnsi="BrowalliaUPC" w:cs="BrowalliaUPC"/>
          <w:i/>
          <w:iCs/>
          <w:sz w:val="28"/>
          <w:szCs w:val="28"/>
          <w:cs/>
        </w:rPr>
        <w:lastRenderedPageBreak/>
        <w:t>สินทรัพย์ทางการเงินที่วัดมูลค่าด้วยวิธีราคาทุนตัดจำหน่าย</w:t>
      </w:r>
    </w:p>
    <w:p w14:paraId="044CE63B" w14:textId="77777777" w:rsidR="00820CFA" w:rsidRPr="006C1D50" w:rsidRDefault="00820CFA" w:rsidP="00C27C3B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402949E7" w14:textId="2C920BC5" w:rsidR="00632FDD" w:rsidRPr="006C1D50" w:rsidRDefault="00632FDD" w:rsidP="00C27C3B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วิธีราคาทุนตัดจำหน่ายเมื่อกลุ่มบริษัทถือครองสินทรัพย์ทางการเงินนั้นตามโมเดลธุรกิจที่มีวัตถุประสงค์การถือครองเพื่อรับกระแสเงินสดตามสัญญา และข้อกำหนดตามสัญญา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</w:t>
      </w:r>
      <w:r w:rsidR="007C06CA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คำนวณโดยใช้วิธีอัตราดอกเบี้ยที่แท้จริง ทั้งนี้ ผลกำไรและขาดทุนที่เกิดขึ้นจากการตัดรายการ การเปลี่ยนแปลง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และการด้อยค่าของสินทรัพย์ดังกล่าวจะ</w:t>
      </w:r>
      <w:r w:rsidR="007C06CA" w:rsidRPr="006C1D50">
        <w:rPr>
          <w:rFonts w:ascii="BrowalliaUPC" w:hAnsi="BrowalliaUPC" w:cs="BrowalliaUPC" w:hint="cs"/>
          <w:sz w:val="28"/>
          <w:szCs w:val="28"/>
          <w:cs/>
        </w:rPr>
        <w:t>ถูก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รับรู้ในส่วนของกำไรหรือขาดทุน   </w:t>
      </w:r>
    </w:p>
    <w:p w14:paraId="13D2CCAE" w14:textId="1902F652" w:rsidR="006A5042" w:rsidRPr="006C1D50" w:rsidRDefault="006A5042" w:rsidP="00C27C3B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61C9529E" w14:textId="68E63F4C" w:rsidR="00820CFA" w:rsidRPr="006C1D50" w:rsidRDefault="00632FDD" w:rsidP="00C27C3B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6C1D50">
        <w:rPr>
          <w:rFonts w:ascii="BrowalliaUPC" w:hAnsi="BrowalliaUPC" w:cs="BrowalliaUPC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(</w:t>
      </w:r>
      <w:r w:rsidRPr="006C1D50">
        <w:rPr>
          <w:rFonts w:ascii="BrowalliaUPC" w:hAnsi="BrowalliaUPC" w:cs="BrowalliaUPC"/>
          <w:i/>
          <w:iCs/>
          <w:sz w:val="28"/>
          <w:szCs w:val="28"/>
        </w:rPr>
        <w:t>FVTPL)</w:t>
      </w:r>
    </w:p>
    <w:p w14:paraId="64172DEF" w14:textId="77777777" w:rsidR="00DB4E0E" w:rsidRPr="006C1D50" w:rsidRDefault="00DB4E0E" w:rsidP="00102B6F">
      <w:pPr>
        <w:pStyle w:val="ListParagraph"/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1638"/>
        <w:jc w:val="thaiDistribute"/>
        <w:rPr>
          <w:rFonts w:ascii="BrowalliaUPC" w:hAnsi="BrowalliaUPC" w:cs="BrowalliaUPC"/>
          <w:sz w:val="28"/>
          <w:szCs w:val="28"/>
        </w:rPr>
      </w:pPr>
    </w:p>
    <w:p w14:paraId="52E577B2" w14:textId="1203E3DF" w:rsidR="00632FDD" w:rsidRPr="006C1D50" w:rsidRDefault="00632FDD" w:rsidP="006F7E3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ไม่ได้ถือครองเพื่อรับกระแสเงินสดตามสัญญาหรือถือครองเพื่อรับกระแสเงินสดตามสัญญาและเพื่อขาย ต้องวัดมูลค่าด้วยมูลค่ายุติธรรมผ่านกำไรหรือขาดทุน (</w:t>
      </w:r>
      <w:r w:rsidRPr="006C1D50">
        <w:rPr>
          <w:rFonts w:ascii="BrowalliaUPC" w:hAnsi="BrowalliaUPC" w:cs="BrowalliaUPC"/>
          <w:sz w:val="28"/>
          <w:szCs w:val="28"/>
        </w:rPr>
        <w:t xml:space="preserve">FVTPL) </w:t>
      </w:r>
      <w:r w:rsidRPr="006C1D50">
        <w:rPr>
          <w:rFonts w:ascii="BrowalliaUPC" w:hAnsi="BrowalliaUPC" w:cs="BrowalliaUPC"/>
          <w:sz w:val="28"/>
          <w:szCs w:val="28"/>
          <w:cs/>
        </w:rPr>
        <w:t>นอกจากนี้</w:t>
      </w:r>
      <w:r w:rsidR="00EA28EC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หากไม่คำนึงตามโมเดลธุรกิจ สินทรัพย์ทางการเงินที่มีข้อกำหนดตามสัญญาไม่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(</w:t>
      </w:r>
      <w:r w:rsidRPr="006C1D50">
        <w:rPr>
          <w:rFonts w:ascii="BrowalliaUPC" w:hAnsi="BrowalliaUPC" w:cs="BrowalliaUPC"/>
          <w:sz w:val="28"/>
          <w:szCs w:val="28"/>
        </w:rPr>
        <w:t xml:space="preserve">SPPI) </w:t>
      </w:r>
      <w:r w:rsidRPr="006C1D50">
        <w:rPr>
          <w:rFonts w:ascii="BrowalliaUPC" w:hAnsi="BrowalliaUPC" w:cs="BrowalliaUPC"/>
          <w:sz w:val="28"/>
          <w:szCs w:val="28"/>
          <w:cs/>
        </w:rPr>
        <w:t>จะต้องวัดมูลค่ายุติธรรมผ่านกำไรหรือขาดทุน รวมถึงอนุพันธ์ทางการเงินทั้งหมดที่ไม่เข้าเงื่อนไขในการป้องกันความเสี่ยง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</w:t>
      </w:r>
      <w:r w:rsidR="00AC42C6" w:rsidRPr="006C1D50">
        <w:rPr>
          <w:rFonts w:ascii="BrowalliaUPC" w:hAnsi="BrowalliaUPC" w:cs="BrowalliaUPC" w:hint="cs"/>
          <w:sz w:val="28"/>
          <w:szCs w:val="28"/>
          <w:cs/>
        </w:rPr>
        <w:t>จะถูก</w:t>
      </w:r>
      <w:r w:rsidRPr="006C1D50">
        <w:rPr>
          <w:rFonts w:ascii="BrowalliaUPC" w:hAnsi="BrowalliaUPC" w:cs="BrowalliaUPC"/>
          <w:sz w:val="28"/>
          <w:szCs w:val="28"/>
          <w:cs/>
        </w:rPr>
        <w:t>รับรู้การเปลี่ยนแปลงสุทธิของมูลค่ายุติธรรมในส่วนของกำไรหรือขาดทุน</w:t>
      </w:r>
    </w:p>
    <w:p w14:paraId="3CFD6B75" w14:textId="4DE45BF9" w:rsidR="00BF6C70" w:rsidRPr="006C1D50" w:rsidRDefault="00BF6C70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13FC3F4B" w14:textId="42ABA432" w:rsidR="006F7E33" w:rsidRPr="006C1D50" w:rsidRDefault="006F7E33" w:rsidP="006F7E3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6C1D50">
        <w:rPr>
          <w:rFonts w:ascii="BrowalliaUPC" w:hAnsi="BrowalliaUPC" w:cs="BrowalliaUPC"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4DC6F2BF" w14:textId="77777777" w:rsidR="00C3303D" w:rsidRPr="006C1D50" w:rsidRDefault="00C3303D" w:rsidP="006F7E3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i/>
          <w:iCs/>
          <w:sz w:val="28"/>
          <w:szCs w:val="28"/>
        </w:rPr>
      </w:pPr>
    </w:p>
    <w:p w14:paraId="4F14CE40" w14:textId="1BE1FDB9" w:rsidR="006F7E33" w:rsidRPr="006C1D50" w:rsidRDefault="006F7E33" w:rsidP="006F7E3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 xml:space="preserve">กลุ่มบริษัทใช้วิธีการทั่วไป </w:t>
      </w:r>
      <w:r w:rsidRPr="006C1D50">
        <w:rPr>
          <w:rFonts w:ascii="BrowalliaUPC" w:hAnsi="BrowalliaUPC" w:cs="BrowalliaUPC"/>
          <w:sz w:val="28"/>
          <w:szCs w:val="28"/>
        </w:rPr>
        <w:t xml:space="preserve">(General Approach) </w:t>
      </w:r>
      <w:r w:rsidRPr="006C1D50">
        <w:rPr>
          <w:rFonts w:ascii="BrowalliaUPC" w:hAnsi="BrowalliaUPC" w:cs="BrowalliaUPC"/>
          <w:sz w:val="28"/>
          <w:szCs w:val="28"/>
          <w:cs/>
        </w:rPr>
        <w:t>ในการพิจารณาผลขาดทุนด้านเครดิตสำหรับสินทรัพย์ทางการเงิน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6C1D50">
        <w:rPr>
          <w:rFonts w:ascii="BrowalliaUPC" w:hAnsi="BrowalliaUPC" w:cs="BrowalliaUPC"/>
          <w:sz w:val="28"/>
          <w:szCs w:val="28"/>
        </w:rPr>
        <w:t xml:space="preserve">12 </w:t>
      </w:r>
      <w:r w:rsidRPr="006C1D50">
        <w:rPr>
          <w:rFonts w:ascii="BrowalliaUPC" w:hAnsi="BrowalliaUPC" w:cs="BrowalliaUPC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</w:p>
    <w:p w14:paraId="6C395B51" w14:textId="77777777" w:rsidR="006F7E33" w:rsidRPr="006C1D50" w:rsidRDefault="006F7E33" w:rsidP="006F7E3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F712C1B" w14:textId="77777777" w:rsidR="006F7E33" w:rsidRPr="006C1D50" w:rsidRDefault="006F7E33" w:rsidP="006F7E33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สำหรับลูกหนี้การค้าและลูกหนี้อื่น ที่ไม่มีองค์ประกอบเกี่ยวกับการจัดหาเงินที่มีนัยสำคัญ กลุ่มบริษัทใช้วิธีอย่างง่าย (</w:t>
      </w:r>
      <w:r w:rsidRPr="006C1D50">
        <w:rPr>
          <w:rFonts w:ascii="BrowalliaUPC" w:hAnsi="BrowalliaUPC" w:cs="BrowalliaUPC"/>
          <w:sz w:val="28"/>
          <w:szCs w:val="28"/>
        </w:rPr>
        <w:t xml:space="preserve">Simplified approach) </w:t>
      </w:r>
      <w:r w:rsidRPr="006C1D50">
        <w:rPr>
          <w:rFonts w:ascii="BrowalliaUPC" w:hAnsi="BrowalliaUPC" w:cs="BrowalliaUPC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ตามที่กล่าวไว้ในนโยบายการบัญชีเรื่อง ลูกหนี้การค้าและลูกหนี้อื่น</w:t>
      </w:r>
    </w:p>
    <w:p w14:paraId="4CA93FAA" w14:textId="77777777" w:rsidR="006F7E33" w:rsidRPr="006C1D50" w:rsidRDefault="006F7E33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6640C23C" w14:textId="5EC13B96" w:rsidR="00880BCD" w:rsidRPr="006C1D50" w:rsidRDefault="00C3303D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6C1D50">
        <w:rPr>
          <w:rFonts w:ascii="BrowalliaUPC" w:hAnsi="BrowalliaUPC" w:cs="BrowalliaUPC"/>
          <w:sz w:val="28"/>
          <w:szCs w:val="28"/>
          <w:u w:val="single"/>
          <w:cs/>
        </w:rPr>
        <w:t>หนี้สินทางการเงิน</w:t>
      </w:r>
    </w:p>
    <w:p w14:paraId="6DEC5DAD" w14:textId="77777777" w:rsidR="00C65646" w:rsidRPr="006C1D50" w:rsidRDefault="00C65646" w:rsidP="00695E3D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3617CCEC" w14:textId="3BC6D947" w:rsidR="00C3303D" w:rsidRPr="006C1D50" w:rsidRDefault="00695E3D" w:rsidP="00EF7696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หนี้สินทางการเงินของกลุ่มบริษัท</w:t>
      </w:r>
      <w:r w:rsidR="003B7106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รวมถึงเงินกู้ยืม เจ้าหนี้การค้า เจ้าหนี้อื่น และตราสารอนุพันธ์ทางการเงิน</w:t>
      </w:r>
    </w:p>
    <w:p w14:paraId="5D1E2F42" w14:textId="77777777" w:rsidR="00EF7696" w:rsidRPr="006C1D50" w:rsidRDefault="00EF7696" w:rsidP="00EF7696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04633F52" w14:textId="568A5A0D" w:rsidR="00C3303D" w:rsidRPr="006C1D50" w:rsidRDefault="00C3303D" w:rsidP="00EF7696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หนี้สินทางการเงิน</w:t>
      </w:r>
      <w:r w:rsidR="003B7106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จะรับรู้เมื่อกลุ่มบริษัทเป็นคู่สัญญาตามข้อกำหนดของสัญญาของเครื่องมือทางการเงินนั้น</w:t>
      </w:r>
    </w:p>
    <w:p w14:paraId="77115FD2" w14:textId="5A02D772" w:rsidR="00DB486A" w:rsidRPr="006C1D50" w:rsidRDefault="00DB486A" w:rsidP="00DB486A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3A100FA6" w14:textId="153527FA" w:rsidR="00DE75FC" w:rsidRPr="006C1D50" w:rsidRDefault="00DE75FC" w:rsidP="00DB486A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334B5F0A" w14:textId="77777777" w:rsidR="00DE75FC" w:rsidRPr="006C1D50" w:rsidRDefault="00DE75FC" w:rsidP="00DB486A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68F04E7C" w14:textId="3A49AFF0" w:rsidR="0017720D" w:rsidRPr="006C1D50" w:rsidRDefault="00FA547D" w:rsidP="007F2A67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lastRenderedPageBreak/>
        <w:t>กลุ่ม</w:t>
      </w:r>
      <w:r w:rsidR="00DB486A" w:rsidRPr="006C1D50">
        <w:rPr>
          <w:rFonts w:ascii="BrowalliaUPC" w:hAnsi="BrowalliaUPC" w:cs="BrowalliaUPC"/>
          <w:sz w:val="28"/>
          <w:szCs w:val="28"/>
          <w:cs/>
        </w:rPr>
        <w:t>บริษัท</w:t>
      </w:r>
      <w:r w:rsidR="000660A2" w:rsidRPr="006C1D50">
        <w:rPr>
          <w:rFonts w:ascii="BrowalliaUPC" w:hAnsi="BrowalliaUPC" w:cs="BrowalliaUPC"/>
          <w:sz w:val="28"/>
          <w:szCs w:val="28"/>
          <w:cs/>
        </w:rPr>
        <w:t>รับรู้รายการเมื่อ</w:t>
      </w:r>
      <w:r w:rsidR="00DB486A" w:rsidRPr="006C1D50">
        <w:rPr>
          <w:rFonts w:ascii="BrowalliaUPC" w:hAnsi="BrowalliaUPC" w:cs="BrowalliaUPC"/>
          <w:sz w:val="28"/>
          <w:szCs w:val="28"/>
          <w:cs/>
        </w:rPr>
        <w:t>เริ่มแรก</w:t>
      </w:r>
      <w:r w:rsidR="00DF2C50" w:rsidRPr="006C1D50">
        <w:rPr>
          <w:rFonts w:ascii="BrowalliaUPC" w:hAnsi="BrowalliaUPC" w:cs="BrowalliaUPC"/>
          <w:sz w:val="28"/>
          <w:szCs w:val="28"/>
          <w:cs/>
        </w:rPr>
        <w:t>สำหรับ</w:t>
      </w:r>
      <w:r w:rsidR="00DB486A" w:rsidRPr="006C1D50">
        <w:rPr>
          <w:rFonts w:ascii="BrowalliaUPC" w:hAnsi="BrowalliaUPC" w:cs="BrowalliaUPC"/>
          <w:sz w:val="28"/>
          <w:szCs w:val="28"/>
          <w:cs/>
        </w:rPr>
        <w:t>หนี้สินทางการเงินด้วยมูลค่ายุติธรรม</w:t>
      </w:r>
      <w:r w:rsidR="00DF2C50" w:rsidRPr="006C1D50">
        <w:rPr>
          <w:rFonts w:ascii="BrowalliaUPC" w:hAnsi="BrowalliaUPC" w:cs="BrowalliaUPC"/>
          <w:sz w:val="28"/>
          <w:szCs w:val="28"/>
          <w:cs/>
        </w:rPr>
        <w:t>หัก</w:t>
      </w:r>
      <w:r w:rsidR="00DB486A" w:rsidRPr="006C1D50">
        <w:rPr>
          <w:rFonts w:ascii="BrowalliaUPC" w:hAnsi="BrowalliaUPC" w:cs="BrowalliaUPC"/>
          <w:sz w:val="28"/>
          <w:szCs w:val="28"/>
          <w:cs/>
        </w:rPr>
        <w:t>ต้นทุนการทำรายการ</w:t>
      </w:r>
      <w:r w:rsidR="00DF2C50" w:rsidRPr="006C1D50">
        <w:rPr>
          <w:rFonts w:ascii="BrowalliaUPC" w:hAnsi="BrowalliaUPC" w:cs="BrowalliaUPC"/>
          <w:sz w:val="28"/>
          <w:szCs w:val="28"/>
          <w:cs/>
        </w:rPr>
        <w:t xml:space="preserve"> และจัดประเภท</w:t>
      </w:r>
      <w:r w:rsidR="00C05281" w:rsidRPr="006C1D50">
        <w:rPr>
          <w:rFonts w:ascii="BrowalliaUPC" w:hAnsi="BrowalliaUPC" w:cs="BrowalliaUPC"/>
          <w:sz w:val="28"/>
          <w:szCs w:val="28"/>
          <w:cs/>
        </w:rPr>
        <w:t xml:space="preserve">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17720D" w:rsidRPr="006C1D50">
        <w:rPr>
          <w:rFonts w:ascii="BrowalliaUPC" w:hAnsi="BrowalliaUPC" w:cs="BrowalliaUPC"/>
          <w:sz w:val="28"/>
          <w:szCs w:val="28"/>
          <w:cs/>
        </w:rPr>
        <w:t xml:space="preserve">โดยใช้วิธีดอกเบี้ยที่แท้จริง </w:t>
      </w:r>
      <w:r w:rsidR="009111E9" w:rsidRPr="006C1D50">
        <w:rPr>
          <w:rFonts w:ascii="BrowalliaUPC" w:hAnsi="BrowalliaUPC" w:cs="BrowalliaUPC"/>
          <w:sz w:val="28"/>
          <w:szCs w:val="28"/>
          <w:cs/>
        </w:rPr>
        <w:t>ในการคำนวณมูลค่าราคาทุนตัดจำหน่าย</w:t>
      </w:r>
      <w:r w:rsidR="00EA28EC">
        <w:rPr>
          <w:rFonts w:ascii="BrowalliaUPC" w:hAnsi="BrowalliaUPC" w:cs="BrowalliaUPC"/>
          <w:sz w:val="28"/>
          <w:szCs w:val="28"/>
        </w:rPr>
        <w:t xml:space="preserve"> </w:t>
      </w:r>
      <w:r w:rsidR="009111E9" w:rsidRPr="006C1D50">
        <w:rPr>
          <w:rFonts w:ascii="BrowalliaUPC" w:hAnsi="BrowalliaUPC" w:cs="BrowalliaUPC"/>
          <w:sz w:val="28"/>
          <w:szCs w:val="28"/>
          <w:cs/>
        </w:rPr>
        <w:t xml:space="preserve">กลุ่มบริษัทคำนึงถึงค่าธรรมเนียมหรือต้นทุนที่ถือเป็นส่วนหนึ่งของอัตราดอกเบี้ยที่แท้จริงนั้นด้วย </w:t>
      </w:r>
      <w:r w:rsidR="00F4298A" w:rsidRPr="006C1D50">
        <w:rPr>
          <w:rFonts w:ascii="BrowalliaUPC" w:hAnsi="BrowalliaUPC" w:cs="BrowalliaUPC"/>
          <w:sz w:val="28"/>
          <w:szCs w:val="28"/>
          <w:cs/>
        </w:rPr>
        <w:t>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</w:t>
      </w:r>
      <w:r w:rsidR="00293C85" w:rsidRPr="006C1D50">
        <w:rPr>
          <w:rFonts w:ascii="BrowalliaUPC" w:hAnsi="BrowalliaUPC" w:cs="BrowalliaUPC"/>
          <w:sz w:val="28"/>
          <w:szCs w:val="28"/>
          <w:cs/>
        </w:rPr>
        <w:t xml:space="preserve">น </w:t>
      </w:r>
      <w:r w:rsidR="00C72DDE" w:rsidRPr="006C1D50">
        <w:rPr>
          <w:rFonts w:ascii="BrowalliaUPC" w:hAnsi="BrowalliaUPC" w:cs="BrowalliaUPC"/>
          <w:sz w:val="28"/>
          <w:szCs w:val="28"/>
          <w:cs/>
        </w:rPr>
        <w:t>ยกเว้น หนี้สินอนุพันธ์ที่จะวัดมูลค่าด้วยวิธีมูลค่ายุติธรรมผ่านกำไรหรือขาดทุน (</w:t>
      </w:r>
      <w:r w:rsidR="00C72DDE" w:rsidRPr="006C1D50">
        <w:rPr>
          <w:rFonts w:ascii="BrowalliaUPC" w:hAnsi="BrowalliaUPC" w:cs="BrowalliaUPC"/>
          <w:sz w:val="28"/>
          <w:szCs w:val="28"/>
        </w:rPr>
        <w:t>FVTPL)</w:t>
      </w:r>
    </w:p>
    <w:p w14:paraId="70B5AAB8" w14:textId="77777777" w:rsidR="00C3303D" w:rsidRPr="006C1D50" w:rsidRDefault="00C3303D" w:rsidP="00BF6C70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641CF15A" w14:textId="616E6AF7" w:rsidR="00486DE6" w:rsidRPr="006C1D50" w:rsidRDefault="009B67FE" w:rsidP="00F605CB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หนี้สินทางการเงินจะถูกตัดรายการ</w:t>
      </w:r>
      <w:r w:rsidR="00486DE6" w:rsidRPr="006C1D50">
        <w:rPr>
          <w:rFonts w:ascii="BrowalliaUPC" w:hAnsi="BrowalliaUPC" w:cs="BrowalliaUPC"/>
          <w:sz w:val="28"/>
          <w:szCs w:val="28"/>
          <w:cs/>
        </w:rPr>
        <w:t>ก็ต่อเมื่อได้มีการปฏิบัติตามภาระผูกพันของหนี้สินนั้นแล้ว มีการยกเลิกภาระผูกพันนั้น หรือ</w:t>
      </w:r>
      <w:r w:rsidR="000A1034" w:rsidRPr="006C1D50">
        <w:rPr>
          <w:rFonts w:ascii="BrowalliaUPC" w:hAnsi="BrowalliaUPC" w:cs="BrowalliaUPC" w:hint="cs"/>
          <w:sz w:val="28"/>
          <w:szCs w:val="28"/>
          <w:cs/>
        </w:rPr>
        <w:t>เมื่อ</w:t>
      </w:r>
      <w:r w:rsidR="000A1034" w:rsidRPr="006C1D50">
        <w:rPr>
          <w:rFonts w:ascii="BrowalliaUPC" w:hAnsi="BrowalliaUPC" w:cs="BrowalliaUPC"/>
          <w:sz w:val="28"/>
          <w:szCs w:val="28"/>
          <w:cs/>
        </w:rPr>
        <w:t>ภาระผูกพันนั้น</w:t>
      </w:r>
      <w:r w:rsidR="00486DE6" w:rsidRPr="006C1D50">
        <w:rPr>
          <w:rFonts w:ascii="BrowalliaUPC" w:hAnsi="BrowalliaUPC" w:cs="BrowalliaUPC"/>
          <w:sz w:val="28"/>
          <w:szCs w:val="28"/>
          <w:cs/>
        </w:rPr>
        <w:t>สิ้นสุดลง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33A144A3" w14:textId="77777777" w:rsidR="00B66B83" w:rsidRPr="006C1D50" w:rsidRDefault="00B66B83" w:rsidP="00F605CB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690FB350" w14:textId="77777777" w:rsidR="00F0086D" w:rsidRPr="005673E7" w:rsidRDefault="003B5924" w:rsidP="00CA5B9A">
      <w:pPr>
        <w:pStyle w:val="BodyText2"/>
        <w:numPr>
          <w:ilvl w:val="1"/>
          <w:numId w:val="17"/>
        </w:numPr>
        <w:tabs>
          <w:tab w:val="left" w:pos="540"/>
          <w:tab w:val="left" w:pos="918"/>
        </w:tabs>
        <w:ind w:left="990" w:right="47" w:hanging="477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เงินลงทุน</w:t>
      </w:r>
    </w:p>
    <w:p w14:paraId="1A5EF67B" w14:textId="77777777" w:rsidR="00F0086D" w:rsidRPr="005673E7" w:rsidRDefault="00F0086D" w:rsidP="00AE6BB0">
      <w:pPr>
        <w:tabs>
          <w:tab w:val="clear" w:pos="907"/>
          <w:tab w:val="clear" w:pos="1644"/>
          <w:tab w:val="clear" w:pos="1871"/>
          <w:tab w:val="left" w:pos="90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426" w:right="29"/>
        <w:jc w:val="thaiDistribute"/>
        <w:rPr>
          <w:rFonts w:ascii="BrowalliaUPC" w:hAnsi="BrowalliaUPC" w:cs="BrowalliaUPC"/>
          <w:sz w:val="24"/>
          <w:szCs w:val="24"/>
        </w:rPr>
      </w:pPr>
    </w:p>
    <w:p w14:paraId="48228E2C" w14:textId="60D670AE" w:rsidR="00F0086D" w:rsidRPr="005673E7" w:rsidRDefault="00F0086D" w:rsidP="00CA5B9A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เงินลงทุนในบริษัทย่อยในงบการเงินเฉพาะบริษัท แสดงตามวิธีราคาทุน บริษัทจะบันทึกผลกำไรหรือขาดทุนจากก</w:t>
      </w:r>
      <w:r w:rsidR="003E2799" w:rsidRPr="005673E7">
        <w:rPr>
          <w:rFonts w:ascii="BrowalliaUPC" w:hAnsi="BrowalliaUPC" w:cs="BrowalliaUPC"/>
          <w:sz w:val="28"/>
          <w:szCs w:val="28"/>
          <w:cs/>
        </w:rPr>
        <w:t>ารจำหน่ายในงบกำไรขาดทุนในปี</w:t>
      </w:r>
      <w:r w:rsidRPr="005673E7">
        <w:rPr>
          <w:rFonts w:ascii="BrowalliaUPC" w:hAnsi="BrowalliaUPC" w:cs="BrowalliaUPC"/>
          <w:sz w:val="28"/>
          <w:szCs w:val="28"/>
          <w:cs/>
        </w:rPr>
        <w:t>ที่มีการจำหน่ายเงินลงทุนนั้น กรณีที่เงินลงทุนดังกล่าวเกิดการด้อยค่า บริษัทจะรับรู้ผลขาดทุนจากการด้อยค่าเป็นค</w:t>
      </w:r>
      <w:r w:rsidR="003E2799" w:rsidRPr="005673E7">
        <w:rPr>
          <w:rFonts w:ascii="BrowalliaUPC" w:hAnsi="BrowalliaUPC" w:cs="BrowalliaUPC"/>
          <w:sz w:val="28"/>
          <w:szCs w:val="28"/>
          <w:cs/>
        </w:rPr>
        <w:t>่าใช้จ่ายในงบกำไรขาดทุน</w:t>
      </w:r>
    </w:p>
    <w:p w14:paraId="095A779D" w14:textId="77777777" w:rsidR="00D15A40" w:rsidRPr="005673E7" w:rsidRDefault="00D15A40" w:rsidP="00CA5B9A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UPC" w:hAnsi="BrowalliaUPC" w:cs="BrowalliaUPC"/>
          <w:sz w:val="24"/>
          <w:szCs w:val="24"/>
        </w:rPr>
      </w:pPr>
    </w:p>
    <w:p w14:paraId="6A8FCB9E" w14:textId="53D5D33A" w:rsidR="00EF3EC8" w:rsidRPr="005673E7" w:rsidRDefault="00EF3EC8" w:rsidP="00CA5B9A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เงินลงทุนระยะยาวอื่นแสดงในราคาทุนหักค่าเผื่อการด้อยค่า (ถ้ามี)</w:t>
      </w:r>
    </w:p>
    <w:p w14:paraId="4D15404C" w14:textId="77777777" w:rsidR="008C2130" w:rsidRPr="005673E7" w:rsidRDefault="008C2130" w:rsidP="00CA5B9A">
      <w:pPr>
        <w:tabs>
          <w:tab w:val="clear" w:pos="907"/>
          <w:tab w:val="clear" w:pos="1644"/>
          <w:tab w:val="clear" w:pos="1871"/>
          <w:tab w:val="left" w:pos="1170"/>
          <w:tab w:val="left" w:pos="2160"/>
          <w:tab w:val="left" w:pos="2880"/>
          <w:tab w:val="left" w:pos="3600"/>
          <w:tab w:val="left" w:pos="4320"/>
          <w:tab w:val="center" w:pos="5268"/>
        </w:tabs>
        <w:spacing w:line="240" w:lineRule="auto"/>
        <w:ind w:left="918" w:right="29"/>
        <w:jc w:val="thaiDistribute"/>
        <w:rPr>
          <w:rFonts w:ascii="BrowalliaUPC" w:hAnsi="BrowalliaUPC" w:cs="BrowalliaUPC"/>
          <w:sz w:val="28"/>
          <w:szCs w:val="28"/>
        </w:rPr>
      </w:pPr>
    </w:p>
    <w:p w14:paraId="602E9B9A" w14:textId="77777777" w:rsidR="0016627F" w:rsidRPr="005673E7" w:rsidRDefault="0016627F" w:rsidP="0016627F">
      <w:pPr>
        <w:pStyle w:val="BodyText2"/>
        <w:numPr>
          <w:ilvl w:val="1"/>
          <w:numId w:val="17"/>
        </w:numPr>
        <w:tabs>
          <w:tab w:val="left" w:pos="540"/>
          <w:tab w:val="left" w:pos="918"/>
        </w:tabs>
        <w:ind w:left="990" w:right="47" w:hanging="477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การรวมธุรกิจ</w:t>
      </w:r>
    </w:p>
    <w:p w14:paraId="77145D60" w14:textId="77777777" w:rsidR="0016627F" w:rsidRPr="005673E7" w:rsidRDefault="0016627F" w:rsidP="0016627F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34F246F" w14:textId="77777777" w:rsidR="0016627F" w:rsidRPr="005673E7" w:rsidRDefault="0016627F" w:rsidP="0016627F">
      <w:pPr>
        <w:tabs>
          <w:tab w:val="clear" w:pos="454"/>
          <w:tab w:val="clear" w:pos="907"/>
          <w:tab w:val="clear" w:pos="1644"/>
          <w:tab w:val="clear" w:pos="1871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กลุ่มบริษัทบันทึกบัญชีสำหรับการรวมธุรกิจโดยถือปฏิบัติตามวิธีซื้อ บริษัท (ผู้ซื้อ)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ณ วันที่ซื้อ และจำนวนของส่วนของผู้ที่ไม่มีอำนาจควบคุมในผู้ถูกซื้อ ในการรวมธุรกิจแต่ละครั้ง กลุ่มบริษัทจะวัดมูลค่าส่วนของผู้ที่ไม่มีอำนาจควบคุม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14:paraId="6E359A33" w14:textId="77777777" w:rsidR="0016627F" w:rsidRPr="005673E7" w:rsidRDefault="0016627F" w:rsidP="0016627F">
      <w:pPr>
        <w:tabs>
          <w:tab w:val="clear" w:pos="454"/>
          <w:tab w:val="clear" w:pos="907"/>
          <w:tab w:val="clear" w:pos="1644"/>
          <w:tab w:val="clear" w:pos="1871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19699B9A" w14:textId="3A6FCB05" w:rsidR="0016627F" w:rsidRPr="005673E7" w:rsidRDefault="0016627F" w:rsidP="0016627F">
      <w:pPr>
        <w:pStyle w:val="BodyText"/>
        <w:tabs>
          <w:tab w:val="clear" w:pos="454"/>
          <w:tab w:val="left" w:pos="540"/>
        </w:tabs>
        <w:spacing w:after="0"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</w:t>
      </w:r>
      <w:r w:rsidR="0043049F">
        <w:rPr>
          <w:rFonts w:ascii="BrowalliaUPC" w:hAnsi="BrowalliaUPC" w:cs="BrowalliaUPC" w:hint="cs"/>
          <w:sz w:val="28"/>
          <w:szCs w:val="28"/>
          <w:cs/>
        </w:rPr>
        <w:t>มี</w:t>
      </w:r>
      <w:r w:rsidRPr="005673E7">
        <w:rPr>
          <w:rFonts w:ascii="BrowalliaUPC" w:hAnsi="BrowalliaUPC" w:cs="BrowalliaUPC"/>
          <w:sz w:val="28"/>
          <w:szCs w:val="28"/>
          <w:cs/>
        </w:rPr>
        <w:t>อำนาจควบคุมในผู้ถูกซื้อ</w:t>
      </w:r>
      <w:r w:rsidR="00415EA4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หักด้วยมูลค่าสุทธิ (มูลค่ายุติธรรม) ของสินทรัพย์ที่ระบุได้ที่ได้มา</w:t>
      </w:r>
      <w:r w:rsidR="00B53F64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และหนี้สินที่รับมาซึ่งวัดมูลค่า ณ วันที่ซื้อ</w:t>
      </w:r>
    </w:p>
    <w:p w14:paraId="03832D34" w14:textId="77777777" w:rsidR="0016627F" w:rsidRPr="005673E7" w:rsidRDefault="0016627F" w:rsidP="0016627F">
      <w:pPr>
        <w:pStyle w:val="BodyText"/>
        <w:tabs>
          <w:tab w:val="clear" w:pos="454"/>
          <w:tab w:val="left" w:pos="540"/>
        </w:tabs>
        <w:spacing w:after="0"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5A69D797" w14:textId="77777777" w:rsidR="0016627F" w:rsidRPr="005673E7" w:rsidRDefault="0016627F" w:rsidP="0016627F">
      <w:pPr>
        <w:pStyle w:val="BodyText"/>
        <w:tabs>
          <w:tab w:val="clear" w:pos="454"/>
          <w:tab w:val="left" w:pos="990"/>
        </w:tabs>
        <w:spacing w:after="0"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และสามารถวัดมูลค่ายุติธรรมได้อย่างน่าเชื่อถือ</w:t>
      </w:r>
    </w:p>
    <w:p w14:paraId="2980A26F" w14:textId="77777777" w:rsidR="0016627F" w:rsidRPr="005673E7" w:rsidRDefault="0016627F" w:rsidP="0016627F">
      <w:pPr>
        <w:pStyle w:val="BodyText"/>
        <w:tabs>
          <w:tab w:val="clear" w:pos="454"/>
          <w:tab w:val="left" w:pos="990"/>
        </w:tabs>
        <w:spacing w:after="0"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46E4495A" w14:textId="77777777" w:rsidR="0016627F" w:rsidRPr="005673E7" w:rsidRDefault="0016627F" w:rsidP="0016627F">
      <w:pPr>
        <w:pStyle w:val="BodyText"/>
        <w:tabs>
          <w:tab w:val="clear" w:pos="454"/>
          <w:tab w:val="left" w:pos="990"/>
        </w:tabs>
        <w:spacing w:after="0"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ต้นทุนที่เกี่ยวข้องกับการซื้อที่เกิดขึ้นซึ่งเป็นผลมาจากการรวมธุรกิจ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3EDED10B" w14:textId="70D32699" w:rsidR="0016627F" w:rsidRPr="005673E7" w:rsidRDefault="0016627F" w:rsidP="0016627F">
      <w:pPr>
        <w:pStyle w:val="BodyText"/>
        <w:tabs>
          <w:tab w:val="clear" w:pos="454"/>
          <w:tab w:val="left" w:pos="990"/>
        </w:tabs>
        <w:spacing w:after="0"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6F7CA647" w14:textId="77777777" w:rsidR="00997572" w:rsidRPr="005673E7" w:rsidRDefault="00997572" w:rsidP="0016627F">
      <w:pPr>
        <w:pStyle w:val="BodyText"/>
        <w:tabs>
          <w:tab w:val="clear" w:pos="454"/>
          <w:tab w:val="left" w:pos="990"/>
        </w:tabs>
        <w:spacing w:after="0"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05067A8D" w14:textId="77777777" w:rsidR="0016627F" w:rsidRPr="005673E7" w:rsidRDefault="0016627F" w:rsidP="0016627F">
      <w:pPr>
        <w:pStyle w:val="BodyText"/>
        <w:tabs>
          <w:tab w:val="clear" w:pos="454"/>
          <w:tab w:val="left" w:pos="990"/>
        </w:tabs>
        <w:spacing w:after="0" w:line="240" w:lineRule="auto"/>
        <w:ind w:left="918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lastRenderedPageBreak/>
        <w:t>บริษัทย่อย</w:t>
      </w:r>
    </w:p>
    <w:p w14:paraId="649827BF" w14:textId="4C1D62CA" w:rsidR="0016627F" w:rsidRPr="005673E7" w:rsidRDefault="0016627F" w:rsidP="00166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บริษัทย่อย</w:t>
      </w:r>
      <w:r w:rsidR="00B53F64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เป็นกิจการที่อยู่ภายใต้การควบคุมของบริษัท การควบคุมเกิดขึ้นเมื่อบริษัทมีอำนาจควบคุมทั้งทางตรงหรือทางอ้อมในการกำหนดนโยบายทางการเงินและการดำเนินงานของกิจการนั้น เพื่อได้มาซึ่งประโยชน์จากกิจกรรมของบริษัทย่อย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3C39B0E4" w14:textId="77777777" w:rsidR="0016627F" w:rsidRPr="005673E7" w:rsidRDefault="0016627F" w:rsidP="00166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18"/>
        <w:jc w:val="thaiDistribute"/>
        <w:rPr>
          <w:rFonts w:ascii="BrowalliaUPC" w:hAnsi="BrowalliaUPC" w:cs="BrowalliaUPC"/>
          <w:sz w:val="28"/>
          <w:szCs w:val="28"/>
        </w:rPr>
      </w:pPr>
    </w:p>
    <w:p w14:paraId="0C43E0E4" w14:textId="0FCFF087" w:rsidR="0016627F" w:rsidRPr="005673E7" w:rsidRDefault="0016627F" w:rsidP="0016627F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นโยบายการบัญชีของบริษัทย่อยได้ถูกเปลี่ยนตามความจำเป็นเพื่อให้เป็นนโยบายเดียวกันกับของกลุ่มบริษัท            ผลขาดทุนในบริษัทย่อยจะถูกปันส่วนไปยังส่วนได้เสียที่ไม่</w:t>
      </w:r>
      <w:r w:rsidR="006D1921">
        <w:rPr>
          <w:rFonts w:ascii="BrowalliaUPC" w:hAnsi="BrowalliaUPC" w:cs="BrowalliaUPC" w:hint="cs"/>
          <w:sz w:val="28"/>
          <w:szCs w:val="28"/>
          <w:cs/>
        </w:rPr>
        <w:t>มี</w:t>
      </w:r>
      <w:r w:rsidRPr="005673E7">
        <w:rPr>
          <w:rFonts w:ascii="BrowalliaUPC" w:hAnsi="BrowalliaUPC" w:cs="BrowalliaUPC"/>
          <w:sz w:val="28"/>
          <w:szCs w:val="28"/>
          <w:cs/>
        </w:rPr>
        <w:t>อำนาจควบคุม</w:t>
      </w:r>
      <w:r w:rsidR="004C6A1F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44BF0D6E" w14:textId="77777777" w:rsidR="00E33D61" w:rsidRPr="005673E7" w:rsidRDefault="00E33D61" w:rsidP="00946FD9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F4D6540" w14:textId="6AC291CB" w:rsidR="0051061C" w:rsidRPr="005673E7" w:rsidRDefault="0051061C" w:rsidP="00DE47C1">
      <w:pPr>
        <w:pStyle w:val="BodyText2"/>
        <w:numPr>
          <w:ilvl w:val="1"/>
          <w:numId w:val="17"/>
        </w:numPr>
        <w:tabs>
          <w:tab w:val="left" w:pos="540"/>
          <w:tab w:val="left" w:pos="918"/>
        </w:tabs>
        <w:ind w:left="990" w:right="47" w:hanging="477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การด้อยค่าของ</w:t>
      </w:r>
      <w:r w:rsidR="004B2E23" w:rsidRPr="005673E7">
        <w:rPr>
          <w:rFonts w:ascii="BrowalliaUPC" w:hAnsi="BrowalliaUPC" w:cs="BrowalliaUPC"/>
          <w:sz w:val="28"/>
          <w:szCs w:val="28"/>
          <w:cs/>
        </w:rPr>
        <w:t>สินทรัพย์</w:t>
      </w:r>
    </w:p>
    <w:p w14:paraId="37322589" w14:textId="77777777" w:rsidR="00270000" w:rsidRPr="005673E7" w:rsidRDefault="00270000" w:rsidP="00946FD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EB2437E" w14:textId="1E63AAEA" w:rsidR="00A8086C" w:rsidRPr="005673E7" w:rsidRDefault="00F15A93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สินทรัพย์ที่มีอายุการให้ประโยชน์ไม่ทราบแน่ชัด เช่น ค่าความนิยม เครื่องหมายการค้า</w:t>
      </w:r>
      <w:r w:rsidR="00B53F64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และสิทธิการขยายกิจการในต่างประเทศ ซึ่งไม่มีการตัดจำหน่าย</w:t>
      </w:r>
      <w:r w:rsidR="004C6A1F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จะถูกทดสอบการด้อยค่าเป็นประจำทุกปี สินทรัพย์อื่นที่มีการตัดจำหน่ายจะมีการทบทวนการด้อยค่า เมื่อมีเหตุการณ์หรือสถานการณ์บ่งชี้ว่า</w:t>
      </w:r>
      <w:r w:rsidR="0043264D" w:rsidRPr="005673E7">
        <w:rPr>
          <w:rFonts w:ascii="BrowalliaUPC" w:hAnsi="BrowalliaUPC" w:cs="BrowalliaUPC"/>
          <w:sz w:val="28"/>
          <w:szCs w:val="28"/>
          <w:cs/>
        </w:rPr>
        <w:t>มูลค่า</w:t>
      </w:r>
      <w:r w:rsidRPr="005673E7">
        <w:rPr>
          <w:rFonts w:ascii="BrowalliaUPC" w:hAnsi="BrowalliaUPC" w:cs="BrowalliaUPC"/>
          <w:sz w:val="28"/>
          <w:szCs w:val="28"/>
          <w:cs/>
        </w:rPr>
        <w:t>ตามบัญชีอาจสูงกว่า</w:t>
      </w:r>
      <w:r w:rsidR="00804F76" w:rsidRPr="005673E7">
        <w:rPr>
          <w:rFonts w:ascii="BrowalliaUPC" w:hAnsi="BrowalliaUPC" w:cs="BrowalliaUPC"/>
          <w:sz w:val="28"/>
          <w:szCs w:val="28"/>
          <w:cs/>
        </w:rPr>
        <w:t xml:space="preserve">          </w:t>
      </w:r>
      <w:r w:rsidRPr="005673E7">
        <w:rPr>
          <w:rFonts w:ascii="BrowalliaUPC" w:hAnsi="BrowalliaUPC" w:cs="BrowalliaUPC"/>
          <w:sz w:val="28"/>
          <w:szCs w:val="28"/>
          <w:cs/>
        </w:rPr>
        <w:t>มูลค่าที่คาดว่าจะได้รับคืน รายการขาดทุนจากการด้อยค่า</w:t>
      </w:r>
      <w:r w:rsidR="004C6A1F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  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17F9B7AA" w14:textId="77777777" w:rsidR="00336696" w:rsidRPr="005673E7" w:rsidRDefault="00336696" w:rsidP="00946FD9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E29298C" w14:textId="77777777" w:rsidR="00657B46" w:rsidRPr="006C1D50" w:rsidRDefault="00657B46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อสังหาริมทรัพย์เพื่อการลงทุน</w:t>
      </w:r>
    </w:p>
    <w:p w14:paraId="3ACC438D" w14:textId="77777777" w:rsidR="00731A27" w:rsidRPr="006C1D50" w:rsidRDefault="00731A27" w:rsidP="00731A27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5F55342" w14:textId="43B37D2A" w:rsidR="00E362BE" w:rsidRPr="006C1D50" w:rsidRDefault="001803D0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ที่ดิน อาคารและสิ่งปลูกสร้างที่ยังไม่ได้ใช้ในการดำเนินงานของบริษัท</w:t>
      </w:r>
      <w:r w:rsidR="004C6A1F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ถือเป็น</w:t>
      </w:r>
      <w:r w:rsidR="00731A27" w:rsidRPr="006C1D50">
        <w:rPr>
          <w:rFonts w:ascii="BrowalliaUPC" w:hAnsi="BrowalliaUPC" w:cs="BrowalliaUPC"/>
          <w:sz w:val="28"/>
          <w:szCs w:val="28"/>
          <w:cs/>
        </w:rPr>
        <w:t>อสังหาริมทรัพย์เพื่อการลงทุน</w:t>
      </w:r>
      <w:r w:rsidR="00221AC9"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EE2C0F" w:rsidRPr="006C1D50">
        <w:rPr>
          <w:rFonts w:ascii="BrowalliaUPC" w:hAnsi="BrowalliaUPC" w:cs="BrowalliaUPC"/>
          <w:sz w:val="28"/>
          <w:szCs w:val="28"/>
          <w:cs/>
        </w:rPr>
        <w:t>โดย</w:t>
      </w:r>
      <w:r w:rsidR="00731A27" w:rsidRPr="006C1D50">
        <w:rPr>
          <w:rFonts w:ascii="BrowalliaUPC" w:hAnsi="BrowalliaUPC" w:cs="BrowalliaUPC"/>
          <w:sz w:val="28"/>
          <w:szCs w:val="28"/>
          <w:cs/>
        </w:rPr>
        <w:t>รับรู้รายการเริ่มแรกด้วยราคาทุน</w:t>
      </w:r>
      <w:r w:rsidR="003714AA" w:rsidRPr="006C1D50">
        <w:rPr>
          <w:rFonts w:ascii="BrowalliaUPC" w:hAnsi="BrowalliaUPC" w:cs="BrowalliaUPC"/>
          <w:sz w:val="28"/>
          <w:szCs w:val="28"/>
          <w:cs/>
        </w:rPr>
        <w:t>บวก</w:t>
      </w:r>
      <w:r w:rsidR="00731A27" w:rsidRPr="006C1D50">
        <w:rPr>
          <w:rFonts w:ascii="BrowalliaUPC" w:hAnsi="BrowalliaUPC" w:cs="BrowalliaUPC"/>
          <w:sz w:val="28"/>
          <w:szCs w:val="28"/>
          <w:cs/>
        </w:rPr>
        <w:t xml:space="preserve">ต้นทุนในการทำรายการ 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 </w:t>
      </w:r>
    </w:p>
    <w:p w14:paraId="31D5016A" w14:textId="77777777" w:rsidR="00E362BE" w:rsidRPr="006C1D50" w:rsidRDefault="00E362BE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75A3B5D" w14:textId="4CE5FEB8" w:rsidR="00D23C58" w:rsidRPr="006C1D50" w:rsidRDefault="00D23C58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ค่าเสื่อมราคา</w:t>
      </w:r>
      <w:r w:rsidR="00017D2D" w:rsidRPr="006C1D50">
        <w:rPr>
          <w:rFonts w:ascii="BrowalliaUPC" w:hAnsi="BrowalliaUPC" w:cs="BrowalliaUPC"/>
          <w:sz w:val="28"/>
          <w:szCs w:val="28"/>
          <w:cs/>
        </w:rPr>
        <w:t>สำหรับอาคาร</w:t>
      </w:r>
      <w:r w:rsidR="003005D1" w:rsidRPr="006C1D50">
        <w:rPr>
          <w:rFonts w:ascii="BrowalliaUPC" w:hAnsi="BrowalliaUPC" w:cs="BrowalliaUPC"/>
          <w:sz w:val="28"/>
          <w:szCs w:val="28"/>
          <w:cs/>
        </w:rPr>
        <w:t>และสิ่งปลูกสร้าง</w:t>
      </w:r>
      <w:r w:rsidR="002F606F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คำนวณโดยใช้วิธีเส้นตรงตลอดอายุการให้ประโยชน์ที่ประมาณการไว้</w:t>
      </w:r>
      <w:r w:rsidR="0014228A" w:rsidRPr="006C1D50">
        <w:rPr>
          <w:rFonts w:ascii="BrowalliaUPC" w:hAnsi="BrowalliaUPC" w:cs="BrowalliaUPC"/>
          <w:sz w:val="28"/>
          <w:szCs w:val="28"/>
          <w:cs/>
        </w:rPr>
        <w:t>เป็นเวลา</w:t>
      </w:r>
      <w:r w:rsidR="00A2123C"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A2123C" w:rsidRPr="006C1D50">
        <w:rPr>
          <w:rFonts w:ascii="BrowalliaUPC" w:hAnsi="BrowalliaUPC" w:cs="BrowalliaUPC"/>
          <w:sz w:val="28"/>
          <w:szCs w:val="28"/>
        </w:rPr>
        <w:t xml:space="preserve">20 </w:t>
      </w:r>
      <w:r w:rsidR="00A2123C" w:rsidRPr="006C1D50">
        <w:rPr>
          <w:rFonts w:ascii="BrowalliaUPC" w:hAnsi="BrowalliaUPC" w:cs="BrowalliaUPC"/>
          <w:sz w:val="28"/>
          <w:szCs w:val="28"/>
          <w:cs/>
        </w:rPr>
        <w:t>ปี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A2123C" w:rsidRPr="006C1D50">
        <w:rPr>
          <w:rFonts w:ascii="BrowalliaUPC" w:hAnsi="BrowalliaUPC" w:cs="BrowalliaUPC"/>
          <w:sz w:val="28"/>
          <w:szCs w:val="28"/>
          <w:cs/>
        </w:rPr>
        <w:t>ที่ดินไม่มีการหักค่าเสื่อมราคา</w:t>
      </w:r>
    </w:p>
    <w:p w14:paraId="37AA6801" w14:textId="77777777" w:rsidR="00D23C58" w:rsidRPr="006C1D50" w:rsidRDefault="00D23C58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3AB002A" w14:textId="479E69FD" w:rsidR="00382CF0" w:rsidRPr="006C1D50" w:rsidRDefault="00382CF0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บริษัท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</w:t>
      </w:r>
      <w:r w:rsidR="002F606F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มูลค่าตามบัญชีของส่วนที่ถูกเปลี่ยนแท</w:t>
      </w:r>
      <w:r w:rsidR="00C40390" w:rsidRPr="006C1D50">
        <w:rPr>
          <w:rFonts w:ascii="BrowalliaUPC" w:hAnsi="BrowalliaUPC" w:cs="BrowalliaUPC" w:hint="cs"/>
          <w:sz w:val="28"/>
          <w:szCs w:val="28"/>
          <w:cs/>
        </w:rPr>
        <w:t>นจะถูกตัดออกจากต้นทุนเดิม</w:t>
      </w:r>
    </w:p>
    <w:p w14:paraId="63EA1E13" w14:textId="05363467" w:rsidR="00ED21F0" w:rsidRPr="006C1D50" w:rsidRDefault="00ED21F0" w:rsidP="00946FD9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0B8501F4" w14:textId="08A89967" w:rsidR="00CF297B" w:rsidRPr="006C1D50" w:rsidRDefault="00CF297B" w:rsidP="00946FD9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4711BAE4" w14:textId="0E3B98B2" w:rsidR="00CF297B" w:rsidRPr="006C1D50" w:rsidRDefault="00CF297B" w:rsidP="00946FD9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1F5D8C4E" w14:textId="62DC432F" w:rsidR="00CF297B" w:rsidRPr="006C1D50" w:rsidRDefault="00CF297B" w:rsidP="00946FD9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370A3A6A" w14:textId="1E6FD445" w:rsidR="00CF297B" w:rsidRPr="006C1D50" w:rsidRDefault="00CF297B" w:rsidP="00946FD9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432F13CA" w14:textId="0016F31F" w:rsidR="00CF297B" w:rsidRPr="006C1D50" w:rsidRDefault="00CF297B" w:rsidP="00946FD9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z w:val="20"/>
          <w:szCs w:val="20"/>
        </w:rPr>
      </w:pPr>
    </w:p>
    <w:p w14:paraId="73189399" w14:textId="070214F6" w:rsidR="005B7E18" w:rsidRPr="006C1D50" w:rsidRDefault="00812B73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lastRenderedPageBreak/>
        <w:t xml:space="preserve">ที่ดิน </w:t>
      </w:r>
      <w:r w:rsidR="005B7E18" w:rsidRPr="006C1D50">
        <w:rPr>
          <w:rFonts w:ascii="BrowalliaUPC" w:hAnsi="BrowalliaUPC" w:cs="BrowalliaUPC"/>
          <w:sz w:val="28"/>
          <w:szCs w:val="28"/>
          <w:cs/>
        </w:rPr>
        <w:t>อาคาร</w:t>
      </w:r>
      <w:r w:rsidR="00F05A6F"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5B7E18" w:rsidRPr="006C1D50">
        <w:rPr>
          <w:rFonts w:ascii="BrowalliaUPC" w:hAnsi="BrowalliaUPC" w:cs="BrowalliaUPC"/>
          <w:sz w:val="28"/>
          <w:szCs w:val="28"/>
          <w:cs/>
        </w:rPr>
        <w:t xml:space="preserve">และอุปกรณ์ </w:t>
      </w:r>
    </w:p>
    <w:p w14:paraId="5C7FF00F" w14:textId="77777777" w:rsidR="00D85D7F" w:rsidRPr="006C1D50" w:rsidRDefault="00D85D7F" w:rsidP="00946FD9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</w:rPr>
      </w:pPr>
    </w:p>
    <w:p w14:paraId="739E37E0" w14:textId="112B9CD4" w:rsidR="00D85D7F" w:rsidRPr="006C1D50" w:rsidRDefault="00D85D7F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ที่ดิน</w:t>
      </w:r>
      <w:r w:rsidR="00C40390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แสดงด้วยมูลค่ายุติธรรมซึ่งประเมินโดยผู้ประเมินราคาอิสระ การเปลี่ยนแปลงมูลค่ายุติธรรมของที่ดินรับรู้ในองค์ประกอบอื่นของส่วนผู้ถือหุ้น ในงบแสดงการเปลี่ย</w:t>
      </w:r>
      <w:r w:rsidR="00A411D2" w:rsidRPr="006C1D50">
        <w:rPr>
          <w:rFonts w:ascii="BrowalliaUPC" w:hAnsi="BrowalliaUPC" w:cs="BrowalliaUPC"/>
          <w:sz w:val="28"/>
          <w:szCs w:val="28"/>
          <w:cs/>
        </w:rPr>
        <w:t>น</w:t>
      </w:r>
      <w:r w:rsidRPr="006C1D50">
        <w:rPr>
          <w:rFonts w:ascii="BrowalliaUPC" w:hAnsi="BrowalliaUPC" w:cs="BrowalliaUPC"/>
          <w:sz w:val="28"/>
          <w:szCs w:val="28"/>
          <w:cs/>
        </w:rPr>
        <w:t>แปลงส่วนของผู้ถือหุ้น ผู้ประเมินราคาอิสระประเมินมูลค่ายุติธรรมของที่ดิน โดยใช้วิธีเปรียบเทียบราคาตลาด ซึ่งการประเมินมูลค่าดังกล่าว</w:t>
      </w:r>
      <w:r w:rsidR="00C40390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ต้องอาศัยข้อสมมติฐานและการประมาณบางประการ</w:t>
      </w:r>
    </w:p>
    <w:p w14:paraId="386094A0" w14:textId="77777777" w:rsidR="00D85D7F" w:rsidRPr="006C1D50" w:rsidRDefault="00D85D7F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5944EB7C" w14:textId="4D7174E2" w:rsidR="00F605D9" w:rsidRPr="006C1D50" w:rsidRDefault="005B7E18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อาคาร</w:t>
      </w:r>
      <w:r w:rsidR="00F05A6F"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และอุปกรณ์ แสดงมูลค่าตามราคาทุนหักค่าเสื่อมราคาสะสมและค่าเผื่อการด้อยค่า (ถ้ามี)</w:t>
      </w:r>
    </w:p>
    <w:p w14:paraId="5CC5D389" w14:textId="77777777" w:rsidR="003F31D5" w:rsidRPr="006C1D50" w:rsidRDefault="003F31D5" w:rsidP="00946FD9">
      <w:pPr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p w14:paraId="333BB1B2" w14:textId="512C2371" w:rsidR="005B7E18" w:rsidRPr="006C1D50" w:rsidRDefault="008B4EEB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ค่าเสื่อมราคา</w:t>
      </w:r>
      <w:r w:rsidR="00C40390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คำนวณโดยวิธีเส้นตรงตามอายุการใช้งาน ดังนี้</w:t>
      </w:r>
    </w:p>
    <w:p w14:paraId="091FCA91" w14:textId="77777777" w:rsidR="00362288" w:rsidRPr="006C1D50" w:rsidRDefault="00362288" w:rsidP="00946FD9">
      <w:pPr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7263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362288" w:rsidRPr="005673E7" w14:paraId="74E8CC15" w14:textId="77777777" w:rsidTr="000C5593">
        <w:tc>
          <w:tcPr>
            <w:tcW w:w="5400" w:type="dxa"/>
          </w:tcPr>
          <w:p w14:paraId="2F7DC80B" w14:textId="77777777" w:rsidR="00362288" w:rsidRPr="005673E7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</w:tcPr>
          <w:p w14:paraId="07702930" w14:textId="77777777" w:rsidR="00362288" w:rsidRPr="005673E7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20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362288" w:rsidRPr="005673E7" w14:paraId="3FFDF2EC" w14:textId="77777777" w:rsidTr="000C5593">
        <w:tc>
          <w:tcPr>
            <w:tcW w:w="5400" w:type="dxa"/>
          </w:tcPr>
          <w:p w14:paraId="21EA43EE" w14:textId="77777777" w:rsidR="00362288" w:rsidRPr="005673E7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59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ส่วนปรับปรุงอาคารและส่วนปรับปรุงพื้นที่เช่า</w:t>
            </w:r>
          </w:p>
        </w:tc>
        <w:tc>
          <w:tcPr>
            <w:tcW w:w="1863" w:type="dxa"/>
          </w:tcPr>
          <w:p w14:paraId="333CD681" w14:textId="77777777" w:rsidR="00362288" w:rsidRPr="005673E7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10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- 20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362288" w:rsidRPr="005673E7" w14:paraId="11297BF3" w14:textId="77777777" w:rsidTr="000C5593">
        <w:tc>
          <w:tcPr>
            <w:tcW w:w="5400" w:type="dxa"/>
          </w:tcPr>
          <w:p w14:paraId="0C5D1C55" w14:textId="77777777" w:rsidR="00362288" w:rsidRPr="005673E7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อุปกรณ์และเครื่องมือทางการแพทย์</w:t>
            </w:r>
          </w:p>
        </w:tc>
        <w:tc>
          <w:tcPr>
            <w:tcW w:w="1863" w:type="dxa"/>
          </w:tcPr>
          <w:p w14:paraId="6B149F20" w14:textId="77777777" w:rsidR="00362288" w:rsidRPr="005673E7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362288" w:rsidRPr="005673E7" w14:paraId="7B761CAE" w14:textId="77777777" w:rsidTr="000C5593">
        <w:tc>
          <w:tcPr>
            <w:tcW w:w="5400" w:type="dxa"/>
          </w:tcPr>
          <w:p w14:paraId="7F84CD59" w14:textId="77777777" w:rsidR="00362288" w:rsidRPr="005673E7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th-TH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1863" w:type="dxa"/>
          </w:tcPr>
          <w:p w14:paraId="24C6D8C1" w14:textId="77777777" w:rsidR="00362288" w:rsidRPr="005673E7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362288" w:rsidRPr="005673E7" w14:paraId="67A9B727" w14:textId="77777777" w:rsidTr="000C5593">
        <w:tc>
          <w:tcPr>
            <w:tcW w:w="5400" w:type="dxa"/>
          </w:tcPr>
          <w:p w14:paraId="7D3744BB" w14:textId="77777777" w:rsidR="00362288" w:rsidRPr="005673E7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863" w:type="dxa"/>
          </w:tcPr>
          <w:p w14:paraId="4C54AE26" w14:textId="77777777" w:rsidR="00362288" w:rsidRPr="005673E7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  <w:tr w:rsidR="00362288" w:rsidRPr="005673E7" w14:paraId="050A0F84" w14:textId="77777777" w:rsidTr="000C5593">
        <w:tc>
          <w:tcPr>
            <w:tcW w:w="5400" w:type="dxa"/>
          </w:tcPr>
          <w:p w14:paraId="74E43AB7" w14:textId="77777777" w:rsidR="00362288" w:rsidRPr="005673E7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</w:tcPr>
          <w:p w14:paraId="72AD7FBB" w14:textId="77777777" w:rsidR="00362288" w:rsidRPr="005673E7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141CB8C2" w14:textId="77777777" w:rsidR="004371EF" w:rsidRPr="005673E7" w:rsidRDefault="004371EF" w:rsidP="00946FD9">
      <w:pPr>
        <w:spacing w:line="240" w:lineRule="auto"/>
        <w:jc w:val="thaiDistribute"/>
        <w:rPr>
          <w:rFonts w:ascii="BrowalliaUPC" w:hAnsi="BrowalliaUPC" w:cs="BrowalliaUPC"/>
          <w:spacing w:val="-6"/>
          <w:sz w:val="28"/>
          <w:szCs w:val="28"/>
        </w:rPr>
      </w:pPr>
    </w:p>
    <w:p w14:paraId="375EBA88" w14:textId="391F73FD" w:rsidR="0043251E" w:rsidRPr="005673E7" w:rsidRDefault="0043251E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ไม่มีการคิดค่าเสื่อมราคาสำหรับที่ดินและสินทรัพย์ที่อยู่ระหว่างการก่อสร้าง</w:t>
      </w:r>
    </w:p>
    <w:p w14:paraId="06B175FF" w14:textId="77777777" w:rsidR="009C701B" w:rsidRPr="005673E7" w:rsidRDefault="009C701B" w:rsidP="00946FD9">
      <w:pPr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p w14:paraId="0E4FB957" w14:textId="25588942" w:rsidR="00733BF2" w:rsidRPr="005673E7" w:rsidRDefault="00B3471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รายจ่ายเกี่ยวกับการต่อเติม การต่ออายุ หรือการปรับปรุงถือเป็นราคาทุนของสินทรัพย์ ส่วนค่าซ่อมแซมและ</w:t>
      </w:r>
      <w:r w:rsidR="00804F76" w:rsidRPr="005673E7">
        <w:rPr>
          <w:rFonts w:ascii="BrowalliaUPC" w:hAnsi="BrowalliaUPC" w:cs="BrowalliaUPC"/>
          <w:sz w:val="28"/>
          <w:szCs w:val="28"/>
          <w:cs/>
        </w:rPr>
        <w:t xml:space="preserve">          </w:t>
      </w:r>
      <w:r w:rsidRPr="005673E7">
        <w:rPr>
          <w:rFonts w:ascii="BrowalliaUPC" w:hAnsi="BrowalliaUPC" w:cs="BrowalliaUPC"/>
          <w:sz w:val="28"/>
          <w:szCs w:val="28"/>
          <w:cs/>
        </w:rPr>
        <w:t>ค่าบำรุงรักษา</w:t>
      </w:r>
      <w:r w:rsidR="00C4039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รับรู้เป็นค่าใช้จ่ายในรอบระยะเวลาบัญชีที่เกิดขึ้น</w:t>
      </w:r>
    </w:p>
    <w:p w14:paraId="7AEFD058" w14:textId="77777777" w:rsidR="00D32BD6" w:rsidRPr="005673E7" w:rsidRDefault="00D32BD6" w:rsidP="00946FD9">
      <w:pPr>
        <w:tabs>
          <w:tab w:val="clear" w:pos="907"/>
          <w:tab w:val="left" w:pos="9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A45292A" w14:textId="5D8BE4D9" w:rsidR="00E346FC" w:rsidRPr="005673E7" w:rsidRDefault="007004EE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กำไรและขาดทุนจากการจำหน่ายที่ดิน อาคารและอุปกรณ์ คำนวณโด</w:t>
      </w:r>
      <w:r w:rsidR="00F96F59" w:rsidRPr="005673E7">
        <w:rPr>
          <w:rFonts w:ascii="BrowalliaUPC" w:hAnsi="BrowalliaUPC" w:cs="BrowalliaUPC"/>
          <w:sz w:val="28"/>
          <w:szCs w:val="28"/>
          <w:cs/>
        </w:rPr>
        <w:t>ยเปรียบเทียบจากมูลค่าตามบัญชี</w:t>
      </w:r>
      <w:r w:rsidR="00555178" w:rsidRPr="005673E7">
        <w:rPr>
          <w:rFonts w:ascii="BrowalliaUPC" w:hAnsi="BrowalliaUPC" w:cs="BrowalliaUPC"/>
          <w:sz w:val="28"/>
          <w:szCs w:val="28"/>
          <w:cs/>
        </w:rPr>
        <w:t>กับราคาขาย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และ</w:t>
      </w:r>
      <w:r w:rsidR="00555178" w:rsidRPr="005673E7">
        <w:rPr>
          <w:rFonts w:ascii="BrowalliaUPC" w:hAnsi="BrowalliaUPC" w:cs="BrowalliaUPC"/>
          <w:sz w:val="28"/>
          <w:szCs w:val="28"/>
          <w:cs/>
        </w:rPr>
        <w:t>รับรู้</w:t>
      </w:r>
      <w:r w:rsidR="003D0073" w:rsidRPr="005673E7">
        <w:rPr>
          <w:rFonts w:ascii="BrowalliaUPC" w:hAnsi="BrowalliaUPC" w:cs="BrowalliaUPC"/>
          <w:sz w:val="28"/>
          <w:szCs w:val="28"/>
          <w:cs/>
        </w:rPr>
        <w:t>ในงบกำไรขาดทุน</w:t>
      </w:r>
    </w:p>
    <w:p w14:paraId="27275195" w14:textId="77777777" w:rsidR="002839DC" w:rsidRPr="005673E7" w:rsidRDefault="002839DC" w:rsidP="00A82426">
      <w:pPr>
        <w:tabs>
          <w:tab w:val="clear" w:pos="907"/>
          <w:tab w:val="left" w:pos="90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16389E57" w14:textId="07A60E4A" w:rsidR="005B7E18" w:rsidRPr="005673E7" w:rsidRDefault="005B7E18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สินทรัพย์ไม่มีตัวตน</w:t>
      </w:r>
    </w:p>
    <w:p w14:paraId="151F3451" w14:textId="77777777" w:rsidR="005B7E18" w:rsidRPr="005673E7" w:rsidRDefault="005B7E18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6926D08E" w14:textId="5911CD7A" w:rsidR="00CE2E9A" w:rsidRPr="005673E7" w:rsidRDefault="00CE2E9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โปรแกรมคอมพิวเตอร์และลิขสิทธิ์</w:t>
      </w:r>
    </w:p>
    <w:p w14:paraId="0218F802" w14:textId="3639FF39" w:rsidR="005B7E18" w:rsidRPr="005673E7" w:rsidRDefault="005B7E18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สินทรัพย์ไม่มีตัวตน</w:t>
      </w:r>
      <w:r w:rsidR="00C4039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2C66AE" w:rsidRPr="005673E7">
        <w:rPr>
          <w:rFonts w:ascii="BrowalliaUPC" w:hAnsi="BrowalliaUPC" w:cs="BrowalliaUPC"/>
          <w:sz w:val="28"/>
          <w:szCs w:val="28"/>
          <w:cs/>
        </w:rPr>
        <w:t>ซึ่งมีอายุการใช้งานจำกัด</w:t>
      </w:r>
      <w:r w:rsidRPr="005673E7">
        <w:rPr>
          <w:rFonts w:ascii="BrowalliaUPC" w:hAnsi="BrowalliaUPC" w:cs="BrowalliaUPC"/>
          <w:sz w:val="28"/>
          <w:szCs w:val="28"/>
          <w:cs/>
        </w:rPr>
        <w:t>แสดงในราคาทุน หักค่าตัดจำหน่ายสะสม และ</w:t>
      </w:r>
      <w:r w:rsidR="00385905" w:rsidRPr="005673E7">
        <w:rPr>
          <w:rFonts w:ascii="BrowalliaUPC" w:hAnsi="BrowalliaUPC" w:cs="BrowalliaUPC"/>
          <w:sz w:val="28"/>
          <w:szCs w:val="28"/>
          <w:cs/>
        </w:rPr>
        <w:t>ค่าเผื่อ</w:t>
      </w:r>
      <w:r w:rsidRPr="005673E7">
        <w:rPr>
          <w:rFonts w:ascii="BrowalliaUPC" w:hAnsi="BrowalliaUPC" w:cs="BrowalliaUPC"/>
          <w:sz w:val="28"/>
          <w:szCs w:val="28"/>
          <w:cs/>
        </w:rPr>
        <w:t>การด้อยค่า (ถ้ามี)</w:t>
      </w:r>
      <w:r w:rsidR="00E41B87"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ค่าตัดจำหน่าย</w:t>
      </w:r>
      <w:r w:rsidR="00C4039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บันทึกเป็นค</w:t>
      </w:r>
      <w:r w:rsidR="00264BC9" w:rsidRPr="005673E7">
        <w:rPr>
          <w:rFonts w:ascii="BrowalliaUPC" w:hAnsi="BrowalliaUPC" w:cs="BrowalliaUPC"/>
          <w:sz w:val="28"/>
          <w:szCs w:val="28"/>
          <w:cs/>
        </w:rPr>
        <w:t>่าใช้จ่ายในงบกำไรขาดทุน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คำนวณโดยวิธีเส้นตรงตามเกณฑ์ระยะเวลาที่คาดว่าจะได้รับประโยชน์เชิงเศรษฐกิจขอ</w:t>
      </w:r>
      <w:r w:rsidR="00DF04C2" w:rsidRPr="005673E7">
        <w:rPr>
          <w:rFonts w:ascii="BrowalliaUPC" w:hAnsi="BrowalliaUPC" w:cs="BrowalliaUPC"/>
          <w:sz w:val="28"/>
          <w:szCs w:val="28"/>
          <w:cs/>
        </w:rPr>
        <w:t>งสินทรัพย์</w:t>
      </w:r>
      <w:r w:rsidR="00BA3ACB" w:rsidRPr="005673E7">
        <w:rPr>
          <w:rFonts w:ascii="BrowalliaUPC" w:hAnsi="BrowalliaUPC" w:cs="BrowalliaUPC"/>
          <w:sz w:val="28"/>
          <w:szCs w:val="28"/>
          <w:cs/>
        </w:rPr>
        <w:t>เป็นเวลา</w:t>
      </w:r>
      <w:r w:rsidR="00BA3A78" w:rsidRPr="005673E7">
        <w:rPr>
          <w:rFonts w:ascii="BrowalliaUPC" w:hAnsi="BrowalliaUPC" w:cs="BrowalliaUPC"/>
          <w:sz w:val="28"/>
          <w:szCs w:val="28"/>
        </w:rPr>
        <w:t xml:space="preserve"> 5 </w:t>
      </w:r>
      <w:r w:rsidR="00BA3A78" w:rsidRPr="005673E7">
        <w:rPr>
          <w:rFonts w:ascii="BrowalliaUPC" w:hAnsi="BrowalliaUPC" w:cs="BrowalliaUPC"/>
          <w:sz w:val="28"/>
          <w:szCs w:val="28"/>
          <w:cs/>
        </w:rPr>
        <w:t>ปี</w:t>
      </w:r>
    </w:p>
    <w:p w14:paraId="1418DA25" w14:textId="77777777" w:rsidR="00B85549" w:rsidRPr="005673E7" w:rsidRDefault="00B85549" w:rsidP="00B85549">
      <w:pPr>
        <w:rPr>
          <w:rFonts w:ascii="BrowalliaUPC" w:hAnsi="BrowalliaUPC" w:cs="BrowalliaUPC"/>
        </w:rPr>
      </w:pPr>
    </w:p>
    <w:p w14:paraId="2B29B413" w14:textId="77777777" w:rsidR="009D3891" w:rsidRPr="005673E7" w:rsidRDefault="009D3891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เครื่องหมายการค้า</w:t>
      </w:r>
    </w:p>
    <w:p w14:paraId="16774541" w14:textId="7C3E2EA8" w:rsidR="004B72D7" w:rsidRPr="005673E7" w:rsidRDefault="0051061C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เครื่องหมายการค้า</w:t>
      </w:r>
      <w:r w:rsidR="008F0FEF" w:rsidRPr="005673E7">
        <w:rPr>
          <w:rFonts w:ascii="BrowalliaUPC" w:hAnsi="BrowalliaUPC" w:cs="BrowalliaUPC"/>
          <w:sz w:val="28"/>
          <w:szCs w:val="28"/>
          <w:cs/>
        </w:rPr>
        <w:t>ของกลุ่มบริษัท</w:t>
      </w:r>
      <w:r w:rsidRPr="005673E7">
        <w:rPr>
          <w:rFonts w:ascii="BrowalliaUPC" w:hAnsi="BrowalliaUPC" w:cs="BrowalliaUPC"/>
          <w:sz w:val="28"/>
          <w:szCs w:val="28"/>
          <w:cs/>
        </w:rPr>
        <w:t>เป็นเครื่องหมายการค้าภายใต้ชื่อ “วุฒิศักดิ์” เครื่องหมายการค้าที่ได้มาจากการรวมกิจการ</w:t>
      </w:r>
      <w:r w:rsidR="00C4039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จะรับรู้ด้วยมูลค่ายุติธรรม ณ วันรวมธุรกิจ </w:t>
      </w:r>
      <w:r w:rsidR="008F0FEF"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5673E7">
        <w:rPr>
          <w:rFonts w:ascii="BrowalliaUPC" w:hAnsi="BrowalliaUPC" w:cs="BrowalliaUPC"/>
          <w:sz w:val="28"/>
          <w:szCs w:val="28"/>
          <w:cs/>
        </w:rPr>
        <w:t>ใช้เครื่องหมายการค้าอย่างต่อเนื่องในเชิงพาณิชย์ และได้รับการประเมินว่ามีอายุการให้ประโยชน์ไม่</w:t>
      </w:r>
      <w:r w:rsidR="002839DC" w:rsidRPr="005673E7">
        <w:rPr>
          <w:rFonts w:ascii="BrowalliaUPC" w:hAnsi="BrowalliaUPC" w:cs="BrowalliaUPC"/>
          <w:sz w:val="28"/>
          <w:szCs w:val="28"/>
          <w:cs/>
        </w:rPr>
        <w:t>จำกัด</w:t>
      </w:r>
      <w:r w:rsidR="00115C71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120959" w:rsidRPr="005673E7">
        <w:rPr>
          <w:rFonts w:ascii="BrowalliaUPC" w:hAnsi="BrowalliaUPC" w:cs="BrowalliaUPC"/>
          <w:sz w:val="28"/>
          <w:szCs w:val="28"/>
          <w:cs/>
        </w:rPr>
        <w:t>และมีการทดสอบการด้อยค่าเป็นประจำทุกปี</w:t>
      </w:r>
      <w:r w:rsidR="0078216B">
        <w:rPr>
          <w:rFonts w:ascii="BrowalliaUPC" w:hAnsi="BrowalliaUPC" w:cs="BrowalliaUPC" w:hint="cs"/>
          <w:sz w:val="28"/>
          <w:szCs w:val="28"/>
          <w:cs/>
        </w:rPr>
        <w:t>มูลค่าของเครื่องหมายการค้าจะถูกตัดจำหน่ายจากบัญชีเมื่อมีข้อบ่งชี้ว่ามีการด้อยค่า</w:t>
      </w:r>
    </w:p>
    <w:p w14:paraId="76187D3A" w14:textId="18D6A7A8" w:rsidR="003237A8" w:rsidRPr="005673E7" w:rsidRDefault="003237A8" w:rsidP="00AE6BB0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DEA9565" w14:textId="2B723AD4" w:rsidR="00584B89" w:rsidRPr="005673E7" w:rsidRDefault="00584B89" w:rsidP="00AE6BB0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847A9A9" w14:textId="50449FA5" w:rsidR="00584B89" w:rsidRPr="005673E7" w:rsidRDefault="00584B89" w:rsidP="00AE6BB0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489188D" w14:textId="77777777" w:rsidR="00204FFE" w:rsidRPr="005673E7" w:rsidRDefault="00204FFE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lastRenderedPageBreak/>
        <w:t>สิทธิการขยายกิจการในต่างประเทศ</w:t>
      </w:r>
      <w:r w:rsidR="006C27AC" w:rsidRPr="005673E7">
        <w:rPr>
          <w:rFonts w:ascii="BrowalliaUPC" w:hAnsi="BrowalliaUPC" w:cs="BrowalliaUPC"/>
          <w:sz w:val="28"/>
          <w:szCs w:val="28"/>
          <w:u w:val="single"/>
          <w:cs/>
        </w:rPr>
        <w:t>และ</w:t>
      </w:r>
      <w:r w:rsidR="008926CC" w:rsidRPr="005673E7">
        <w:rPr>
          <w:rFonts w:ascii="BrowalliaUPC" w:hAnsi="BrowalliaUPC" w:cs="BrowalliaUPC"/>
          <w:sz w:val="28"/>
          <w:szCs w:val="28"/>
          <w:u w:val="single"/>
          <w:cs/>
        </w:rPr>
        <w:t>สิน</w:t>
      </w:r>
      <w:r w:rsidR="006C27AC" w:rsidRPr="005673E7">
        <w:rPr>
          <w:rFonts w:ascii="BrowalliaUPC" w:hAnsi="BrowalliaUPC" w:cs="BrowalliaUPC"/>
          <w:sz w:val="28"/>
          <w:szCs w:val="28"/>
          <w:u w:val="single"/>
          <w:cs/>
        </w:rPr>
        <w:t>ทรัพย์ทางปัญญา</w:t>
      </w:r>
    </w:p>
    <w:p w14:paraId="4F1E6237" w14:textId="28B67300" w:rsidR="00F605D9" w:rsidRPr="005673E7" w:rsidRDefault="005B5D0D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สิทธิการขยายกิจการในต่างประเทศ</w:t>
      </w:r>
      <w:r w:rsidR="006C27AC" w:rsidRPr="005673E7">
        <w:rPr>
          <w:rFonts w:ascii="BrowalliaUPC" w:hAnsi="BrowalliaUPC" w:cs="BrowalliaUPC"/>
          <w:sz w:val="28"/>
          <w:szCs w:val="28"/>
          <w:cs/>
        </w:rPr>
        <w:t>และ</w:t>
      </w:r>
      <w:r w:rsidR="008926CC" w:rsidRPr="005673E7">
        <w:rPr>
          <w:rFonts w:ascii="BrowalliaUPC" w:hAnsi="BrowalliaUPC" w:cs="BrowalliaUPC"/>
          <w:sz w:val="28"/>
          <w:szCs w:val="28"/>
          <w:cs/>
        </w:rPr>
        <w:t>สิน</w:t>
      </w:r>
      <w:r w:rsidR="006C27AC" w:rsidRPr="005673E7">
        <w:rPr>
          <w:rFonts w:ascii="BrowalliaUPC" w:hAnsi="BrowalliaUPC" w:cs="BrowalliaUPC"/>
          <w:sz w:val="28"/>
          <w:szCs w:val="28"/>
          <w:cs/>
        </w:rPr>
        <w:t>ทรัพย์ทางปัญญา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มาจากการรวมธุรกิจที่สามารถรับรู้แยกเป็นสินทรัพย์ไม่มีตัวตนรับรู้ด้วยมูลค่ายุติธรรม </w:t>
      </w:r>
      <w:r w:rsidR="003237A8" w:rsidRPr="005673E7">
        <w:rPr>
          <w:rFonts w:ascii="BrowalliaUPC" w:hAnsi="BrowalliaUPC" w:cs="BrowalliaUPC"/>
          <w:sz w:val="28"/>
          <w:szCs w:val="28"/>
          <w:cs/>
        </w:rPr>
        <w:t>สิทธิการขยายกิจการในต่างประเทศและสิน</w:t>
      </w:r>
      <w:r w:rsidR="00AE41C0" w:rsidRPr="005673E7">
        <w:rPr>
          <w:rFonts w:ascii="BrowalliaUPC" w:hAnsi="BrowalliaUPC" w:cs="BrowalliaUPC"/>
          <w:sz w:val="28"/>
          <w:szCs w:val="28"/>
          <w:cs/>
        </w:rPr>
        <w:t>ทรัพย์ทางปัญญาได้รับการประเมินว่ามีอายุการให้ประโยชน์ไม่จำกัด</w:t>
      </w:r>
      <w:r w:rsidR="00084C7F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D04636" w:rsidRPr="005673E7">
        <w:rPr>
          <w:rFonts w:ascii="BrowalliaUPC" w:hAnsi="BrowalliaUPC" w:cs="BrowalliaUPC"/>
          <w:sz w:val="28"/>
          <w:szCs w:val="28"/>
          <w:cs/>
        </w:rPr>
        <w:t>และมีการทดสอบการด้อยค่าเป็นประจำทุกปี</w:t>
      </w:r>
    </w:p>
    <w:p w14:paraId="27902053" w14:textId="77777777" w:rsidR="0029015E" w:rsidRPr="005673E7" w:rsidRDefault="0029015E" w:rsidP="0029015E">
      <w:pPr>
        <w:spacing w:line="240" w:lineRule="auto"/>
        <w:jc w:val="thaiDistribute"/>
        <w:rPr>
          <w:rFonts w:ascii="BrowalliaUPC" w:hAnsi="BrowalliaUPC" w:cs="BrowalliaUPC"/>
          <w:i/>
          <w:iCs/>
          <w:sz w:val="28"/>
          <w:szCs w:val="28"/>
        </w:rPr>
      </w:pPr>
    </w:p>
    <w:p w14:paraId="1E2B9B0C" w14:textId="50621A8E" w:rsidR="004746C5" w:rsidRPr="005673E7" w:rsidRDefault="004746C5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ความสัมพันธ์กับลูกค้า</w:t>
      </w:r>
    </w:p>
    <w:p w14:paraId="2192F772" w14:textId="278E91F4" w:rsidR="004746C5" w:rsidRPr="005673E7" w:rsidRDefault="004746C5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ความสัมพันธ์กับลูกค้าที่ได้มาจากการรวมธุรกิจ จะรับรู้ด้วยมูลค่ายุติธรรม ณ วันรวมธุรกิจ ความสัมพันธ์กับลูกค้าที่เกี่ยวข้องมีอายุการให้ประโยชน์ที่ทราบได้แน่นอน และวัดมูลค่าที่ราคาทุนหักค่าตัดจำหน่ายสะสม การตัดจำหน่ายคำนวณโดยใช้วิธีเส้นตรงตลอดอายุที่คาดว่าจะให้ประโยชน์ของความสัมพันธ์กับลูกค้าภายในระยะเวลา </w:t>
      </w:r>
      <w:r w:rsidRPr="005673E7">
        <w:rPr>
          <w:rFonts w:ascii="BrowalliaUPC" w:hAnsi="BrowalliaUPC" w:cs="BrowalliaUPC"/>
          <w:sz w:val="28"/>
          <w:szCs w:val="28"/>
        </w:rPr>
        <w:t>3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ปี</w:t>
      </w:r>
    </w:p>
    <w:p w14:paraId="23820D11" w14:textId="77777777" w:rsidR="00992486" w:rsidRPr="006C1D50" w:rsidRDefault="00992486" w:rsidP="00B64D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207F1537" w14:textId="35B0B54B" w:rsidR="00992486" w:rsidRPr="006C1D50" w:rsidRDefault="0024436E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สัญญาเช่า</w:t>
      </w:r>
    </w:p>
    <w:p w14:paraId="60F7E0FC" w14:textId="055C9A59" w:rsidR="00992486" w:rsidRPr="006C1D50" w:rsidRDefault="00992486" w:rsidP="009924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C9A082C" w14:textId="106FF28F" w:rsidR="00ED008C" w:rsidRPr="006C1D50" w:rsidRDefault="00ED008C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6C1D50">
        <w:rPr>
          <w:rFonts w:ascii="BrowalliaUPC" w:hAnsi="BrowalliaUPC" w:cs="BrowalliaUPC"/>
          <w:sz w:val="28"/>
          <w:szCs w:val="28"/>
          <w:u w:val="single"/>
          <w:cs/>
        </w:rPr>
        <w:t>กลุ่มบริษัทในฐานะผู้เช่า</w:t>
      </w:r>
    </w:p>
    <w:p w14:paraId="31B907AE" w14:textId="77777777" w:rsidR="00880982" w:rsidRPr="006C1D50" w:rsidRDefault="00880982" w:rsidP="001F7B5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4CF29448" w14:textId="4268F987" w:rsidR="00D4166F" w:rsidRPr="006C1D50" w:rsidRDefault="00D4166F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AB2E447" w14:textId="72FA946C" w:rsidR="00975D62" w:rsidRPr="006C1D50" w:rsidRDefault="00975D62" w:rsidP="00DE47C1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C9F96D4" w14:textId="1D6EC3D9" w:rsidR="00667787" w:rsidRPr="006C1D50" w:rsidRDefault="00667787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 xml:space="preserve"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  <w:r w:rsidR="00370BAA" w:rsidRPr="006C1D50">
        <w:rPr>
          <w:rFonts w:ascii="BrowalliaUPC" w:hAnsi="BrowalliaUPC" w:cs="BrowalliaUPC"/>
          <w:sz w:val="28"/>
          <w:szCs w:val="28"/>
          <w:cs/>
        </w:rPr>
        <w:t>โดย</w:t>
      </w:r>
      <w:r w:rsidRPr="006C1D50">
        <w:rPr>
          <w:rFonts w:ascii="BrowalliaUPC" w:hAnsi="BrowalliaUPC" w:cs="BrowalliaUPC"/>
          <w:sz w:val="28"/>
          <w:szCs w:val="28"/>
          <w:cs/>
        </w:rPr>
        <w:t>พิจารณา</w:t>
      </w:r>
      <w:r w:rsidR="00370BAA" w:rsidRPr="006C1D50">
        <w:rPr>
          <w:rFonts w:ascii="BrowalliaUPC" w:hAnsi="BrowalliaUPC" w:cs="BrowalliaUPC"/>
          <w:sz w:val="28"/>
          <w:szCs w:val="28"/>
          <w:cs/>
        </w:rPr>
        <w:t>จาก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ผลกระทบของการเปลี่ยนแปลงของสภาพแวดล้อมต่าง ๆ ที่เกี่ยวข้องกับการต่ออายุของสัญญาเช่าดังกล่าว </w:t>
      </w:r>
    </w:p>
    <w:p w14:paraId="3D5C1467" w14:textId="10879295" w:rsidR="0015796D" w:rsidRPr="006C1D50" w:rsidRDefault="0015796D" w:rsidP="006677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after="0"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71FA1DF5" w14:textId="7A464E5D" w:rsidR="00941B3B" w:rsidRPr="006C1D50" w:rsidRDefault="0015796D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ณ วัน</w:t>
      </w:r>
      <w:r w:rsidR="00F53567" w:rsidRPr="006C1D50">
        <w:rPr>
          <w:rFonts w:ascii="BrowalliaUPC" w:hAnsi="BrowalliaUPC" w:cs="BrowalliaUPC"/>
          <w:sz w:val="28"/>
          <w:szCs w:val="28"/>
          <w:cs/>
        </w:rPr>
        <w:t>เริ่มต้นของสัญญาเช่า</w:t>
      </w:r>
      <w:r w:rsidR="00823030" w:rsidRPr="006C1D50">
        <w:rPr>
          <w:rFonts w:ascii="BrowalliaUPC" w:hAnsi="BrowalliaUPC" w:cs="BrowalliaUPC"/>
          <w:sz w:val="28"/>
          <w:szCs w:val="28"/>
          <w:cs/>
        </w:rPr>
        <w:t xml:space="preserve"> กลุ่มบริษัทรับรู้สินทรัพย์สิทธิการใช้และหนี้สินตามสัญญาเช่า</w:t>
      </w:r>
      <w:r w:rsidR="00BF5767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405D30" w:rsidRPr="006C1D50">
        <w:rPr>
          <w:rFonts w:ascii="BrowalliaUPC" w:hAnsi="BrowalliaUPC" w:cs="BrowalliaUPC"/>
          <w:sz w:val="28"/>
          <w:szCs w:val="28"/>
          <w:cs/>
        </w:rPr>
        <w:t>สินทรัพย์สิทธิการใช้วัดมูลค่าด้วยราคาทุน</w:t>
      </w:r>
      <w:r w:rsidR="005A4959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5A4959" w:rsidRPr="006C1D50">
        <w:rPr>
          <w:rFonts w:ascii="BrowalliaUPC" w:hAnsi="BrowalliaUPC" w:cs="BrowalliaUPC"/>
          <w:sz w:val="28"/>
          <w:szCs w:val="28"/>
          <w:cs/>
        </w:rPr>
        <w:t>ซึ่งประกอบด้วยจำนวนเงินของหนี้สินตามสัญญาเช่าจากการรับรู้เริ่มแรก</w:t>
      </w:r>
      <w:r w:rsidR="0018428C" w:rsidRPr="006C1D50">
        <w:rPr>
          <w:rFonts w:ascii="BrowalliaUPC" w:hAnsi="BrowalliaUPC" w:cs="BrowalliaUPC"/>
          <w:sz w:val="28"/>
          <w:szCs w:val="28"/>
          <w:cs/>
        </w:rPr>
        <w:t xml:space="preserve"> ต้นทุนทางตรงเริ่มแรกที่เกิดขึ้น</w:t>
      </w:r>
      <w:r w:rsidR="00C50E13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C50E13" w:rsidRPr="006C1D50">
        <w:rPr>
          <w:rFonts w:ascii="BrowalliaUPC" w:hAnsi="BrowalliaUPC" w:cs="BrowalliaUPC"/>
          <w:sz w:val="28"/>
          <w:szCs w:val="28"/>
          <w:cs/>
        </w:rPr>
        <w:t xml:space="preserve">ประมาณการต้นทุนที่จะเกิดขึ้นในการรื้อและขนย้ายสินทรัพย์ </w:t>
      </w:r>
      <w:r w:rsidR="00941B3B" w:rsidRPr="006C1D50">
        <w:rPr>
          <w:rFonts w:ascii="BrowalliaUPC" w:hAnsi="BrowalliaUPC" w:cs="BrowalliaUPC"/>
          <w:sz w:val="28"/>
          <w:szCs w:val="28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7DC61E7" w14:textId="77777777" w:rsidR="0014449B" w:rsidRPr="006C1D50" w:rsidRDefault="0014449B" w:rsidP="0014449B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F4C7FFB" w14:textId="08FC0BD4" w:rsidR="00110C05" w:rsidRPr="006C1D50" w:rsidRDefault="0014449B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สินทรัพย์สิทธิการใช้</w:t>
      </w:r>
      <w:r w:rsidR="00E0565D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</w:t>
      </w:r>
      <w:r w:rsidR="00110C05" w:rsidRPr="006C1D50">
        <w:rPr>
          <w:rFonts w:ascii="BrowalliaUPC" w:hAnsi="BrowalliaUPC" w:cs="BrowalliaUPC"/>
          <w:sz w:val="28"/>
          <w:szCs w:val="28"/>
          <w:cs/>
        </w:rPr>
        <w:t>กลุ่มบริษัทประเมินการด้อยค่าของสินทรัพย์สิทธิการใช้เมื่อมีข้อบ่งชี้</w:t>
      </w:r>
    </w:p>
    <w:p w14:paraId="5343588B" w14:textId="4D3C19F1" w:rsidR="00F8749A" w:rsidRPr="006C1D50" w:rsidRDefault="00F8749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5BC0D4B" w14:textId="6A56A872" w:rsidR="00F8749A" w:rsidRPr="006C1D50" w:rsidRDefault="00F8749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9891215" w14:textId="77777777" w:rsidR="00F8749A" w:rsidRPr="006C1D50" w:rsidRDefault="00F8749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A5CB24D" w14:textId="5D7F5C97" w:rsidR="00645C46" w:rsidRPr="006C1D50" w:rsidRDefault="00645C46" w:rsidP="0082303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BCAAD5E" w14:textId="0919D50E" w:rsidR="00FD1717" w:rsidRPr="006C1D50" w:rsidRDefault="005B03E8" w:rsidP="00F8749A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lastRenderedPageBreak/>
        <w:t>ค่าเสื่อมราคาของสินทรัพย์สิทธิการใช้</w:t>
      </w:r>
      <w:r w:rsidR="00113B86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</w:t>
      </w:r>
      <w:r w:rsidR="0021524D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แล้วแต่ระยะเวลาใดจะสั้นกว่า ดังนี้</w:t>
      </w:r>
    </w:p>
    <w:p w14:paraId="3F1DBFD4" w14:textId="77777777" w:rsidR="00F8749A" w:rsidRPr="006C1D50" w:rsidRDefault="00F8749A" w:rsidP="00F8749A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</w:p>
    <w:tbl>
      <w:tblPr>
        <w:tblW w:w="7263" w:type="dxa"/>
        <w:tblInd w:w="181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5400"/>
        <w:gridCol w:w="1863"/>
      </w:tblGrid>
      <w:tr w:rsidR="006C1D50" w:rsidRPr="006C1D50" w14:paraId="5F991C06" w14:textId="77777777" w:rsidTr="00C13DD2">
        <w:tc>
          <w:tcPr>
            <w:tcW w:w="5400" w:type="dxa"/>
            <w:shd w:val="clear" w:color="auto" w:fill="auto"/>
          </w:tcPr>
          <w:p w14:paraId="5BF2AD5D" w14:textId="0C2D2A37" w:rsidR="00362288" w:rsidRPr="006C1D50" w:rsidRDefault="00D4166F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6C1D50">
              <w:rPr>
                <w:rFonts w:ascii="BrowalliaUPC" w:eastAsia="SimSun" w:hAnsi="BrowalliaUPC" w:cs="BrowalliaUPC"/>
                <w:sz w:val="32"/>
                <w:szCs w:val="32"/>
              </w:rPr>
              <w:br w:type="page"/>
            </w:r>
            <w:r w:rsidR="00362288" w:rsidRPr="006C1D5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อาคาร</w:t>
            </w:r>
          </w:p>
        </w:tc>
        <w:tc>
          <w:tcPr>
            <w:tcW w:w="1863" w:type="dxa"/>
            <w:shd w:val="clear" w:color="auto" w:fill="auto"/>
          </w:tcPr>
          <w:p w14:paraId="07F1BAD4" w14:textId="77777777" w:rsidR="00362288" w:rsidRPr="006C1D50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20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6C1D50" w:rsidRPr="006C1D50" w14:paraId="55F82F82" w14:textId="77777777" w:rsidTr="00C13DD2">
        <w:tc>
          <w:tcPr>
            <w:tcW w:w="5400" w:type="dxa"/>
            <w:shd w:val="clear" w:color="auto" w:fill="auto"/>
          </w:tcPr>
          <w:p w14:paraId="0FD4F730" w14:textId="77777777" w:rsidR="00362288" w:rsidRPr="006C1D50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863" w:type="dxa"/>
            <w:shd w:val="clear" w:color="auto" w:fill="auto"/>
          </w:tcPr>
          <w:p w14:paraId="781B9A37" w14:textId="77777777" w:rsidR="00362288" w:rsidRPr="006C1D50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A94094" w:rsidRPr="006C1D50" w14:paraId="1345E67A" w14:textId="77777777" w:rsidTr="00C13DD2">
        <w:tc>
          <w:tcPr>
            <w:tcW w:w="5400" w:type="dxa"/>
            <w:shd w:val="clear" w:color="auto" w:fill="auto"/>
          </w:tcPr>
          <w:p w14:paraId="2D436E10" w14:textId="77777777" w:rsidR="00362288" w:rsidRPr="006C1D50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40"/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>ยานพาหนะ</w:t>
            </w:r>
          </w:p>
        </w:tc>
        <w:tc>
          <w:tcPr>
            <w:tcW w:w="1863" w:type="dxa"/>
            <w:shd w:val="clear" w:color="auto" w:fill="auto"/>
          </w:tcPr>
          <w:p w14:paraId="0EE21B81" w14:textId="77777777" w:rsidR="00362288" w:rsidRPr="006C1D50" w:rsidRDefault="00362288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</w:tr>
    </w:tbl>
    <w:p w14:paraId="52FAA3AD" w14:textId="1EB1C9B2" w:rsidR="009C3627" w:rsidRPr="006C1D50" w:rsidRDefault="009C3627" w:rsidP="00D61D6D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DC6207F" w14:textId="3E901B0A" w:rsidR="00BD180F" w:rsidRPr="006C1D50" w:rsidRDefault="00B97DE3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ณ วันเริ่มต้นของสัญญาเช่า</w:t>
      </w:r>
      <w:r w:rsidR="009B5A1F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2833CE"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D4166F" w:rsidRPr="006C1D50">
        <w:rPr>
          <w:rFonts w:ascii="BrowalliaUPC" w:hAnsi="BrowalliaUPC" w:cs="BrowalliaUPC"/>
          <w:sz w:val="28"/>
          <w:szCs w:val="28"/>
          <w:cs/>
        </w:rPr>
        <w:t>วัดมูลค่า</w:t>
      </w:r>
      <w:r w:rsidR="00B520F0" w:rsidRPr="006C1D50">
        <w:rPr>
          <w:rFonts w:ascii="BrowalliaUPC" w:hAnsi="BrowalliaUPC" w:cs="BrowalliaUPC"/>
          <w:sz w:val="28"/>
          <w:szCs w:val="28"/>
          <w:cs/>
        </w:rPr>
        <w:t>หนี้สินตามสัญญาเช่า</w:t>
      </w:r>
      <w:r w:rsidR="00D4166F" w:rsidRPr="006C1D50">
        <w:rPr>
          <w:rFonts w:ascii="BrowalliaUPC" w:hAnsi="BrowalliaUPC" w:cs="BrowalliaUPC"/>
          <w:sz w:val="28"/>
          <w:szCs w:val="28"/>
          <w:cs/>
        </w:rPr>
        <w:t xml:space="preserve">ด้วยมูลค่าปัจจุบันของจำนวนเงินที่ต้องจ่ายตามสัญญาเช่าตลอดอายุสัญญาเช่า </w:t>
      </w:r>
      <w:r w:rsidR="007E51A3" w:rsidRPr="006C1D50">
        <w:rPr>
          <w:rFonts w:ascii="BrowalliaUPC" w:hAnsi="BrowalliaUPC" w:cs="BrowalliaUPC"/>
          <w:sz w:val="28"/>
          <w:szCs w:val="28"/>
          <w:cs/>
        </w:rPr>
        <w:t>หากอัตราดอกเบี้ยตามนัยของหนี้สินสัญญาเช่านั้นไม่สามารถกำหนดได้</w:t>
      </w:r>
      <w:r w:rsidR="00E452E9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E54A5E" w:rsidRPr="006C1D50">
        <w:rPr>
          <w:rFonts w:ascii="BrowalliaUPC" w:hAnsi="BrowalliaUPC" w:cs="BrowalliaUPC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ทั้งนี้</w:t>
      </w:r>
      <w:r w:rsidR="00113B86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E54A5E" w:rsidRPr="006C1D50">
        <w:rPr>
          <w:rFonts w:ascii="BrowalliaUPC" w:hAnsi="BrowalliaUPC" w:cs="BrowalliaUPC"/>
          <w:sz w:val="28"/>
          <w:szCs w:val="28"/>
          <w:cs/>
        </w:rPr>
        <w:t>อัตราดอกเบี้ยการกู้ยืมส่วนเพิ่มอ้างอิงจากอัตรา</w:t>
      </w:r>
      <w:r w:rsidR="00E15651" w:rsidRPr="006C1D50">
        <w:rPr>
          <w:rFonts w:ascii="BrowalliaUPC" w:hAnsi="BrowalliaUPC" w:cs="BrowalliaUPC"/>
          <w:sz w:val="28"/>
          <w:szCs w:val="28"/>
          <w:cs/>
        </w:rPr>
        <w:t>ดอกเบี้ยเงินกู้ยืม</w:t>
      </w:r>
      <w:r w:rsidR="008432C8" w:rsidRPr="006C1D50">
        <w:rPr>
          <w:rFonts w:ascii="BrowalliaUPC" w:hAnsi="BrowalliaUPC" w:cs="BrowalliaUPC"/>
          <w:sz w:val="28"/>
          <w:szCs w:val="28"/>
          <w:cs/>
        </w:rPr>
        <w:t>ที่บริษัทคาดว่าจะต้องจ่าย</w:t>
      </w:r>
      <w:r w:rsidR="002E3B6C" w:rsidRPr="006C1D50">
        <w:rPr>
          <w:rFonts w:ascii="BrowalliaUPC" w:hAnsi="BrowalliaUPC" w:cs="BrowalliaUPC"/>
          <w:sz w:val="28"/>
          <w:szCs w:val="28"/>
          <w:cs/>
        </w:rPr>
        <w:t>เพื่อ</w:t>
      </w:r>
      <w:r w:rsidR="00CF5D19" w:rsidRPr="006C1D50">
        <w:rPr>
          <w:rFonts w:ascii="BrowalliaUPC" w:hAnsi="BrowalliaUPC" w:cs="BrowalliaUPC"/>
          <w:sz w:val="28"/>
          <w:szCs w:val="28"/>
          <w:cs/>
        </w:rPr>
        <w:t>กู้ยืมเงิน</w:t>
      </w:r>
      <w:r w:rsidR="00E75C1F" w:rsidRPr="006C1D50">
        <w:rPr>
          <w:rFonts w:ascii="BrowalliaUPC" w:hAnsi="BrowalliaUPC" w:cs="BrowalliaUPC"/>
          <w:sz w:val="28"/>
          <w:szCs w:val="28"/>
          <w:cs/>
        </w:rPr>
        <w:t>จำนวนเดียวกันในระยะเวลาใกล้เคียงกัน</w:t>
      </w:r>
      <w:r w:rsidR="00CF5D19" w:rsidRPr="006C1D50">
        <w:rPr>
          <w:rFonts w:ascii="BrowalliaUPC" w:hAnsi="BrowalliaUPC" w:cs="BrowalliaUPC"/>
          <w:sz w:val="28"/>
          <w:szCs w:val="28"/>
          <w:cs/>
        </w:rPr>
        <w:t>เพื่อให้ได้</w:t>
      </w:r>
      <w:r w:rsidR="00F533B7" w:rsidRPr="006C1D50">
        <w:rPr>
          <w:rFonts w:ascii="BrowalliaUPC" w:hAnsi="BrowalliaUPC" w:cs="BrowalliaUPC"/>
          <w:sz w:val="28"/>
          <w:szCs w:val="28"/>
          <w:cs/>
        </w:rPr>
        <w:t>มา</w:t>
      </w:r>
      <w:r w:rsidR="00CF5D19" w:rsidRPr="006C1D50">
        <w:rPr>
          <w:rFonts w:ascii="BrowalliaUPC" w:hAnsi="BrowalliaUPC" w:cs="BrowalliaUPC"/>
          <w:sz w:val="28"/>
          <w:szCs w:val="28"/>
          <w:cs/>
        </w:rPr>
        <w:t>ซึ่งสินทรัพย์นั้น</w:t>
      </w:r>
    </w:p>
    <w:p w14:paraId="454B3D4A" w14:textId="0D5F132E" w:rsidR="00BD180F" w:rsidRPr="006C1D50" w:rsidRDefault="00BD180F" w:rsidP="0078698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20B7C61" w14:textId="396A228E" w:rsidR="007F6B93" w:rsidRPr="006C1D50" w:rsidRDefault="00711D6F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จำนวนเงินที่ต้องจ่ายตามสัญญาเช่า</w:t>
      </w:r>
      <w:r w:rsidR="00113B86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ประกอบด้วยค่าเช่าคงที่</w:t>
      </w:r>
      <w:r w:rsidR="006165EA" w:rsidRPr="006C1D50">
        <w:rPr>
          <w:rFonts w:ascii="BrowalliaUPC" w:hAnsi="BrowalliaUPC" w:cs="BrowalliaUPC"/>
          <w:sz w:val="28"/>
          <w:szCs w:val="28"/>
          <w:cs/>
        </w:rPr>
        <w:t>หักด้วยสิ่งจูงใจตามสัญญาเช่า</w:t>
      </w:r>
      <w:r w:rsidR="00934632"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</w:p>
    <w:p w14:paraId="77B90BB8" w14:textId="77777777" w:rsidR="00711D6F" w:rsidRPr="006C1D50" w:rsidRDefault="00711D6F" w:rsidP="0078698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B70FCEA" w14:textId="77777777" w:rsidR="00ED76E3" w:rsidRPr="006C1D50" w:rsidRDefault="00E54A5E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หลังจากวันที่สัญญาเช่าเริ่มมีผล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</w:t>
      </w:r>
    </w:p>
    <w:p w14:paraId="229A4E6D" w14:textId="77777777" w:rsidR="00ED76E3" w:rsidRPr="006C1D50" w:rsidRDefault="00ED76E3" w:rsidP="00786980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97B0159" w14:textId="71665DCD" w:rsidR="00E70305" w:rsidRPr="006C1D50" w:rsidRDefault="00E54A5E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นอกจากนี้ มูลค่าตามบัญชีของหนี้สินตามสัญญาเช่าจะถูก</w:t>
      </w:r>
      <w:r w:rsidR="000540BE" w:rsidRPr="006C1D50">
        <w:rPr>
          <w:rFonts w:ascii="BrowalliaUPC" w:hAnsi="BrowalliaUPC" w:cs="BrowalliaUPC"/>
          <w:sz w:val="28"/>
          <w:szCs w:val="28"/>
          <w:cs/>
        </w:rPr>
        <w:t>ประเมิน</w:t>
      </w:r>
      <w:r w:rsidRPr="006C1D50">
        <w:rPr>
          <w:rFonts w:ascii="BrowalliaUPC" w:hAnsi="BrowalliaUPC" w:cs="BrowalliaUPC"/>
          <w:sz w:val="28"/>
          <w:szCs w:val="28"/>
          <w:cs/>
        </w:rPr>
        <w:t>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  <w:r w:rsidR="00E70305" w:rsidRPr="006C1D50">
        <w:rPr>
          <w:rFonts w:ascii="BrowalliaUPC" w:hAnsi="BrowalliaUPC" w:cs="BrowalliaUPC"/>
          <w:sz w:val="28"/>
          <w:szCs w:val="28"/>
          <w:cs/>
        </w:rPr>
        <w:t>ผลกระทบจากการประเมินมูลค่าของหนี้สินตามสัญญาเช่าใหม่จะส่งผลให้มูลค่าตามบัญชีของสินทรัพย์สิทธิการใช้เปลี่ยนแปลงไป อย่างไรก็ตาม หากมูลค่าตามบัญชีของสินทรัพย์สิทธิการใช้มีมูลค่าลดลงจนเป็นศูนย์แล้ว ผลกระทบดังกล่าว</w:t>
      </w:r>
      <w:r w:rsidR="001D3C7E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E70305" w:rsidRPr="006C1D50">
        <w:rPr>
          <w:rFonts w:ascii="BrowalliaUPC" w:hAnsi="BrowalliaUPC" w:cs="BrowalliaUPC"/>
          <w:sz w:val="28"/>
          <w:szCs w:val="28"/>
          <w:cs/>
        </w:rPr>
        <w:t>จะ</w:t>
      </w:r>
      <w:r w:rsidR="001D3C7E" w:rsidRPr="006C1D50">
        <w:rPr>
          <w:rFonts w:ascii="BrowalliaUPC" w:hAnsi="BrowalliaUPC" w:cs="BrowalliaUPC" w:hint="cs"/>
          <w:sz w:val="28"/>
          <w:szCs w:val="28"/>
          <w:cs/>
        </w:rPr>
        <w:t>ถูก</w:t>
      </w:r>
      <w:r w:rsidR="00E70305" w:rsidRPr="006C1D50">
        <w:rPr>
          <w:rFonts w:ascii="BrowalliaUPC" w:hAnsi="BrowalliaUPC" w:cs="BrowalliaUPC"/>
          <w:sz w:val="28"/>
          <w:szCs w:val="28"/>
          <w:cs/>
        </w:rPr>
        <w:t>รับรู้เข้ากำไรหรือขาดทุน</w:t>
      </w:r>
    </w:p>
    <w:p w14:paraId="14DCC875" w14:textId="77777777" w:rsidR="00E70305" w:rsidRPr="006C1D50" w:rsidRDefault="00E70305" w:rsidP="00F05128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7C4080B" w14:textId="7F29669F" w:rsidR="00DF27E6" w:rsidRPr="006C1D50" w:rsidRDefault="0058208C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เว้นแต่สัญญาเช่า</w:t>
      </w:r>
      <w:r w:rsidR="00785743" w:rsidRPr="006C1D50">
        <w:rPr>
          <w:rFonts w:ascii="BrowalliaUPC" w:hAnsi="BrowalliaUPC" w:cs="BrowalliaUPC"/>
          <w:sz w:val="28"/>
          <w:szCs w:val="28"/>
          <w:cs/>
        </w:rPr>
        <w:t xml:space="preserve">ที่มีอายุสัญญาเช่า </w:t>
      </w:r>
      <w:r w:rsidR="00785743" w:rsidRPr="006C1D50">
        <w:rPr>
          <w:rFonts w:ascii="BrowalliaUPC" w:hAnsi="BrowalliaUPC" w:cs="BrowalliaUPC"/>
          <w:sz w:val="28"/>
          <w:szCs w:val="28"/>
        </w:rPr>
        <w:t xml:space="preserve">12 </w:t>
      </w:r>
      <w:r w:rsidR="00785743" w:rsidRPr="006C1D50">
        <w:rPr>
          <w:rFonts w:ascii="BrowalliaUPC" w:hAnsi="BrowalliaUPC" w:cs="BrowalliaUPC"/>
          <w:sz w:val="28"/>
          <w:szCs w:val="28"/>
          <w:cs/>
        </w:rPr>
        <w:t>เดือนหรือน้อยกว่า</w:t>
      </w:r>
      <w:r w:rsidR="001D3C7E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785743" w:rsidRPr="006C1D50">
        <w:rPr>
          <w:rFonts w:ascii="BrowalliaUPC" w:hAnsi="BrowalliaUPC" w:cs="BrowalliaUPC"/>
          <w:sz w:val="28"/>
          <w:szCs w:val="28"/>
          <w:cs/>
        </w:rPr>
        <w:t>นับตั้งแต่วันที่สัญญาเช่าเริ่มมีผล หรือสัญญาเช่าซึ่งสินทรัพย์อ้างอิงมีมูลค่าต่ำ</w:t>
      </w:r>
      <w:r w:rsidR="00F05128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D4166F" w:rsidRPr="006C1D50">
        <w:rPr>
          <w:rFonts w:ascii="BrowalliaUPC" w:hAnsi="BrowalliaUPC" w:cs="BrowalliaUPC"/>
          <w:sz w:val="28"/>
          <w:szCs w:val="28"/>
          <w:cs/>
        </w:rPr>
        <w:t>จะบันทึกเป็นค่าใช้จ่ายตามวิธีเส้นตรงตลอดอายุสัญญาเช่า</w:t>
      </w:r>
    </w:p>
    <w:p w14:paraId="79B74ED8" w14:textId="77777777" w:rsidR="00A52481" w:rsidRPr="006C1D50" w:rsidRDefault="00A52481" w:rsidP="00027255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2FC40D2" w14:textId="04333CB7" w:rsidR="004B7F40" w:rsidRPr="006C1D50" w:rsidRDefault="004B7F40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6C1D50">
        <w:rPr>
          <w:rFonts w:ascii="BrowalliaUPC" w:hAnsi="BrowalliaUPC" w:cs="BrowalliaUPC"/>
          <w:sz w:val="28"/>
          <w:szCs w:val="28"/>
          <w:u w:val="single"/>
          <w:cs/>
        </w:rPr>
        <w:t>กลุ่มบริษัทในฐานะผู้ให้เช่า</w:t>
      </w:r>
    </w:p>
    <w:p w14:paraId="64E24B2C" w14:textId="77777777" w:rsidR="00A67F44" w:rsidRPr="006C1D50" w:rsidRDefault="00A67F44" w:rsidP="00A67F44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FDDE33C" w14:textId="5A25408C" w:rsidR="00D4166F" w:rsidRPr="006C1D50" w:rsidRDefault="00D4166F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กลุ่มบริษัทบันทึกสินทรัพย์ภายใต้สัญญาเช่าเงินทุนเป็นลูกหนี้</w:t>
      </w:r>
      <w:r w:rsidR="003036B8" w:rsidRPr="006C1D50">
        <w:rPr>
          <w:rFonts w:ascii="BrowalliaUPC" w:hAnsi="BrowalliaUPC" w:cs="BrowalliaUPC"/>
          <w:sz w:val="28"/>
          <w:szCs w:val="28"/>
          <w:cs/>
        </w:rPr>
        <w:t>ตามสัญญาเช่า</w:t>
      </w:r>
      <w:r w:rsidRPr="006C1D50">
        <w:rPr>
          <w:rFonts w:ascii="BrowalliaUPC" w:hAnsi="BrowalliaUPC" w:cs="BrowalliaUPC"/>
          <w:sz w:val="28"/>
          <w:szCs w:val="28"/>
          <w:cs/>
        </w:rPr>
        <w:t>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70ADD006" w14:textId="5988FABA" w:rsidR="008761DD" w:rsidRPr="006C1D50" w:rsidRDefault="00D4166F" w:rsidP="0048134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eastAsia="SimSun" w:hAnsi="BrowalliaUPC" w:cs="BrowalliaUPC"/>
          <w:i/>
          <w:iCs/>
          <w:sz w:val="32"/>
          <w:szCs w:val="32"/>
          <w:lang w:val="en-GB"/>
        </w:rPr>
      </w:pPr>
      <w:r w:rsidRPr="006C1D50">
        <w:rPr>
          <w:rFonts w:ascii="BrowalliaUPC" w:eastAsia="SimSun" w:hAnsi="BrowalliaUPC" w:cs="BrowalliaUPC"/>
          <w:i/>
          <w:iCs/>
          <w:sz w:val="32"/>
          <w:szCs w:val="32"/>
          <w:cs/>
          <w:lang w:val="en-GB"/>
        </w:rPr>
        <w:tab/>
      </w:r>
    </w:p>
    <w:p w14:paraId="14424414" w14:textId="25CB30C1" w:rsidR="00D4166F" w:rsidRPr="006C1D50" w:rsidRDefault="00D4166F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6C1D50">
        <w:rPr>
          <w:rFonts w:ascii="BrowalliaUPC" w:hAnsi="BrowalliaUPC" w:cs="BrowalliaUPC"/>
          <w:sz w:val="28"/>
          <w:szCs w:val="28"/>
          <w:cs/>
        </w:rPr>
        <w:lastRenderedPageBreak/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724FE807" w14:textId="7B6598AE" w:rsidR="00992486" w:rsidRPr="006C1D50" w:rsidRDefault="00992486" w:rsidP="009924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0FAD03D0" w14:textId="77777777" w:rsidR="008B26F7" w:rsidRPr="006C1D50" w:rsidRDefault="008B26F7" w:rsidP="008B26F7">
      <w:pPr>
        <w:pStyle w:val="BodyText2"/>
        <w:spacing w:after="24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6C1D50">
        <w:rPr>
          <w:rFonts w:ascii="BrowalliaUPC" w:hAnsi="BrowalliaUPC" w:cs="BrowalliaUPC"/>
          <w:sz w:val="28"/>
          <w:szCs w:val="28"/>
          <w:u w:val="single"/>
          <w:cs/>
        </w:rPr>
        <w:t xml:space="preserve">นโยบายที่ปฏิบัติใช้ก่อนวันที่ </w:t>
      </w:r>
      <w:r w:rsidRPr="006C1D50">
        <w:rPr>
          <w:rFonts w:ascii="BrowalliaUPC" w:hAnsi="BrowalliaUPC" w:cs="BrowalliaUPC"/>
          <w:sz w:val="28"/>
          <w:szCs w:val="28"/>
          <w:u w:val="single"/>
        </w:rPr>
        <w:t xml:space="preserve">1 </w:t>
      </w:r>
      <w:r w:rsidRPr="006C1D50">
        <w:rPr>
          <w:rFonts w:ascii="BrowalliaUPC" w:hAnsi="BrowalliaUPC" w:cs="BrowalliaUPC"/>
          <w:sz w:val="28"/>
          <w:szCs w:val="28"/>
          <w:u w:val="single"/>
          <w:cs/>
        </w:rPr>
        <w:t xml:space="preserve">มกราคม </w:t>
      </w:r>
      <w:r w:rsidRPr="006C1D50">
        <w:rPr>
          <w:rFonts w:ascii="BrowalliaUPC" w:hAnsi="BrowalliaUPC" w:cs="BrowalliaUPC"/>
          <w:sz w:val="28"/>
          <w:szCs w:val="28"/>
          <w:u w:val="single"/>
        </w:rPr>
        <w:t>2563</w:t>
      </w:r>
    </w:p>
    <w:p w14:paraId="62FA53EE" w14:textId="77777777" w:rsidR="00C1015A" w:rsidRPr="006C1D50" w:rsidRDefault="00C1015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i/>
          <w:iCs/>
          <w:sz w:val="28"/>
          <w:szCs w:val="28"/>
        </w:rPr>
      </w:pPr>
      <w:r w:rsidRPr="006C1D50">
        <w:rPr>
          <w:rFonts w:ascii="BrowalliaUPC" w:hAnsi="BrowalliaUPC" w:cs="BrowalliaUPC"/>
          <w:i/>
          <w:iCs/>
          <w:sz w:val="28"/>
          <w:szCs w:val="28"/>
          <w:cs/>
        </w:rPr>
        <w:t>สัญญาเช่าระยะยาว - กรณีที่บริษัทเป็นผู้เช่า</w:t>
      </w:r>
    </w:p>
    <w:p w14:paraId="2239799D" w14:textId="77777777" w:rsidR="00C1015A" w:rsidRPr="006C1D50" w:rsidRDefault="00C1015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ตามมูลค่าปัจจุบันสุทธิของจำนวนเงินที่ต้องจ่ายตามสัญญาเช่า โดยจำนวนเงินที่ต้องจ่ายจะปันส่วนระหว่างหนี้สิน และค่าใช้จ่ายทางการเงินเพื่อให้ได้อัตราดอกเบี้ยคงที่ต่อหนี้สินคงค้างอยู่ ภาระผูกพันตามสัญญาเช่าหักค่าใช้จ่ายทางการเงินจะบันทึกเป็นหนี้สินระยะยาว ส่วนค่าใช้จ่ายทางการเงินจะบันทึกในงบกำไรขาดทุนตลอดอายุของสัญญาเช่า สินทรัพย์ภายใต้สัญญาเช่าการเงินจะคิดค่าเสื่อมราคาตลอดอายุการใช้งานของสินทรัพย์นั้น</w:t>
      </w:r>
    </w:p>
    <w:p w14:paraId="11FB3476" w14:textId="77777777" w:rsidR="00C1015A" w:rsidRPr="006C1D50" w:rsidRDefault="00C1015A" w:rsidP="00C1015A">
      <w:pPr>
        <w:spacing w:line="240" w:lineRule="auto"/>
        <w:ind w:left="990"/>
        <w:jc w:val="thaiDistribute"/>
        <w:rPr>
          <w:rFonts w:ascii="BrowalliaUPC" w:hAnsi="BrowalliaUPC" w:cs="BrowalliaUPC"/>
          <w:sz w:val="24"/>
          <w:szCs w:val="24"/>
        </w:rPr>
      </w:pPr>
    </w:p>
    <w:p w14:paraId="6D183DB9" w14:textId="01C2C58A" w:rsidR="00C1015A" w:rsidRPr="006C1D50" w:rsidRDefault="00C1015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สัญญาเช่าสินทรัพย์โดยที่ความเสี่ยง และผลตอบแทนของความเป็นเจ้าของส่วนใหญ่ตกอยู่กับผู้ให้เช่าจะจัดเป็นสัญญาเช่าดำเนินงาน เงินที่ต้องจ่ายภายใต้สัญญาเช่าดำเนินงานจะบันทึกในงบกำไรขาดทุนโดยใช้วิธีเส้นตรงตลอดอายุของสัญญาเช่านั้น ค่าใช้จ่ายที่เกิดขึ้นจากการยกเลิกสัญญาเช่าดำเนินงานก่อนหมดอายุ</w:t>
      </w:r>
      <w:r w:rsidRPr="006C1D50">
        <w:rPr>
          <w:rFonts w:ascii="BrowalliaUPC" w:hAnsi="BrowalliaUPC" w:cs="BrowalliaUPC"/>
          <w:sz w:val="28"/>
          <w:szCs w:val="28"/>
        </w:rPr>
        <w:t xml:space="preserve">      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การเช่า เช่น เบี้ยปรับที่ต้องจ่ายให้แก่ผู้ให้เช่า จะบันทึกเป็นค่าใช้จ่ายในรอบระยะเวลาบัญชีที่การยกเลิกนั้นเกิดขึ้น </w:t>
      </w:r>
    </w:p>
    <w:p w14:paraId="5B8429C8" w14:textId="77777777" w:rsidR="00992486" w:rsidRPr="006C1D50" w:rsidRDefault="00992486" w:rsidP="00992486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8BBFF9E" w14:textId="3C92A605" w:rsidR="00C96B0A" w:rsidRPr="006C1D50" w:rsidRDefault="00C96B0A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เงินกู้ยืม</w:t>
      </w:r>
    </w:p>
    <w:p w14:paraId="6F4A3074" w14:textId="77777777" w:rsidR="00780987" w:rsidRPr="005673E7" w:rsidRDefault="00780987" w:rsidP="00C96B0A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4"/>
          <w:szCs w:val="24"/>
        </w:rPr>
      </w:pPr>
    </w:p>
    <w:p w14:paraId="0C31CD1A" w14:textId="1413A0D0" w:rsidR="00C96B0A" w:rsidRPr="005673E7" w:rsidRDefault="00C96B0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เงินกู้ยืม</w:t>
      </w:r>
      <w:r w:rsidR="00112BE8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รับรู้เริ่มแรกด้วยมูลค่ายุติธรรมของสิ่งตอบแทนที่ได้รับหักด้วยต้นทุนการจัดทำรายการที่เกิดขึ้น</w:t>
      </w:r>
    </w:p>
    <w:p w14:paraId="014FC63E" w14:textId="77777777" w:rsidR="000476AC" w:rsidRPr="005673E7" w:rsidRDefault="000476AC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1A7977E" w14:textId="5969280E" w:rsidR="00C96B0A" w:rsidRPr="005673E7" w:rsidRDefault="00C96B0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ค่าธรรมเนียมที่จ่ายไปเพื่อให้ได้เงินกู้มา</w:t>
      </w:r>
      <w:r w:rsidR="00112BE8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จะ</w:t>
      </w:r>
      <w:r w:rsidR="00112BE8">
        <w:rPr>
          <w:rFonts w:ascii="BrowalliaUPC" w:hAnsi="BrowalliaUPC" w:cs="BrowalliaUPC" w:hint="cs"/>
          <w:sz w:val="28"/>
          <w:szCs w:val="28"/>
          <w:cs/>
        </w:rPr>
        <w:t>ถูก</w:t>
      </w:r>
      <w:r w:rsidRPr="005673E7">
        <w:rPr>
          <w:rFonts w:ascii="BrowalliaUPC" w:hAnsi="BrowalliaUPC" w:cs="BrowalliaUPC"/>
          <w:sz w:val="28"/>
          <w:szCs w:val="28"/>
          <w:cs/>
        </w:rPr>
        <w:t>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</w:t>
      </w:r>
      <w:r w:rsidR="00F87A8E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ค่าธรรมเนียมจะ</w:t>
      </w:r>
      <w:r w:rsidR="00F87A8E">
        <w:rPr>
          <w:rFonts w:ascii="BrowalliaUPC" w:hAnsi="BrowalliaUPC" w:cs="BrowalliaUPC" w:hint="cs"/>
          <w:sz w:val="28"/>
          <w:szCs w:val="28"/>
          <w:cs/>
        </w:rPr>
        <w:t>ถูก</w:t>
      </w:r>
      <w:r w:rsidRPr="005673E7">
        <w:rPr>
          <w:rFonts w:ascii="BrowalliaUPC" w:hAnsi="BrowalliaUPC" w:cs="BrowalliaUPC"/>
          <w:sz w:val="28"/>
          <w:szCs w:val="28"/>
          <w:cs/>
        </w:rPr>
        <w:t>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0D3CCC16" w14:textId="77777777" w:rsidR="00FD2EB2" w:rsidRPr="005673E7" w:rsidRDefault="00FD2EB2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E380A68" w14:textId="7E30569B" w:rsidR="00700306" w:rsidRPr="005673E7" w:rsidRDefault="00C96B0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เงินกู้ยืมจัดประเภทเป็นหนี้สินหมุนเวียนเมื่อ</w:t>
      </w:r>
      <w:r w:rsidR="00603B2E"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5673E7">
        <w:rPr>
          <w:rFonts w:ascii="BrowalliaUPC" w:hAnsi="BrowalliaUPC" w:cs="BrowalliaUPC"/>
          <w:sz w:val="28"/>
          <w:szCs w:val="28"/>
          <w:cs/>
        </w:rPr>
        <w:t>ไม่มีสิทธิอันปราศจากเงื่อนไขให้เลื่อนชำระหนี้ออกไปอีกเป็นเวลาไม่น้อยกว่า</w:t>
      </w:r>
      <w:r w:rsidR="000A11C7" w:rsidRPr="005673E7">
        <w:rPr>
          <w:rFonts w:ascii="BrowalliaUPC" w:hAnsi="BrowalliaUPC" w:cs="BrowalliaUPC"/>
          <w:sz w:val="28"/>
          <w:szCs w:val="28"/>
        </w:rPr>
        <w:t xml:space="preserve"> 12 </w:t>
      </w:r>
      <w:r w:rsidRPr="005673E7">
        <w:rPr>
          <w:rFonts w:ascii="BrowalliaUPC" w:hAnsi="BrowalliaUPC" w:cs="BrowalliaUPC"/>
          <w:sz w:val="28"/>
          <w:szCs w:val="28"/>
          <w:cs/>
        </w:rPr>
        <w:t>เดือน นับจากวันที่ในงบแสดงฐานะการเงิน หากเงินกู้ยืมนั้นไม่เข้าเงื่อนไขดังกล่าวข้างต้น จะจัดประเภทเป็นหนี้สินไม่หมุนเวียน</w:t>
      </w:r>
      <w:r w:rsidR="00A411D2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7C54D26E" w14:textId="77777777" w:rsidR="00700306" w:rsidRPr="005673E7" w:rsidRDefault="00700306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009CAEF" w14:textId="4E08B111" w:rsidR="00C96B0A" w:rsidRPr="005673E7" w:rsidRDefault="00C96B0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ต้นทุนการกู้ยืมของเงินกู้ยืมรับรู้ตามวิธีอัตราดอกเบี้ยที่แท้จริง</w:t>
      </w:r>
    </w:p>
    <w:p w14:paraId="3E7DBB68" w14:textId="0C08C4D6" w:rsidR="00DE47C1" w:rsidRPr="005673E7" w:rsidRDefault="00DE47C1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773FE17" w14:textId="47E7829C" w:rsidR="00CF362F" w:rsidRPr="005673E7" w:rsidRDefault="00CF362F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78A74BD" w14:textId="35AD36E0" w:rsidR="00CF362F" w:rsidRPr="005673E7" w:rsidRDefault="00CF362F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11EFC67" w14:textId="2CC5CAC5" w:rsidR="00CF362F" w:rsidRPr="005673E7" w:rsidRDefault="00CF362F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3B00A8C1" w14:textId="77777777" w:rsidR="00CF362F" w:rsidRPr="005673E7" w:rsidRDefault="00CF362F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6AC549E7" w14:textId="77777777" w:rsidR="005B7E18" w:rsidRPr="005673E7" w:rsidRDefault="005B7E18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>ผลประโยชน์ของพนักงาน</w:t>
      </w:r>
    </w:p>
    <w:p w14:paraId="2DB0FFFB" w14:textId="77777777" w:rsidR="005B7E18" w:rsidRPr="005673E7" w:rsidRDefault="005B7E18" w:rsidP="00946FD9">
      <w:pPr>
        <w:tabs>
          <w:tab w:val="clear" w:pos="454"/>
          <w:tab w:val="clear" w:pos="680"/>
          <w:tab w:val="left" w:pos="993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A590ABC" w14:textId="77777777" w:rsidR="00B931D8" w:rsidRPr="005673E7" w:rsidRDefault="00B931D8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ผลประโยชน์ระยะสั้นของพนักงาน</w:t>
      </w:r>
    </w:p>
    <w:p w14:paraId="44FDC43C" w14:textId="37D2C26D" w:rsidR="00B931D8" w:rsidRPr="005673E7" w:rsidRDefault="00B931D8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เงินเดือน ค่าจ้าง โบนัส </w:t>
      </w:r>
      <w:r w:rsidR="00451C90" w:rsidRPr="005673E7">
        <w:rPr>
          <w:rFonts w:ascii="BrowalliaUPC" w:hAnsi="BrowalliaUPC" w:cs="BrowalliaUPC"/>
          <w:sz w:val="28"/>
          <w:szCs w:val="28"/>
          <w:cs/>
        </w:rPr>
        <w:t>และ</w:t>
      </w:r>
      <w:r w:rsidRPr="005673E7">
        <w:rPr>
          <w:rFonts w:ascii="BrowalliaUPC" w:hAnsi="BrowalliaUPC" w:cs="BrowalliaUPC"/>
          <w:sz w:val="28"/>
          <w:szCs w:val="28"/>
          <w:cs/>
        </w:rPr>
        <w:t>เงินสมทบกองทุนประกันสังคม</w:t>
      </w:r>
      <w:r w:rsidR="00495957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รับรู้เป็นค่าใช้จ่ายเมื่อเกิดรายการ</w:t>
      </w:r>
    </w:p>
    <w:p w14:paraId="23C1C05F" w14:textId="77777777" w:rsidR="002D0D6E" w:rsidRPr="005673E7" w:rsidRDefault="002D0D6E" w:rsidP="00C13DD2">
      <w:pPr>
        <w:pStyle w:val="BodyText2"/>
        <w:tabs>
          <w:tab w:val="left" w:pos="990"/>
        </w:tabs>
        <w:ind w:left="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0674417" w14:textId="77777777" w:rsidR="00BC1F3A" w:rsidRPr="005673E7" w:rsidRDefault="00BC1F3A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ผลประโยชน์หลังออกจากงานของพนักงาน (โครงการสมทบเงิน)</w:t>
      </w:r>
    </w:p>
    <w:p w14:paraId="0A41DE74" w14:textId="0A187E17" w:rsidR="006F339B" w:rsidRPr="005673E7" w:rsidRDefault="00B57069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C57DC" w:rsidRPr="005673E7">
        <w:rPr>
          <w:rFonts w:ascii="BrowalliaUPC" w:hAnsi="BrowalliaUPC" w:cs="BrowalliaUPC"/>
          <w:sz w:val="28"/>
          <w:szCs w:val="28"/>
          <w:cs/>
        </w:rPr>
        <w:t>และพนักงานของ</w:t>
      </w:r>
      <w:r w:rsidRPr="005673E7">
        <w:rPr>
          <w:rFonts w:ascii="BrowalliaUPC" w:hAnsi="BrowalliaUPC" w:cs="BrowalliaUPC"/>
          <w:sz w:val="28"/>
          <w:szCs w:val="28"/>
          <w:cs/>
        </w:rPr>
        <w:t>กลุ่ม</w:t>
      </w:r>
      <w:r w:rsidR="006C57DC" w:rsidRPr="005673E7">
        <w:rPr>
          <w:rFonts w:ascii="BrowalliaUPC" w:hAnsi="BrowalliaUPC" w:cs="BrowalliaUPC"/>
          <w:sz w:val="28"/>
          <w:szCs w:val="28"/>
          <w:cs/>
        </w:rPr>
        <w:t>บริษัทได้ร่วมกันจัดตั้งกองทุนสำรองเลี้ยงชีพ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47061"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C57DC" w:rsidRPr="005673E7">
        <w:rPr>
          <w:rFonts w:ascii="BrowalliaUPC" w:hAnsi="BrowalliaUPC" w:cs="BrowalliaUPC"/>
          <w:sz w:val="28"/>
          <w:szCs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47061"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047061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6C57DC" w:rsidRPr="005673E7">
        <w:rPr>
          <w:rFonts w:ascii="BrowalliaUPC" w:hAnsi="BrowalliaUPC" w:cs="BrowalliaUPC"/>
          <w:sz w:val="28"/>
          <w:szCs w:val="28"/>
          <w:cs/>
        </w:rPr>
        <w:t>เงินที่</w:t>
      </w:r>
      <w:r w:rsidR="00047061"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C57DC" w:rsidRPr="005673E7">
        <w:rPr>
          <w:rFonts w:ascii="BrowalliaUPC" w:hAnsi="BrowalliaUPC" w:cs="BrowalliaUPC"/>
          <w:sz w:val="28"/>
          <w:szCs w:val="28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6826A75F" w14:textId="77777777" w:rsidR="00312ABB" w:rsidRPr="005673E7" w:rsidRDefault="00312ABB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984E1EE" w14:textId="77777777" w:rsidR="004F20BE" w:rsidRPr="005673E7" w:rsidRDefault="004F20BE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 xml:space="preserve">ผลประโยชน์หลังออกจากงานของพนักงาน (โครงการผลประโยชน์) </w:t>
      </w:r>
    </w:p>
    <w:p w14:paraId="3F94DC35" w14:textId="20E8417E" w:rsidR="00A8086C" w:rsidRPr="005673E7" w:rsidRDefault="00047061" w:rsidP="00DE47C1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4F20BE" w:rsidRPr="005673E7">
        <w:rPr>
          <w:rFonts w:ascii="BrowalliaUPC" w:hAnsi="BrowalliaUPC" w:cs="BrowalliaUPC"/>
          <w:sz w:val="28"/>
          <w:szCs w:val="28"/>
          <w:cs/>
        </w:rPr>
        <w:t>มีภาระต้องจ่ายเงินชดเชยให้แก่พนักงานเมื่อออกจากงานตามกฎหมายแรงงาน ซึ่ง</w:t>
      </w:r>
      <w:r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4F20BE" w:rsidRPr="005673E7">
        <w:rPr>
          <w:rFonts w:ascii="BrowalliaUPC" w:hAnsi="BrowalliaUPC" w:cs="BrowalliaUPC"/>
          <w:sz w:val="28"/>
          <w:szCs w:val="28"/>
          <w:cs/>
        </w:rPr>
        <w:t xml:space="preserve">บันทึกหนี้สินตามโครงการผลประโยชน์หลังออกจากงานของพนักงานจากการคำนวณตามหลักคณิตศาสตร์ประกันภัย โดยใช้วิธีคิดลดแต่ละหน่วยที่ประมาณการไว้  </w:t>
      </w:r>
    </w:p>
    <w:p w14:paraId="4EB76E7C" w14:textId="77777777" w:rsidR="0017620A" w:rsidRPr="005673E7" w:rsidRDefault="0017620A" w:rsidP="00946FD9">
      <w:pPr>
        <w:tabs>
          <w:tab w:val="clear" w:pos="454"/>
          <w:tab w:val="left" w:pos="990"/>
          <w:tab w:val="left" w:pos="1080"/>
        </w:tabs>
        <w:spacing w:line="240" w:lineRule="auto"/>
        <w:jc w:val="thaiDistribute"/>
        <w:rPr>
          <w:rFonts w:ascii="BrowalliaUPC" w:hAnsi="BrowalliaUPC" w:cs="BrowalliaUPC"/>
          <w:sz w:val="22"/>
          <w:szCs w:val="22"/>
        </w:rPr>
      </w:pPr>
    </w:p>
    <w:p w14:paraId="556ED9D6" w14:textId="77777777" w:rsidR="004F20BE" w:rsidRPr="005673E7" w:rsidRDefault="004F20BE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หนี้สินของโครงการผลประโยชน์หลังออกจากงานของพนักงาน ประกอบด้วย มูลค่าปัจจุบันของภาระผูกพันตามโครงการผลประโยชน์ และกำไร (ขาดทุน) จากการประมาณการตามหลักคณิตศาสตร์ประกันภัย</w:t>
      </w:r>
    </w:p>
    <w:p w14:paraId="14E7648A" w14:textId="77777777" w:rsidR="004E4F67" w:rsidRPr="005673E7" w:rsidRDefault="004E4F67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8123499" w14:textId="6B3B91AE" w:rsidR="004F20BE" w:rsidRPr="005673E7" w:rsidRDefault="004F20BE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</w:t>
      </w:r>
      <w:r w:rsidR="00B106E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จะ</w:t>
      </w:r>
      <w:r w:rsidR="00B106EA">
        <w:rPr>
          <w:rFonts w:ascii="BrowalliaUPC" w:hAnsi="BrowalliaUPC" w:cs="BrowalliaUPC" w:hint="cs"/>
          <w:sz w:val="28"/>
          <w:szCs w:val="28"/>
          <w:cs/>
        </w:rPr>
        <w:t>ถูก</w:t>
      </w:r>
      <w:r w:rsidRPr="005673E7">
        <w:rPr>
          <w:rFonts w:ascii="BrowalliaUPC" w:hAnsi="BrowalliaUPC" w:cs="BrowalliaUPC"/>
          <w:sz w:val="28"/>
          <w:szCs w:val="28"/>
          <w:cs/>
        </w:rPr>
        <w:t>รับรู้ในกำไรขาดทุนเบ็ดเสร็จอื่น</w:t>
      </w:r>
    </w:p>
    <w:p w14:paraId="5818C624" w14:textId="49763A08" w:rsidR="00F55E3A" w:rsidRPr="005673E7" w:rsidRDefault="00F55E3A">
      <w:pPr>
        <w:tabs>
          <w:tab w:val="clear" w:pos="454"/>
          <w:tab w:val="left" w:pos="990"/>
          <w:tab w:val="left" w:pos="1080"/>
        </w:tabs>
        <w:spacing w:line="240" w:lineRule="auto"/>
        <w:jc w:val="thaiDistribute"/>
        <w:rPr>
          <w:rFonts w:ascii="BrowalliaUPC" w:hAnsi="BrowalliaUPC" w:cs="BrowalliaUPC"/>
          <w:sz w:val="22"/>
          <w:szCs w:val="22"/>
        </w:rPr>
      </w:pPr>
    </w:p>
    <w:p w14:paraId="4D5D11A1" w14:textId="77777777" w:rsidR="005B7E18" w:rsidRPr="005673E7" w:rsidRDefault="005B7E18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ภาษีเงินได้</w:t>
      </w:r>
    </w:p>
    <w:p w14:paraId="067A1F3D" w14:textId="77777777" w:rsidR="005B7E18" w:rsidRPr="005673E7" w:rsidRDefault="005B7E18">
      <w:pPr>
        <w:spacing w:line="240" w:lineRule="auto"/>
        <w:ind w:left="990"/>
        <w:rPr>
          <w:rFonts w:ascii="BrowalliaUPC" w:hAnsi="BrowalliaUPC" w:cs="BrowalliaUPC"/>
          <w:spacing w:val="-6"/>
          <w:sz w:val="22"/>
          <w:szCs w:val="22"/>
        </w:rPr>
      </w:pPr>
    </w:p>
    <w:p w14:paraId="160D2128" w14:textId="6750C176" w:rsidR="00136389" w:rsidRPr="005673E7" w:rsidRDefault="00136389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</w:t>
      </w:r>
      <w:r w:rsidR="00B106EA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02F15929" w14:textId="77777777" w:rsidR="00FF6FF5" w:rsidRPr="005673E7" w:rsidRDefault="00FF6FF5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5B53CA57" w14:textId="77777777" w:rsidR="00136389" w:rsidRPr="005673E7" w:rsidRDefault="00136389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ภาษีเงินได้ปัจจุบัน</w:t>
      </w:r>
    </w:p>
    <w:p w14:paraId="38865A6D" w14:textId="7FF639CE" w:rsidR="00136389" w:rsidRPr="005673E7" w:rsidRDefault="00136389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ภาษีเงินได้ปัจจุบัน ได้แก่ ภาษีที่คาดว่าจะจ่ายชำระหรือจะได้รับชำระ โดยคำนวณจากกำไรหรือขาดทุนประจำปีที่ต้องเสียภาษี ซึ่งแตกต่างจากกำไรขาดทุนที่ปราก</w:t>
      </w:r>
      <w:r w:rsidR="001C65B4" w:rsidRPr="005673E7">
        <w:rPr>
          <w:rFonts w:ascii="BrowalliaUPC" w:hAnsi="BrowalliaUPC" w:cs="BrowalliaUPC"/>
          <w:sz w:val="28"/>
          <w:szCs w:val="28"/>
          <w:cs/>
        </w:rPr>
        <w:t>ฏ</w:t>
      </w:r>
      <w:r w:rsidRPr="005673E7">
        <w:rPr>
          <w:rFonts w:ascii="BrowalliaUPC" w:hAnsi="BrowalliaUPC" w:cs="BrowalliaUPC"/>
          <w:sz w:val="28"/>
          <w:szCs w:val="28"/>
          <w:cs/>
        </w:rPr>
        <w:t>ในงบการเงิน คูณด้วยอัตราภาษีที่ประกาศใช้หรือที่คาดว่ามีบังคับใช้ ณ วันสิ้นรอบระยะเวลารายงาน และรวมรายการการปรับปรุงทางภาษีที่เกี่ยวกับรายการในปีก่อนๆ</w:t>
      </w:r>
    </w:p>
    <w:p w14:paraId="6ECCE24B" w14:textId="77777777" w:rsidR="000820E3" w:rsidRPr="005673E7" w:rsidRDefault="000820E3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F980EC4" w14:textId="77777777" w:rsidR="00044C07" w:rsidRPr="005673E7" w:rsidRDefault="00044C07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ภาษีเงินได้รอการตัดบัญชี</w:t>
      </w:r>
    </w:p>
    <w:p w14:paraId="077B5F9B" w14:textId="23260336" w:rsidR="00A34FC6" w:rsidRPr="005673E7" w:rsidRDefault="00A34FC6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การคำนวณ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5E686BD0" w14:textId="77777777" w:rsidR="0032333A" w:rsidRPr="005673E7" w:rsidRDefault="0032333A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21FF2559" w14:textId="66FCE200" w:rsidR="00A34FC6" w:rsidRPr="005673E7" w:rsidRDefault="00A34FC6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</w:t>
      </w:r>
      <w:r w:rsidR="00804F76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443EDD9B" w14:textId="77777777" w:rsidR="001D6334" w:rsidRPr="005673E7" w:rsidRDefault="001D6334" w:rsidP="00946FD9">
      <w:pPr>
        <w:pStyle w:val="BodyText"/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CB79275" w14:textId="77777777" w:rsidR="00F2036C" w:rsidRPr="005673E7" w:rsidRDefault="00F2036C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รายการบัญชีที่เป็นเงินตราต่างประเทศ</w:t>
      </w:r>
    </w:p>
    <w:p w14:paraId="197A61C8" w14:textId="77777777" w:rsidR="00F2036C" w:rsidRPr="005673E7" w:rsidRDefault="00F2036C" w:rsidP="00946FD9">
      <w:pPr>
        <w:tabs>
          <w:tab w:val="clear" w:pos="454"/>
          <w:tab w:val="clear" w:pos="680"/>
          <w:tab w:val="left" w:pos="993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06879798" w14:textId="7CADC899" w:rsidR="00782395" w:rsidRPr="005673E7" w:rsidRDefault="00851C48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รายการบัญชีที่เกิดขึ้นในระหว่างปีที่มีค่าเป็นเงินตราต่างประเทศแปลงค่าเป็นเงินบาท โดยใช้อัตราแลกเปลี่ยน ณ วันที่เกิดรายการ สินทรัพย์และหนี้สินที่มีค่าเป็นเงินตราต่างประเทศ ณ วันที่ในงบแสดงฐานะการเงินแปลงค่าเป็นเงินบาท โดยใช้อัตราแลกเปลี่ยน ณ วันนั้น กำไรหรือขาดทุนจากการแปลงค่าเงินตราต่างประเทศบันทึกเป็นรายได้หรือค่าใช้จ่ายของรอบระยะเวลาบัญชี</w:t>
      </w:r>
    </w:p>
    <w:p w14:paraId="24EF7695" w14:textId="150C55B3" w:rsidR="00AC1C67" w:rsidRPr="005673E7" w:rsidRDefault="00AC1C67" w:rsidP="00C57D8D">
      <w:pPr>
        <w:pStyle w:val="BodyText2"/>
        <w:tabs>
          <w:tab w:val="left" w:pos="1170"/>
        </w:tabs>
        <w:ind w:left="0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130407A9" w14:textId="5F345911" w:rsidR="000D34CC" w:rsidRPr="005673E7" w:rsidRDefault="000D34CC" w:rsidP="000D34CC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pacing w:val="-2"/>
          <w:sz w:val="28"/>
          <w:szCs w:val="28"/>
          <w:cs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การวัดมูลค่ายุติธรรม</w:t>
      </w:r>
    </w:p>
    <w:p w14:paraId="152C32DD" w14:textId="77777777" w:rsidR="000D34CC" w:rsidRPr="005673E7" w:rsidRDefault="000D34CC" w:rsidP="000D34CC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</w:p>
    <w:p w14:paraId="634620F9" w14:textId="1C0F61EB" w:rsidR="000D34CC" w:rsidRPr="005673E7" w:rsidRDefault="000D34CC" w:rsidP="000D34CC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146BCC2C" w14:textId="77777777" w:rsidR="000D34CC" w:rsidRPr="005673E7" w:rsidRDefault="000D34CC" w:rsidP="000D34CC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  <w:cs/>
        </w:rPr>
      </w:pPr>
    </w:p>
    <w:p w14:paraId="0684740D" w14:textId="77777777" w:rsidR="000D34CC" w:rsidRPr="005673E7" w:rsidRDefault="000D34CC" w:rsidP="000D34CC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  <w:cs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3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2264D5D0" w14:textId="77777777" w:rsidR="000D34CC" w:rsidRPr="005673E7" w:rsidRDefault="000D34CC" w:rsidP="000D34CC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pacing w:val="-2"/>
          <w:sz w:val="28"/>
          <w:szCs w:val="28"/>
          <w:cs/>
        </w:rPr>
      </w:pPr>
    </w:p>
    <w:p w14:paraId="54A4C0CE" w14:textId="77777777" w:rsidR="00D65BB1" w:rsidRPr="005673E7" w:rsidRDefault="000D34CC" w:rsidP="00C66129">
      <w:pPr>
        <w:pStyle w:val="BodyText2"/>
        <w:numPr>
          <w:ilvl w:val="0"/>
          <w:numId w:val="42"/>
        </w:numPr>
        <w:tabs>
          <w:tab w:val="left" w:pos="990"/>
          <w:tab w:val="left" w:pos="2977"/>
        </w:tabs>
        <w:ind w:right="47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ข้อมูลระดับ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1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ab/>
        <w:t>เป็นราคาเสนอซื้อขาย (ไม่ต้องปรับปรุง) ในตลาดที่มีสภาพคล่องสำหรั</w:t>
      </w:r>
      <w:r w:rsidR="00756BEA" w:rsidRPr="005673E7">
        <w:rPr>
          <w:rFonts w:ascii="BrowalliaUPC" w:hAnsi="BrowalliaUPC" w:cs="BrowalliaUPC"/>
          <w:spacing w:val="-2"/>
          <w:sz w:val="28"/>
          <w:szCs w:val="28"/>
          <w:cs/>
        </w:rPr>
        <w:t>บ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สินทรัพย์</w:t>
      </w:r>
    </w:p>
    <w:p w14:paraId="116B6428" w14:textId="4F85936C" w:rsidR="000D34CC" w:rsidRPr="005673E7" w:rsidRDefault="00D65BB1" w:rsidP="00D65BB1">
      <w:pPr>
        <w:pStyle w:val="BodyText2"/>
        <w:tabs>
          <w:tab w:val="left" w:pos="990"/>
          <w:tab w:val="left" w:pos="2977"/>
        </w:tabs>
        <w:ind w:left="1772" w:right="47" w:firstLine="0"/>
        <w:jc w:val="thaiDistribute"/>
        <w:rPr>
          <w:rFonts w:ascii="BrowalliaUPC" w:hAnsi="BrowalliaUPC" w:cs="BrowalliaUPC"/>
          <w:spacing w:val="-2"/>
          <w:sz w:val="28"/>
          <w:szCs w:val="28"/>
          <w:cs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ab/>
      </w:r>
      <w:r w:rsidR="000D34CC" w:rsidRPr="005673E7">
        <w:rPr>
          <w:rFonts w:ascii="BrowalliaUPC" w:hAnsi="BrowalliaUPC" w:cs="BrowalliaUPC"/>
          <w:spacing w:val="-2"/>
          <w:sz w:val="28"/>
          <w:szCs w:val="28"/>
          <w:cs/>
        </w:rPr>
        <w:t>หรือหนี้สินอย่างเดียวกัน</w:t>
      </w:r>
    </w:p>
    <w:p w14:paraId="63FEEC50" w14:textId="0EC5AD7B" w:rsidR="00C25117" w:rsidRPr="005673E7" w:rsidRDefault="000D34CC" w:rsidP="00C66129">
      <w:pPr>
        <w:pStyle w:val="BodyText2"/>
        <w:numPr>
          <w:ilvl w:val="0"/>
          <w:numId w:val="42"/>
        </w:numPr>
        <w:tabs>
          <w:tab w:val="left" w:pos="990"/>
          <w:tab w:val="left" w:pos="2977"/>
        </w:tabs>
        <w:ind w:right="47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ข้อมูลระดับ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2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ab/>
        <w:t xml:space="preserve">เป็นข้อมูลอันนอกเหนือจากราคาเสนอซื้อขายซึ่งรวมอยู่ในระดับ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1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ที่สามารถ</w:t>
      </w:r>
      <w:r w:rsidR="00D100F0">
        <w:rPr>
          <w:rFonts w:ascii="BrowalliaUPC" w:hAnsi="BrowalliaUPC" w:cs="BrowalliaUPC" w:hint="cs"/>
          <w:spacing w:val="-2"/>
          <w:sz w:val="28"/>
          <w:szCs w:val="28"/>
          <w:cs/>
        </w:rPr>
        <w:t>อ้าง</w:t>
      </w:r>
      <w:r w:rsidR="0021524D">
        <w:rPr>
          <w:rFonts w:ascii="BrowalliaUPC" w:hAnsi="BrowalliaUPC" w:cs="BrowalliaUPC" w:hint="cs"/>
          <w:spacing w:val="-2"/>
          <w:sz w:val="28"/>
          <w:szCs w:val="28"/>
          <w:cs/>
        </w:rPr>
        <w:t>อิง</w:t>
      </w:r>
    </w:p>
    <w:p w14:paraId="5FEE12F8" w14:textId="79112437" w:rsidR="000D34CC" w:rsidRPr="005673E7" w:rsidRDefault="00C25117" w:rsidP="00C25117">
      <w:pPr>
        <w:pStyle w:val="BodyText2"/>
        <w:tabs>
          <w:tab w:val="left" w:pos="990"/>
          <w:tab w:val="left" w:pos="2977"/>
        </w:tabs>
        <w:ind w:left="1772" w:right="47" w:firstLine="0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ab/>
      </w:r>
      <w:r w:rsidR="002A1B6E">
        <w:rPr>
          <w:rFonts w:ascii="BrowalliaUPC" w:hAnsi="BrowalliaUPC" w:cs="BrowalliaUPC" w:hint="cs"/>
          <w:spacing w:val="-2"/>
          <w:sz w:val="28"/>
          <w:szCs w:val="28"/>
          <w:cs/>
        </w:rPr>
        <w:t>หรือเทียบเคียง</w:t>
      </w:r>
      <w:r w:rsidR="000D34CC" w:rsidRPr="005673E7">
        <w:rPr>
          <w:rFonts w:ascii="BrowalliaUPC" w:hAnsi="BrowalliaUPC" w:cs="BrowalliaUPC"/>
          <w:spacing w:val="-2"/>
          <w:sz w:val="28"/>
          <w:szCs w:val="28"/>
          <w:cs/>
        </w:rPr>
        <w:t>ได้โดยตรงหรือโดยอ้อมสำหรับสินทรัพย์หรือหนี้สินนั้น</w:t>
      </w:r>
    </w:p>
    <w:p w14:paraId="4B5A9606" w14:textId="7D81B431" w:rsidR="000D34CC" w:rsidRPr="005673E7" w:rsidRDefault="000D34CC" w:rsidP="00C66129">
      <w:pPr>
        <w:pStyle w:val="BodyText2"/>
        <w:numPr>
          <w:ilvl w:val="0"/>
          <w:numId w:val="42"/>
        </w:numPr>
        <w:tabs>
          <w:tab w:val="left" w:pos="990"/>
          <w:tab w:val="left" w:pos="2977"/>
        </w:tabs>
        <w:ind w:right="47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ข้อมูลระดับ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3</w:t>
      </w:r>
      <w:r w:rsidR="00007684" w:rsidRPr="005673E7">
        <w:rPr>
          <w:rFonts w:ascii="BrowalliaUPC" w:hAnsi="BrowalliaUPC" w:cs="BrowalliaUPC"/>
          <w:spacing w:val="-2"/>
          <w:sz w:val="28"/>
          <w:szCs w:val="28"/>
          <w:cs/>
        </w:rPr>
        <w:tab/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เป็นข้อมูลที่ไม่สามารถ</w:t>
      </w:r>
      <w:r w:rsidR="00625035">
        <w:rPr>
          <w:rFonts w:ascii="BrowalliaUPC" w:hAnsi="BrowalliaUPC" w:cs="BrowalliaUPC" w:hint="cs"/>
          <w:spacing w:val="-2"/>
          <w:sz w:val="28"/>
          <w:szCs w:val="28"/>
          <w:cs/>
        </w:rPr>
        <w:t>อ้างอิง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ได้ซึ่งนำมาใช้กับสินทรัพย์หรือหนี้สินนั้น</w:t>
      </w:r>
    </w:p>
    <w:p w14:paraId="040F8AA2" w14:textId="77777777" w:rsidR="000D34CC" w:rsidRPr="005673E7" w:rsidRDefault="000D34CC" w:rsidP="000D34CC">
      <w:pPr>
        <w:pStyle w:val="BodyText2"/>
        <w:tabs>
          <w:tab w:val="left" w:pos="117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40194723" w14:textId="2EBF82F4" w:rsidR="00851C48" w:rsidRPr="005673E7" w:rsidRDefault="00851C48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การจ่ายเงินปันผล</w:t>
      </w:r>
    </w:p>
    <w:p w14:paraId="24CADA6A" w14:textId="77777777" w:rsidR="00851C48" w:rsidRPr="005673E7" w:rsidRDefault="00851C48" w:rsidP="00946FD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158F314C" w14:textId="0266249F" w:rsidR="007C028B" w:rsidRPr="005673E7" w:rsidRDefault="00851C48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เงินปันผลจ่าย บันทึกในงบการเงินในรอบระยะเวลาบัญชีซึ่งที่ประชุมผู้ถือหุ้นหรือคณะกรรมการได้อนุมัติการจ่ายเงินปันผล</w:t>
      </w:r>
    </w:p>
    <w:p w14:paraId="6122996E" w14:textId="77777777" w:rsidR="0076456F" w:rsidRPr="005673E7" w:rsidRDefault="0076456F" w:rsidP="00B2483A">
      <w:pPr>
        <w:tabs>
          <w:tab w:val="clear" w:pos="227"/>
          <w:tab w:val="clear" w:pos="454"/>
          <w:tab w:val="left" w:pos="990"/>
        </w:tabs>
        <w:spacing w:line="240" w:lineRule="auto"/>
        <w:jc w:val="thaiDistribute"/>
        <w:outlineLvl w:val="0"/>
        <w:rPr>
          <w:rFonts w:ascii="BrowalliaUPC" w:hAnsi="BrowalliaUPC" w:cs="BrowalliaUPC"/>
          <w:sz w:val="28"/>
          <w:szCs w:val="28"/>
        </w:rPr>
      </w:pPr>
    </w:p>
    <w:p w14:paraId="339664A3" w14:textId="77777777" w:rsidR="003034E9" w:rsidRPr="005673E7" w:rsidRDefault="003034E9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กำไรต่อหุ้นขั้นพื้นฐาน</w:t>
      </w:r>
    </w:p>
    <w:p w14:paraId="2B9F949D" w14:textId="77777777" w:rsidR="00F05A6F" w:rsidRPr="005673E7" w:rsidRDefault="00F05A6F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cs/>
          <w:lang w:val="th-TH"/>
        </w:rPr>
      </w:pPr>
    </w:p>
    <w:p w14:paraId="7AA51921" w14:textId="27A7AB30" w:rsidR="00E71553" w:rsidRDefault="003034E9" w:rsidP="00C13DD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กำไร</w:t>
      </w:r>
      <w:r w:rsidRPr="005673E7">
        <w:rPr>
          <w:rFonts w:ascii="BrowalliaUPC" w:hAnsi="BrowalliaUPC" w:cs="BrowalliaUPC"/>
          <w:sz w:val="28"/>
          <w:szCs w:val="28"/>
          <w:cs/>
        </w:rPr>
        <w:t>ต่อหุ้น</w:t>
      </w: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ขั้นพื้นฐาน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คำนวณโดยการหารกำไร</w:t>
      </w:r>
      <w:r w:rsidR="00AE73DA" w:rsidRPr="005673E7">
        <w:rPr>
          <w:rFonts w:ascii="BrowalliaUPC" w:hAnsi="BrowalliaUPC" w:cs="BrowalliaUPC"/>
          <w:sz w:val="28"/>
          <w:szCs w:val="28"/>
        </w:rPr>
        <w:t xml:space="preserve"> (</w:t>
      </w:r>
      <w:r w:rsidR="00B36D50" w:rsidRPr="005673E7">
        <w:rPr>
          <w:rFonts w:ascii="BrowalliaUPC" w:hAnsi="BrowalliaUPC" w:cs="BrowalliaUPC"/>
          <w:sz w:val="28"/>
          <w:szCs w:val="28"/>
          <w:cs/>
        </w:rPr>
        <w:t>ขาดทุน</w:t>
      </w:r>
      <w:r w:rsidR="00AE73DA" w:rsidRPr="005673E7">
        <w:rPr>
          <w:rFonts w:ascii="BrowalliaUPC" w:hAnsi="BrowalliaUPC" w:cs="BrowalliaUPC"/>
          <w:sz w:val="28"/>
          <w:szCs w:val="28"/>
        </w:rPr>
        <w:t xml:space="preserve">) </w:t>
      </w:r>
      <w:r w:rsidRPr="005673E7">
        <w:rPr>
          <w:rFonts w:ascii="BrowalliaUPC" w:hAnsi="BrowalliaUPC" w:cs="BrowalliaUPC"/>
          <w:sz w:val="28"/>
          <w:szCs w:val="28"/>
          <w:cs/>
        </w:rPr>
        <w:t>ด้วยจำนวนหุ้นสามัญถัวเฉลี่ยถ่วงน้ำหนักที่ออกจำหน่ายและชำระแล้วในระหว่างปี</w:t>
      </w:r>
    </w:p>
    <w:p w14:paraId="665F2AB9" w14:textId="77777777" w:rsidR="008F2804" w:rsidRPr="005673E7" w:rsidRDefault="008F2804" w:rsidP="00C13DD2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</w:rPr>
      </w:pPr>
    </w:p>
    <w:p w14:paraId="78C63DDE" w14:textId="77777777" w:rsidR="0004419C" w:rsidRPr="005673E7" w:rsidRDefault="0004419C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กำไรต่อหุ้นปรับลด</w:t>
      </w:r>
    </w:p>
    <w:p w14:paraId="68405BA4" w14:textId="77777777" w:rsidR="00DA22F6" w:rsidRPr="005673E7" w:rsidRDefault="00DA22F6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19D089E" w14:textId="2F1DAAD0" w:rsidR="009457CF" w:rsidRPr="005673E7" w:rsidRDefault="009457CF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 xml:space="preserve">กำไรต่อหุ้นปรับลด คำนวณโดยกำไร </w:t>
      </w:r>
      <w:r w:rsidRPr="005673E7">
        <w:rPr>
          <w:rFonts w:ascii="BrowalliaUPC" w:hAnsi="BrowalliaUPC" w:cs="BrowalliaUPC"/>
          <w:sz w:val="28"/>
          <w:szCs w:val="28"/>
        </w:rPr>
        <w:t>(</w:t>
      </w:r>
      <w:r w:rsidRPr="005673E7">
        <w:rPr>
          <w:rFonts w:ascii="BrowalliaUPC" w:hAnsi="BrowalliaUPC" w:cs="BrowalliaUPC"/>
          <w:sz w:val="28"/>
          <w:szCs w:val="28"/>
          <w:cs/>
        </w:rPr>
        <w:t>ขาดทุน</w:t>
      </w:r>
      <w:r w:rsidRPr="005673E7">
        <w:rPr>
          <w:rFonts w:ascii="BrowalliaUPC" w:hAnsi="BrowalliaUPC" w:cs="BrowalliaUPC"/>
          <w:sz w:val="28"/>
          <w:szCs w:val="28"/>
        </w:rPr>
        <w:t xml:space="preserve">) </w:t>
      </w: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สำหรับปีหารด้วยจำนวนหุ้นสามัญ บวกจำนวนหุ้นสามัญเทียบเท่าของ</w:t>
      </w:r>
      <w:r w:rsidRPr="005673E7">
        <w:rPr>
          <w:rFonts w:ascii="BrowalliaUPC" w:hAnsi="BrowalliaUPC" w:cs="BrowalliaUPC"/>
          <w:sz w:val="28"/>
          <w:szCs w:val="28"/>
          <w:cs/>
        </w:rPr>
        <w:t>ใบสำคัญ</w:t>
      </w: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แสดงสิทธิ โดยถัวเฉลี่ยถ่วงน้ำหนักในระหว่าง</w:t>
      </w:r>
      <w:r w:rsidR="0071299A" w:rsidRPr="005673E7">
        <w:rPr>
          <w:rFonts w:ascii="BrowalliaUPC" w:hAnsi="BrowalliaUPC" w:cs="BrowalliaUPC"/>
          <w:sz w:val="28"/>
          <w:szCs w:val="28"/>
          <w:cs/>
        </w:rPr>
        <w:t>ปี</w:t>
      </w:r>
    </w:p>
    <w:p w14:paraId="567F8F96" w14:textId="2003708E" w:rsidR="0035421F" w:rsidRPr="005673E7" w:rsidRDefault="0035421F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>ส่วนงานดำเนินงาน</w:t>
      </w:r>
    </w:p>
    <w:p w14:paraId="3F01CD9B" w14:textId="77777777" w:rsidR="00AE18C2" w:rsidRPr="005673E7" w:rsidRDefault="00AE18C2" w:rsidP="00946FD9">
      <w:pPr>
        <w:pStyle w:val="BodyText2"/>
        <w:tabs>
          <w:tab w:val="left" w:pos="990"/>
        </w:tabs>
        <w:ind w:left="990" w:right="47" w:firstLine="0"/>
        <w:jc w:val="thaiDistribute"/>
        <w:rPr>
          <w:rFonts w:ascii="BrowalliaUPC" w:hAnsi="BrowalliaUPC" w:cs="BrowalliaUPC"/>
          <w:sz w:val="28"/>
          <w:szCs w:val="28"/>
        </w:rPr>
      </w:pPr>
    </w:p>
    <w:p w14:paraId="7CC83D8E" w14:textId="75A707AE" w:rsidR="0035421F" w:rsidRPr="005673E7" w:rsidRDefault="0035421F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B8384FF" w14:textId="5F9200CD" w:rsidR="00007684" w:rsidRPr="005673E7" w:rsidRDefault="00007684" w:rsidP="000A7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04131EB" w14:textId="77777777" w:rsidR="00136389" w:rsidRPr="005673E7" w:rsidRDefault="00136389" w:rsidP="00DE47C1">
      <w:pPr>
        <w:pStyle w:val="BodyText2"/>
        <w:numPr>
          <w:ilvl w:val="1"/>
          <w:numId w:val="17"/>
        </w:numPr>
        <w:tabs>
          <w:tab w:val="left" w:pos="1170"/>
        </w:tabs>
        <w:ind w:left="918" w:right="47" w:hanging="43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ประมาณการหนี้สินและค่าใช้จ่าย และสินทรัพย์ที่อาจจะเกิดขึ้น</w:t>
      </w:r>
    </w:p>
    <w:p w14:paraId="4024F36A" w14:textId="77777777" w:rsidR="003A60B9" w:rsidRPr="005673E7" w:rsidRDefault="003A60B9" w:rsidP="00946FD9">
      <w:pPr>
        <w:tabs>
          <w:tab w:val="clear" w:pos="454"/>
          <w:tab w:val="clear" w:pos="68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5FD6EB9F" w14:textId="0379D601" w:rsidR="00312ABB" w:rsidRPr="005673E7" w:rsidRDefault="0098110A" w:rsidP="00216B63">
      <w:pPr>
        <w:pStyle w:val="BodyText2"/>
        <w:tabs>
          <w:tab w:val="left" w:pos="990"/>
        </w:tabs>
        <w:ind w:left="918" w:right="47" w:firstLine="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pacing w:val="4"/>
          <w:sz w:val="28"/>
          <w:szCs w:val="28"/>
          <w:cs/>
        </w:rPr>
        <w:t>กลุ่มบริษัท</w:t>
      </w:r>
      <w:r w:rsidR="00136389" w:rsidRPr="005673E7">
        <w:rPr>
          <w:rFonts w:ascii="BrowalliaUPC" w:hAnsi="BrowalliaUPC" w:cs="BrowalliaUPC"/>
          <w:spacing w:val="4"/>
          <w:sz w:val="28"/>
          <w:szCs w:val="28"/>
          <w:cs/>
        </w:rPr>
        <w:t>จะบันทึกประมาณการหนี้สินและค่าใช้จ่ายไว้ในงบการเงิน เมื่อ</w:t>
      </w:r>
      <w:r w:rsidRPr="005673E7">
        <w:rPr>
          <w:rFonts w:ascii="BrowalliaUPC" w:hAnsi="BrowalliaUPC" w:cs="BrowalliaUPC"/>
          <w:spacing w:val="4"/>
          <w:sz w:val="28"/>
          <w:szCs w:val="28"/>
          <w:cs/>
        </w:rPr>
        <w:t>กลุ่มบริษัท</w:t>
      </w:r>
      <w:r w:rsidR="00136389" w:rsidRPr="005673E7">
        <w:rPr>
          <w:rFonts w:ascii="BrowalliaUPC" w:hAnsi="BrowalliaUPC" w:cs="BrowalliaUPC"/>
          <w:spacing w:val="4"/>
          <w:sz w:val="28"/>
          <w:szCs w:val="28"/>
          <w:cs/>
        </w:rPr>
        <w:t>มีภาระผูกพันตามกฎหมายหรือ</w:t>
      </w:r>
      <w:r w:rsidR="00136389" w:rsidRPr="005673E7">
        <w:rPr>
          <w:rFonts w:ascii="BrowalliaUPC" w:hAnsi="BrowalliaUPC" w:cs="BrowalliaUPC"/>
          <w:sz w:val="28"/>
          <w:szCs w:val="28"/>
          <w:cs/>
        </w:rPr>
        <w:t>เป็น</w:t>
      </w:r>
      <w:r w:rsidR="00136389" w:rsidRPr="005673E7">
        <w:rPr>
          <w:rFonts w:ascii="BrowalliaUPC" w:hAnsi="BrowalliaUPC" w:cs="BrowalliaUPC"/>
          <w:spacing w:val="4"/>
          <w:sz w:val="28"/>
          <w:szCs w:val="28"/>
          <w:cs/>
        </w:rPr>
        <w:t>ภาระผูกพันที่ค่อนข้างแน่นอนที่มีผลสืบเนื่องจากเหตุการณ์ในอดีต ซึ่งอาจทำให้บริษัทต้องชำระหรือชดใช้ตามภาระผูกพันนั้น และจำนวนที่ต้องชดใช้ดังกล่าวสามารถประมาณได้อย่างสมเหตุสมผล สินทรัพย์ที่อาจเกิดขึ้นจะถูกรับรู้เป็นสินทรัพย์แยกต่างหาก เมื่อมีปัจจัยสนับสนุนว่าจะได้รับคืนแน่นอน</w:t>
      </w:r>
    </w:p>
    <w:p w14:paraId="20A321D4" w14:textId="77777777" w:rsidR="0079181B" w:rsidRPr="005673E7" w:rsidRDefault="0079181B" w:rsidP="00A82426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85E6C0A" w14:textId="77777777" w:rsidR="00335074" w:rsidRPr="005673E7" w:rsidRDefault="00917381" w:rsidP="00946FD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</w:pPr>
      <w:r w:rsidRPr="005673E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ประมาณการทาง</w:t>
      </w:r>
      <w:r w:rsidR="00335074" w:rsidRPr="005673E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 xml:space="preserve">บัญชีที่สำคัญ ข้อสมมติฐาน </w:t>
      </w:r>
      <w:r w:rsidR="001F3A47" w:rsidRPr="005673E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en-GB"/>
        </w:rPr>
        <w:t>และ</w:t>
      </w:r>
      <w:r w:rsidR="00335074" w:rsidRPr="005673E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 xml:space="preserve">การใช้ดุลยพินิจ </w:t>
      </w:r>
    </w:p>
    <w:p w14:paraId="19638836" w14:textId="77777777" w:rsidR="00335074" w:rsidRPr="005673E7" w:rsidRDefault="00335074" w:rsidP="00946FD9">
      <w:pPr>
        <w:tabs>
          <w:tab w:val="clear" w:pos="454"/>
          <w:tab w:val="clear" w:pos="680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472BF29" w14:textId="2F12D4CE" w:rsidR="00C802D0" w:rsidRPr="005673E7" w:rsidRDefault="00C65EEA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ในการจัดทำงบการเงิน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 xml:space="preserve">หนี้สิน และการเปิดเผยข้อมูลเกี่ยวกับสินทรัพย์และหนี้สินที่อาจจะเกิดขึ้น </w:t>
      </w:r>
      <w:r w:rsidR="00804F76" w:rsidRPr="005673E7">
        <w:rPr>
          <w:rFonts w:ascii="BrowalliaUPC" w:hAnsi="BrowalliaUPC" w:cs="BrowalliaUPC"/>
          <w:sz w:val="28"/>
          <w:szCs w:val="28"/>
          <w:cs/>
          <w:lang w:val="th-TH"/>
        </w:rPr>
        <w:t xml:space="preserve">          </w:t>
      </w: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ซึ่งผลที่เกิดขึ้นจริงอาจแตกต่างจากจำนวนที่ได้ประมาณการไว้</w:t>
      </w:r>
    </w:p>
    <w:p w14:paraId="70A059E4" w14:textId="77777777" w:rsidR="00C802D0" w:rsidRPr="005673E7" w:rsidRDefault="00C802D0" w:rsidP="00946FD9">
      <w:pPr>
        <w:tabs>
          <w:tab w:val="clear" w:pos="454"/>
          <w:tab w:val="clear" w:pos="68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8DD3B13" w14:textId="77777777" w:rsidR="007968D3" w:rsidRPr="005673E7" w:rsidRDefault="007968D3" w:rsidP="00946FD9">
      <w:pPr>
        <w:pStyle w:val="ListParagraph"/>
        <w:numPr>
          <w:ilvl w:val="0"/>
          <w:numId w:val="18"/>
        </w:num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1A301D40" w14:textId="77777777" w:rsidR="00335074" w:rsidRPr="005673E7" w:rsidRDefault="00335074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  <w:lang w:val="th-TH"/>
        </w:rPr>
        <w:t>ประมาณการทางบัญชีที่สำคัญ ข้อสมมติฐาน และการใช้ดุลยพินิจ</w:t>
      </w:r>
      <w:r w:rsidR="00906575" w:rsidRPr="005673E7">
        <w:rPr>
          <w:rFonts w:ascii="BrowalliaUPC" w:hAnsi="BrowalliaUPC" w:cs="BrowalliaUPC"/>
          <w:sz w:val="28"/>
          <w:szCs w:val="28"/>
          <w:cs/>
          <w:lang w:val="th-TH"/>
        </w:rPr>
        <w:t xml:space="preserve"> มีดังนี้</w:t>
      </w:r>
    </w:p>
    <w:p w14:paraId="66888122" w14:textId="77777777" w:rsidR="004E4F67" w:rsidRPr="005673E7" w:rsidRDefault="004E4F67" w:rsidP="00946FD9">
      <w:pPr>
        <w:tabs>
          <w:tab w:val="clear" w:pos="454"/>
          <w:tab w:val="clear" w:pos="680"/>
          <w:tab w:val="clear" w:pos="907"/>
          <w:tab w:val="clear" w:pos="1644"/>
          <w:tab w:val="left" w:pos="851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</w:rPr>
      </w:pPr>
    </w:p>
    <w:p w14:paraId="6DA7E855" w14:textId="77777777" w:rsidR="00DB739D" w:rsidRPr="005673E7" w:rsidRDefault="00DB739D" w:rsidP="00A833AC">
      <w:pPr>
        <w:pStyle w:val="ListParagraph"/>
        <w:numPr>
          <w:ilvl w:val="0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09BEE04B" w14:textId="77777777" w:rsidR="00CC589F" w:rsidRPr="005673E7" w:rsidRDefault="00CC589F" w:rsidP="00A833AC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การรับรู้รายได้</w:t>
      </w:r>
    </w:p>
    <w:p w14:paraId="7AAF6027" w14:textId="77777777" w:rsidR="00CC589F" w:rsidRPr="005673E7" w:rsidRDefault="00CC589F" w:rsidP="00CC589F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</w:rPr>
      </w:pPr>
    </w:p>
    <w:p w14:paraId="3508C03D" w14:textId="77777777" w:rsidR="00CC589F" w:rsidRPr="005673E7" w:rsidRDefault="00CC589F" w:rsidP="00CC589F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ารรับรู้รายได้ของบริษัทมีความซับซ้อนเนื่องจากบริษัทมีการขายเครื่องมือแพทย์พร้อมการให้บริการทางการแพทย์แบบรวมกัน สัญญามีความหลากหลายแตกต่างกันไปตามแต่ละลูกค้า บริษัทจำเป็นต้องใช้ดุลยพินิจในการประเมินเงื่อนไขและรายละเอียดของสัญญาที่ทำกับลูกค้าเพื่อพิจารณาว่าการขายสินค้าหรือบริการแต่ละรายการถือเป็นภาระที่แยกจากกันหรือไม่ และพิจารณาว่าภาระที่ต้องปฏิบัตินั้นเสร็จสิ้นตลอดช่วงเวลาหนึ่งหรือเสร็จสิ้น ณ เวลาใดเวลาหนึ่ง โดยบริษัทแยกรับรู้รายได้จากการขายสินค้า รับรู้รายได้ ณ เวลาใดเวลาหนึ่ง และรายได้จากการให้บริการทางการแพทย์ รับรู้ตลอดช่วงเวลาหนึ่งเมื่อได้ให้บริการแล้ว</w:t>
      </w:r>
    </w:p>
    <w:p w14:paraId="60787D63" w14:textId="3E7382C7" w:rsidR="00F9201E" w:rsidRPr="005673E7" w:rsidRDefault="00F9201E" w:rsidP="00CC589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706CEFDF" w14:textId="1E3B2737" w:rsidR="00CE7AFE" w:rsidRPr="005673E7" w:rsidRDefault="00CE7AFE" w:rsidP="00CC589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5E5C1D5B" w14:textId="0EDF04A1" w:rsidR="00CE7AFE" w:rsidRPr="005673E7" w:rsidRDefault="00CE7AFE" w:rsidP="00CC589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1CC13C6D" w14:textId="3C37F452" w:rsidR="00CE7AFE" w:rsidRPr="005673E7" w:rsidRDefault="00CE7AFE" w:rsidP="00CC589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49A4B5A5" w14:textId="4ED95C33" w:rsidR="00CE7AFE" w:rsidRPr="005673E7" w:rsidRDefault="00CE7AFE" w:rsidP="00CC589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542DA8E0" w14:textId="14FB07EA" w:rsidR="008761DD" w:rsidRDefault="008761DD" w:rsidP="00CC589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7D6B4BA9" w14:textId="18428051" w:rsidR="00F71A0A" w:rsidRDefault="00F71A0A" w:rsidP="00CC589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4A4168E2" w14:textId="4A618E8D" w:rsidR="00F71A0A" w:rsidRDefault="00F71A0A" w:rsidP="00CC589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1BA69902" w14:textId="614896C6" w:rsidR="00F71A0A" w:rsidRDefault="00F71A0A" w:rsidP="00CC589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38CD1AD9" w14:textId="2F8BC668" w:rsidR="00F71A0A" w:rsidRDefault="00F71A0A" w:rsidP="00CC589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204759E0" w14:textId="77777777" w:rsidR="00F71A0A" w:rsidRPr="005673E7" w:rsidRDefault="00F71A0A" w:rsidP="00CC589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42769E4E" w14:textId="196D8795" w:rsidR="00DB739D" w:rsidRPr="006C1D50" w:rsidRDefault="00D02836" w:rsidP="00A833AC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lastRenderedPageBreak/>
        <w:t>ค่าเผื่อ</w:t>
      </w:r>
      <w:r w:rsidR="00AF7141" w:rsidRPr="006C1D50">
        <w:rPr>
          <w:rFonts w:ascii="BrowalliaUPC" w:hAnsi="BrowalliaUPC" w:cs="BrowalliaUPC"/>
          <w:sz w:val="28"/>
          <w:szCs w:val="28"/>
          <w:cs/>
        </w:rPr>
        <w:t>ผลขาดทุน</w:t>
      </w:r>
      <w:r w:rsidR="006D02A5" w:rsidRPr="006C1D50">
        <w:rPr>
          <w:rFonts w:ascii="BrowalliaUPC" w:hAnsi="BrowalliaUPC" w:cs="BrowalliaUPC"/>
          <w:sz w:val="28"/>
          <w:szCs w:val="28"/>
          <w:cs/>
        </w:rPr>
        <w:t>จากการด้อยค่า</w:t>
      </w:r>
      <w:r w:rsidRPr="006C1D50">
        <w:rPr>
          <w:rFonts w:ascii="BrowalliaUPC" w:hAnsi="BrowalliaUPC" w:cs="BrowalliaUPC"/>
          <w:sz w:val="28"/>
          <w:szCs w:val="28"/>
          <w:cs/>
        </w:rPr>
        <w:t>ของลูกหนี้การค้า</w:t>
      </w:r>
    </w:p>
    <w:p w14:paraId="3D1EEA8D" w14:textId="77777777" w:rsidR="00DB739D" w:rsidRPr="006C1D50" w:rsidRDefault="00DB739D" w:rsidP="00DB739D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highlight w:val="lightGray"/>
        </w:rPr>
      </w:pPr>
    </w:p>
    <w:p w14:paraId="5C127101" w14:textId="152B2C52" w:rsidR="00C13D75" w:rsidRPr="006C1D50" w:rsidRDefault="006B5CC9" w:rsidP="00CB603F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ในการประมาณค่า</w:t>
      </w:r>
      <w:r w:rsidR="006F2A1A" w:rsidRPr="006C1D50">
        <w:rPr>
          <w:rFonts w:ascii="BrowalliaUPC" w:hAnsi="BrowalliaUPC" w:cs="BrowalliaUPC"/>
          <w:sz w:val="28"/>
          <w:szCs w:val="28"/>
          <w:cs/>
        </w:rPr>
        <w:t>เผื่อผลขาดทุน</w:t>
      </w:r>
      <w:r w:rsidR="00FD5493" w:rsidRPr="006C1D50">
        <w:rPr>
          <w:rFonts w:ascii="BrowalliaUPC" w:hAnsi="BrowalliaUPC" w:cs="BrowalliaUPC"/>
          <w:sz w:val="28"/>
          <w:szCs w:val="28"/>
          <w:cs/>
        </w:rPr>
        <w:t>จากการด้อยค่า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ของลูกหนี้การค้า </w:t>
      </w:r>
      <w:r w:rsidR="009128F5" w:rsidRPr="006C1D50">
        <w:rPr>
          <w:rFonts w:ascii="BrowalliaUPC" w:hAnsi="BrowalliaUPC" w:cs="BrowalliaUPC"/>
          <w:sz w:val="28"/>
          <w:szCs w:val="28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</w:t>
      </w:r>
      <w:r w:rsidR="00000493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000493" w:rsidRPr="006C1D50">
        <w:rPr>
          <w:rFonts w:ascii="BrowalliaUPC" w:hAnsi="BrowalliaUPC" w:cs="BrowalliaUPC"/>
          <w:sz w:val="28"/>
          <w:szCs w:val="28"/>
          <w:cs/>
        </w:rPr>
        <w:t>โดยคำนึงถึงประวัติการชำระเงิน</w:t>
      </w:r>
      <w:r w:rsidR="000D31AA" w:rsidRPr="006C1D50">
        <w:rPr>
          <w:rFonts w:ascii="BrowalliaUPC" w:hAnsi="BrowalliaUPC" w:cs="BrowalliaUPC"/>
          <w:sz w:val="28"/>
          <w:szCs w:val="28"/>
          <w:cs/>
        </w:rPr>
        <w:t>สำหรับลูกหนี้แต่ละกลุ่ม</w:t>
      </w:r>
      <w:r w:rsidR="00000493" w:rsidRPr="006C1D50">
        <w:rPr>
          <w:rFonts w:ascii="BrowalliaUPC" w:hAnsi="BrowalliaUPC" w:cs="BrowalliaUPC"/>
          <w:sz w:val="28"/>
          <w:szCs w:val="28"/>
          <w:cs/>
        </w:rPr>
        <w:t xml:space="preserve"> ปัจจัยเฉพาะของลูกหนี้ และความสามารถในการชำระหนี้ เป็นต้น </w:t>
      </w:r>
      <w:r w:rsidR="00945443" w:rsidRPr="006C1D50">
        <w:rPr>
          <w:rFonts w:ascii="BrowalliaUPC" w:hAnsi="BrowalliaUPC" w:cs="BrowalliaUPC"/>
          <w:sz w:val="28"/>
          <w:szCs w:val="28"/>
          <w:cs/>
        </w:rPr>
        <w:t>เพื่อให้สะท้อนถึงการด้อยค่าของลูกหนี้อันเกิดมาจากการที่ไม่มีความสามารถในการชำระหนี้</w:t>
      </w:r>
      <w:bookmarkStart w:id="3" w:name="_Hlk59432712"/>
      <w:r w:rsidR="00CB603F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C13D75" w:rsidRPr="006C1D50">
        <w:rPr>
          <w:rFonts w:ascii="BrowalliaUPC" w:hAnsi="BrowalliaUPC" w:cs="BrowalliaUPC"/>
          <w:sz w:val="28"/>
          <w:szCs w:val="28"/>
          <w:cs/>
        </w:rPr>
        <w:t>ทั้งนี้ ข้อมูลผลขาดทุนด้านเครดิตจากประสบการณ์ในอดีตของกลุ่มบริษัทอาจไม่ได้บ่งบอกถึงการผิด</w:t>
      </w:r>
      <w:r w:rsidR="00E26EE1" w:rsidRPr="006C1D50">
        <w:rPr>
          <w:rFonts w:ascii="BrowalliaUPC" w:hAnsi="BrowalliaUPC" w:cs="BrowalliaUPC"/>
          <w:sz w:val="28"/>
          <w:szCs w:val="28"/>
          <w:cs/>
        </w:rPr>
        <w:t>นัดชำระ</w:t>
      </w:r>
      <w:r w:rsidR="00C13D75" w:rsidRPr="006C1D50">
        <w:rPr>
          <w:rFonts w:ascii="BrowalliaUPC" w:hAnsi="BrowalliaUPC" w:cs="BrowalliaUPC"/>
          <w:sz w:val="28"/>
          <w:szCs w:val="28"/>
          <w:cs/>
        </w:rPr>
        <w:t>ของลูก</w:t>
      </w:r>
      <w:r w:rsidR="0094293D" w:rsidRPr="006C1D50">
        <w:rPr>
          <w:rFonts w:ascii="BrowalliaUPC" w:hAnsi="BrowalliaUPC" w:cs="BrowalliaUPC"/>
          <w:sz w:val="28"/>
          <w:szCs w:val="28"/>
          <w:cs/>
        </w:rPr>
        <w:t>หนี้</w:t>
      </w:r>
      <w:r w:rsidR="00C13D75" w:rsidRPr="006C1D50">
        <w:rPr>
          <w:rFonts w:ascii="BrowalliaUPC" w:hAnsi="BrowalliaUPC" w:cs="BrowalliaUPC"/>
          <w:sz w:val="28"/>
          <w:szCs w:val="28"/>
          <w:cs/>
        </w:rPr>
        <w:t>ที่เกิดขึ้นจริงในอนาคต</w:t>
      </w:r>
      <w:bookmarkEnd w:id="3"/>
    </w:p>
    <w:p w14:paraId="5C6E2D3C" w14:textId="541BE52F" w:rsidR="00A61A12" w:rsidRPr="005673E7" w:rsidRDefault="00A61A12" w:rsidP="00946FD9">
      <w:pPr>
        <w:tabs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30751E5" w14:textId="77777777" w:rsidR="0028038A" w:rsidRPr="005673E7" w:rsidRDefault="0028038A" w:rsidP="00A833AC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ค่าเผื่อสำหรับสินค้าเก่า และเสื่อมคุณภาพ</w:t>
      </w:r>
    </w:p>
    <w:p w14:paraId="1ADD8740" w14:textId="77777777" w:rsidR="0028038A" w:rsidRPr="005673E7" w:rsidRDefault="0028038A" w:rsidP="00280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3F9A598C" w14:textId="755A1012" w:rsidR="0028038A" w:rsidRPr="005673E7" w:rsidRDefault="0028038A" w:rsidP="00280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กลุ่มบริษัทได้ประมาณการค่าเผื่อสำหรับสินค้าเก่า และเสื่อมคุณภาพเพื่อให้สะท้อนถึงการด้อยค่าของสินค้าคงเหลือ โดยการประมาณการนั้นจะพิจารณาจากการหมุนเวียนและการเสื่อมสภาพของสินค้าคงเหลือประเภทต่างๆ</w:t>
      </w:r>
      <w:r w:rsidR="00A345E2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A345E2" w:rsidRPr="005673E7">
        <w:rPr>
          <w:rFonts w:ascii="BrowalliaUPC" w:hAnsi="BrowalliaUPC" w:cs="BrowalliaUPC"/>
          <w:sz w:val="28"/>
          <w:szCs w:val="28"/>
          <w:cs/>
        </w:rPr>
        <w:t>และขึ้นอยู่กับ</w:t>
      </w:r>
      <w:r w:rsidR="00A84604" w:rsidRPr="005673E7">
        <w:rPr>
          <w:rFonts w:ascii="BrowalliaUPC" w:hAnsi="BrowalliaUPC" w:cs="BrowalliaUPC"/>
          <w:sz w:val="28"/>
          <w:szCs w:val="28"/>
          <w:cs/>
        </w:rPr>
        <w:t>ดุ</w:t>
      </w:r>
      <w:r w:rsidR="00A345E2" w:rsidRPr="005673E7">
        <w:rPr>
          <w:rFonts w:ascii="BrowalliaUPC" w:hAnsi="BrowalliaUPC" w:cs="BrowalliaUPC"/>
          <w:sz w:val="28"/>
          <w:szCs w:val="28"/>
          <w:cs/>
        </w:rPr>
        <w:t>ลยพินิจของฝ่ายบริหาร</w:t>
      </w:r>
    </w:p>
    <w:p w14:paraId="77A6D0A7" w14:textId="57298F6C" w:rsidR="00A345E2" w:rsidRPr="005673E7" w:rsidRDefault="00A345E2" w:rsidP="00280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6CC9AA88" w14:textId="3996FFB6" w:rsidR="00C65EEA" w:rsidRPr="005673E7" w:rsidRDefault="00C65EEA" w:rsidP="00A833AC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การด้อยค่าเงินลงทุน</w:t>
      </w:r>
    </w:p>
    <w:p w14:paraId="0FA00C9C" w14:textId="77777777" w:rsidR="00C65EEA" w:rsidRPr="005673E7" w:rsidRDefault="00C65EEA" w:rsidP="00946FD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0A10710D" w14:textId="195C9906" w:rsidR="00C65EEA" w:rsidRPr="005673E7" w:rsidRDefault="00397315" w:rsidP="00946FD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บริษั</w:t>
      </w:r>
      <w:r w:rsidR="00407F58" w:rsidRPr="005673E7">
        <w:rPr>
          <w:rFonts w:ascii="BrowalliaUPC" w:hAnsi="BrowalliaUPC" w:cs="BrowalliaUPC"/>
          <w:sz w:val="28"/>
          <w:szCs w:val="28"/>
          <w:cs/>
        </w:rPr>
        <w:t>ท</w:t>
      </w:r>
      <w:r w:rsidR="00C65EEA" w:rsidRPr="005673E7">
        <w:rPr>
          <w:rFonts w:ascii="BrowalliaUPC" w:hAnsi="BrowalliaUPC" w:cs="BrowalliaUPC"/>
          <w:sz w:val="28"/>
          <w:szCs w:val="28"/>
          <w:cs/>
        </w:rPr>
        <w:t>พิจารณาค่าเผื่อการด้อยค่าของเงินลงทุน เมื่อพบว่ามูลค่ายุติธรรมของเงินลงทุนดังกล่าวลดลงอย่างมีสาระสำคัญและเป็นระยะเวลานาน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0A9AC9E0" w14:textId="77777777" w:rsidR="008416C5" w:rsidRPr="005673E7" w:rsidRDefault="008416C5" w:rsidP="00A84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C12171B" w14:textId="34F5DBD7" w:rsidR="00075271" w:rsidRPr="005673E7" w:rsidRDefault="00075271" w:rsidP="00A833AC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ค่าความนิยม และสินทรัพย์ไม่มีตัวตน </w:t>
      </w:r>
      <w:r w:rsidRPr="005673E7">
        <w:rPr>
          <w:rFonts w:ascii="BrowalliaUPC" w:hAnsi="BrowalliaUPC" w:cs="BrowalliaUPC"/>
          <w:sz w:val="28"/>
          <w:szCs w:val="28"/>
        </w:rPr>
        <w:t xml:space="preserve">   </w:t>
      </w:r>
    </w:p>
    <w:p w14:paraId="1D0D3A5B" w14:textId="77777777" w:rsidR="00075271" w:rsidRPr="005673E7" w:rsidRDefault="00075271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7E8ADFD9" w14:textId="224F784B" w:rsidR="00FA2B4C" w:rsidRPr="005673E7" w:rsidRDefault="00075271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</w:t>
      </w:r>
      <w:r w:rsidR="00804F76" w:rsidRPr="005673E7">
        <w:rPr>
          <w:rFonts w:ascii="BrowalliaUPC" w:hAnsi="BrowalliaUPC" w:cs="BrowalliaUPC"/>
          <w:sz w:val="28"/>
          <w:szCs w:val="28"/>
          <w:cs/>
        </w:rPr>
        <w:t xml:space="preserve">          </w:t>
      </w:r>
      <w:r w:rsidRPr="005673E7">
        <w:rPr>
          <w:rFonts w:ascii="BrowalliaUPC" w:hAnsi="BrowalliaUPC" w:cs="BrowalliaUPC"/>
          <w:sz w:val="28"/>
          <w:szCs w:val="28"/>
          <w:cs/>
        </w:rPr>
        <w:t>ด้อยค่าในภายหลัง ฝ่ายบริหารจำเป็นต้องประมาณการกระแสเงินสดที่คาดว่าจะได้รับในอนาคตของสินทรัพย์ หรือ 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11FB0A6C" w14:textId="77777777" w:rsidR="00312ABB" w:rsidRPr="005673E7" w:rsidRDefault="00312ABB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/>
        <w:jc w:val="thaiDistribute"/>
        <w:rPr>
          <w:rFonts w:ascii="BrowalliaUPC" w:hAnsi="BrowalliaUPC" w:cs="BrowalliaUPC"/>
          <w:sz w:val="28"/>
          <w:szCs w:val="28"/>
        </w:rPr>
      </w:pPr>
    </w:p>
    <w:p w14:paraId="159541DA" w14:textId="40BC9E80" w:rsidR="00C075E1" w:rsidRPr="005673E7" w:rsidRDefault="00C075E1" w:rsidP="00A833AC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อาคารและอุปกรณ์ และสินทรัพย์ไม่มีตัวตน</w:t>
      </w:r>
    </w:p>
    <w:p w14:paraId="1A0C1141" w14:textId="77777777" w:rsidR="00C075E1" w:rsidRPr="005673E7" w:rsidRDefault="00C075E1" w:rsidP="00C07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5BFEA1E9" w14:textId="1F196F9D" w:rsidR="00C075E1" w:rsidRPr="005673E7" w:rsidRDefault="00C075E1" w:rsidP="00C07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 w:firstLine="9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ฝ่ายบริหารเป็นผู้ประมาณการของอายุการ</w:t>
      </w:r>
      <w:r w:rsidR="00E041E5" w:rsidRPr="005673E7">
        <w:rPr>
          <w:rFonts w:ascii="BrowalliaUPC" w:hAnsi="BrowalliaUPC" w:cs="BrowalliaUPC"/>
          <w:sz w:val="28"/>
          <w:szCs w:val="28"/>
          <w:cs/>
        </w:rPr>
        <w:t>ให้ประโยชน์</w:t>
      </w:r>
      <w:r w:rsidRPr="005673E7">
        <w:rPr>
          <w:rFonts w:ascii="BrowalliaUPC" w:hAnsi="BrowalliaUPC" w:cs="BrowalliaUPC"/>
          <w:sz w:val="28"/>
          <w:szCs w:val="28"/>
          <w:cs/>
        </w:rPr>
        <w:t>และมูลค่า</w:t>
      </w:r>
      <w:r w:rsidR="00E041E5" w:rsidRPr="005673E7">
        <w:rPr>
          <w:rFonts w:ascii="BrowalliaUPC" w:hAnsi="BrowalliaUPC" w:cs="BrowalliaUPC"/>
          <w:sz w:val="28"/>
          <w:szCs w:val="28"/>
          <w:cs/>
        </w:rPr>
        <w:t>คงเหลือ</w:t>
      </w:r>
      <w:r w:rsidRPr="005673E7">
        <w:rPr>
          <w:rFonts w:ascii="BrowalliaUPC" w:hAnsi="BrowalliaUPC" w:cs="BrowalliaUPC"/>
          <w:sz w:val="28"/>
          <w:szCs w:val="28"/>
          <w:cs/>
        </w:rPr>
        <w:t>ของอาคารและอุปกรณ์ และสินทรัพย์ไม่มีตัวตนของกลุ่มบริษัท โดยจะทบทวนค่าเสื่อมราคาและค่าตัดจำหน่ายเมื่ออายุการใช้งานและมูลค่า</w:t>
      </w:r>
      <w:r w:rsidR="00757828" w:rsidRPr="005673E7">
        <w:rPr>
          <w:rFonts w:ascii="BrowalliaUPC" w:hAnsi="BrowalliaUPC" w:cs="BrowalliaUPC"/>
          <w:sz w:val="28"/>
          <w:szCs w:val="28"/>
          <w:cs/>
        </w:rPr>
        <w:t>คงเหลือ</w:t>
      </w:r>
      <w:r w:rsidRPr="005673E7">
        <w:rPr>
          <w:rFonts w:ascii="BrowalliaUPC" w:hAnsi="BrowalliaUPC" w:cs="BrowalliaUPC"/>
          <w:sz w:val="28"/>
          <w:szCs w:val="28"/>
          <w:cs/>
        </w:rPr>
        <w:t>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หรือมีการตัดจำหน่ายสินทรัพย์ที่เสื่อมสภาพหรือไม่ได้ใช้งานอีกต่อไป</w:t>
      </w:r>
    </w:p>
    <w:p w14:paraId="280DF237" w14:textId="77777777" w:rsidR="006A2546" w:rsidRPr="005673E7" w:rsidRDefault="006A2546" w:rsidP="00C07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946"/>
        </w:tabs>
        <w:spacing w:line="240" w:lineRule="auto"/>
        <w:ind w:left="909" w:firstLine="9"/>
        <w:jc w:val="thaiDistribute"/>
        <w:rPr>
          <w:rFonts w:ascii="BrowalliaUPC" w:hAnsi="BrowalliaUPC" w:cs="BrowalliaUPC"/>
          <w:sz w:val="28"/>
          <w:szCs w:val="28"/>
        </w:rPr>
      </w:pPr>
    </w:p>
    <w:p w14:paraId="3DB8DDCF" w14:textId="329706F2" w:rsidR="00335074" w:rsidRPr="005673E7" w:rsidRDefault="00335074" w:rsidP="00A833AC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การด้อยค่าของสินทรัพย์</w:t>
      </w:r>
    </w:p>
    <w:p w14:paraId="78223539" w14:textId="77777777" w:rsidR="00335074" w:rsidRPr="005673E7" w:rsidRDefault="00335074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67440847" w14:textId="5C603760" w:rsidR="00022012" w:rsidRPr="005673E7" w:rsidRDefault="00050529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335074" w:rsidRPr="005673E7">
        <w:rPr>
          <w:rFonts w:ascii="BrowalliaUPC" w:hAnsi="BrowalliaUPC" w:cs="BrowalliaUPC"/>
          <w:sz w:val="28"/>
          <w:szCs w:val="28"/>
          <w:cs/>
        </w:rPr>
        <w:t>พิจารณาค่าเผื่อการด้อยค่าของสินทรัพย์ เมื่อพบว่ามูลค่ายุติธรรมของ</w:t>
      </w:r>
      <w:r w:rsidR="00335074" w:rsidRPr="005673E7">
        <w:rPr>
          <w:rFonts w:ascii="BrowalliaUPC" w:hAnsi="BrowalliaUPC" w:cs="BrowalliaUPC"/>
          <w:sz w:val="28"/>
          <w:szCs w:val="28"/>
          <w:cs/>
          <w:lang w:val="en-GB"/>
        </w:rPr>
        <w:t>สินทรัพย์</w:t>
      </w:r>
      <w:r w:rsidR="00335074" w:rsidRPr="005673E7">
        <w:rPr>
          <w:rFonts w:ascii="BrowalliaUPC" w:hAnsi="BrowalliaUPC" w:cs="BrowalliaUPC"/>
          <w:sz w:val="28"/>
          <w:szCs w:val="28"/>
          <w:cs/>
        </w:rPr>
        <w:t>ดังกล่าวลดลง</w:t>
      </w:r>
      <w:r w:rsidR="00F84D23" w:rsidRPr="005673E7">
        <w:rPr>
          <w:rFonts w:ascii="BrowalliaUPC" w:hAnsi="BrowalliaUPC" w:cs="BrowalliaUPC"/>
          <w:sz w:val="28"/>
          <w:szCs w:val="28"/>
          <w:cs/>
        </w:rPr>
        <w:t>ต่ำกว่าทุน</w:t>
      </w:r>
      <w:r w:rsidR="00335074" w:rsidRPr="005673E7">
        <w:rPr>
          <w:rFonts w:ascii="BrowalliaUPC" w:hAnsi="BrowalliaUPC" w:cs="BrowalliaUPC"/>
          <w:sz w:val="28"/>
          <w:szCs w:val="28"/>
          <w:cs/>
        </w:rPr>
        <w:t>อย่างมีสาระสำคัญหรือเป็นระยะเวลานาน ซึ่งความมีสาระสำคัญและระยะเวลานั้นขึ้นอยู่กับดุลยพินิจของฝ่ายบริหาร</w:t>
      </w:r>
    </w:p>
    <w:p w14:paraId="514F8C53" w14:textId="6307D934" w:rsidR="00B53D7E" w:rsidRPr="005673E7" w:rsidRDefault="00B53D7E" w:rsidP="00B53D7E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bookmarkStart w:id="4" w:name="_Toc48681854"/>
    </w:p>
    <w:p w14:paraId="3F249707" w14:textId="36520C84" w:rsidR="00D50964" w:rsidRPr="005673E7" w:rsidRDefault="00D50964" w:rsidP="00B53D7E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270E91E9" w14:textId="05F82E4A" w:rsidR="00B53D7E" w:rsidRPr="006C1D50" w:rsidRDefault="00B53D7E" w:rsidP="00B53D7E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lastRenderedPageBreak/>
        <w:t>การกำหนดอายุสัญญาเช่า</w:t>
      </w:r>
    </w:p>
    <w:p w14:paraId="1D147A71" w14:textId="77777777" w:rsidR="00B53D7E" w:rsidRPr="006C1D50" w:rsidRDefault="00B53D7E" w:rsidP="00B53D7E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50CCD01F" w14:textId="6A1527E3" w:rsidR="0074200B" w:rsidRPr="006C1D50" w:rsidRDefault="00B53D7E" w:rsidP="00C13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  <w:r w:rsidR="00C32E63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C32E63" w:rsidRPr="006C1D50">
        <w:rPr>
          <w:rFonts w:ascii="BrowalliaUPC" w:hAnsi="BrowalliaUPC" w:cs="BrowalliaUPC"/>
          <w:sz w:val="28"/>
          <w:szCs w:val="28"/>
          <w:cs/>
        </w:rPr>
        <w:t xml:space="preserve">ภายหลังจากวันที่สัญญาเช่ามีผล </w:t>
      </w:r>
      <w:r w:rsidR="005C27E7"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C32E63" w:rsidRPr="006C1D50">
        <w:rPr>
          <w:rFonts w:ascii="BrowalliaUPC" w:hAnsi="BrowalliaUPC" w:cs="BrowalliaUPC"/>
          <w:sz w:val="28"/>
          <w:szCs w:val="28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1C777A9" w14:textId="77777777" w:rsidR="00B472A6" w:rsidRPr="006C1D50" w:rsidRDefault="00B472A6" w:rsidP="0074200B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7CF20B08" w14:textId="35AE07E8" w:rsidR="00B53D7E" w:rsidRPr="006C1D50" w:rsidRDefault="00286BCC" w:rsidP="0074200B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การกำหนดอัตราคิดล</w:t>
      </w:r>
      <w:r w:rsidR="001663B5" w:rsidRPr="006C1D50">
        <w:rPr>
          <w:rFonts w:ascii="BrowalliaUPC" w:hAnsi="BrowalliaUPC" w:cs="BrowalliaUPC"/>
          <w:sz w:val="28"/>
          <w:szCs w:val="28"/>
          <w:cs/>
        </w:rPr>
        <w:t>ด</w:t>
      </w:r>
      <w:r w:rsidR="0074200B" w:rsidRPr="006C1D50">
        <w:rPr>
          <w:rFonts w:ascii="BrowalliaUPC" w:hAnsi="BrowalliaUPC" w:cs="BrowalliaUPC"/>
          <w:sz w:val="28"/>
          <w:szCs w:val="28"/>
          <w:cs/>
        </w:rPr>
        <w:t>ที่เหมาะสม</w:t>
      </w:r>
      <w:r w:rsidR="00E61A29" w:rsidRPr="006C1D50">
        <w:rPr>
          <w:rFonts w:ascii="BrowalliaUPC" w:hAnsi="BrowalliaUPC" w:cs="BrowalliaUPC"/>
          <w:sz w:val="28"/>
          <w:szCs w:val="28"/>
          <w:cs/>
        </w:rPr>
        <w:t>ในการวัดมูลค่าหนี้สินตามสัญญาเช่า</w:t>
      </w:r>
    </w:p>
    <w:bookmarkEnd w:id="4"/>
    <w:p w14:paraId="13A4B3CB" w14:textId="77777777" w:rsidR="008F3614" w:rsidRPr="006C1D50" w:rsidRDefault="008F3614" w:rsidP="008F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26233CB0" w14:textId="7C464FE1" w:rsidR="00042F01" w:rsidRPr="006C1D50" w:rsidRDefault="00042F01" w:rsidP="00D5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ในกรณีที่</w:t>
      </w:r>
      <w:r w:rsidR="00C03328"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6C1D50">
        <w:rPr>
          <w:rFonts w:ascii="BrowalliaUPC" w:hAnsi="BrowalliaUPC" w:cs="BrowalliaUPC"/>
          <w:sz w:val="28"/>
          <w:szCs w:val="28"/>
          <w:cs/>
        </w:rPr>
        <w:t>ไม่สามารถระบุอัตราดอกเบี้ยตามนัยในสัญญาเช่า</w:t>
      </w:r>
      <w:r w:rsidR="0068559F" w:rsidRPr="006C1D50">
        <w:rPr>
          <w:rFonts w:ascii="BrowalliaUPC" w:hAnsi="BrowalliaUPC" w:cs="BrowalliaUPC"/>
          <w:sz w:val="28"/>
          <w:szCs w:val="28"/>
          <w:cs/>
        </w:rPr>
        <w:t xml:space="preserve">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A6C5F" w:rsidRPr="006C1D50">
        <w:rPr>
          <w:rFonts w:ascii="BrowalliaUPC" w:hAnsi="BrowalliaUPC" w:cs="BrowalliaUPC"/>
          <w:sz w:val="28"/>
          <w:szCs w:val="28"/>
          <w:cs/>
        </w:rPr>
        <w:t>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</w:t>
      </w:r>
      <w:r w:rsidR="007700F7" w:rsidRPr="006C1D50">
        <w:rPr>
          <w:rFonts w:ascii="BrowalliaUPC" w:hAnsi="BrowalliaUPC" w:cs="BrowalliaUPC"/>
          <w:sz w:val="28"/>
          <w:szCs w:val="28"/>
          <w:cs/>
        </w:rPr>
        <w:t>ที่ใกล้เคียงกัน</w:t>
      </w:r>
    </w:p>
    <w:p w14:paraId="30736180" w14:textId="77777777" w:rsidR="00B472A6" w:rsidRPr="006C1D50" w:rsidRDefault="00B472A6" w:rsidP="00D56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</w:p>
    <w:p w14:paraId="53B3E996" w14:textId="472C8CF8" w:rsidR="00335074" w:rsidRPr="006C1D50" w:rsidRDefault="00335074" w:rsidP="00A833AC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ผลประโยชน์หลังออกจากงานของพนักงาน (โครงการผลประโยชน์)</w:t>
      </w:r>
    </w:p>
    <w:p w14:paraId="3814FE34" w14:textId="77777777" w:rsidR="00335074" w:rsidRPr="006C1D50" w:rsidRDefault="00335074" w:rsidP="00946FD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868DB26" w14:textId="6F74486B" w:rsidR="00335074" w:rsidRPr="006C1D50" w:rsidRDefault="00335074" w:rsidP="00946FD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 xml:space="preserve">หนี้สินตามโครงการผลประโยชน์หลังออกจากงานของพนักงานประมาณการตามหลักคณิตศาสตร์ประกันภัย </w:t>
      </w:r>
      <w:r w:rsidR="00804F76" w:rsidRPr="006C1D50">
        <w:rPr>
          <w:rFonts w:ascii="BrowalliaUPC" w:hAnsi="BrowalliaUPC" w:cs="BrowalliaUPC"/>
          <w:sz w:val="28"/>
          <w:szCs w:val="28"/>
          <w:cs/>
        </w:rPr>
        <w:t xml:space="preserve">          </w:t>
      </w:r>
      <w:r w:rsidRPr="006C1D50">
        <w:rPr>
          <w:rFonts w:ascii="BrowalliaUPC" w:hAnsi="BrowalliaUPC" w:cs="BrowalliaUPC"/>
          <w:sz w:val="28"/>
          <w:szCs w:val="28"/>
          <w:cs/>
        </w:rPr>
        <w:t>ซึ่งข้อสมมติฐานในการประมาณการดังกล่าวประกอบด้วย อัตราคิดลด จำนวนเงินเดือนที่คาดว่าจะเพิ่มขึ้นในอนาคต อัตรามรณะและปัจจัยที่เกี่ยวข้องในเชิงประชากรศาสตร์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อย่างไรก็ตาม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ผลประโยชน์หลังการเลิกจ้างงานที่เกิดขึ้นจริงนั้นอาจแตกต่างไปจากที่ประมาณไว้</w:t>
      </w:r>
    </w:p>
    <w:p w14:paraId="650B3EBA" w14:textId="77777777" w:rsidR="00040CE2" w:rsidRPr="006C1D50" w:rsidRDefault="00040CE2" w:rsidP="00946FD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314C461" w14:textId="24133261" w:rsidR="003F744A" w:rsidRPr="006C1D50" w:rsidRDefault="003F744A" w:rsidP="00A833AC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0" w:hanging="45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</w:t>
      </w:r>
    </w:p>
    <w:p w14:paraId="0EBEA3BE" w14:textId="77777777" w:rsidR="003F744A" w:rsidRPr="006C1D50" w:rsidRDefault="003F744A" w:rsidP="00946FD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67AB3A67" w14:textId="77777777" w:rsidR="00440530" w:rsidRPr="006C1D50" w:rsidRDefault="003F744A" w:rsidP="00946FD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สินทรัพย์ภาษีเงินได้รอการตัดบัญชีรับรู้โดยการประมาณการในการประเมินความสามารถในการทำกำไรทางภาษีในอนาคตของบริษัทที่นำมาหักกับผลแตกต่างชั่วคราวที่สามารถใช้ประโยชน์ได้ นอกจากนั้น ผู้บริหารต้องใช้ดุลยพินิจในการประเมินผลกระทบของก</w:t>
      </w:r>
      <w:r w:rsidR="001C65B4" w:rsidRPr="006C1D50">
        <w:rPr>
          <w:rFonts w:ascii="BrowalliaUPC" w:hAnsi="BrowalliaUPC" w:cs="BrowalliaUPC"/>
          <w:sz w:val="28"/>
          <w:szCs w:val="28"/>
          <w:cs/>
        </w:rPr>
        <w:t>ฎ</w:t>
      </w:r>
      <w:r w:rsidRPr="006C1D50">
        <w:rPr>
          <w:rFonts w:ascii="BrowalliaUPC" w:hAnsi="BrowalliaUPC" w:cs="BrowalliaUPC"/>
          <w:sz w:val="28"/>
          <w:szCs w:val="28"/>
          <w:cs/>
        </w:rPr>
        <w:t>หมายหรือข้อจำกัดทางด้านเศรษฐกิจหรือความไม่แน่นอนของ</w:t>
      </w:r>
      <w:r w:rsidR="00485D6A" w:rsidRPr="006C1D50">
        <w:rPr>
          <w:rFonts w:ascii="BrowalliaUPC" w:hAnsi="BrowalliaUPC" w:cs="BrowalliaUPC"/>
          <w:sz w:val="28"/>
          <w:szCs w:val="28"/>
          <w:cs/>
        </w:rPr>
        <w:t>กฏหมายภาษีอากร</w:t>
      </w:r>
    </w:p>
    <w:p w14:paraId="78DEAF6B" w14:textId="51F18D33" w:rsidR="003350FC" w:rsidRPr="006C1D50" w:rsidRDefault="00EB3004" w:rsidP="00946FD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</w:rPr>
        <w:t xml:space="preserve"> </w:t>
      </w:r>
    </w:p>
    <w:p w14:paraId="28CAC143" w14:textId="3CABF332" w:rsidR="00C96B0A" w:rsidRPr="006C1D50" w:rsidRDefault="003F744A" w:rsidP="00A833AC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คดีฟ้องร้อง</w:t>
      </w:r>
    </w:p>
    <w:p w14:paraId="0564DF64" w14:textId="77777777" w:rsidR="00AB728D" w:rsidRPr="006C1D50" w:rsidRDefault="00AB728D" w:rsidP="00946FD9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7DEFB2A" w14:textId="7843AC61" w:rsidR="00613F02" w:rsidRPr="006C1D50" w:rsidRDefault="001961D1" w:rsidP="00A82426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AB728D" w:rsidRPr="006C1D50">
        <w:rPr>
          <w:rFonts w:ascii="BrowalliaUPC" w:hAnsi="BrowalliaUPC" w:cs="BrowalliaUPC"/>
          <w:sz w:val="28"/>
          <w:szCs w:val="28"/>
          <w:cs/>
        </w:rPr>
        <w:t>มีหนี้สินที่อาจจะเกิดขึ้นจากข้อพิพาททางกฎหมายและการถูกฟ้องร้องเรียกค่าเสียหายตามปกติธุรกิจ ซึ่งฝ่ายบริหารได้ใช้ดุลยพินิจในการประเมินผลของข้อพิพาทและคดีที่ถูกฟ้องร้องแล้</w:t>
      </w:r>
      <w:r w:rsidR="00710925" w:rsidRPr="006C1D50">
        <w:rPr>
          <w:rFonts w:ascii="BrowalliaUPC" w:hAnsi="BrowalliaUPC" w:cs="BrowalliaUPC"/>
          <w:sz w:val="28"/>
          <w:szCs w:val="28"/>
          <w:cs/>
        </w:rPr>
        <w:t xml:space="preserve">ว </w:t>
      </w:r>
      <w:r w:rsidR="000639F7" w:rsidRPr="006C1D50">
        <w:rPr>
          <w:rFonts w:ascii="BrowalliaUPC" w:hAnsi="BrowalliaUPC" w:cs="BrowalliaUPC"/>
          <w:sz w:val="28"/>
          <w:szCs w:val="28"/>
          <w:cs/>
        </w:rPr>
        <w:t xml:space="preserve">ผลที่เกิดขึ้นจริงอาจแตกต่างไปจากที่ได้มีการประมาณการไว้ </w:t>
      </w:r>
      <w:r w:rsidR="00A64DA9" w:rsidRPr="006C1D50">
        <w:rPr>
          <w:rFonts w:ascii="BrowalliaUPC" w:hAnsi="BrowalliaUPC" w:cs="BrowalliaUPC"/>
          <w:sz w:val="28"/>
          <w:szCs w:val="28"/>
          <w:cs/>
        </w:rPr>
        <w:t xml:space="preserve">อย่างไรก็ตาม </w:t>
      </w:r>
      <w:r w:rsidR="002F7D11" w:rsidRPr="006C1D50">
        <w:rPr>
          <w:rFonts w:ascii="BrowalliaUPC" w:hAnsi="BrowalliaUPC" w:cs="BrowalliaUPC"/>
          <w:sz w:val="28"/>
          <w:szCs w:val="28"/>
          <w:cs/>
        </w:rPr>
        <w:t xml:space="preserve">ในกรณีที่ฝ่ายบริหารเชื่อมั่นว่าจะไม่มีความเสียหายที่มีนัยสำคัญเกิดขึ้น </w:t>
      </w:r>
      <w:r w:rsidR="000639F7" w:rsidRPr="006C1D50">
        <w:rPr>
          <w:rFonts w:ascii="BrowalliaUPC" w:hAnsi="BrowalliaUPC" w:cs="BrowalliaUPC"/>
          <w:sz w:val="28"/>
          <w:szCs w:val="28"/>
          <w:cs/>
        </w:rPr>
        <w:t>กลุ่มบริษัทจะไม่ได้บันทึกประมาณการหนี้สิน ณ วันสิ้นรอบระยะเวลารายงาน</w:t>
      </w:r>
    </w:p>
    <w:p w14:paraId="3EE186D8" w14:textId="2976CDE9" w:rsidR="00613F02" w:rsidRPr="006C1D50" w:rsidRDefault="00613F02" w:rsidP="00A82426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UPC" w:hAnsi="BrowalliaUPC" w:cs="BrowalliaUPC"/>
          <w:sz w:val="28"/>
          <w:szCs w:val="28"/>
        </w:rPr>
      </w:pPr>
    </w:p>
    <w:p w14:paraId="4DC61DB7" w14:textId="446EC68E" w:rsidR="00DD5318" w:rsidRPr="006C1D50" w:rsidRDefault="00DD5318" w:rsidP="00A82426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UPC" w:hAnsi="BrowalliaUPC" w:cs="BrowalliaUPC"/>
          <w:sz w:val="28"/>
          <w:szCs w:val="28"/>
        </w:rPr>
      </w:pPr>
    </w:p>
    <w:p w14:paraId="68C3FD97" w14:textId="41E4790D" w:rsidR="00DD5318" w:rsidRPr="006C1D50" w:rsidRDefault="00DD5318" w:rsidP="00A82426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UPC" w:hAnsi="BrowalliaUPC" w:cs="BrowalliaUPC"/>
          <w:sz w:val="28"/>
          <w:szCs w:val="28"/>
        </w:rPr>
      </w:pPr>
    </w:p>
    <w:p w14:paraId="7504B07A" w14:textId="77777777" w:rsidR="00DD5318" w:rsidRPr="006C1D50" w:rsidRDefault="00DD5318" w:rsidP="00A82426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909" w:hanging="9"/>
        <w:jc w:val="thaiDistribute"/>
        <w:rPr>
          <w:rFonts w:ascii="BrowalliaUPC" w:hAnsi="BrowalliaUPC" w:cs="BrowalliaUPC"/>
          <w:sz w:val="28"/>
          <w:szCs w:val="28"/>
        </w:rPr>
      </w:pPr>
    </w:p>
    <w:p w14:paraId="6AF04781" w14:textId="77777777" w:rsidR="0097441C" w:rsidRPr="006C1D50" w:rsidRDefault="0097441C" w:rsidP="00C13DD2">
      <w:pPr>
        <w:pStyle w:val="ListParagraph"/>
        <w:numPr>
          <w:ilvl w:val="1"/>
          <w:numId w:val="27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left" w:pos="1418"/>
        </w:tabs>
        <w:spacing w:line="240" w:lineRule="auto"/>
        <w:ind w:left="909" w:hanging="459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lastRenderedPageBreak/>
        <w:t>มูลค่ายุติธรรมและหนี้สินทางการเงิน</w:t>
      </w:r>
    </w:p>
    <w:p w14:paraId="1EF40671" w14:textId="77777777" w:rsidR="0097441C" w:rsidRPr="006C1D50" w:rsidRDefault="0097441C" w:rsidP="0097441C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10"/>
        <w:jc w:val="thaiDistribute"/>
        <w:rPr>
          <w:rFonts w:ascii="BrowalliaUPC" w:hAnsi="BrowalliaUPC" w:cs="BrowalliaUPC"/>
          <w:sz w:val="28"/>
          <w:szCs w:val="28"/>
        </w:rPr>
      </w:pPr>
    </w:p>
    <w:p w14:paraId="6A3EA473" w14:textId="70D4019F" w:rsidR="00A833AC" w:rsidRPr="006C1D50" w:rsidRDefault="0097441C" w:rsidP="00F82DD6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ind w:left="882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มูลค่ายุติธรรมของสินทรัพย์และหนี้สินทางการเงินที่ไม่ได้อยู่ในความต้องการของตลาดซื้อง่ายขายคล่องจะ        วัดมูลค่าโดยใช้เทคนิคการประเมินมูลค่าต่างๆ ผู้บริหารของ</w:t>
      </w:r>
      <w:r w:rsidR="00D46421"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6C1D50">
        <w:rPr>
          <w:rFonts w:ascii="BrowalliaUPC" w:hAnsi="BrowalliaUPC" w:cs="BrowalliaUPC"/>
          <w:sz w:val="28"/>
          <w:szCs w:val="28"/>
          <w:cs/>
        </w:rPr>
        <w:t>มีการใช้ดุลยพินิจในการเลือกเทคนิคการประเมินมูลค่าและสมมติฐานที่มาจากประสบการณ์และข้อมูลในอดีตในช่วงวันสิ้นปีบัญชี</w:t>
      </w:r>
    </w:p>
    <w:p w14:paraId="16DA7C5F" w14:textId="77777777" w:rsidR="009032DA" w:rsidRPr="006C1D50" w:rsidRDefault="009032DA" w:rsidP="00946FD9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FA24356" w14:textId="77777777" w:rsidR="005753E0" w:rsidRPr="006C1D50" w:rsidRDefault="005753E0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en-GB"/>
        </w:rPr>
      </w:pPr>
      <w:r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รายกา</w:t>
      </w:r>
      <w:r w:rsidR="00FF001F"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ร</w:t>
      </w:r>
      <w:r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กับบุคคลและบริษัทที่เกี่ยวข้องกัน</w:t>
      </w:r>
    </w:p>
    <w:p w14:paraId="0EFE35A7" w14:textId="77777777" w:rsidR="005753E0" w:rsidRPr="006C1D50" w:rsidRDefault="005753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BrowalliaUPC" w:hAnsi="BrowalliaUPC" w:cs="BrowalliaUPC"/>
          <w:sz w:val="28"/>
          <w:szCs w:val="28"/>
          <w:cs/>
        </w:rPr>
      </w:pPr>
    </w:p>
    <w:p w14:paraId="495D0170" w14:textId="104F1A30" w:rsidR="00ED0B2B" w:rsidRPr="006C1D50" w:rsidRDefault="005753E0" w:rsidP="00C17696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บริษัทมีรายการบัญชีที่เกิดขึ้นกับบุคคลและบริษัทที่เกี่ยวข้องกัน บริษัทเหล่านี้เกี่ยวข้องกันโดยการมีผู้ถือหุ้นและหรือกรรมการร่วมกัน ดังนั้นงบการเงินนี้จึงแสดงรวมถึงผลของรายการเหล่านี้ตามมูลฐานที่พิจารณาร่วมกันระหว่างบริษัทกับบุคคลและบริษัทที่เกี่ยวข้องกัน ซึ่งมูลฐานที่ใช้บางกรณีอาจแตกต่างจากมูลฐานที่ใช้สำหรับรายการที่เกิดขึ้นกับบุคคลหรือบริษัทที่ไม่เกี่ยวข้องกัน</w:t>
      </w:r>
    </w:p>
    <w:p w14:paraId="061C3404" w14:textId="77777777" w:rsidR="00DF0A01" w:rsidRPr="005673E7" w:rsidRDefault="00DF0A01" w:rsidP="00C17696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DF5CCBD" w14:textId="77777777" w:rsidR="00C17696" w:rsidRPr="005673E7" w:rsidRDefault="00C17696" w:rsidP="00AE6B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BrowalliaUPC" w:hAnsi="BrowalliaUPC" w:cs="BrowalliaUPC"/>
          <w:sz w:val="4"/>
          <w:szCs w:val="4"/>
        </w:rPr>
      </w:pPr>
    </w:p>
    <w:tbl>
      <w:tblPr>
        <w:tblW w:w="8996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2907"/>
        <w:gridCol w:w="3119"/>
      </w:tblGrid>
      <w:tr w:rsidR="005753E0" w:rsidRPr="005673E7" w14:paraId="3AFDABD5" w14:textId="77777777" w:rsidTr="0039019C">
        <w:trPr>
          <w:tblHeader/>
        </w:trPr>
        <w:tc>
          <w:tcPr>
            <w:tcW w:w="2970" w:type="dxa"/>
            <w:vAlign w:val="bottom"/>
          </w:tcPr>
          <w:p w14:paraId="39BC5C5B" w14:textId="77777777" w:rsidR="005753E0" w:rsidRPr="005673E7" w:rsidRDefault="005753E0" w:rsidP="00AE6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ชื่อ</w:t>
            </w:r>
          </w:p>
        </w:tc>
        <w:tc>
          <w:tcPr>
            <w:tcW w:w="2907" w:type="dxa"/>
            <w:vAlign w:val="bottom"/>
          </w:tcPr>
          <w:p w14:paraId="0A2FE5E7" w14:textId="77777777" w:rsidR="005753E0" w:rsidRPr="005673E7" w:rsidRDefault="005753E0" w:rsidP="00AE6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3119" w:type="dxa"/>
            <w:vAlign w:val="bottom"/>
          </w:tcPr>
          <w:p w14:paraId="6A939666" w14:textId="77777777" w:rsidR="005753E0" w:rsidRPr="005673E7" w:rsidRDefault="005753E0" w:rsidP="00AE6BB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ลักษณะความสัมพันธ์</w:t>
            </w:r>
          </w:p>
        </w:tc>
      </w:tr>
      <w:tr w:rsidR="005753E0" w:rsidRPr="005673E7" w14:paraId="23FBA088" w14:textId="77777777" w:rsidTr="0039019C">
        <w:tc>
          <w:tcPr>
            <w:tcW w:w="2970" w:type="dxa"/>
          </w:tcPr>
          <w:p w14:paraId="30B5EFFC" w14:textId="77777777" w:rsidR="005753E0" w:rsidRPr="005673E7" w:rsidRDefault="005753E0" w:rsidP="00AE6BB0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907" w:type="dxa"/>
          </w:tcPr>
          <w:p w14:paraId="4EC455B6" w14:textId="77777777" w:rsidR="005753E0" w:rsidRPr="005673E7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3119" w:type="dxa"/>
          </w:tcPr>
          <w:p w14:paraId="5D1905AD" w14:textId="77777777" w:rsidR="005753E0" w:rsidRPr="005673E7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</w:tr>
      <w:tr w:rsidR="002E59C7" w:rsidRPr="005673E7" w14:paraId="7E43E9E3" w14:textId="77777777" w:rsidTr="0039019C">
        <w:tc>
          <w:tcPr>
            <w:tcW w:w="2970" w:type="dxa"/>
          </w:tcPr>
          <w:p w14:paraId="0F5CF7ED" w14:textId="11AE7079" w:rsidR="002E59C7" w:rsidRPr="005673E7" w:rsidRDefault="002E59C7" w:rsidP="0039019C">
            <w:pPr>
              <w:tabs>
                <w:tab w:val="clear" w:pos="2580"/>
                <w:tab w:val="clear" w:pos="2807"/>
                <w:tab w:val="clear" w:pos="3742"/>
                <w:tab w:val="left" w:pos="162"/>
                <w:tab w:val="left" w:pos="2502"/>
                <w:tab w:val="left" w:pos="3686"/>
              </w:tabs>
              <w:spacing w:line="240" w:lineRule="auto"/>
              <w:ind w:left="162" w:right="-12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บริษัท เค แอนด์ ดับบลิว (ประเทศไทย)</w:t>
            </w:r>
            <w:r w:rsidR="003B467F"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2907" w:type="dxa"/>
          </w:tcPr>
          <w:p w14:paraId="7CA00407" w14:textId="77777777" w:rsidR="002E59C7" w:rsidRPr="005673E7" w:rsidRDefault="002E59C7" w:rsidP="0039019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3119" w:type="dxa"/>
          </w:tcPr>
          <w:p w14:paraId="13D36407" w14:textId="77777777" w:rsidR="002E59C7" w:rsidRPr="005673E7" w:rsidRDefault="002E59C7" w:rsidP="003901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ถือหุ้นโดยญาติกรรมการบริษัท</w:t>
            </w:r>
            <w:r w:rsidR="004D6EAC" w:rsidRPr="005673E7">
              <w:rPr>
                <w:rFonts w:ascii="BrowalliaUPC" w:hAnsi="BrowalliaUPC" w:cs="BrowalliaUPC"/>
                <w:sz w:val="22"/>
                <w:szCs w:val="22"/>
                <w:cs/>
              </w:rPr>
              <w:t>และ</w:t>
            </w:r>
          </w:p>
          <w:p w14:paraId="21C784F2" w14:textId="45597668" w:rsidR="004D6EAC" w:rsidRPr="005673E7" w:rsidRDefault="004D6EAC" w:rsidP="003901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</w:t>
            </w:r>
            <w:r w:rsidR="00E9759F"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กรรมการร่วมกันกับบริษัทย่อย</w:t>
            </w:r>
          </w:p>
        </w:tc>
      </w:tr>
      <w:tr w:rsidR="00166FC0" w:rsidRPr="005673E7" w14:paraId="5FF8B7BD" w14:textId="77777777" w:rsidTr="0039019C">
        <w:tc>
          <w:tcPr>
            <w:tcW w:w="2970" w:type="dxa"/>
          </w:tcPr>
          <w:p w14:paraId="0E70AF97" w14:textId="77777777" w:rsidR="00166FC0" w:rsidRPr="005673E7" w:rsidRDefault="00166FC0" w:rsidP="0039019C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2907" w:type="dxa"/>
          </w:tcPr>
          <w:p w14:paraId="140CECBB" w14:textId="77777777" w:rsidR="00166FC0" w:rsidRPr="005673E7" w:rsidRDefault="00166FC0" w:rsidP="0039019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บริการด้านความงาม</w:t>
            </w:r>
          </w:p>
        </w:tc>
        <w:tc>
          <w:tcPr>
            <w:tcW w:w="3119" w:type="dxa"/>
          </w:tcPr>
          <w:p w14:paraId="4EE2703D" w14:textId="77777777" w:rsidR="00166FC0" w:rsidRPr="005673E7" w:rsidRDefault="00166FC0" w:rsidP="003901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ถือหุ้นโดยบริษัท</w:t>
            </w:r>
          </w:p>
        </w:tc>
      </w:tr>
      <w:tr w:rsidR="00844016" w:rsidRPr="005673E7" w14:paraId="06ACA452" w14:textId="77777777" w:rsidTr="00C13DD2">
        <w:tc>
          <w:tcPr>
            <w:tcW w:w="2970" w:type="dxa"/>
            <w:shd w:val="clear" w:color="auto" w:fill="auto"/>
          </w:tcPr>
          <w:p w14:paraId="23ED2943" w14:textId="6154EEA1" w:rsidR="00844016" w:rsidRPr="005673E7" w:rsidRDefault="00844016" w:rsidP="0039019C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บริษัท อัลเทอร์เมด แคร์ จำกัด</w:t>
            </w:r>
          </w:p>
        </w:tc>
        <w:tc>
          <w:tcPr>
            <w:tcW w:w="2907" w:type="dxa"/>
            <w:shd w:val="clear" w:color="auto" w:fill="auto"/>
          </w:tcPr>
          <w:p w14:paraId="5C54A80F" w14:textId="4F11CA3E" w:rsidR="00844016" w:rsidRPr="005673E7" w:rsidRDefault="0091583C" w:rsidP="0039019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  <w:r w:rsidR="0010095C" w:rsidRPr="005673E7">
              <w:rPr>
                <w:rFonts w:ascii="BrowalliaUPC" w:hAnsi="BrowalliaUPC" w:cs="BrowalliaUPC"/>
                <w:sz w:val="22"/>
                <w:szCs w:val="22"/>
                <w:cs/>
              </w:rPr>
              <w:t>สินค้าเภสัชภัณ</w:t>
            </w:r>
            <w:r w:rsidR="009343E4" w:rsidRPr="005673E7">
              <w:rPr>
                <w:rFonts w:ascii="BrowalliaUPC" w:hAnsi="BrowalliaUPC" w:cs="BrowalliaUPC"/>
                <w:sz w:val="22"/>
                <w:szCs w:val="22"/>
                <w:cs/>
              </w:rPr>
              <w:t>ฑ์และ</w:t>
            </w:r>
            <w:r w:rsidR="00AD25B0" w:rsidRPr="005673E7">
              <w:rPr>
                <w:rFonts w:ascii="BrowalliaUPC" w:hAnsi="BrowalliaUPC" w:cs="BrowalliaUPC"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3119" w:type="dxa"/>
            <w:shd w:val="clear" w:color="auto" w:fill="auto"/>
          </w:tcPr>
          <w:p w14:paraId="36C0348C" w14:textId="653EA34F" w:rsidR="00844016" w:rsidRPr="005673E7" w:rsidRDefault="00902D12" w:rsidP="003901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กรรมการ</w:t>
            </w:r>
            <w:r w:rsidR="00DD2327" w:rsidRPr="005673E7">
              <w:rPr>
                <w:rFonts w:ascii="BrowalliaUPC" w:hAnsi="BrowalliaUPC" w:cs="BrowalliaUPC"/>
                <w:sz w:val="22"/>
                <w:szCs w:val="22"/>
                <w:cs/>
              </w:rPr>
              <w:t>และผู้ถือหุ้นร่วมกันกับบริษัทย่อย</w:t>
            </w:r>
          </w:p>
        </w:tc>
      </w:tr>
      <w:tr w:rsidR="003044CD" w:rsidRPr="005673E7" w14:paraId="1AC00207" w14:textId="77777777" w:rsidTr="00C13DD2">
        <w:tc>
          <w:tcPr>
            <w:tcW w:w="2970" w:type="dxa"/>
            <w:shd w:val="clear" w:color="auto" w:fill="auto"/>
          </w:tcPr>
          <w:p w14:paraId="4480813E" w14:textId="767A74FF" w:rsidR="003044CD" w:rsidRPr="005673E7" w:rsidRDefault="003044CD" w:rsidP="0039019C">
            <w:pPr>
              <w:tabs>
                <w:tab w:val="clear" w:pos="2807"/>
                <w:tab w:val="clear" w:pos="3742"/>
                <w:tab w:val="left" w:pos="162"/>
                <w:tab w:val="left" w:pos="2703"/>
                <w:tab w:val="left" w:pos="3686"/>
              </w:tabs>
              <w:spacing w:line="240" w:lineRule="auto"/>
              <w:ind w:left="162" w:right="141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บริษัท บอน</w:t>
            </w:r>
            <w:r>
              <w:rPr>
                <w:rFonts w:ascii="BrowalliaUPC" w:hAnsi="BrowalliaUPC" w:cs="BrowalliaUPC"/>
                <w:sz w:val="22"/>
                <w:szCs w:val="22"/>
              </w:rPr>
              <w:t xml:space="preserve"> - 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ซอง จำกัด</w:t>
            </w:r>
          </w:p>
        </w:tc>
        <w:tc>
          <w:tcPr>
            <w:tcW w:w="2907" w:type="dxa"/>
            <w:shd w:val="clear" w:color="auto" w:fill="auto"/>
          </w:tcPr>
          <w:p w14:paraId="10EB105A" w14:textId="6660992E" w:rsidR="003044CD" w:rsidRPr="005673E7" w:rsidRDefault="003D678C" w:rsidP="0039019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left="162" w:right="-108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จำหน่ายสินค้าเภสัชภัณฑ์</w:t>
            </w:r>
          </w:p>
        </w:tc>
        <w:tc>
          <w:tcPr>
            <w:tcW w:w="3119" w:type="dxa"/>
            <w:shd w:val="clear" w:color="auto" w:fill="auto"/>
          </w:tcPr>
          <w:p w14:paraId="24DF0498" w14:textId="2842D6B9" w:rsidR="003044CD" w:rsidRPr="005673E7" w:rsidRDefault="003D678C" w:rsidP="003901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กรรมการ</w:t>
            </w:r>
            <w:r w:rsidR="004C0683">
              <w:rPr>
                <w:rFonts w:ascii="BrowalliaUPC" w:hAnsi="BrowalliaUPC" w:cs="BrowalliaUPC" w:hint="cs"/>
                <w:sz w:val="22"/>
                <w:szCs w:val="22"/>
                <w:cs/>
              </w:rPr>
              <w:t>ร่วมกันกับ</w:t>
            </w: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บริษัทย่อย</w:t>
            </w:r>
            <w:r w:rsidR="0036716F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="0036716F" w:rsidRPr="005673E7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36716F" w:rsidRPr="005673E7">
              <w:rPr>
                <w:rFonts w:ascii="BrowalliaUPC" w:hAnsi="BrowalliaUPC" w:cs="BrowalliaUPC"/>
                <w:sz w:val="22"/>
                <w:szCs w:val="22"/>
                <w:cs/>
              </w:rPr>
              <w:t>สิ้นสุดเดือนมกราคม</w:t>
            </w:r>
            <w:r w:rsidR="0036716F" w:rsidRPr="005673E7">
              <w:rPr>
                <w:rFonts w:ascii="BrowalliaUPC" w:hAnsi="BrowalliaUPC" w:cs="BrowalliaUPC"/>
                <w:sz w:val="22"/>
                <w:szCs w:val="22"/>
              </w:rPr>
              <w:t xml:space="preserve"> 2562)</w:t>
            </w:r>
          </w:p>
        </w:tc>
      </w:tr>
      <w:tr w:rsidR="006C1406" w:rsidRPr="005673E7" w14:paraId="796CE44A" w14:textId="77777777" w:rsidTr="00C13DD2">
        <w:tc>
          <w:tcPr>
            <w:tcW w:w="2970" w:type="dxa"/>
            <w:shd w:val="clear" w:color="auto" w:fill="auto"/>
            <w:hideMark/>
          </w:tcPr>
          <w:p w14:paraId="5E4B04D7" w14:textId="102CED30" w:rsidR="006C1406" w:rsidRPr="005673E7" w:rsidRDefault="006C1406" w:rsidP="0039019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คุณณกรณ์ กรณ์หิรัญ</w:t>
            </w:r>
          </w:p>
        </w:tc>
        <w:tc>
          <w:tcPr>
            <w:tcW w:w="2907" w:type="dxa"/>
            <w:shd w:val="clear" w:color="auto" w:fill="auto"/>
            <w:hideMark/>
          </w:tcPr>
          <w:p w14:paraId="7F059A52" w14:textId="14F41D88" w:rsidR="006C1406" w:rsidRPr="005673E7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3119" w:type="dxa"/>
            <w:shd w:val="clear" w:color="auto" w:fill="auto"/>
            <w:hideMark/>
          </w:tcPr>
          <w:p w14:paraId="14FE436A" w14:textId="12B55541" w:rsidR="006C1406" w:rsidRPr="005673E7" w:rsidRDefault="006C1406" w:rsidP="003901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กรรมการบริษัทย่อย</w:t>
            </w:r>
            <w:r w:rsidR="000A72CD"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="000A72CD" w:rsidRPr="005673E7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E82B64" w:rsidRPr="005673E7">
              <w:rPr>
                <w:rFonts w:ascii="BrowalliaUPC" w:hAnsi="BrowalliaUPC" w:cs="BrowalliaUPC"/>
                <w:sz w:val="22"/>
                <w:szCs w:val="22"/>
                <w:cs/>
              </w:rPr>
              <w:t>สิ้นสุดเดือน</w:t>
            </w:r>
            <w:r w:rsidR="000A72CD" w:rsidRPr="005673E7">
              <w:rPr>
                <w:rFonts w:ascii="BrowalliaUPC" w:hAnsi="BrowalliaUPC" w:cs="BrowalliaUPC"/>
                <w:sz w:val="22"/>
                <w:szCs w:val="22"/>
                <w:cs/>
              </w:rPr>
              <w:t>มกราคม</w:t>
            </w:r>
            <w:r w:rsidR="000A72CD" w:rsidRPr="005673E7">
              <w:rPr>
                <w:rFonts w:ascii="BrowalliaUPC" w:hAnsi="BrowalliaUPC" w:cs="BrowalliaUPC"/>
                <w:sz w:val="22"/>
                <w:szCs w:val="22"/>
              </w:rPr>
              <w:t xml:space="preserve"> 2562)</w:t>
            </w:r>
          </w:p>
        </w:tc>
      </w:tr>
      <w:tr w:rsidR="006C1406" w:rsidRPr="005673E7" w14:paraId="2EC66969" w14:textId="77777777" w:rsidTr="00C13DD2">
        <w:tc>
          <w:tcPr>
            <w:tcW w:w="2970" w:type="dxa"/>
            <w:shd w:val="clear" w:color="auto" w:fill="auto"/>
            <w:hideMark/>
          </w:tcPr>
          <w:p w14:paraId="617EE038" w14:textId="3AC78D4A" w:rsidR="006C1406" w:rsidRPr="005673E7" w:rsidRDefault="006C1406" w:rsidP="0039019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คุณจักรกริสน์ โลหะเจริญทรัพย์</w:t>
            </w:r>
          </w:p>
        </w:tc>
        <w:tc>
          <w:tcPr>
            <w:tcW w:w="2907" w:type="dxa"/>
            <w:shd w:val="clear" w:color="auto" w:fill="auto"/>
            <w:hideMark/>
          </w:tcPr>
          <w:p w14:paraId="5B6CAF91" w14:textId="2E94A09F" w:rsidR="006C1406" w:rsidRPr="005673E7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3119" w:type="dxa"/>
            <w:shd w:val="clear" w:color="auto" w:fill="auto"/>
            <w:hideMark/>
          </w:tcPr>
          <w:p w14:paraId="739824BD" w14:textId="78CA44AA" w:rsidR="006C1406" w:rsidRPr="005673E7" w:rsidRDefault="006C1406" w:rsidP="003901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กรรมการ</w:t>
            </w:r>
          </w:p>
        </w:tc>
      </w:tr>
      <w:tr w:rsidR="006C1406" w:rsidRPr="005673E7" w14:paraId="0A7A1EE0" w14:textId="77777777" w:rsidTr="00C13DD2">
        <w:tc>
          <w:tcPr>
            <w:tcW w:w="2970" w:type="dxa"/>
            <w:shd w:val="clear" w:color="auto" w:fill="auto"/>
          </w:tcPr>
          <w:p w14:paraId="0CC6B9A3" w14:textId="1E3B483D" w:rsidR="006C1406" w:rsidRPr="005673E7" w:rsidRDefault="006C1406" w:rsidP="0039019C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คุณปรีชา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 xml:space="preserve"> 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นันท์นฤมิต</w:t>
            </w:r>
          </w:p>
        </w:tc>
        <w:tc>
          <w:tcPr>
            <w:tcW w:w="2907" w:type="dxa"/>
            <w:shd w:val="clear" w:color="auto" w:fill="auto"/>
          </w:tcPr>
          <w:p w14:paraId="3ECC698C" w14:textId="68616581" w:rsidR="006C1406" w:rsidRPr="005673E7" w:rsidRDefault="006C1406" w:rsidP="006C140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3119" w:type="dxa"/>
            <w:shd w:val="clear" w:color="auto" w:fill="auto"/>
          </w:tcPr>
          <w:p w14:paraId="42F9F6B4" w14:textId="796FCC1A" w:rsidR="006C1406" w:rsidRPr="005673E7" w:rsidRDefault="006C1406" w:rsidP="0039019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กรรมการ</w:t>
            </w:r>
          </w:p>
        </w:tc>
      </w:tr>
      <w:tr w:rsidR="008E1A36" w:rsidRPr="005673E7" w14:paraId="715D83BB" w14:textId="77777777" w:rsidTr="00C13DD2">
        <w:tc>
          <w:tcPr>
            <w:tcW w:w="2970" w:type="dxa"/>
            <w:shd w:val="clear" w:color="auto" w:fill="auto"/>
          </w:tcPr>
          <w:p w14:paraId="3EA81B8B" w14:textId="23D4027A" w:rsidR="008E1A36" w:rsidRPr="005673E7" w:rsidRDefault="005645BF" w:rsidP="008E1A36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คุณ</w:t>
            </w:r>
            <w:r w:rsidR="008E1A36" w:rsidRPr="008E1A36">
              <w:rPr>
                <w:rFonts w:ascii="BrowalliaUPC" w:hAnsi="BrowalliaUPC" w:cs="BrowalliaUPC"/>
                <w:sz w:val="22"/>
                <w:szCs w:val="22"/>
                <w:cs/>
              </w:rPr>
              <w:t>วัชราภรณ์ ภิสสาสุนทร</w:t>
            </w:r>
          </w:p>
        </w:tc>
        <w:tc>
          <w:tcPr>
            <w:tcW w:w="2907" w:type="dxa"/>
            <w:shd w:val="clear" w:color="auto" w:fill="auto"/>
          </w:tcPr>
          <w:p w14:paraId="52356F66" w14:textId="03C396B5" w:rsidR="008E1A36" w:rsidRPr="005673E7" w:rsidRDefault="008E1A36" w:rsidP="008E1A36">
            <w:pPr>
              <w:tabs>
                <w:tab w:val="clear" w:pos="1644"/>
                <w:tab w:val="clear" w:pos="1871"/>
                <w:tab w:val="clear" w:pos="3742"/>
                <w:tab w:val="left" w:pos="162"/>
                <w:tab w:val="left" w:pos="1848"/>
                <w:tab w:val="left" w:pos="1938"/>
                <w:tab w:val="left" w:pos="3686"/>
              </w:tabs>
              <w:spacing w:line="240" w:lineRule="auto"/>
              <w:ind w:left="162" w:right="-108" w:hanging="16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-</w:t>
            </w:r>
          </w:p>
        </w:tc>
        <w:tc>
          <w:tcPr>
            <w:tcW w:w="3119" w:type="dxa"/>
            <w:shd w:val="clear" w:color="auto" w:fill="auto"/>
          </w:tcPr>
          <w:p w14:paraId="66FF75F7" w14:textId="20CC642F" w:rsidR="008E1A36" w:rsidRPr="005673E7" w:rsidRDefault="008E1A36" w:rsidP="008E1A3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2"/>
                <w:szCs w:val="22"/>
                <w:cs/>
              </w:rPr>
            </w:pPr>
            <w:r>
              <w:rPr>
                <w:rFonts w:ascii="BrowalliaUPC" w:hAnsi="BrowalliaUPC" w:cs="BrowalliaUPC" w:hint="cs"/>
                <w:sz w:val="22"/>
                <w:szCs w:val="22"/>
                <w:cs/>
              </w:rPr>
              <w:t>กรรมการบริษัทย่อย</w:t>
            </w:r>
          </w:p>
        </w:tc>
      </w:tr>
    </w:tbl>
    <w:p w14:paraId="5A20FE82" w14:textId="77777777" w:rsidR="00841B99" w:rsidRPr="005673E7" w:rsidRDefault="00841B99" w:rsidP="00AC6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7711F55" w14:textId="5F0BCEAF" w:rsidR="00AD18F4" w:rsidRPr="005673E7" w:rsidRDefault="005753E0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16"/>
          <w:szCs w:val="16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รายการบัญชีที่</w:t>
      </w:r>
      <w:r w:rsidR="00864008" w:rsidRPr="005673E7">
        <w:rPr>
          <w:rFonts w:ascii="BrowalliaUPC" w:hAnsi="BrowalliaUPC" w:cs="BrowalliaUPC"/>
          <w:sz w:val="28"/>
          <w:szCs w:val="28"/>
          <w:cs/>
        </w:rPr>
        <w:t>มีสาระ</w:t>
      </w:r>
      <w:r w:rsidRPr="005673E7">
        <w:rPr>
          <w:rFonts w:ascii="BrowalliaUPC" w:hAnsi="BrowalliaUPC" w:cs="BrowalliaUPC"/>
          <w:sz w:val="28"/>
          <w:szCs w:val="28"/>
          <w:cs/>
        </w:rPr>
        <w:t>สำคัญกับบุคคลและบริษัทที่เกี่ยวข้องกันสำหรับ</w:t>
      </w:r>
      <w:r w:rsidR="00E919CB" w:rsidRPr="005673E7">
        <w:rPr>
          <w:rFonts w:ascii="BrowalliaUPC" w:hAnsi="BrowalliaUPC" w:cs="BrowalliaUPC"/>
          <w:sz w:val="28"/>
          <w:szCs w:val="28"/>
          <w:cs/>
        </w:rPr>
        <w:t xml:space="preserve">ปีสิ้นสุดวันที่ </w:t>
      </w:r>
      <w:r w:rsidR="00E919CB" w:rsidRPr="005673E7">
        <w:rPr>
          <w:rFonts w:ascii="BrowalliaUPC" w:hAnsi="BrowalliaUPC" w:cs="BrowalliaUPC"/>
          <w:sz w:val="28"/>
          <w:szCs w:val="28"/>
        </w:rPr>
        <w:t>31</w:t>
      </w:r>
      <w:r w:rsidR="00E919CB" w:rsidRPr="005673E7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5673E7">
        <w:rPr>
          <w:rFonts w:ascii="BrowalliaUPC" w:hAnsi="BrowalliaUPC" w:cs="BrowalliaUPC"/>
          <w:sz w:val="28"/>
          <w:szCs w:val="28"/>
        </w:rPr>
        <w:t>25</w:t>
      </w:r>
      <w:r w:rsidR="00A7417B" w:rsidRPr="005673E7">
        <w:rPr>
          <w:rFonts w:ascii="BrowalliaUPC" w:hAnsi="BrowalliaUPC" w:cs="BrowalliaUPC"/>
          <w:sz w:val="28"/>
          <w:szCs w:val="28"/>
        </w:rPr>
        <w:t>6</w:t>
      </w:r>
      <w:r w:rsidR="00B842E4" w:rsidRPr="005673E7">
        <w:rPr>
          <w:rFonts w:ascii="BrowalliaUPC" w:hAnsi="BrowalliaUPC" w:cs="BrowalliaUPC"/>
          <w:sz w:val="28"/>
          <w:szCs w:val="28"/>
        </w:rPr>
        <w:t>3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5673E7">
        <w:rPr>
          <w:rFonts w:ascii="BrowalliaUPC" w:hAnsi="BrowalliaUPC" w:cs="BrowalliaUPC"/>
          <w:sz w:val="28"/>
          <w:szCs w:val="28"/>
        </w:rPr>
        <w:t>25</w:t>
      </w:r>
      <w:r w:rsidR="003B467F" w:rsidRPr="005673E7">
        <w:rPr>
          <w:rFonts w:ascii="BrowalliaUPC" w:hAnsi="BrowalliaUPC" w:cs="BrowalliaUPC"/>
          <w:sz w:val="28"/>
          <w:szCs w:val="28"/>
        </w:rPr>
        <w:t>6</w:t>
      </w:r>
      <w:r w:rsidR="00B842E4" w:rsidRPr="005673E7">
        <w:rPr>
          <w:rFonts w:ascii="BrowalliaUPC" w:hAnsi="BrowalliaUPC" w:cs="BrowalliaUPC"/>
          <w:sz w:val="28"/>
          <w:szCs w:val="28"/>
        </w:rPr>
        <w:t>2</w:t>
      </w:r>
      <w:r w:rsidR="00804F76" w:rsidRPr="005673E7">
        <w:rPr>
          <w:rFonts w:ascii="BrowalliaUPC" w:hAnsi="BrowalliaUPC" w:cs="BrowalliaUPC"/>
          <w:sz w:val="28"/>
          <w:szCs w:val="28"/>
          <w:cs/>
        </w:rPr>
        <w:t xml:space="preserve">    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มีดัง</w:t>
      </w:r>
      <w:r w:rsidR="004E1DDA" w:rsidRPr="005673E7">
        <w:rPr>
          <w:rFonts w:ascii="BrowalliaUPC" w:hAnsi="BrowalliaUPC" w:cs="BrowalliaUPC"/>
          <w:sz w:val="28"/>
          <w:szCs w:val="28"/>
          <w:cs/>
        </w:rPr>
        <w:t>นี้</w:t>
      </w:r>
    </w:p>
    <w:p w14:paraId="3748BE67" w14:textId="77777777" w:rsidR="00D61B26" w:rsidRPr="005673E7" w:rsidRDefault="00D61B26" w:rsidP="00D61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sz w:val="6"/>
          <w:szCs w:val="6"/>
        </w:rPr>
      </w:pPr>
    </w:p>
    <w:tbl>
      <w:tblPr>
        <w:tblW w:w="9072" w:type="dxa"/>
        <w:tblInd w:w="28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985"/>
        <w:gridCol w:w="1275"/>
        <w:gridCol w:w="993"/>
        <w:gridCol w:w="992"/>
        <w:gridCol w:w="1134"/>
      </w:tblGrid>
      <w:tr w:rsidR="00BC7478" w:rsidRPr="005673E7" w14:paraId="1AD4633B" w14:textId="77777777" w:rsidTr="0039019C">
        <w:trPr>
          <w:tblHeader/>
        </w:trPr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1364188C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020E6883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394" w:type="dxa"/>
            <w:gridSpan w:val="4"/>
            <w:tcBorders>
              <w:top w:val="nil"/>
            </w:tcBorders>
            <w:shd w:val="clear" w:color="auto" w:fill="auto"/>
          </w:tcPr>
          <w:p w14:paraId="7DCC1F29" w14:textId="77777777" w:rsidR="00BC7478" w:rsidRPr="005673E7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BC7478" w:rsidRPr="005673E7" w14:paraId="61FCD0E1" w14:textId="77777777" w:rsidTr="0039019C">
        <w:trPr>
          <w:tblHeader/>
        </w:trPr>
        <w:tc>
          <w:tcPr>
            <w:tcW w:w="2693" w:type="dxa"/>
            <w:shd w:val="clear" w:color="auto" w:fill="auto"/>
          </w:tcPr>
          <w:p w14:paraId="60EF983C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62B032C7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C98D53C" w14:textId="77777777" w:rsidR="00BC7478" w:rsidRPr="005673E7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2E392994" w14:textId="77777777" w:rsidR="00BC7478" w:rsidRPr="005673E7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BC7478" w:rsidRPr="005673E7" w14:paraId="376C8FB7" w14:textId="77777777" w:rsidTr="0039019C">
        <w:trPr>
          <w:tblHeader/>
        </w:trPr>
        <w:tc>
          <w:tcPr>
            <w:tcW w:w="2693" w:type="dxa"/>
            <w:shd w:val="clear" w:color="auto" w:fill="auto"/>
          </w:tcPr>
          <w:p w14:paraId="3AE637D5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CF8B607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4394" w:type="dxa"/>
            <w:gridSpan w:val="4"/>
            <w:shd w:val="clear" w:color="auto" w:fill="auto"/>
          </w:tcPr>
          <w:p w14:paraId="5C6C079A" w14:textId="77777777" w:rsidR="00BC7478" w:rsidRPr="005673E7" w:rsidRDefault="00BC7478" w:rsidP="00BC747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31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274A8B" w:rsidRPr="005673E7" w14:paraId="2D58CF5E" w14:textId="77777777" w:rsidTr="0039019C">
        <w:trPr>
          <w:tblHeader/>
        </w:trPr>
        <w:tc>
          <w:tcPr>
            <w:tcW w:w="2693" w:type="dxa"/>
            <w:shd w:val="clear" w:color="auto" w:fill="auto"/>
          </w:tcPr>
          <w:p w14:paraId="5AD2211E" w14:textId="77777777" w:rsidR="00274A8B" w:rsidRPr="005673E7" w:rsidRDefault="00274A8B" w:rsidP="00274A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shd w:val="clear" w:color="auto" w:fill="auto"/>
          </w:tcPr>
          <w:p w14:paraId="4A4D5A3C" w14:textId="77777777" w:rsidR="00274A8B" w:rsidRPr="005673E7" w:rsidRDefault="00274A8B" w:rsidP="00274A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นโยบายการกำหนดราคา</w:t>
            </w:r>
          </w:p>
        </w:tc>
        <w:tc>
          <w:tcPr>
            <w:tcW w:w="1275" w:type="dxa"/>
            <w:shd w:val="clear" w:color="auto" w:fill="auto"/>
          </w:tcPr>
          <w:p w14:paraId="148B7D93" w14:textId="70FB8776" w:rsidR="00274A8B" w:rsidRPr="005673E7" w:rsidRDefault="00274A8B" w:rsidP="00274A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993" w:type="dxa"/>
            <w:shd w:val="clear" w:color="auto" w:fill="auto"/>
          </w:tcPr>
          <w:p w14:paraId="465D38B5" w14:textId="240979B4" w:rsidR="00274A8B" w:rsidRPr="005673E7" w:rsidRDefault="00274A8B" w:rsidP="00274A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992" w:type="dxa"/>
            <w:shd w:val="clear" w:color="auto" w:fill="auto"/>
          </w:tcPr>
          <w:p w14:paraId="01555C76" w14:textId="6B14E11B" w:rsidR="00274A8B" w:rsidRPr="005673E7" w:rsidRDefault="00274A8B" w:rsidP="00274A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42C8D323" w14:textId="5468AB2F" w:rsidR="00274A8B" w:rsidRPr="005673E7" w:rsidRDefault="00274A8B" w:rsidP="00274A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</w:tr>
      <w:tr w:rsidR="00BC0D13" w:rsidRPr="005673E7" w14:paraId="67A71475" w14:textId="77777777" w:rsidTr="00BC0D13">
        <w:trPr>
          <w:tblHeader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3180C6F" w14:textId="77777777" w:rsidR="00BC7478" w:rsidRPr="005673E7" w:rsidRDefault="00BC7478" w:rsidP="00BC7478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rPr>
                <w:rFonts w:ascii="BrowalliaUPC" w:hAnsi="BrowalliaUPC"/>
                <w:sz w:val="20"/>
                <w:szCs w:val="20"/>
                <w:u w:val="single"/>
                <w:cs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CA1DC83" w14:textId="77777777" w:rsidR="00BC7478" w:rsidRPr="005673E7" w:rsidRDefault="00BC7478" w:rsidP="00BC747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38954D6E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2C84582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81F702E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91F7A64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BC7478" w:rsidRPr="005673E7" w14:paraId="4B71174E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FC8CD4F" w14:textId="77777777" w:rsidR="00BC7478" w:rsidRPr="005673E7" w:rsidRDefault="00BC7478" w:rsidP="0039019C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รายได้จากการขาย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5790C65" w14:textId="77777777" w:rsidR="00BC7478" w:rsidRPr="005673E7" w:rsidRDefault="00BC7478" w:rsidP="00BC7478">
            <w:pPr>
              <w:tabs>
                <w:tab w:val="clear" w:pos="227"/>
                <w:tab w:val="clear" w:pos="1644"/>
                <w:tab w:val="clear" w:pos="1871"/>
              </w:tabs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2FDD371D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49824C2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BC6FC6B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BCE7BD2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3E17D7" w:rsidRPr="005673E7" w14:paraId="0D2E655B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C97FA61" w14:textId="47F906B4" w:rsidR="003E17D7" w:rsidRPr="005673E7" w:rsidRDefault="003E17D7" w:rsidP="003E17D7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D6D3C6B" w14:textId="77777777" w:rsidR="003E17D7" w:rsidRPr="005673E7" w:rsidRDefault="003E17D7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62B3C543" w14:textId="6B637F5C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5A386DD" w14:textId="176CAA54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D7998DE" w14:textId="2E32EDAC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1,708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CEA2231" w14:textId="542A0C56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1,144</w:t>
            </w:r>
          </w:p>
        </w:tc>
      </w:tr>
      <w:tr w:rsidR="003E17D7" w:rsidRPr="005673E7" w14:paraId="59B7F510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4B843E0" w14:textId="17207DFC" w:rsidR="003E17D7" w:rsidRPr="005673E7" w:rsidRDefault="003E17D7" w:rsidP="003E17D7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C10BCD1" w14:textId="77777777" w:rsidR="003E17D7" w:rsidRPr="005673E7" w:rsidRDefault="003E17D7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592892F6" w14:textId="6319CD01" w:rsidR="003E17D7" w:rsidRPr="005673E7" w:rsidRDefault="003E17D7" w:rsidP="003E17D7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367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49ADD15" w14:textId="3ECF0878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1,030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4202FD1" w14:textId="72D4BD11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367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1D73FD1" w14:textId="6C2822D2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1,030</w:t>
            </w:r>
          </w:p>
        </w:tc>
      </w:tr>
      <w:tr w:rsidR="003E17D7" w:rsidRPr="005673E7" w14:paraId="2F331DE2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141533D" w14:textId="6F066492" w:rsidR="003E17D7" w:rsidRPr="005673E7" w:rsidRDefault="003E17D7" w:rsidP="003E17D7">
            <w:pPr>
              <w:tabs>
                <w:tab w:val="clear" w:pos="3742"/>
                <w:tab w:val="left" w:pos="162"/>
                <w:tab w:val="left" w:pos="3686"/>
              </w:tabs>
              <w:spacing w:line="240" w:lineRule="auto"/>
              <w:ind w:right="-108" w:firstLine="156"/>
              <w:jc w:val="both"/>
              <w:rPr>
                <w:rFonts w:ascii="BrowalliaUPC" w:hAnsi="BrowalliaUPC" w:cs="BrowalliaUPC"/>
                <w:sz w:val="24"/>
                <w:szCs w:val="24"/>
                <w:cs/>
              </w:rPr>
            </w:pPr>
            <w:bookmarkStart w:id="5" w:name="_Hlk30430465"/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222F844" w14:textId="77777777" w:rsidR="003E17D7" w:rsidRPr="005673E7" w:rsidRDefault="003E17D7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529B2FE1" w14:textId="6FDA7E72" w:rsidR="003E17D7" w:rsidRPr="005673E7" w:rsidRDefault="003E17D7" w:rsidP="003E17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1,058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688B49D" w14:textId="2784C707" w:rsidR="003E17D7" w:rsidRPr="005673E7" w:rsidRDefault="003E17D7" w:rsidP="003E17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3,433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585B7C2" w14:textId="6666305B" w:rsidR="003E17D7" w:rsidRPr="005673E7" w:rsidRDefault="003E17D7" w:rsidP="003E17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5E78DAE" w14:textId="5ACCBB7D" w:rsidR="003E17D7" w:rsidRPr="005673E7" w:rsidRDefault="003E17D7" w:rsidP="003E17D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bookmarkEnd w:id="5"/>
      <w:tr w:rsidR="003E17D7" w:rsidRPr="005673E7" w14:paraId="27B68ECD" w14:textId="77777777" w:rsidTr="0039019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70E407D" w14:textId="77777777" w:rsidR="003E17D7" w:rsidRPr="005673E7" w:rsidRDefault="003E17D7" w:rsidP="003E17D7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8CCEFFF" w14:textId="77777777" w:rsidR="003E17D7" w:rsidRPr="005673E7" w:rsidRDefault="003E17D7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1FFBC1" w14:textId="64AAA87A" w:rsidR="003E17D7" w:rsidRPr="005673E7" w:rsidRDefault="003E17D7" w:rsidP="003E17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1,42</w:t>
            </w:r>
            <w:r w:rsidR="00C46585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09E717" w14:textId="2BD40C72" w:rsidR="003E17D7" w:rsidRPr="005673E7" w:rsidRDefault="003E17D7" w:rsidP="003E17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4,463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33E3C" w14:textId="46E12C65" w:rsidR="003E17D7" w:rsidRPr="005673E7" w:rsidRDefault="003E17D7" w:rsidP="003E17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2,075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77EC2" w14:textId="7B418525" w:rsidR="003E17D7" w:rsidRPr="005673E7" w:rsidRDefault="003E17D7" w:rsidP="003E17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2,174</w:t>
            </w:r>
          </w:p>
        </w:tc>
      </w:tr>
      <w:tr w:rsidR="003E17D7" w:rsidRPr="005673E7" w14:paraId="574BA158" w14:textId="77777777" w:rsidTr="0039019C">
        <w:trPr>
          <w:trHeight w:val="308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7A22579" w14:textId="0CCF4051" w:rsidR="003E17D7" w:rsidRPr="005673E7" w:rsidRDefault="003E17D7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2844C35" w14:textId="77777777" w:rsidR="003E17D7" w:rsidRPr="005673E7" w:rsidRDefault="003E17D7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786C3809" w14:textId="77777777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AAEA69B" w14:textId="77777777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93A7388" w14:textId="77777777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26EFF79" w14:textId="77777777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10B95" w:rsidRPr="005673E7" w14:paraId="301AA520" w14:textId="77777777" w:rsidTr="0039019C">
        <w:trPr>
          <w:trHeight w:val="308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A8C7420" w14:textId="1A616ECC" w:rsidR="00E10B95" w:rsidRPr="005673E7" w:rsidRDefault="00E10B95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40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u w:val="single"/>
                <w:cs/>
              </w:rPr>
              <w:t>ราย</w:t>
            </w:r>
            <w:r w:rsidRPr="005673E7"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  <w:t>ได้ค่าบริการ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94FC319" w14:textId="77777777" w:rsidR="00E10B95" w:rsidRPr="005673E7" w:rsidRDefault="00E10B95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53FC56E5" w14:textId="77777777" w:rsidR="00E10B95" w:rsidRPr="005673E7" w:rsidRDefault="00E10B95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29E6D9B" w14:textId="77777777" w:rsidR="00E10B95" w:rsidRPr="005673E7" w:rsidRDefault="00E10B95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2DF81B0" w14:textId="77777777" w:rsidR="00E10B95" w:rsidRPr="005673E7" w:rsidRDefault="00E10B95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37F277D" w14:textId="77777777" w:rsidR="00E10B95" w:rsidRPr="005673E7" w:rsidRDefault="00E10B95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3E17D7" w:rsidRPr="005673E7" w14:paraId="64F35BAC" w14:textId="77777777" w:rsidTr="0039019C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0B798563" w14:textId="56EB7589" w:rsidR="003E17D7" w:rsidRPr="005673E7" w:rsidRDefault="003E17D7" w:rsidP="003E17D7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4FFEE754" w14:textId="67066BFF" w:rsidR="003E17D7" w:rsidRPr="005673E7" w:rsidRDefault="003E17D7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00FD5C7C" w14:textId="2CD1029B" w:rsidR="003E17D7" w:rsidRPr="005673E7" w:rsidRDefault="004B6818" w:rsidP="003E17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12D1A1CB" w14:textId="00EE2E09" w:rsidR="003E17D7" w:rsidRPr="005673E7" w:rsidRDefault="003E17D7" w:rsidP="003E17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8AAB0" w14:textId="1D118519" w:rsidR="003E17D7" w:rsidRPr="005673E7" w:rsidRDefault="003E17D7" w:rsidP="003E17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750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F8DAED" w14:textId="1B9DDB5F" w:rsidR="003E17D7" w:rsidRPr="005673E7" w:rsidRDefault="003E17D7" w:rsidP="003E17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493</w:t>
            </w:r>
          </w:p>
        </w:tc>
      </w:tr>
      <w:tr w:rsidR="003E17D7" w:rsidRPr="005673E7" w14:paraId="145387AF" w14:textId="77777777" w:rsidTr="00D74A15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710C610" w14:textId="77777777" w:rsidR="003E17D7" w:rsidRPr="005673E7" w:rsidRDefault="003E17D7" w:rsidP="003E17D7">
            <w:pPr>
              <w:spacing w:line="240" w:lineRule="auto"/>
              <w:ind w:left="186" w:hanging="186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98B3D9D" w14:textId="77777777" w:rsidR="003E17D7" w:rsidRPr="005673E7" w:rsidRDefault="003E17D7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C775CB" w14:textId="77777777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FECAB5" w14:textId="77777777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B3530C" w14:textId="77777777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85F6A3" w14:textId="77777777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711247" w:rsidRPr="005673E7" w14:paraId="59B8AECC" w14:textId="77777777" w:rsidTr="00D74A15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6709BE6" w14:textId="77777777" w:rsidR="00711247" w:rsidRPr="005673E7" w:rsidRDefault="00711247" w:rsidP="003E17D7">
            <w:pPr>
              <w:spacing w:line="240" w:lineRule="auto"/>
              <w:ind w:left="186" w:hanging="186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919BDB2" w14:textId="77777777" w:rsidR="00711247" w:rsidRPr="005673E7" w:rsidRDefault="00711247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8F01CC" w14:textId="77777777" w:rsidR="00711247" w:rsidRPr="005673E7" w:rsidRDefault="0071124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4C86C" w14:textId="77777777" w:rsidR="00711247" w:rsidRPr="005673E7" w:rsidRDefault="0071124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C9C4DC" w14:textId="77777777" w:rsidR="00711247" w:rsidRPr="005673E7" w:rsidRDefault="0071124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91D582" w14:textId="77777777" w:rsidR="00711247" w:rsidRPr="005673E7" w:rsidRDefault="0071124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3E17D7" w:rsidRPr="005673E7" w14:paraId="29BB3FC6" w14:textId="77777777" w:rsidTr="00D74A15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3890E74" w14:textId="77777777" w:rsidR="003E17D7" w:rsidRPr="005673E7" w:rsidRDefault="003E17D7" w:rsidP="003E17D7">
            <w:pPr>
              <w:spacing w:line="240" w:lineRule="auto"/>
              <w:ind w:left="186" w:hanging="15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lastRenderedPageBreak/>
              <w:t>รายได้เงินปันผล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BFC55BB" w14:textId="6209DB66" w:rsidR="003E17D7" w:rsidRPr="005673E7" w:rsidRDefault="003E17D7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19564" w14:textId="77777777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CE87B" w14:textId="77777777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EF97A3" w14:textId="77777777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994A12" w14:textId="77777777" w:rsidR="003E17D7" w:rsidRPr="005673E7" w:rsidRDefault="003E17D7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3E17D7" w:rsidRPr="005673E7" w14:paraId="76CA0431" w14:textId="77777777" w:rsidTr="00152D38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F8A615B" w14:textId="36063530" w:rsidR="003E17D7" w:rsidRPr="005673E7" w:rsidRDefault="003E17D7" w:rsidP="003E17D7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4AC58C0B" w14:textId="2F32C42D" w:rsidR="003E17D7" w:rsidRPr="005673E7" w:rsidRDefault="003E17D7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ตามที่ประกาศจ่าย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179A4D60" w14:textId="695DBF89" w:rsidR="003E17D7" w:rsidRPr="005673E7" w:rsidRDefault="004B6818" w:rsidP="003E17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15972B60" w14:textId="4C68C0B9" w:rsidR="003E17D7" w:rsidRPr="005673E7" w:rsidRDefault="003E17D7" w:rsidP="003E17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67D0FF" w14:textId="14225BCB" w:rsidR="003E17D7" w:rsidRPr="005673E7" w:rsidRDefault="003E17D7" w:rsidP="003E17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17,000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9BFA6" w14:textId="11F599F7" w:rsidR="003E17D7" w:rsidRPr="005673E7" w:rsidRDefault="003E17D7" w:rsidP="003E17D7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15,000</w:t>
            </w:r>
          </w:p>
        </w:tc>
      </w:tr>
      <w:tr w:rsidR="00E10B95" w:rsidRPr="005673E7" w14:paraId="61E7C090" w14:textId="77777777" w:rsidTr="0039019C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777522C4" w14:textId="3F0A7F0B" w:rsidR="00E10B95" w:rsidRPr="005673E7" w:rsidRDefault="00E10B95" w:rsidP="003E17D7">
            <w:pPr>
              <w:spacing w:line="240" w:lineRule="auto"/>
              <w:ind w:left="186" w:hanging="15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63C3AF10" w14:textId="77777777" w:rsidR="00E10B95" w:rsidRPr="005673E7" w:rsidRDefault="00E10B95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FEE60" w14:textId="77777777" w:rsidR="00E10B95" w:rsidRPr="005673E7" w:rsidRDefault="00E10B95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08B27E" w14:textId="77777777" w:rsidR="00E10B95" w:rsidRPr="005673E7" w:rsidRDefault="00E10B95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B4488B" w14:textId="77777777" w:rsidR="00E10B95" w:rsidRPr="005673E7" w:rsidRDefault="00E10B95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FBBE2" w14:textId="77777777" w:rsidR="00E10B95" w:rsidRPr="005673E7" w:rsidRDefault="00E10B95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D67ED5" w:rsidRPr="005673E7" w14:paraId="45C73300" w14:textId="77777777" w:rsidTr="0039019C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4E23822F" w14:textId="10B8A59C" w:rsidR="00D67ED5" w:rsidRPr="005673E7" w:rsidRDefault="00D67ED5" w:rsidP="003E17D7">
            <w:pPr>
              <w:spacing w:line="240" w:lineRule="auto"/>
              <w:ind w:left="186" w:hanging="15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43461420" w14:textId="77777777" w:rsidR="00D67ED5" w:rsidRPr="005673E7" w:rsidRDefault="00D67ED5" w:rsidP="003E17D7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EDB4D" w14:textId="77777777" w:rsidR="00D67ED5" w:rsidRPr="005673E7" w:rsidRDefault="00D67ED5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B00459" w14:textId="77777777" w:rsidR="00D67ED5" w:rsidRPr="005673E7" w:rsidRDefault="00D67ED5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3890D" w14:textId="77777777" w:rsidR="00D67ED5" w:rsidRPr="005673E7" w:rsidRDefault="00D67ED5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D6C79" w14:textId="77777777" w:rsidR="00D67ED5" w:rsidRPr="005673E7" w:rsidRDefault="00D67ED5" w:rsidP="003E1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727A54" w:rsidRPr="005673E7" w14:paraId="030445E7" w14:textId="77777777" w:rsidTr="0039019C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0F70EB6C" w14:textId="7ECB4374" w:rsidR="00727A54" w:rsidRPr="005673E7" w:rsidRDefault="00727A54" w:rsidP="00727A54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7A04398A" w14:textId="43C7E415" w:rsidR="00727A54" w:rsidRPr="005673E7" w:rsidRDefault="00727A54" w:rsidP="00727A54">
            <w:pPr>
              <w:pStyle w:val="a3"/>
              <w:tabs>
                <w:tab w:val="clear" w:pos="1080"/>
                <w:tab w:val="left" w:pos="113"/>
              </w:tabs>
              <w:ind w:right="-113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2062E4" w14:textId="7F94E651" w:rsidR="00727A54" w:rsidRPr="005673E7" w:rsidRDefault="00727A54" w:rsidP="0072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E6CC3" w14:textId="69B64E8D" w:rsidR="00727A54" w:rsidRPr="005673E7" w:rsidRDefault="00727A54" w:rsidP="0072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F6DEC" w14:textId="26AF493B" w:rsidR="00727A54" w:rsidRPr="005673E7" w:rsidRDefault="00727A54" w:rsidP="0072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C8E4F5" w14:textId="16205307" w:rsidR="00727A54" w:rsidRPr="005673E7" w:rsidRDefault="00727A54" w:rsidP="0072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2,582</w:t>
            </w:r>
          </w:p>
        </w:tc>
      </w:tr>
      <w:tr w:rsidR="00650384" w:rsidRPr="005673E7" w14:paraId="36D09281" w14:textId="77777777" w:rsidTr="0039019C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265436EF" w14:textId="384175F9" w:rsidR="00650384" w:rsidRPr="005673E7" w:rsidRDefault="00650384" w:rsidP="00650384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07CC455F" w14:textId="42579CAF" w:rsidR="00650384" w:rsidRPr="005673E7" w:rsidRDefault="00650384" w:rsidP="0065038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ราคาที่ตกลงกัน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8DF91F" w14:textId="6F6C8D37" w:rsidR="00650384" w:rsidRPr="005673E7" w:rsidRDefault="00650384" w:rsidP="006503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9AE929" w14:textId="70327EDD" w:rsidR="00650384" w:rsidRPr="005673E7" w:rsidRDefault="00650384" w:rsidP="006503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EFADFF" w14:textId="5C39DC8B" w:rsidR="00650384" w:rsidRPr="005673E7" w:rsidRDefault="00650384" w:rsidP="006503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30340" w14:textId="3E17437B" w:rsidR="00650384" w:rsidRPr="005673E7" w:rsidRDefault="00650384" w:rsidP="0065038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</w:tr>
      <w:tr w:rsidR="00727A54" w:rsidRPr="005673E7" w14:paraId="316E1193" w14:textId="77777777" w:rsidTr="0039019C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741E388D" w14:textId="7F6F4D6A" w:rsidR="00727A54" w:rsidRPr="005673E7" w:rsidRDefault="00727A54" w:rsidP="00727A54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466C6711" w14:textId="77777777" w:rsidR="00727A54" w:rsidRPr="005673E7" w:rsidRDefault="00727A54" w:rsidP="00727A5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BADC1B" w14:textId="0CD44E72" w:rsidR="00727A54" w:rsidRPr="005673E7" w:rsidRDefault="00727A54" w:rsidP="00727A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9AC4FC" w14:textId="7CB4B7F0" w:rsidR="00727A54" w:rsidRPr="005673E7" w:rsidRDefault="00727A54" w:rsidP="00727A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3D4D5" w14:textId="6631FD30" w:rsidR="00727A54" w:rsidRPr="005673E7" w:rsidRDefault="00727A54" w:rsidP="00727A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8CEB1" w14:textId="7827A315" w:rsidR="00727A54" w:rsidRPr="005673E7" w:rsidRDefault="00727A54" w:rsidP="00727A54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2,626</w:t>
            </w:r>
          </w:p>
        </w:tc>
      </w:tr>
      <w:tr w:rsidR="00727A54" w:rsidRPr="005673E7" w14:paraId="07D2D32D" w14:textId="77777777" w:rsidTr="00946FD9">
        <w:trPr>
          <w:trHeight w:val="285"/>
        </w:trPr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5FA598D" w14:textId="77777777" w:rsidR="00727A54" w:rsidRPr="005673E7" w:rsidRDefault="00727A54" w:rsidP="00727A54">
            <w:pPr>
              <w:spacing w:line="240" w:lineRule="auto"/>
              <w:ind w:left="186" w:hanging="18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04A5DA1" w14:textId="77777777" w:rsidR="00727A54" w:rsidRPr="005673E7" w:rsidRDefault="00727A54" w:rsidP="00727A5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F6A714" w14:textId="77777777" w:rsidR="00727A54" w:rsidRPr="005673E7" w:rsidRDefault="00727A54" w:rsidP="0072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748FF1" w14:textId="77777777" w:rsidR="00727A54" w:rsidRPr="005673E7" w:rsidRDefault="00727A54" w:rsidP="0072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30B6F" w14:textId="77777777" w:rsidR="00727A54" w:rsidRPr="005673E7" w:rsidRDefault="00727A54" w:rsidP="0072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9A76F7" w14:textId="77777777" w:rsidR="00727A54" w:rsidRPr="005673E7" w:rsidRDefault="00727A54" w:rsidP="0072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727A54" w:rsidRPr="005673E7" w14:paraId="038EE579" w14:textId="77777777" w:rsidTr="00946FD9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3DFC1920" w14:textId="77777777" w:rsidR="00727A54" w:rsidRPr="005673E7" w:rsidRDefault="00727A54" w:rsidP="00727A54">
            <w:pPr>
              <w:spacing w:line="240" w:lineRule="auto"/>
              <w:ind w:left="186" w:hanging="15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ดอกเบี้ยรับ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B5CA7CF" w14:textId="77777777" w:rsidR="00727A54" w:rsidRPr="005673E7" w:rsidRDefault="00727A54" w:rsidP="00727A54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E791A" w14:textId="77777777" w:rsidR="00727A54" w:rsidRPr="005673E7" w:rsidRDefault="00727A54" w:rsidP="0072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98D088" w14:textId="77777777" w:rsidR="00727A54" w:rsidRPr="005673E7" w:rsidRDefault="00727A54" w:rsidP="0072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84D570" w14:textId="77777777" w:rsidR="00727A54" w:rsidRPr="005673E7" w:rsidRDefault="00727A54" w:rsidP="0072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FCEFF8" w14:textId="77777777" w:rsidR="00727A54" w:rsidRPr="005673E7" w:rsidRDefault="00727A54" w:rsidP="00727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9629B" w:rsidRPr="005673E7" w14:paraId="54715B3F" w14:textId="77777777" w:rsidTr="00820874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C06077C" w14:textId="0AEB931E" w:rsidR="0089629B" w:rsidRPr="005673E7" w:rsidRDefault="0089629B" w:rsidP="0089629B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2E59E030" w14:textId="183ACA32" w:rsidR="0089629B" w:rsidRPr="005673E7" w:rsidRDefault="0089629B" w:rsidP="0089629B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4.50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- 6.15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48FA577F" w14:textId="6834EBD5" w:rsidR="0089629B" w:rsidRPr="005673E7" w:rsidRDefault="0089629B" w:rsidP="0089629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46FB769B" w14:textId="3C016461" w:rsidR="0089629B" w:rsidRPr="005673E7" w:rsidRDefault="0089629B" w:rsidP="0089629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01FF7C" w14:textId="3FBAC9DA" w:rsidR="0089629B" w:rsidRPr="005673E7" w:rsidRDefault="0089629B" w:rsidP="0089629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31675" w14:textId="23A8678C" w:rsidR="0089629B" w:rsidRPr="005673E7" w:rsidRDefault="0089629B" w:rsidP="0089629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18,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160</w:t>
            </w:r>
          </w:p>
        </w:tc>
      </w:tr>
      <w:tr w:rsidR="0089629B" w:rsidRPr="005673E7" w14:paraId="41910BAD" w14:textId="77777777" w:rsidTr="00820874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61FD7A9" w14:textId="77777777" w:rsidR="0089629B" w:rsidRPr="005673E7" w:rsidRDefault="0089629B" w:rsidP="0089629B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EA1234C" w14:textId="77777777" w:rsidR="0089629B" w:rsidRPr="005673E7" w:rsidRDefault="0089629B" w:rsidP="0089629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56D3D73A" w14:textId="77777777" w:rsidR="0089629B" w:rsidRPr="005673E7" w:rsidRDefault="0089629B" w:rsidP="00896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17F4A3E4" w14:textId="77777777" w:rsidR="0089629B" w:rsidRPr="005673E7" w:rsidRDefault="0089629B" w:rsidP="00896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1F4010CF" w14:textId="77777777" w:rsidR="0089629B" w:rsidRPr="005673E7" w:rsidRDefault="0089629B" w:rsidP="00896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7D1AAC4" w14:textId="77777777" w:rsidR="0089629B" w:rsidRPr="005673E7" w:rsidRDefault="0089629B" w:rsidP="00896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89629B" w:rsidRPr="005673E7" w14:paraId="37CBCF49" w14:textId="77777777" w:rsidTr="00820874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608D9184" w14:textId="77777777" w:rsidR="0089629B" w:rsidRPr="005673E7" w:rsidRDefault="0089629B" w:rsidP="0089629B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ซื้อสินค้า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32144F51" w14:textId="77777777" w:rsidR="0089629B" w:rsidRPr="005673E7" w:rsidRDefault="0089629B" w:rsidP="0089629B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5033B283" w14:textId="061CC979" w:rsidR="0089629B" w:rsidRPr="005673E7" w:rsidRDefault="0089629B" w:rsidP="00896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6A542E7E" w14:textId="77777777" w:rsidR="0089629B" w:rsidRPr="005673E7" w:rsidRDefault="0089629B" w:rsidP="0089629B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14:paraId="3A888EFC" w14:textId="77777777" w:rsidR="0089629B" w:rsidRPr="005673E7" w:rsidRDefault="0089629B" w:rsidP="00896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3E23303" w14:textId="77777777" w:rsidR="0089629B" w:rsidRPr="005673E7" w:rsidRDefault="0089629B" w:rsidP="00896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615189" w:rsidRPr="005673E7" w14:paraId="3B4320B3" w14:textId="77777777" w:rsidTr="0039019C">
        <w:tc>
          <w:tcPr>
            <w:tcW w:w="2693" w:type="dxa"/>
            <w:tcBorders>
              <w:top w:val="nil"/>
            </w:tcBorders>
            <w:shd w:val="clear" w:color="auto" w:fill="auto"/>
          </w:tcPr>
          <w:p w14:paraId="20DBEB27" w14:textId="0F56C3ED" w:rsidR="00615189" w:rsidRPr="005673E7" w:rsidRDefault="00615189" w:rsidP="00615189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5" w:type="dxa"/>
            <w:tcBorders>
              <w:top w:val="nil"/>
            </w:tcBorders>
            <w:shd w:val="clear" w:color="auto" w:fill="auto"/>
          </w:tcPr>
          <w:p w14:paraId="2FD90385" w14:textId="052BAAF9" w:rsidR="00615189" w:rsidRPr="005673E7" w:rsidRDefault="00615189" w:rsidP="0061518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</w:tcPr>
          <w:p w14:paraId="3368E2AE" w14:textId="51F89D68" w:rsidR="00615189" w:rsidRPr="005673E7" w:rsidRDefault="00615189" w:rsidP="0061518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</w:tcPr>
          <w:p w14:paraId="59CCED20" w14:textId="2DEE8FF1" w:rsidR="00615189" w:rsidRPr="005673E7" w:rsidRDefault="00615189" w:rsidP="0061518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B1BC25" w14:textId="0DFE3B20" w:rsidR="00615189" w:rsidRPr="005673E7" w:rsidRDefault="00615189" w:rsidP="006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3,248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8B90EA" w14:textId="2E97B12D" w:rsidR="00615189" w:rsidRPr="005673E7" w:rsidRDefault="00615189" w:rsidP="006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18,269</w:t>
            </w:r>
          </w:p>
        </w:tc>
      </w:tr>
      <w:tr w:rsidR="00615189" w:rsidRPr="005673E7" w14:paraId="6CE76B68" w14:textId="77777777" w:rsidTr="00C13DD2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A9B419F" w14:textId="475FC78A" w:rsidR="00615189" w:rsidRPr="005673E7" w:rsidRDefault="00615189" w:rsidP="00615189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1315EC1" w14:textId="7E81B398" w:rsidR="00615189" w:rsidRPr="005673E7" w:rsidRDefault="00615189" w:rsidP="0061518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3E0D04D4" w14:textId="106D34FD" w:rsidR="00615189" w:rsidRPr="005673E7" w:rsidRDefault="00615189" w:rsidP="00615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13,26</w:t>
            </w:r>
            <w:r w:rsidR="000E4392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47F1661" w14:textId="3414ED03" w:rsidR="00615189" w:rsidRPr="005673E7" w:rsidRDefault="00615189" w:rsidP="00615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22,132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A8A4726" w14:textId="6D2EF824" w:rsidR="00615189" w:rsidRPr="005673E7" w:rsidRDefault="00615189" w:rsidP="00615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11,762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5D87AAF" w14:textId="0C74C618" w:rsidR="00615189" w:rsidRPr="005673E7" w:rsidRDefault="00615189" w:rsidP="006151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18,492</w:t>
            </w:r>
          </w:p>
        </w:tc>
      </w:tr>
      <w:tr w:rsidR="00615189" w:rsidRPr="005673E7" w14:paraId="19236C6B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3241A1A" w14:textId="77777777" w:rsidR="00615189" w:rsidRPr="005673E7" w:rsidRDefault="00615189" w:rsidP="00615189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B0A1F01" w14:textId="77777777" w:rsidR="00615189" w:rsidRPr="005673E7" w:rsidRDefault="00615189" w:rsidP="0061518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42EC0" w14:textId="513C2125" w:rsidR="00615189" w:rsidRPr="005673E7" w:rsidRDefault="00615189" w:rsidP="0061518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13,26</w:t>
            </w:r>
            <w:r w:rsidR="000E4392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236DF" w14:textId="21D56B7A" w:rsidR="00615189" w:rsidRPr="005673E7" w:rsidRDefault="00615189" w:rsidP="0061518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22,132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4FC88C" w14:textId="3DF25BCA" w:rsidR="00615189" w:rsidRPr="005673E7" w:rsidRDefault="00615189" w:rsidP="0061518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15,010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DA444" w14:textId="76E049C7" w:rsidR="00615189" w:rsidRPr="005673E7" w:rsidRDefault="00615189" w:rsidP="00615189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36,761</w:t>
            </w:r>
          </w:p>
        </w:tc>
      </w:tr>
      <w:tr w:rsidR="00615189" w:rsidRPr="005673E7" w14:paraId="48522E40" w14:textId="77777777" w:rsidTr="0039019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F0302AF" w14:textId="77777777" w:rsidR="00615189" w:rsidRPr="005673E7" w:rsidRDefault="00615189" w:rsidP="00615189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18AEE28" w14:textId="77777777" w:rsidR="00615189" w:rsidRPr="005673E7" w:rsidRDefault="00615189" w:rsidP="0061518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F54AA" w14:textId="77777777" w:rsidR="00615189" w:rsidRPr="005673E7" w:rsidRDefault="00615189" w:rsidP="006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BFD952" w14:textId="77777777" w:rsidR="00615189" w:rsidRPr="005673E7" w:rsidRDefault="00615189" w:rsidP="006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0F748" w14:textId="77777777" w:rsidR="00615189" w:rsidRPr="005673E7" w:rsidRDefault="00615189" w:rsidP="006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1B4C7E" w14:textId="77777777" w:rsidR="00615189" w:rsidRPr="005673E7" w:rsidRDefault="00615189" w:rsidP="006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615189" w:rsidRPr="005673E7" w14:paraId="4B73B279" w14:textId="77777777" w:rsidTr="0039019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13C53B19" w14:textId="77777777" w:rsidR="00615189" w:rsidRPr="005673E7" w:rsidRDefault="00615189" w:rsidP="00615189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ต้นทุนอื่น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1078EC80" w14:textId="77777777" w:rsidR="00615189" w:rsidRPr="005673E7" w:rsidRDefault="00615189" w:rsidP="00615189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5A9BE" w14:textId="59CC50E4" w:rsidR="00615189" w:rsidRPr="005673E7" w:rsidRDefault="00615189" w:rsidP="006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1D9D2F" w14:textId="77777777" w:rsidR="00615189" w:rsidRPr="005673E7" w:rsidRDefault="00615189" w:rsidP="006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41900" w14:textId="77777777" w:rsidR="00615189" w:rsidRPr="005673E7" w:rsidRDefault="00615189" w:rsidP="006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FD177" w14:textId="77777777" w:rsidR="00615189" w:rsidRPr="005673E7" w:rsidRDefault="00615189" w:rsidP="006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118D6" w:rsidRPr="005673E7" w14:paraId="32A328D6" w14:textId="77777777" w:rsidTr="0039019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8CA21B3" w14:textId="468CC850" w:rsidR="00E118D6" w:rsidRPr="005673E7" w:rsidRDefault="00E118D6" w:rsidP="00E118D6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5D7BBA59" w14:textId="77777777" w:rsidR="00E118D6" w:rsidRPr="005673E7" w:rsidRDefault="00E118D6" w:rsidP="00E118D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A8DEDE" w14:textId="420D8096" w:rsidR="00E118D6" w:rsidRPr="005673E7" w:rsidRDefault="00E118D6" w:rsidP="00E118D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12,243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7AD21F" w14:textId="1388E391" w:rsidR="00E118D6" w:rsidRPr="005673E7" w:rsidRDefault="00E118D6" w:rsidP="00E118D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18,718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DBE9A0" w14:textId="5D6B6503" w:rsidR="00E118D6" w:rsidRPr="005673E7" w:rsidRDefault="00E118D6" w:rsidP="00C13DD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11,914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E43FD" w14:textId="157B46F0" w:rsidR="00E118D6" w:rsidRPr="005673E7" w:rsidRDefault="00E118D6" w:rsidP="00E118D6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18,290</w:t>
            </w:r>
          </w:p>
        </w:tc>
      </w:tr>
      <w:tr w:rsidR="00E118D6" w:rsidRPr="005673E7" w14:paraId="2DBA168B" w14:textId="77777777" w:rsidTr="0039019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5629592A" w14:textId="77777777" w:rsidR="00E118D6" w:rsidRPr="005673E7" w:rsidRDefault="00E118D6" w:rsidP="00E118D6">
            <w:pPr>
              <w:pStyle w:val="a3"/>
              <w:tabs>
                <w:tab w:val="clear" w:pos="1080"/>
                <w:tab w:val="left" w:pos="113"/>
              </w:tabs>
              <w:ind w:left="276" w:right="72" w:hanging="276"/>
              <w:rPr>
                <w:rFonts w:ascii="BrowalliaUPC" w:hAnsi="BrowalliaUPC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B4E8DCE" w14:textId="77777777" w:rsidR="00E118D6" w:rsidRPr="005673E7" w:rsidRDefault="00E118D6" w:rsidP="00E118D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2E0BD" w14:textId="77777777" w:rsidR="00E118D6" w:rsidRPr="005673E7" w:rsidRDefault="00E118D6" w:rsidP="00E1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94A8C0" w14:textId="77777777" w:rsidR="00E118D6" w:rsidRPr="005673E7" w:rsidRDefault="00E118D6" w:rsidP="00E1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1A8B6B" w14:textId="77777777" w:rsidR="00E118D6" w:rsidRPr="005673E7" w:rsidRDefault="00E118D6" w:rsidP="00E1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634E27" w14:textId="77777777" w:rsidR="00E118D6" w:rsidRPr="005673E7" w:rsidRDefault="00E118D6" w:rsidP="00E1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E118D6" w:rsidRPr="005673E7" w14:paraId="378C7EA7" w14:textId="77777777" w:rsidTr="0039019C">
        <w:trPr>
          <w:trHeight w:val="333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6FFAD4F" w14:textId="6A37A992" w:rsidR="00E118D6" w:rsidRPr="005673E7" w:rsidRDefault="00E118D6" w:rsidP="00E118D6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ซื้อสินทรัพย์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9A88F3C" w14:textId="77777777" w:rsidR="00E118D6" w:rsidRPr="005673E7" w:rsidRDefault="00E118D6" w:rsidP="00E118D6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428BBAFA" w14:textId="77777777" w:rsidR="00E118D6" w:rsidRPr="005673E7" w:rsidRDefault="00E118D6" w:rsidP="00E1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590DBEB" w14:textId="77777777" w:rsidR="00E118D6" w:rsidRPr="005673E7" w:rsidRDefault="00E118D6" w:rsidP="00E1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1518AB5" w14:textId="77777777" w:rsidR="00E118D6" w:rsidRPr="005673E7" w:rsidRDefault="00E118D6" w:rsidP="00E1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0430E68" w14:textId="77777777" w:rsidR="00E118D6" w:rsidRPr="005673E7" w:rsidRDefault="00E118D6" w:rsidP="00E1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24569D" w:rsidRPr="005673E7" w14:paraId="5BF923A1" w14:textId="77777777" w:rsidTr="0039019C">
        <w:trPr>
          <w:trHeight w:val="333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A5B9E6D" w14:textId="77777777" w:rsidR="0024569D" w:rsidRPr="005673E7" w:rsidRDefault="0024569D" w:rsidP="0024569D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120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B585DB2" w14:textId="4CD9CB5D" w:rsidR="0024569D" w:rsidRPr="005673E7" w:rsidRDefault="0024569D" w:rsidP="0024569D">
            <w:pPr>
              <w:tabs>
                <w:tab w:val="clear" w:pos="2580"/>
                <w:tab w:val="left" w:pos="113"/>
              </w:tabs>
              <w:spacing w:line="240" w:lineRule="auto"/>
              <w:ind w:right="72" w:firstLine="15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A62D673" w14:textId="62E364F2" w:rsidR="0024569D" w:rsidRPr="005673E7" w:rsidRDefault="0024569D" w:rsidP="0024569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cs/>
                <w:lang w:val="en-US"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  <w:r w:rsidRPr="005673E7">
              <w:rPr>
                <w:rFonts w:ascii="BrowalliaUPC" w:hAnsi="BrowalliaUPC"/>
                <w:sz w:val="24"/>
                <w:szCs w:val="24"/>
                <w:lang w:val="en-US"/>
              </w:rPr>
              <w:t>/</w:t>
            </w:r>
          </w:p>
          <w:p w14:paraId="580F3760" w14:textId="14261DC2" w:rsidR="0024569D" w:rsidRPr="005673E7" w:rsidRDefault="0024569D" w:rsidP="0024569D">
            <w:pPr>
              <w:pStyle w:val="a3"/>
              <w:tabs>
                <w:tab w:val="clear" w:pos="1080"/>
                <w:tab w:val="left" w:pos="113"/>
              </w:tabs>
              <w:ind w:left="276" w:right="-113" w:hanging="276"/>
              <w:jc w:val="center"/>
              <w:rPr>
                <w:rFonts w:ascii="BrowalliaUPC" w:hAnsi="BrowalliaUPC"/>
                <w:sz w:val="24"/>
                <w:szCs w:val="24"/>
                <w:lang w:val="en-US"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5825EE35" w14:textId="77777777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5ACC432D" w14:textId="423042D1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6335841" w14:textId="77777777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93A055D" w14:textId="0ACD8950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1ECAFD3" w14:textId="290358FF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0223933" w14:textId="5342587E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36</w:t>
            </w:r>
          </w:p>
        </w:tc>
      </w:tr>
      <w:tr w:rsidR="0024569D" w:rsidRPr="005673E7" w14:paraId="4ACDB2CD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3E3A277" w14:textId="526C30A3" w:rsidR="0024569D" w:rsidRPr="005673E7" w:rsidRDefault="0024569D" w:rsidP="0024569D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EDC61E1" w14:textId="3D7AE55F" w:rsidR="0024569D" w:rsidRPr="005673E7" w:rsidRDefault="0024569D" w:rsidP="0024569D">
            <w:pPr>
              <w:pStyle w:val="a3"/>
              <w:tabs>
                <w:tab w:val="clear" w:pos="1080"/>
                <w:tab w:val="left" w:pos="113"/>
              </w:tabs>
              <w:ind w:right="-113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ต้นทุนบวกกำไรส่วนเพิ่ม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17A3ECDA" w14:textId="5080246A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6C22145" w14:textId="0A19716C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289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082FEC6" w14:textId="0079EABC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C74E04D" w14:textId="3349C00D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237</w:t>
            </w:r>
          </w:p>
        </w:tc>
      </w:tr>
      <w:tr w:rsidR="0024569D" w:rsidRPr="005673E7" w14:paraId="0D91C71F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5164CCC" w14:textId="31C8601A" w:rsidR="0024569D" w:rsidRPr="005673E7" w:rsidRDefault="0024569D" w:rsidP="0024569D">
            <w:pPr>
              <w:spacing w:line="240" w:lineRule="auto"/>
              <w:ind w:left="186" w:hanging="150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38D1D74" w14:textId="77777777" w:rsidR="0024569D" w:rsidRPr="005673E7" w:rsidRDefault="0024569D" w:rsidP="0024569D">
            <w:pPr>
              <w:pStyle w:val="a3"/>
              <w:tabs>
                <w:tab w:val="clear" w:pos="1080"/>
                <w:tab w:val="left" w:pos="113"/>
              </w:tabs>
              <w:ind w:right="-113"/>
              <w:jc w:val="center"/>
              <w:rPr>
                <w:rFonts w:ascii="BrowalliaUPC" w:hAnsi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67AFC1D5" w14:textId="5F01E434" w:rsidR="0024569D" w:rsidRPr="005673E7" w:rsidRDefault="0024569D" w:rsidP="0024569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CABE849" w14:textId="0D20E7EC" w:rsidR="0024569D" w:rsidRPr="005673E7" w:rsidRDefault="0024569D" w:rsidP="0024569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289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9FB258A" w14:textId="602ED555" w:rsidR="0024569D" w:rsidRPr="005673E7" w:rsidRDefault="0024569D" w:rsidP="0024569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2DC03FD" w14:textId="2F598A3E" w:rsidR="0024569D" w:rsidRPr="005673E7" w:rsidRDefault="0024569D" w:rsidP="0024569D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000000" w:themeColor="text1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273</w:t>
            </w:r>
          </w:p>
        </w:tc>
      </w:tr>
      <w:tr w:rsidR="0024569D" w:rsidRPr="005673E7" w14:paraId="4B210EAE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0607489" w14:textId="108187C3" w:rsidR="0024569D" w:rsidRPr="005673E7" w:rsidRDefault="0024569D" w:rsidP="0024569D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F63AE5F" w14:textId="77777777" w:rsidR="0024569D" w:rsidRPr="005673E7" w:rsidRDefault="0024569D" w:rsidP="0024569D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6E253D10" w14:textId="77777777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5A484C0" w14:textId="77777777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3858FFE" w14:textId="77777777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5F1DFBD" w14:textId="77777777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24569D" w:rsidRPr="005673E7" w14:paraId="7354DF32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830A5DE" w14:textId="544200D5" w:rsidR="0024569D" w:rsidRPr="005673E7" w:rsidRDefault="0024569D" w:rsidP="0024569D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ค่าเช่า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D583747" w14:textId="77777777" w:rsidR="0024569D" w:rsidRPr="005673E7" w:rsidRDefault="0024569D" w:rsidP="0024569D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C4D5B69" w14:textId="77777777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EB8A2F6" w14:textId="77777777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C508CB5" w14:textId="77777777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932F7B0" w14:textId="77777777" w:rsidR="0024569D" w:rsidRPr="005673E7" w:rsidRDefault="0024569D" w:rsidP="0024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526820" w:rsidRPr="005673E7" w14:paraId="7E6E97E9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3378DA3" w14:textId="1EAFE6BC" w:rsidR="00526820" w:rsidRPr="005673E7" w:rsidRDefault="00526820" w:rsidP="00526820">
            <w:pPr>
              <w:spacing w:line="240" w:lineRule="auto"/>
              <w:ind w:left="-24" w:firstLine="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54190EA" w14:textId="2A3F39A8" w:rsidR="00526820" w:rsidRPr="005673E7" w:rsidRDefault="00526820" w:rsidP="0052682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50,000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2F612DA9" w14:textId="5C5DAE49" w:rsidR="00526820" w:rsidRPr="005673E7" w:rsidRDefault="00526820" w:rsidP="0052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E217F44" w14:textId="2850A660" w:rsidR="00526820" w:rsidRPr="005673E7" w:rsidRDefault="00526820" w:rsidP="0052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61C297F" w14:textId="1F1FC64D" w:rsidR="00526820" w:rsidRPr="005673E7" w:rsidRDefault="00526820" w:rsidP="0052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170C627" w14:textId="1BD1F398" w:rsidR="00526820" w:rsidRPr="005673E7" w:rsidRDefault="00526820" w:rsidP="005268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250</w:t>
            </w:r>
          </w:p>
        </w:tc>
      </w:tr>
      <w:tr w:rsidR="00526820" w:rsidRPr="005673E7" w14:paraId="147FB697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E3D0BD1" w14:textId="7B8B517B" w:rsidR="00526820" w:rsidRPr="005673E7" w:rsidRDefault="00526820" w:rsidP="00526820">
            <w:pPr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6FB2C44" w14:textId="7CE892FB" w:rsidR="00526820" w:rsidRPr="005673E7" w:rsidRDefault="00526820" w:rsidP="0052682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เดือนละ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94,737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3CDDF04A" w14:textId="10F40C33" w:rsidR="00526820" w:rsidRPr="005673E7" w:rsidRDefault="00526820" w:rsidP="00BE1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1,137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9581A94" w14:textId="390B6B52" w:rsidR="00526820" w:rsidRPr="005673E7" w:rsidRDefault="00526820" w:rsidP="00BE1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947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400757C" w14:textId="21073DCF" w:rsidR="00526820" w:rsidRPr="005673E7" w:rsidRDefault="00526820" w:rsidP="00BE1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1,137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0A7E819" w14:textId="607ACA62" w:rsidR="00526820" w:rsidRPr="005673E7" w:rsidRDefault="00526820" w:rsidP="00BE1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947</w:t>
            </w:r>
          </w:p>
        </w:tc>
      </w:tr>
      <w:tr w:rsidR="00BE1EA0" w:rsidRPr="005673E7" w14:paraId="19B8ED08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6D142DC" w14:textId="77777777" w:rsidR="00BE1EA0" w:rsidRPr="005673E7" w:rsidRDefault="00BE1EA0" w:rsidP="00BE1EA0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4FEBDBF" w14:textId="77777777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C241B3" w14:textId="1BE6A889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1,137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5F266E" w14:textId="71907C96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947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51F87F" w14:textId="14BCB112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1,137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6CBE5" w14:textId="0C3D8BC7" w:rsidR="00BE1EA0" w:rsidRPr="005673E7" w:rsidRDefault="009C122F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1,197</w:t>
            </w:r>
          </w:p>
        </w:tc>
      </w:tr>
      <w:tr w:rsidR="00BE1EA0" w:rsidRPr="005673E7" w14:paraId="0CC6DCFD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66A0167" w14:textId="77777777" w:rsidR="00BE1EA0" w:rsidRPr="005673E7" w:rsidRDefault="00BE1EA0" w:rsidP="00BE1EA0">
            <w:pPr>
              <w:spacing w:line="240" w:lineRule="auto"/>
              <w:ind w:firstLine="18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BC4C0C9" w14:textId="77777777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162495DF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14963DFE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2D4F2AB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E6E6935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BE1EA0" w:rsidRPr="005673E7" w14:paraId="6D085842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4189B5E" w14:textId="77777777" w:rsidR="00BE1EA0" w:rsidRPr="005673E7" w:rsidRDefault="00BE1EA0" w:rsidP="00BE1EA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ดอกเบี้ยจ่าย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F0D4D98" w14:textId="77777777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3C66C85D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4E217346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45015F3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F66FD18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E1EA0" w:rsidRPr="005673E7" w14:paraId="3F1C75B4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742ED44F" w14:textId="5266C6A6" w:rsidR="00BE1EA0" w:rsidRPr="005673E7" w:rsidRDefault="00BE1EA0" w:rsidP="00BE1EA0">
            <w:pPr>
              <w:tabs>
                <w:tab w:val="clear" w:pos="227"/>
                <w:tab w:val="left" w:pos="0"/>
              </w:tabs>
              <w:spacing w:line="240" w:lineRule="auto"/>
              <w:ind w:left="-24" w:firstLine="9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393D01D" w14:textId="63FCCCA9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4.50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18A3B44A" w14:textId="3681A65C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B4846DC" w14:textId="7AB3A436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ED346CD" w14:textId="65909224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514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A50215C" w14:textId="1C306B9A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237</w:t>
            </w:r>
          </w:p>
        </w:tc>
      </w:tr>
      <w:tr w:rsidR="00BE1EA0" w:rsidRPr="005673E7" w14:paraId="349045CE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A693154" w14:textId="68058B76" w:rsidR="00BE1EA0" w:rsidRPr="005673E7" w:rsidRDefault="00BE1EA0" w:rsidP="00BE1EA0">
            <w:pPr>
              <w:tabs>
                <w:tab w:val="clear" w:pos="227"/>
                <w:tab w:val="left" w:pos="0"/>
              </w:tabs>
              <w:spacing w:line="240" w:lineRule="auto"/>
              <w:ind w:left="-24" w:firstLine="9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209620E2" w14:textId="17246823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ร้อยละ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12</w:t>
            </w:r>
            <w:r w:rsidR="00CB7011">
              <w:rPr>
                <w:rFonts w:ascii="BrowalliaUPC" w:hAnsi="BrowalliaUPC" w:cs="BrowalliaUPC"/>
                <w:sz w:val="24"/>
                <w:szCs w:val="24"/>
              </w:rPr>
              <w:t>.00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3A784EE0" w14:textId="4574C755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902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476B9DF" w14:textId="600A077A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49C57953" w14:textId="1DD2BB71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7CC52C6" w14:textId="386D9C18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BE1EA0" w:rsidRPr="005673E7" w14:paraId="6F86A7F7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0B18A28" w14:textId="1432C50D" w:rsidR="00BE1EA0" w:rsidRPr="005673E7" w:rsidRDefault="00BE1EA0" w:rsidP="00BE1EA0">
            <w:pPr>
              <w:tabs>
                <w:tab w:val="clear" w:pos="227"/>
                <w:tab w:val="left" w:pos="0"/>
              </w:tabs>
              <w:spacing w:line="240" w:lineRule="auto"/>
              <w:ind w:left="186" w:hanging="186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60DEDB4" w14:textId="58FF6C03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4.50 - 12.00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F65160B" w14:textId="2C0FD20F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1,811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340B5D05" w14:textId="58AFAF7D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1,746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2FC450F" w14:textId="76435880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1,811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2F22BCA" w14:textId="089CA5D3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1,746</w:t>
            </w:r>
          </w:p>
        </w:tc>
      </w:tr>
      <w:tr w:rsidR="00BE1EA0" w:rsidRPr="005673E7" w14:paraId="2E765395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41DC4578" w14:textId="014149A6" w:rsidR="00BE1EA0" w:rsidRPr="005673E7" w:rsidRDefault="00BE1EA0" w:rsidP="00BE1EA0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กรรมการบริษัทย่อย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A61E695" w14:textId="7B2170A6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8.00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ต่อปี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58D7C1BC" w14:textId="75FA5C8B" w:rsidR="00BE1EA0" w:rsidRPr="005673E7" w:rsidRDefault="00BE1EA0" w:rsidP="00BE1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49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83040CE" w14:textId="66EC429F" w:rsidR="00BE1EA0" w:rsidRPr="005673E7" w:rsidRDefault="00BE1EA0" w:rsidP="00BE1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47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E33142D" w14:textId="10A71625" w:rsidR="00BE1EA0" w:rsidRPr="005673E7" w:rsidRDefault="00BE1EA0" w:rsidP="00BE1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899C70F" w14:textId="7C924FF0" w:rsidR="00BE1EA0" w:rsidRPr="005673E7" w:rsidRDefault="00BE1EA0" w:rsidP="00BE1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BE1EA0" w:rsidRPr="005673E7" w14:paraId="408455B8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0C713966" w14:textId="77777777" w:rsidR="00BE1EA0" w:rsidRPr="005673E7" w:rsidRDefault="00BE1EA0" w:rsidP="00BE1EA0">
            <w:pPr>
              <w:tabs>
                <w:tab w:val="clear" w:pos="227"/>
                <w:tab w:val="left" w:pos="0"/>
              </w:tabs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6EB3AF5B" w14:textId="77777777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E5B23D3" w14:textId="20BD2B32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2,762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97A59E8" w14:textId="10C4C367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1,793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5D7BD53" w14:textId="750955CA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2,325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086DACA" w14:textId="1411A48C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1,983</w:t>
            </w:r>
          </w:p>
        </w:tc>
      </w:tr>
      <w:tr w:rsidR="00BE1EA0" w:rsidRPr="005673E7" w14:paraId="325B0760" w14:textId="77777777" w:rsidTr="0039019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2FD9419F" w14:textId="26B2EEBC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CB73911" w14:textId="77777777" w:rsidR="00BE1EA0" w:rsidRPr="005673E7" w:rsidRDefault="00BE1EA0" w:rsidP="00BE1EA0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C1525E1" w14:textId="7D5EC410" w:rsidR="00BE1EA0" w:rsidRPr="005673E7" w:rsidRDefault="00BE1EA0" w:rsidP="00BE1EA0">
            <w:pPr>
              <w:spacing w:line="240" w:lineRule="auto"/>
              <w:rPr>
                <w:rFonts w:ascii="BrowalliaUPC" w:hAnsi="BrowalliaUPC" w:cs="BrowalliaUPC"/>
                <w:color w:val="FF0000"/>
                <w:sz w:val="24"/>
                <w:szCs w:val="24"/>
                <w:cs/>
              </w:rPr>
            </w:pPr>
          </w:p>
        </w:tc>
      </w:tr>
      <w:tr w:rsidR="00BE1EA0" w:rsidRPr="005673E7" w14:paraId="38550DF1" w14:textId="77777777" w:rsidTr="0039019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0752CE7D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0EC8348E" w14:textId="77777777" w:rsidR="00BE1EA0" w:rsidRPr="005673E7" w:rsidRDefault="00BE1EA0" w:rsidP="00BE1EA0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194E655" w14:textId="77777777" w:rsidR="00BE1EA0" w:rsidRPr="005673E7" w:rsidRDefault="00BE1EA0" w:rsidP="00BE1EA0">
            <w:pPr>
              <w:spacing w:line="240" w:lineRule="auto"/>
              <w:rPr>
                <w:rFonts w:ascii="BrowalliaUPC" w:hAnsi="BrowalliaUPC" w:cs="BrowalliaUPC"/>
                <w:color w:val="FF0000"/>
                <w:sz w:val="24"/>
                <w:szCs w:val="24"/>
                <w:cs/>
              </w:rPr>
            </w:pPr>
          </w:p>
        </w:tc>
      </w:tr>
      <w:tr w:rsidR="00BE1EA0" w:rsidRPr="005673E7" w14:paraId="7944E525" w14:textId="77777777" w:rsidTr="0039019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6718D1BB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E32EA5F" w14:textId="77777777" w:rsidR="00BE1EA0" w:rsidRPr="005673E7" w:rsidRDefault="00BE1EA0" w:rsidP="00BE1EA0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2560685" w14:textId="77777777" w:rsidR="00BE1EA0" w:rsidRPr="005673E7" w:rsidRDefault="00BE1EA0" w:rsidP="00BE1EA0">
            <w:pPr>
              <w:spacing w:line="240" w:lineRule="auto"/>
              <w:rPr>
                <w:rFonts w:ascii="BrowalliaUPC" w:hAnsi="BrowalliaUPC" w:cs="BrowalliaUPC"/>
                <w:color w:val="FF0000"/>
                <w:sz w:val="24"/>
                <w:szCs w:val="24"/>
                <w:cs/>
              </w:rPr>
            </w:pPr>
          </w:p>
        </w:tc>
      </w:tr>
      <w:tr w:rsidR="000644CA" w:rsidRPr="005673E7" w14:paraId="3F48C316" w14:textId="77777777" w:rsidTr="0039019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41ADA8FD" w14:textId="77777777" w:rsidR="000644CA" w:rsidRPr="005673E7" w:rsidRDefault="000644CA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3E38DA83" w14:textId="77777777" w:rsidR="000644CA" w:rsidRPr="005673E7" w:rsidRDefault="000644CA" w:rsidP="00BE1EA0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6239CF2" w14:textId="77777777" w:rsidR="000644CA" w:rsidRPr="005673E7" w:rsidRDefault="000644CA" w:rsidP="00BE1EA0">
            <w:pPr>
              <w:spacing w:line="240" w:lineRule="auto"/>
              <w:rPr>
                <w:rFonts w:ascii="BrowalliaUPC" w:hAnsi="BrowalliaUPC" w:cs="BrowalliaUPC"/>
                <w:color w:val="FF0000"/>
                <w:sz w:val="24"/>
                <w:szCs w:val="24"/>
                <w:cs/>
              </w:rPr>
            </w:pPr>
          </w:p>
        </w:tc>
      </w:tr>
      <w:tr w:rsidR="000644CA" w:rsidRPr="005673E7" w14:paraId="51F97D65" w14:textId="77777777" w:rsidTr="0039019C"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14:paraId="7E0AAEB7" w14:textId="77777777" w:rsidR="000644CA" w:rsidRPr="005673E7" w:rsidRDefault="000644CA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auto"/>
          </w:tcPr>
          <w:p w14:paraId="7ADDAAB2" w14:textId="77777777" w:rsidR="000644CA" w:rsidRPr="005673E7" w:rsidRDefault="000644CA" w:rsidP="00BE1EA0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4394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4EA778F" w14:textId="77777777" w:rsidR="000644CA" w:rsidRPr="005673E7" w:rsidRDefault="000644CA" w:rsidP="00BE1EA0">
            <w:pPr>
              <w:spacing w:line="240" w:lineRule="auto"/>
              <w:rPr>
                <w:rFonts w:ascii="BrowalliaUPC" w:hAnsi="BrowalliaUPC" w:cs="BrowalliaUPC"/>
                <w:color w:val="FF0000"/>
                <w:sz w:val="24"/>
                <w:szCs w:val="24"/>
                <w:cs/>
              </w:rPr>
            </w:pPr>
          </w:p>
        </w:tc>
      </w:tr>
      <w:tr w:rsidR="00BE1EA0" w:rsidRPr="005673E7" w14:paraId="53240A5E" w14:textId="77777777" w:rsidTr="0039019C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936B129" w14:textId="77777777" w:rsidR="00BE1EA0" w:rsidRPr="005673E7" w:rsidRDefault="00BE1EA0" w:rsidP="00BE1EA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40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ค่าใช้จ่ายอื่น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72375014" w14:textId="77777777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4F07F578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F60CD23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3FAAC208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4E292BD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E1EA0" w:rsidRPr="005673E7" w14:paraId="65A94A32" w14:textId="77777777" w:rsidTr="0039019C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8AE8A59" w14:textId="77777777" w:rsidR="00BE1EA0" w:rsidRPr="005673E7" w:rsidRDefault="00BE1EA0" w:rsidP="00BE1EA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AFE35C6" w14:textId="716F874E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1561C4AC" w14:textId="09C41F70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2C2C8DC" w14:textId="10BE361F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5A0799C" w14:textId="500C9690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298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8663FC5" w14:textId="31994081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84</w:t>
            </w:r>
          </w:p>
        </w:tc>
      </w:tr>
      <w:tr w:rsidR="00BE1EA0" w:rsidRPr="005673E7" w14:paraId="7934AD46" w14:textId="77777777" w:rsidTr="0039019C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5AA23CC" w14:textId="13753032" w:rsidR="00BE1EA0" w:rsidRPr="005673E7" w:rsidRDefault="00BE1EA0" w:rsidP="00BE1EA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B2C336F" w14:textId="11C69AAD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ราคาตามที่ตกลงกัน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9BDF97F" w14:textId="43F6CB74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2,149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819649E" w14:textId="6C2F06FF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2,491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135AF07" w14:textId="0DF8F3F3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2,149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3889123" w14:textId="5F4C694E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2,491</w:t>
            </w:r>
          </w:p>
        </w:tc>
      </w:tr>
      <w:tr w:rsidR="00BE1EA0" w:rsidRPr="005673E7" w14:paraId="0AF595E5" w14:textId="77777777" w:rsidTr="00C13DD2">
        <w:trPr>
          <w:trHeight w:val="306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C269764" w14:textId="4794D76E" w:rsidR="00BE1EA0" w:rsidRPr="005673E7" w:rsidRDefault="00BE1EA0" w:rsidP="00BE1EA0">
            <w:pPr>
              <w:tabs>
                <w:tab w:val="clear" w:pos="2580"/>
                <w:tab w:val="left" w:pos="113"/>
              </w:tabs>
              <w:spacing w:line="240" w:lineRule="auto"/>
              <w:ind w:left="276" w:right="72" w:hanging="276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1F8AC387" w14:textId="34197A18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14:paraId="297BD09C" w14:textId="6DE7EAB8" w:rsidR="00BE1EA0" w:rsidRPr="005673E7" w:rsidRDefault="00BE1EA0" w:rsidP="00CB04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DFEBDDA" w14:textId="506DAA1B" w:rsidR="00BE1EA0" w:rsidRPr="005673E7" w:rsidRDefault="00BE1EA0" w:rsidP="00CB04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00C60B1F" w14:textId="1A23C147" w:rsidR="00BE1EA0" w:rsidRPr="005673E7" w:rsidRDefault="00BE1EA0" w:rsidP="00CB04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8A55D35" w14:textId="68BA70BF" w:rsidR="00BE1EA0" w:rsidRPr="005673E7" w:rsidRDefault="00BE1EA0" w:rsidP="00CB04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405</w:t>
            </w:r>
          </w:p>
        </w:tc>
      </w:tr>
      <w:tr w:rsidR="00BE1EA0" w:rsidRPr="005673E7" w14:paraId="2D837B8A" w14:textId="77777777" w:rsidTr="0039019C">
        <w:trPr>
          <w:trHeight w:val="360"/>
        </w:trPr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8C1235F" w14:textId="77777777" w:rsidR="00BE1EA0" w:rsidRPr="005673E7" w:rsidRDefault="00BE1EA0" w:rsidP="00BE1EA0">
            <w:pPr>
              <w:spacing w:line="240" w:lineRule="auto"/>
              <w:ind w:firstLine="36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476B440" w14:textId="77777777" w:rsidR="00BE1EA0" w:rsidRPr="005673E7" w:rsidRDefault="00BE1EA0" w:rsidP="00BE1EA0">
            <w:pPr>
              <w:spacing w:line="240" w:lineRule="auto"/>
              <w:ind w:left="162" w:hanging="16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18EDD2B2" w14:textId="36915273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2,149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8A92A" w14:textId="3490929E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2,491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53E9A6F" w14:textId="1826B493" w:rsidR="00BE1EA0" w:rsidRPr="005673E7" w:rsidRDefault="005E5D4E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2,494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DB756A2" w14:textId="2F109413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2,980</w:t>
            </w:r>
          </w:p>
        </w:tc>
      </w:tr>
      <w:tr w:rsidR="00BE1EA0" w:rsidRPr="005673E7" w14:paraId="72739CC0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28272C2F" w14:textId="77777777" w:rsidR="00BE1EA0" w:rsidRPr="005673E7" w:rsidRDefault="00BE1EA0" w:rsidP="00BE1EA0">
            <w:pPr>
              <w:spacing w:line="240" w:lineRule="auto"/>
              <w:ind w:right="-108"/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</w:pP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01D6D2C2" w14:textId="77777777" w:rsidR="00BE1EA0" w:rsidRPr="005673E7" w:rsidRDefault="00BE1EA0" w:rsidP="00BE1EA0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95FFB20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6231B944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89D50DA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6338B4B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E1EA0" w:rsidRPr="005673E7" w14:paraId="5A95A859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58517027" w14:textId="77777777" w:rsidR="00BE1EA0" w:rsidRPr="005673E7" w:rsidRDefault="00BE1EA0" w:rsidP="00BE1EA0">
            <w:pPr>
              <w:spacing w:line="240" w:lineRule="auto"/>
              <w:ind w:right="-108" w:firstLine="36"/>
              <w:rPr>
                <w:rFonts w:ascii="BrowalliaUPC" w:hAnsi="BrowalliaUPC" w:cs="BrowalliaUPC"/>
                <w:sz w:val="24"/>
                <w:szCs w:val="24"/>
                <w:cs/>
                <w:lang w:val="th-TH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ค่าตอบแทนผู้บริหาร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748727E" w14:textId="77777777" w:rsidR="00BE1EA0" w:rsidRPr="005673E7" w:rsidRDefault="00BE1EA0" w:rsidP="00BE1EA0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415D1BF2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2C05FA64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7C63A23F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5543583" w14:textId="77777777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BE1EA0" w:rsidRPr="005673E7" w14:paraId="3DFB4CC8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3A683C4B" w14:textId="77777777" w:rsidR="00BE1EA0" w:rsidRPr="005673E7" w:rsidRDefault="00BE1EA0" w:rsidP="00BE1EA0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UPC" w:hAnsi="BrowalliaUPC"/>
                <w:sz w:val="24"/>
                <w:szCs w:val="24"/>
                <w:u w:val="single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ผลประโยชน์ระยะสั้นของพนักงาน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4BDDDA8B" w14:textId="77777777" w:rsidR="00BE1EA0" w:rsidRPr="005673E7" w:rsidRDefault="00BE1EA0" w:rsidP="00BE1EA0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1915E369" w14:textId="63552262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15,224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77C1EF9C" w14:textId="2955912A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17,690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61223EA" w14:textId="5A15E312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8,882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0F8A5BE" w14:textId="2A0D7685" w:rsidR="00BE1EA0" w:rsidRPr="005673E7" w:rsidRDefault="00BE1EA0" w:rsidP="00BE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10,358</w:t>
            </w:r>
          </w:p>
        </w:tc>
      </w:tr>
      <w:tr w:rsidR="00BE1EA0" w:rsidRPr="005673E7" w14:paraId="31475363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CBD5791" w14:textId="77777777" w:rsidR="00BE1EA0" w:rsidRPr="005673E7" w:rsidRDefault="00BE1EA0" w:rsidP="00BE1EA0">
            <w:pPr>
              <w:pStyle w:val="a3"/>
              <w:tabs>
                <w:tab w:val="clear" w:pos="1080"/>
                <w:tab w:val="left" w:pos="113"/>
              </w:tabs>
              <w:ind w:right="-113" w:firstLine="156"/>
              <w:rPr>
                <w:rFonts w:ascii="BrowalliaUPC" w:hAnsi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36D53762" w14:textId="77777777" w:rsidR="00BE1EA0" w:rsidRPr="005673E7" w:rsidRDefault="00BE1EA0" w:rsidP="00BE1EA0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CBA7F0C" w14:textId="5414F473" w:rsidR="00BE1EA0" w:rsidRPr="005673E7" w:rsidRDefault="00BE1EA0" w:rsidP="00BE1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664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09A8BE0A" w14:textId="52AEC2F6" w:rsidR="00BE1EA0" w:rsidRPr="005673E7" w:rsidRDefault="00BE1EA0" w:rsidP="00BE1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634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298F2E78" w14:textId="311F1A16" w:rsidR="00BE1EA0" w:rsidRPr="005673E7" w:rsidRDefault="00BE1EA0" w:rsidP="00BE1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155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4F68B35" w14:textId="61888915" w:rsidR="00BE1EA0" w:rsidRPr="005673E7" w:rsidRDefault="00BE1EA0" w:rsidP="00BE1E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147</w:t>
            </w:r>
          </w:p>
        </w:tc>
      </w:tr>
      <w:tr w:rsidR="00BE1EA0" w:rsidRPr="005673E7" w14:paraId="1F532BFF" w14:textId="77777777" w:rsidTr="0039019C"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1856BC6F" w14:textId="77777777" w:rsidR="00BE1EA0" w:rsidRPr="005673E7" w:rsidRDefault="00BE1EA0" w:rsidP="00BE1EA0">
            <w:pPr>
              <w:pStyle w:val="a3"/>
              <w:tabs>
                <w:tab w:val="clear" w:pos="1080"/>
              </w:tabs>
              <w:ind w:left="175" w:right="-113" w:hanging="139"/>
              <w:rPr>
                <w:rFonts w:ascii="BrowalliaUPC" w:hAnsi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auto"/>
          </w:tcPr>
          <w:p w14:paraId="52879C08" w14:textId="77777777" w:rsidR="00BE1EA0" w:rsidRPr="005673E7" w:rsidRDefault="00BE1EA0" w:rsidP="00BE1EA0">
            <w:pPr>
              <w:spacing w:line="240" w:lineRule="auto"/>
              <w:ind w:left="162" w:hanging="16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3779B11A" w14:textId="78600A97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15,888                                                                        </w:t>
            </w:r>
          </w:p>
        </w:tc>
        <w:tc>
          <w:tcPr>
            <w:tcW w:w="993" w:type="dxa"/>
            <w:tcBorders>
              <w:bottom w:val="nil"/>
            </w:tcBorders>
            <w:shd w:val="clear" w:color="auto" w:fill="auto"/>
            <w:vAlign w:val="bottom"/>
          </w:tcPr>
          <w:p w14:paraId="528C1640" w14:textId="157A34E1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18,324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bottom"/>
          </w:tcPr>
          <w:p w14:paraId="633E6CFD" w14:textId="25F60E16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9,037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6CE81AA5" w14:textId="4DFFD062" w:rsidR="00BE1EA0" w:rsidRPr="005673E7" w:rsidRDefault="00BE1EA0" w:rsidP="00BE1EA0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10,505</w:t>
            </w:r>
          </w:p>
        </w:tc>
      </w:tr>
    </w:tbl>
    <w:p w14:paraId="27D95C53" w14:textId="77777777" w:rsidR="006644E0" w:rsidRPr="005673E7" w:rsidRDefault="006644E0" w:rsidP="00AE6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14"/>
          <w:szCs w:val="14"/>
        </w:rPr>
      </w:pPr>
    </w:p>
    <w:p w14:paraId="298EEF05" w14:textId="1E3A73E3" w:rsidR="00F77A2C" w:rsidRPr="005673E7" w:rsidRDefault="005753E0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ยอดคงเหลือกับบุคคลและบริษัทที่เกี่ยวข้องกันที่มีสาระสำคัญ ณ วันที่ </w:t>
      </w:r>
      <w:r w:rsidR="00EB2345" w:rsidRPr="005673E7">
        <w:rPr>
          <w:rFonts w:ascii="BrowalliaUPC" w:hAnsi="BrowalliaUPC" w:cs="BrowalliaUPC"/>
          <w:sz w:val="28"/>
          <w:szCs w:val="28"/>
        </w:rPr>
        <w:t>31</w:t>
      </w:r>
      <w:r w:rsidR="00EB2345" w:rsidRPr="005673E7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C02968" w:rsidRPr="005673E7">
        <w:rPr>
          <w:rFonts w:ascii="BrowalliaUPC" w:hAnsi="BrowalliaUPC" w:cs="BrowalliaUPC"/>
          <w:sz w:val="28"/>
          <w:szCs w:val="28"/>
        </w:rPr>
        <w:t>25</w:t>
      </w:r>
      <w:r w:rsidR="009D1150" w:rsidRPr="005673E7">
        <w:rPr>
          <w:rFonts w:ascii="BrowalliaUPC" w:hAnsi="BrowalliaUPC" w:cs="BrowalliaUPC"/>
          <w:sz w:val="28"/>
          <w:szCs w:val="28"/>
        </w:rPr>
        <w:t>6</w:t>
      </w:r>
      <w:r w:rsidR="000937C5" w:rsidRPr="005673E7">
        <w:rPr>
          <w:rFonts w:ascii="BrowalliaUPC" w:hAnsi="BrowalliaUPC" w:cs="BrowalliaUPC"/>
          <w:sz w:val="28"/>
          <w:szCs w:val="28"/>
        </w:rPr>
        <w:t>3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C02968" w:rsidRPr="005673E7">
        <w:rPr>
          <w:rFonts w:ascii="BrowalliaUPC" w:hAnsi="BrowalliaUPC" w:cs="BrowalliaUPC"/>
          <w:sz w:val="28"/>
          <w:szCs w:val="28"/>
        </w:rPr>
        <w:t>25</w:t>
      </w:r>
      <w:r w:rsidR="00661C1F" w:rsidRPr="005673E7">
        <w:rPr>
          <w:rFonts w:ascii="BrowalliaUPC" w:hAnsi="BrowalliaUPC" w:cs="BrowalliaUPC"/>
          <w:sz w:val="28"/>
          <w:szCs w:val="28"/>
        </w:rPr>
        <w:t>6</w:t>
      </w:r>
      <w:r w:rsidR="000937C5" w:rsidRPr="005673E7">
        <w:rPr>
          <w:rFonts w:ascii="BrowalliaUPC" w:hAnsi="BrowalliaUPC" w:cs="BrowalliaUPC"/>
          <w:sz w:val="28"/>
          <w:szCs w:val="28"/>
        </w:rPr>
        <w:t>2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437C7E6B" w14:textId="77777777" w:rsidR="00743EEA" w:rsidRPr="005673E7" w:rsidRDefault="00743EEA" w:rsidP="0094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14"/>
          <w:szCs w:val="14"/>
          <w:lang w:val="en-GB"/>
        </w:rPr>
      </w:pPr>
    </w:p>
    <w:tbl>
      <w:tblPr>
        <w:tblW w:w="90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24"/>
        <w:gridCol w:w="995"/>
        <w:gridCol w:w="243"/>
        <w:gridCol w:w="994"/>
        <w:gridCol w:w="237"/>
        <w:gridCol w:w="11"/>
        <w:gridCol w:w="985"/>
        <w:gridCol w:w="266"/>
        <w:gridCol w:w="1039"/>
      </w:tblGrid>
      <w:tr w:rsidR="005753E0" w:rsidRPr="005673E7" w14:paraId="104B1BF6" w14:textId="77777777" w:rsidTr="0039019C">
        <w:trPr>
          <w:tblHeader/>
        </w:trPr>
        <w:tc>
          <w:tcPr>
            <w:tcW w:w="4324" w:type="dxa"/>
          </w:tcPr>
          <w:p w14:paraId="75772677" w14:textId="77777777" w:rsidR="005753E0" w:rsidRPr="00163B7D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70" w:type="dxa"/>
            <w:gridSpan w:val="8"/>
          </w:tcPr>
          <w:p w14:paraId="770B871B" w14:textId="77777777" w:rsidR="005753E0" w:rsidRPr="00163B7D" w:rsidRDefault="005753E0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5753E0" w:rsidRPr="005673E7" w14:paraId="2FCE8DFA" w14:textId="77777777" w:rsidTr="0039019C">
        <w:trPr>
          <w:tblHeader/>
        </w:trPr>
        <w:tc>
          <w:tcPr>
            <w:tcW w:w="4324" w:type="dxa"/>
          </w:tcPr>
          <w:p w14:paraId="2C7C574D" w14:textId="77777777" w:rsidR="005753E0" w:rsidRPr="00163B7D" w:rsidRDefault="005753E0" w:rsidP="00AE6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</w:tcPr>
          <w:p w14:paraId="392E01E2" w14:textId="77777777" w:rsidR="005753E0" w:rsidRPr="00163B7D" w:rsidRDefault="005753E0" w:rsidP="00743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1" w:right="-39" w:firstLine="111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350B1DEF" w14:textId="77777777" w:rsidR="005753E0" w:rsidRPr="00163B7D" w:rsidRDefault="005753E0" w:rsidP="00743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90" w:type="dxa"/>
            <w:gridSpan w:val="3"/>
            <w:tcBorders>
              <w:bottom w:val="single" w:sz="4" w:space="0" w:color="auto"/>
            </w:tcBorders>
          </w:tcPr>
          <w:p w14:paraId="068823B5" w14:textId="77777777" w:rsidR="005753E0" w:rsidRPr="00163B7D" w:rsidRDefault="005753E0" w:rsidP="00743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 w:right="-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77DC3" w:rsidRPr="005673E7" w14:paraId="72AEF2D3" w14:textId="77777777" w:rsidTr="0039019C">
        <w:trPr>
          <w:tblHeader/>
        </w:trPr>
        <w:tc>
          <w:tcPr>
            <w:tcW w:w="4324" w:type="dxa"/>
          </w:tcPr>
          <w:p w14:paraId="222984A4" w14:textId="77777777" w:rsidR="00D77DC3" w:rsidRPr="00163B7D" w:rsidRDefault="00D77DC3" w:rsidP="00D77DC3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D252BC" w14:textId="6470DB3F" w:rsidR="00D77DC3" w:rsidRPr="00163B7D" w:rsidRDefault="00D77DC3" w:rsidP="00743AE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743AE0" w:rsidRPr="00163B7D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78BCB0E3" w14:textId="77777777" w:rsidR="00D77DC3" w:rsidRPr="00163B7D" w:rsidRDefault="00D77DC3" w:rsidP="00743AE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AF650" w14:textId="5928D0F5" w:rsidR="00D77DC3" w:rsidRPr="00163B7D" w:rsidRDefault="00D77DC3" w:rsidP="00743AE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743AE0" w:rsidRPr="00163B7D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37" w:type="dxa"/>
            <w:vAlign w:val="bottom"/>
          </w:tcPr>
          <w:p w14:paraId="60285305" w14:textId="77777777" w:rsidR="00D77DC3" w:rsidRPr="00163B7D" w:rsidRDefault="00D77DC3" w:rsidP="00743AE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0605DFAE" w14:textId="1BC535C1" w:rsidR="00D77DC3" w:rsidRPr="00163B7D" w:rsidRDefault="00D77DC3" w:rsidP="00743AE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3D53E5" w:rsidRPr="00163B7D">
              <w:rPr>
                <w:rFonts w:ascii="BrowalliaUPC" w:hAnsi="BrowalliaUPC" w:cs="BrowalliaUPC"/>
                <w:sz w:val="28"/>
                <w:szCs w:val="28"/>
                <w:cs/>
              </w:rPr>
              <w:t>3</w:t>
            </w:r>
          </w:p>
        </w:tc>
        <w:tc>
          <w:tcPr>
            <w:tcW w:w="266" w:type="dxa"/>
            <w:vAlign w:val="bottom"/>
          </w:tcPr>
          <w:p w14:paraId="2A62C92A" w14:textId="77777777" w:rsidR="00D77DC3" w:rsidRPr="00163B7D" w:rsidRDefault="00D77DC3" w:rsidP="00743AE0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2ACC1784" w14:textId="77ABF6B1" w:rsidR="00D77DC3" w:rsidRPr="00163B7D" w:rsidRDefault="00D77DC3" w:rsidP="00743AE0">
            <w:pPr>
              <w:tabs>
                <w:tab w:val="clear" w:pos="907"/>
              </w:tabs>
              <w:spacing w:line="240" w:lineRule="auto"/>
              <w:ind w:left="-108" w:right="-10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3D53E5" w:rsidRPr="00163B7D">
              <w:rPr>
                <w:rFonts w:ascii="BrowalliaUPC" w:hAnsi="BrowalliaUPC" w:cs="BrowalliaUPC"/>
                <w:sz w:val="28"/>
                <w:szCs w:val="28"/>
                <w:cs/>
              </w:rPr>
              <w:t>2</w:t>
            </w:r>
          </w:p>
        </w:tc>
      </w:tr>
      <w:tr w:rsidR="00821DB2" w:rsidRPr="005673E7" w14:paraId="1DC0755C" w14:textId="77777777" w:rsidTr="00507E2D">
        <w:trPr>
          <w:trHeight w:val="110"/>
          <w:tblHeader/>
        </w:trPr>
        <w:tc>
          <w:tcPr>
            <w:tcW w:w="4324" w:type="dxa"/>
          </w:tcPr>
          <w:p w14:paraId="4532EA39" w14:textId="77777777" w:rsidR="00821DB2" w:rsidRPr="00163B7D" w:rsidRDefault="00821DB2" w:rsidP="00507E2D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4D5074B5" w14:textId="77777777" w:rsidR="00821DB2" w:rsidRPr="00163B7D" w:rsidRDefault="00821DB2" w:rsidP="00507E2D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vAlign w:val="bottom"/>
          </w:tcPr>
          <w:p w14:paraId="229A2217" w14:textId="77777777" w:rsidR="00821DB2" w:rsidRPr="00163B7D" w:rsidRDefault="00821DB2" w:rsidP="00507E2D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0E1A9A22" w14:textId="77777777" w:rsidR="00821DB2" w:rsidRPr="00163B7D" w:rsidRDefault="00821DB2" w:rsidP="00507E2D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37" w:type="dxa"/>
            <w:vAlign w:val="bottom"/>
          </w:tcPr>
          <w:p w14:paraId="2D97D2A9" w14:textId="77777777" w:rsidR="00821DB2" w:rsidRPr="00163B7D" w:rsidRDefault="00821DB2" w:rsidP="00507E2D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4795BBC" w14:textId="77777777" w:rsidR="00821DB2" w:rsidRPr="00163B7D" w:rsidRDefault="00821DB2" w:rsidP="00507E2D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66" w:type="dxa"/>
            <w:vAlign w:val="bottom"/>
          </w:tcPr>
          <w:p w14:paraId="2EC119EF" w14:textId="77777777" w:rsidR="00821DB2" w:rsidRPr="00163B7D" w:rsidRDefault="00821DB2" w:rsidP="00507E2D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1039" w:type="dxa"/>
            <w:vAlign w:val="bottom"/>
          </w:tcPr>
          <w:p w14:paraId="410CA91C" w14:textId="77777777" w:rsidR="00821DB2" w:rsidRPr="00163B7D" w:rsidRDefault="00821DB2" w:rsidP="00507E2D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</w:tr>
      <w:tr w:rsidR="00841732" w:rsidRPr="005673E7" w14:paraId="6C2094DB" w14:textId="77777777" w:rsidTr="0039019C">
        <w:tc>
          <w:tcPr>
            <w:tcW w:w="4324" w:type="dxa"/>
            <w:vAlign w:val="center"/>
          </w:tcPr>
          <w:p w14:paraId="3CA67A9E" w14:textId="4F33321C" w:rsidR="00841732" w:rsidRPr="00163B7D" w:rsidRDefault="00FD5A79" w:rsidP="0039019C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63B7D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– </w:t>
            </w:r>
            <w:r w:rsidRPr="00163B7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59BAE3E0" w14:textId="77777777" w:rsidR="00841732" w:rsidRPr="00163B7D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71C4F877" w14:textId="77777777" w:rsidR="00841732" w:rsidRPr="00163B7D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2C7CE33E" w14:textId="77777777" w:rsidR="00841732" w:rsidRPr="00163B7D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4E269EA9" w14:textId="77777777" w:rsidR="00841732" w:rsidRPr="00163B7D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AA18AC4" w14:textId="77777777" w:rsidR="00841732" w:rsidRPr="00163B7D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62556515" w14:textId="77777777" w:rsidR="00841732" w:rsidRPr="00163B7D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113B558" w14:textId="77777777" w:rsidR="00841732" w:rsidRPr="00163B7D" w:rsidRDefault="00841732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26EE5" w:rsidRPr="005673E7" w14:paraId="3B2BFD36" w14:textId="77777777" w:rsidTr="0039019C">
        <w:tc>
          <w:tcPr>
            <w:tcW w:w="4324" w:type="dxa"/>
            <w:vAlign w:val="center"/>
          </w:tcPr>
          <w:p w14:paraId="38933F29" w14:textId="134F7B73" w:rsidR="00626EE5" w:rsidRPr="00163B7D" w:rsidRDefault="00626EE5" w:rsidP="00626EE5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vAlign w:val="bottom"/>
          </w:tcPr>
          <w:p w14:paraId="03EADE71" w14:textId="2870CD94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46440A8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7511624B" w14:textId="7A284A76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6F4BB5A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65C438F2" w14:textId="23066193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91</w:t>
            </w:r>
          </w:p>
        </w:tc>
        <w:tc>
          <w:tcPr>
            <w:tcW w:w="266" w:type="dxa"/>
          </w:tcPr>
          <w:p w14:paraId="33C9802B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446CCCF" w14:textId="59738E15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25</w:t>
            </w:r>
          </w:p>
        </w:tc>
      </w:tr>
      <w:tr w:rsidR="00626EE5" w:rsidRPr="005673E7" w14:paraId="28F0339D" w14:textId="77777777" w:rsidTr="0039019C">
        <w:tc>
          <w:tcPr>
            <w:tcW w:w="4324" w:type="dxa"/>
          </w:tcPr>
          <w:p w14:paraId="38FB95FD" w14:textId="0A317E19" w:rsidR="00626EE5" w:rsidRPr="00163B7D" w:rsidRDefault="00626EE5" w:rsidP="00626EE5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6B5D6AA" w14:textId="0A8B66D5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  <w:tc>
          <w:tcPr>
            <w:tcW w:w="243" w:type="dxa"/>
            <w:shd w:val="clear" w:color="auto" w:fill="auto"/>
          </w:tcPr>
          <w:p w14:paraId="28F903BD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411242D" w14:textId="76BD91E4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238</w:t>
            </w:r>
          </w:p>
        </w:tc>
        <w:tc>
          <w:tcPr>
            <w:tcW w:w="237" w:type="dxa"/>
          </w:tcPr>
          <w:p w14:paraId="50A5CD3B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03BF2615" w14:textId="46DA0BA9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  <w:tc>
          <w:tcPr>
            <w:tcW w:w="266" w:type="dxa"/>
          </w:tcPr>
          <w:p w14:paraId="57249858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31F541F5" w14:textId="411E9731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lang w:val="en-GB"/>
              </w:rPr>
              <w:t>238</w:t>
            </w:r>
          </w:p>
        </w:tc>
      </w:tr>
      <w:tr w:rsidR="00626EE5" w:rsidRPr="005673E7" w14:paraId="7CFBEC85" w14:textId="77777777" w:rsidTr="0039019C">
        <w:tc>
          <w:tcPr>
            <w:tcW w:w="4324" w:type="dxa"/>
            <w:vAlign w:val="center"/>
          </w:tcPr>
          <w:p w14:paraId="13FA460E" w14:textId="77777777" w:rsidR="00626EE5" w:rsidRPr="00163B7D" w:rsidRDefault="00626EE5" w:rsidP="00626EE5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E3386" w14:textId="20F4B879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FEB4424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1F638" w14:textId="6192CFF0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lang w:val="en-GB"/>
              </w:rPr>
              <w:t>139</w:t>
            </w:r>
          </w:p>
        </w:tc>
        <w:tc>
          <w:tcPr>
            <w:tcW w:w="237" w:type="dxa"/>
          </w:tcPr>
          <w:p w14:paraId="536F6D5A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74C2F992" w14:textId="35FE2245" w:rsidR="00626EE5" w:rsidRPr="00163B7D" w:rsidRDefault="00626EE5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6ED5B1C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ACD31CB" w14:textId="4D9B0B4A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26EE5" w:rsidRPr="005673E7" w14:paraId="71241041" w14:textId="77777777" w:rsidTr="0039019C">
        <w:tc>
          <w:tcPr>
            <w:tcW w:w="4324" w:type="dxa"/>
            <w:vAlign w:val="center"/>
          </w:tcPr>
          <w:p w14:paraId="67AD97DC" w14:textId="705D9B18" w:rsidR="00626EE5" w:rsidRPr="00163B7D" w:rsidRDefault="00626EE5" w:rsidP="00626EE5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A7C258" w14:textId="6755AB2F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393</w:t>
            </w:r>
          </w:p>
        </w:tc>
        <w:tc>
          <w:tcPr>
            <w:tcW w:w="243" w:type="dxa"/>
            <w:shd w:val="clear" w:color="auto" w:fill="auto"/>
          </w:tcPr>
          <w:p w14:paraId="03D76145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8BB497D" w14:textId="58400A9E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377</w:t>
            </w:r>
          </w:p>
        </w:tc>
        <w:tc>
          <w:tcPr>
            <w:tcW w:w="237" w:type="dxa"/>
          </w:tcPr>
          <w:p w14:paraId="43FF2DCE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F8D192B" w14:textId="71757CAB" w:rsidR="00626EE5" w:rsidRPr="00163B7D" w:rsidRDefault="00626EE5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484</w:t>
            </w:r>
          </w:p>
        </w:tc>
        <w:tc>
          <w:tcPr>
            <w:tcW w:w="266" w:type="dxa"/>
          </w:tcPr>
          <w:p w14:paraId="530B5E96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63883C5" w14:textId="500D0394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lang w:val="en-GB"/>
              </w:rPr>
              <w:t>263</w:t>
            </w:r>
          </w:p>
        </w:tc>
      </w:tr>
      <w:tr w:rsidR="00626EE5" w:rsidRPr="005673E7" w14:paraId="0B7F62CF" w14:textId="77777777" w:rsidTr="00946FD9">
        <w:trPr>
          <w:trHeight w:val="197"/>
        </w:trPr>
        <w:tc>
          <w:tcPr>
            <w:tcW w:w="4324" w:type="dxa"/>
            <w:vAlign w:val="center"/>
          </w:tcPr>
          <w:p w14:paraId="5951A260" w14:textId="37503954" w:rsidR="00626EE5" w:rsidRPr="00163B7D" w:rsidRDefault="00626EE5" w:rsidP="00626EE5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995" w:type="dxa"/>
            <w:vAlign w:val="bottom"/>
          </w:tcPr>
          <w:p w14:paraId="2BCF1E22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43C3CF59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49F670BC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0E4FA940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211CC4A2" w14:textId="77777777" w:rsidR="00626EE5" w:rsidRPr="00163B7D" w:rsidRDefault="00626EE5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67B04028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6F9A3F68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26EE5" w:rsidRPr="005673E7" w14:paraId="7C4EB4A5" w14:textId="77777777" w:rsidTr="0039019C">
        <w:tc>
          <w:tcPr>
            <w:tcW w:w="4324" w:type="dxa"/>
            <w:vAlign w:val="center"/>
          </w:tcPr>
          <w:p w14:paraId="64B74B1F" w14:textId="0EBF6979" w:rsidR="00626EE5" w:rsidRPr="00163B7D" w:rsidRDefault="00626EE5" w:rsidP="00626EE5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163B7D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– </w:t>
            </w:r>
            <w:r w:rsidRPr="00163B7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บุคคลและบริษัทที่เกี่ยวข้อง</w:t>
            </w:r>
          </w:p>
        </w:tc>
        <w:tc>
          <w:tcPr>
            <w:tcW w:w="995" w:type="dxa"/>
            <w:vAlign w:val="bottom"/>
          </w:tcPr>
          <w:p w14:paraId="66C9CF68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6726BF3E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54838E08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55ECA0F2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71E74E29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color w:val="FF0000"/>
                <w:sz w:val="28"/>
                <w:szCs w:val="28"/>
              </w:rPr>
            </w:pPr>
          </w:p>
        </w:tc>
        <w:tc>
          <w:tcPr>
            <w:tcW w:w="266" w:type="dxa"/>
          </w:tcPr>
          <w:p w14:paraId="51AE6A76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2B371C8A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26EE5" w:rsidRPr="005673E7" w14:paraId="6F74C36A" w14:textId="77777777" w:rsidTr="0039019C">
        <w:tc>
          <w:tcPr>
            <w:tcW w:w="4324" w:type="dxa"/>
            <w:vAlign w:val="center"/>
          </w:tcPr>
          <w:p w14:paraId="5D4945B1" w14:textId="73BB6205" w:rsidR="00626EE5" w:rsidRPr="00163B7D" w:rsidRDefault="00626EE5" w:rsidP="00626EE5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5F0389A4" w14:textId="75C29224" w:rsidR="00626EE5" w:rsidRPr="00163B7D" w:rsidRDefault="00B35AB8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25C43976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</w:tcPr>
          <w:p w14:paraId="73DD3862" w14:textId="2BE446D6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08C9039D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29C42D4" w14:textId="3CF17768" w:rsidR="00626EE5" w:rsidRPr="00163B7D" w:rsidRDefault="00626EE5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311,984</w:t>
            </w:r>
          </w:p>
        </w:tc>
        <w:tc>
          <w:tcPr>
            <w:tcW w:w="266" w:type="dxa"/>
          </w:tcPr>
          <w:p w14:paraId="5FBC799C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C923128" w14:textId="1E4F1B9C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91,344</w:t>
            </w:r>
          </w:p>
        </w:tc>
      </w:tr>
      <w:tr w:rsidR="00626EE5" w:rsidRPr="005673E7" w14:paraId="595AA5E4" w14:textId="77777777" w:rsidTr="0039019C">
        <w:tc>
          <w:tcPr>
            <w:tcW w:w="4324" w:type="dxa"/>
            <w:vAlign w:val="center"/>
          </w:tcPr>
          <w:p w14:paraId="70EB0EC0" w14:textId="3DD509CB" w:rsidR="00626EE5" w:rsidRPr="00163B7D" w:rsidRDefault="00626EE5" w:rsidP="00626EE5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</w:tcPr>
          <w:p w14:paraId="04A1CCD2" w14:textId="446D5E6C" w:rsidR="00626EE5" w:rsidRPr="00163B7D" w:rsidRDefault="00B35AB8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E3B4B83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53CCB568" w14:textId="6F7E47BF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F58484C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6C91" w14:textId="167E96EB" w:rsidR="00626EE5" w:rsidRPr="00163B7D" w:rsidRDefault="00626EE5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(311,940)</w:t>
            </w:r>
          </w:p>
        </w:tc>
        <w:tc>
          <w:tcPr>
            <w:tcW w:w="266" w:type="dxa"/>
          </w:tcPr>
          <w:p w14:paraId="5E83D250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2282686" w14:textId="5BE2F72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(91,303)</w:t>
            </w:r>
          </w:p>
        </w:tc>
      </w:tr>
      <w:tr w:rsidR="00626EE5" w:rsidRPr="005673E7" w14:paraId="58BDF0DB" w14:textId="77777777" w:rsidTr="0039019C">
        <w:tc>
          <w:tcPr>
            <w:tcW w:w="4324" w:type="dxa"/>
            <w:vAlign w:val="center"/>
          </w:tcPr>
          <w:p w14:paraId="036FA885" w14:textId="39507E87" w:rsidR="00626EE5" w:rsidRPr="00163B7D" w:rsidRDefault="00626EE5" w:rsidP="00626EE5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6DA0A2D2" w14:textId="32CC2C14" w:rsidR="00626EE5" w:rsidRPr="00163B7D" w:rsidRDefault="00B35AB8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46934E72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1C354482" w14:textId="5A935994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291E194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7C700" w14:textId="375B81E7" w:rsidR="00626EE5" w:rsidRPr="00163B7D" w:rsidRDefault="00626EE5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44</w:t>
            </w:r>
          </w:p>
        </w:tc>
        <w:tc>
          <w:tcPr>
            <w:tcW w:w="266" w:type="dxa"/>
          </w:tcPr>
          <w:p w14:paraId="00EA3BD9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3506963A" w14:textId="2D3077F3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41</w:t>
            </w:r>
          </w:p>
        </w:tc>
      </w:tr>
      <w:tr w:rsidR="00626EE5" w:rsidRPr="005673E7" w14:paraId="4484A3A5" w14:textId="77777777" w:rsidTr="0039019C">
        <w:tc>
          <w:tcPr>
            <w:tcW w:w="4324" w:type="dxa"/>
            <w:vAlign w:val="center"/>
          </w:tcPr>
          <w:p w14:paraId="67727850" w14:textId="22F23D6A" w:rsidR="00626EE5" w:rsidRPr="00163B7D" w:rsidRDefault="00626EE5" w:rsidP="00626EE5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</w:tcPr>
          <w:p w14:paraId="2D7E9172" w14:textId="5DC3C2BF" w:rsidR="00626EE5" w:rsidRPr="00163B7D" w:rsidRDefault="00B35AB8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B9E89F8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</w:tcPr>
          <w:p w14:paraId="3C1FDAD7" w14:textId="61E071E2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200</w:t>
            </w:r>
          </w:p>
        </w:tc>
        <w:tc>
          <w:tcPr>
            <w:tcW w:w="237" w:type="dxa"/>
          </w:tcPr>
          <w:p w14:paraId="2D1B4BBD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0B355F24" w14:textId="4C934E9D" w:rsidR="00626EE5" w:rsidRPr="00163B7D" w:rsidRDefault="00626EE5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98F9483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</w:tcPr>
          <w:p w14:paraId="3441346A" w14:textId="37766485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26EE5" w:rsidRPr="005673E7" w14:paraId="6B995B08" w14:textId="77777777" w:rsidTr="0039019C">
        <w:trPr>
          <w:trHeight w:val="149"/>
        </w:trPr>
        <w:tc>
          <w:tcPr>
            <w:tcW w:w="4324" w:type="dxa"/>
            <w:vAlign w:val="center"/>
          </w:tcPr>
          <w:p w14:paraId="344A8DA5" w14:textId="0C4CA91B" w:rsidR="00626EE5" w:rsidRPr="00163B7D" w:rsidRDefault="00626EE5" w:rsidP="00626EE5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B28B33B" w14:textId="3A12FE2A" w:rsidR="00626EE5" w:rsidRPr="00163B7D" w:rsidRDefault="00B35AB8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370B26D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579F131" w14:textId="7A7DD340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200</w:t>
            </w:r>
          </w:p>
        </w:tc>
        <w:tc>
          <w:tcPr>
            <w:tcW w:w="237" w:type="dxa"/>
          </w:tcPr>
          <w:p w14:paraId="5226A65D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FC91527" w14:textId="4A3BB2C1" w:rsidR="00626EE5" w:rsidRPr="00163B7D" w:rsidRDefault="00626EE5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44</w:t>
            </w:r>
          </w:p>
        </w:tc>
        <w:tc>
          <w:tcPr>
            <w:tcW w:w="266" w:type="dxa"/>
          </w:tcPr>
          <w:p w14:paraId="503D4B10" w14:textId="77777777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75931B" w14:textId="53FB017B" w:rsidR="00626EE5" w:rsidRPr="00163B7D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163B7D">
              <w:rPr>
                <w:rFonts w:ascii="BrowalliaUPC" w:hAnsi="BrowalliaUPC" w:cs="BrowalliaUPC"/>
                <w:sz w:val="28"/>
                <w:szCs w:val="28"/>
              </w:rPr>
              <w:t>41</w:t>
            </w:r>
          </w:p>
        </w:tc>
      </w:tr>
      <w:tr w:rsidR="00626EE5" w:rsidRPr="005673E7" w14:paraId="4FABAEDE" w14:textId="77777777" w:rsidTr="008C33D3">
        <w:tc>
          <w:tcPr>
            <w:tcW w:w="4324" w:type="dxa"/>
            <w:vAlign w:val="center"/>
          </w:tcPr>
          <w:p w14:paraId="469E8221" w14:textId="77777777" w:rsidR="00626EE5" w:rsidRPr="005673E7" w:rsidRDefault="00626EE5" w:rsidP="00626EE5">
            <w:pPr>
              <w:tabs>
                <w:tab w:val="left" w:pos="113"/>
              </w:tabs>
              <w:spacing w:line="240" w:lineRule="auto"/>
              <w:ind w:right="-113" w:firstLine="180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9F2F724" w14:textId="77777777" w:rsidR="00626EE5" w:rsidRPr="005673E7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3" w:type="dxa"/>
          </w:tcPr>
          <w:p w14:paraId="0900010A" w14:textId="77777777" w:rsidR="00626EE5" w:rsidRPr="005673E7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vAlign w:val="bottom"/>
          </w:tcPr>
          <w:p w14:paraId="603491C1" w14:textId="77777777" w:rsidR="00626EE5" w:rsidRPr="005673E7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7" w:type="dxa"/>
          </w:tcPr>
          <w:p w14:paraId="5BC890FF" w14:textId="77777777" w:rsidR="00626EE5" w:rsidRPr="005673E7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86F7874" w14:textId="77777777" w:rsidR="00626EE5" w:rsidRPr="005673E7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276CD09C" w14:textId="77777777" w:rsidR="00626EE5" w:rsidRPr="005673E7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bottom"/>
          </w:tcPr>
          <w:p w14:paraId="148BBBAE" w14:textId="77777777" w:rsidR="00626EE5" w:rsidRPr="005673E7" w:rsidRDefault="00626EE5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</w:tbl>
    <w:p w14:paraId="290732FD" w14:textId="10D3A1DE" w:rsidR="00697C7D" w:rsidRPr="00B668FA" w:rsidRDefault="00697C7D" w:rsidP="00B66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2F0B9522" w14:textId="77777777" w:rsidR="00CF4A9F" w:rsidRDefault="00CF4A9F" w:rsidP="003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42A6B016" w14:textId="77777777" w:rsidR="00CF4A9F" w:rsidRDefault="00CF4A9F" w:rsidP="003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086CD42B" w14:textId="77777777" w:rsidR="00CF4A9F" w:rsidRDefault="00CF4A9F" w:rsidP="003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6C877E16" w14:textId="77777777" w:rsidR="00CF4A9F" w:rsidRDefault="00CF4A9F" w:rsidP="003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17D5E633" w14:textId="77777777" w:rsidR="00CF4A9F" w:rsidRDefault="00CF4A9F" w:rsidP="003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3559DAB9" w14:textId="79CBE3BA" w:rsidR="00B668FA" w:rsidRDefault="00B668FA" w:rsidP="003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B668FA">
        <w:rPr>
          <w:rFonts w:ascii="BrowalliaUPC" w:hAnsi="BrowalliaUPC" w:cs="BrowalliaUPC"/>
          <w:sz w:val="28"/>
          <w:szCs w:val="28"/>
          <w:cs/>
        </w:rPr>
        <w:lastRenderedPageBreak/>
        <w:t xml:space="preserve">ในระหว่างปีสิ้นสุดวันที่ </w:t>
      </w:r>
      <w:r w:rsidRPr="00B668FA">
        <w:rPr>
          <w:rFonts w:ascii="BrowalliaUPC" w:hAnsi="BrowalliaUPC" w:cs="BrowalliaUPC"/>
          <w:sz w:val="28"/>
          <w:szCs w:val="28"/>
        </w:rPr>
        <w:t xml:space="preserve">31 </w:t>
      </w:r>
      <w:r w:rsidRPr="00B668FA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B668FA">
        <w:rPr>
          <w:rFonts w:ascii="BrowalliaUPC" w:hAnsi="BrowalliaUPC" w:cs="BrowalliaUPC"/>
          <w:sz w:val="28"/>
          <w:szCs w:val="28"/>
        </w:rPr>
        <w:t xml:space="preserve">2563 </w:t>
      </w:r>
      <w:r w:rsidRPr="00B668FA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B668FA">
        <w:rPr>
          <w:rFonts w:ascii="BrowalliaUPC" w:hAnsi="BrowalliaUPC" w:cs="BrowalliaUPC"/>
          <w:sz w:val="28"/>
          <w:szCs w:val="28"/>
        </w:rPr>
        <w:t xml:space="preserve">2562 </w:t>
      </w:r>
      <w:r w:rsidRPr="00B668FA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รายการเคลื่อนไหวของค่าเผื่อผลขาดทุนจากการด้อยค่าของลูกหนี้</w:t>
      </w:r>
      <w:r w:rsidR="003148C2">
        <w:rPr>
          <w:rFonts w:ascii="BrowalliaUPC" w:hAnsi="BrowalliaUPC" w:cs="BrowalliaUPC" w:hint="cs"/>
          <w:sz w:val="28"/>
          <w:szCs w:val="28"/>
          <w:cs/>
        </w:rPr>
        <w:t>อื่น</w:t>
      </w:r>
      <w:r w:rsidR="00DD4868">
        <w:rPr>
          <w:rFonts w:ascii="BrowalliaUPC" w:hAnsi="BrowalliaUPC" w:cs="BrowalliaUPC" w:hint="cs"/>
          <w:sz w:val="28"/>
          <w:szCs w:val="28"/>
          <w:cs/>
        </w:rPr>
        <w:t>บริษัทย่อย</w:t>
      </w:r>
      <w:r w:rsidRPr="00B668FA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</w:p>
    <w:p w14:paraId="759B1D3B" w14:textId="77777777" w:rsidR="00CF4A9F" w:rsidRPr="00FE1772" w:rsidRDefault="00CF4A9F" w:rsidP="003148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</w:rPr>
      </w:pPr>
    </w:p>
    <w:tbl>
      <w:tblPr>
        <w:tblW w:w="9100" w:type="dxa"/>
        <w:tblInd w:w="28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09"/>
        <w:gridCol w:w="5528"/>
        <w:gridCol w:w="567"/>
        <w:gridCol w:w="992"/>
        <w:gridCol w:w="284"/>
        <w:gridCol w:w="1020"/>
      </w:tblGrid>
      <w:tr w:rsidR="00EA27AC" w:rsidRPr="005673E7" w14:paraId="7E9293D0" w14:textId="77777777" w:rsidTr="005024D9">
        <w:tc>
          <w:tcPr>
            <w:tcW w:w="9100" w:type="dxa"/>
            <w:gridSpan w:val="6"/>
            <w:shd w:val="clear" w:color="auto" w:fill="auto"/>
          </w:tcPr>
          <w:p w14:paraId="539E64EC" w14:textId="77777777" w:rsidR="00EA27AC" w:rsidRPr="005673E7" w:rsidRDefault="00EA27AC" w:rsidP="00926A37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A27AC" w:rsidRPr="005673E7" w14:paraId="7661DFCD" w14:textId="77777777" w:rsidTr="005024D9">
        <w:tc>
          <w:tcPr>
            <w:tcW w:w="6804" w:type="dxa"/>
            <w:gridSpan w:val="3"/>
            <w:shd w:val="clear" w:color="auto" w:fill="auto"/>
          </w:tcPr>
          <w:p w14:paraId="250843C7" w14:textId="77777777" w:rsidR="00EA27AC" w:rsidRPr="005673E7" w:rsidRDefault="00EA27AC" w:rsidP="00926A3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1CF14D" w14:textId="77777777" w:rsidR="00EA27AC" w:rsidRPr="005673E7" w:rsidRDefault="00EA27AC" w:rsidP="00926A3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F5363" w:rsidRPr="005673E7" w14:paraId="6DA69E9C" w14:textId="77777777" w:rsidTr="005024D9">
        <w:tc>
          <w:tcPr>
            <w:tcW w:w="6804" w:type="dxa"/>
            <w:gridSpan w:val="3"/>
            <w:shd w:val="clear" w:color="auto" w:fill="auto"/>
          </w:tcPr>
          <w:p w14:paraId="30DFA216" w14:textId="77777777" w:rsidR="00AF5363" w:rsidRPr="005673E7" w:rsidRDefault="00AF5363" w:rsidP="00926A3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59E0BD" w14:textId="77777777" w:rsidR="00AF5363" w:rsidRPr="005673E7" w:rsidRDefault="00AF5363" w:rsidP="00926A3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F75B9" w14:textId="77777777" w:rsidR="00AF5363" w:rsidRPr="005673E7" w:rsidRDefault="00AF5363" w:rsidP="00926A3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24037C" w14:textId="77777777" w:rsidR="00AF5363" w:rsidRPr="005673E7" w:rsidRDefault="00AF5363" w:rsidP="00926A3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24543D" w:rsidRPr="005673E7" w14:paraId="0BED7CF6" w14:textId="77777777" w:rsidTr="005024D9">
        <w:tc>
          <w:tcPr>
            <w:tcW w:w="6237" w:type="dxa"/>
            <w:gridSpan w:val="2"/>
            <w:shd w:val="clear" w:color="auto" w:fill="auto"/>
            <w:vAlign w:val="bottom"/>
          </w:tcPr>
          <w:p w14:paraId="5D10B9A2" w14:textId="2D9D078B" w:rsidR="0024543D" w:rsidRPr="00AF5363" w:rsidRDefault="0024543D" w:rsidP="0024543D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14:paraId="65AE7010" w14:textId="77777777" w:rsidR="0024543D" w:rsidRPr="005673E7" w:rsidRDefault="0024543D" w:rsidP="0024543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0E0B73" w14:textId="7DF15028" w:rsidR="0024543D" w:rsidRPr="005673E7" w:rsidRDefault="0024543D" w:rsidP="00245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5DA1B5C" w14:textId="77777777" w:rsidR="0024543D" w:rsidRPr="005673E7" w:rsidRDefault="0024543D" w:rsidP="0024543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B587781" w14:textId="3BFD429D" w:rsidR="0024543D" w:rsidRPr="005673E7" w:rsidRDefault="0024543D" w:rsidP="00245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24543D" w:rsidRPr="005673E7" w14:paraId="510B355E" w14:textId="77777777" w:rsidTr="005024D9">
        <w:tc>
          <w:tcPr>
            <w:tcW w:w="6237" w:type="dxa"/>
            <w:gridSpan w:val="2"/>
            <w:shd w:val="clear" w:color="auto" w:fill="auto"/>
            <w:vAlign w:val="bottom"/>
            <w:hideMark/>
          </w:tcPr>
          <w:p w14:paraId="44F58660" w14:textId="77777777" w:rsidR="0024543D" w:rsidRPr="00AF5363" w:rsidRDefault="0024543D" w:rsidP="006D0AB5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AF536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AF5363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AF5363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567" w:type="dxa"/>
            <w:shd w:val="clear" w:color="auto" w:fill="auto"/>
          </w:tcPr>
          <w:p w14:paraId="1A30E446" w14:textId="77777777" w:rsidR="0024543D" w:rsidRPr="005673E7" w:rsidRDefault="0024543D" w:rsidP="006D0AB5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B20B46" w14:textId="77777777" w:rsidR="0024543D" w:rsidRPr="005673E7" w:rsidRDefault="0024543D" w:rsidP="006D0A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91,303</w:t>
            </w:r>
          </w:p>
        </w:tc>
        <w:tc>
          <w:tcPr>
            <w:tcW w:w="284" w:type="dxa"/>
            <w:shd w:val="clear" w:color="auto" w:fill="auto"/>
          </w:tcPr>
          <w:p w14:paraId="29675EF6" w14:textId="77777777" w:rsidR="0024543D" w:rsidRPr="005673E7" w:rsidRDefault="0024543D" w:rsidP="006D0AB5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DB2D7BC" w14:textId="77777777" w:rsidR="0024543D" w:rsidRPr="005673E7" w:rsidRDefault="0024543D" w:rsidP="006D0AB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24543D" w:rsidRPr="005673E7" w14:paraId="4F8663A2" w14:textId="77777777" w:rsidTr="005024D9">
        <w:tc>
          <w:tcPr>
            <w:tcW w:w="709" w:type="dxa"/>
            <w:shd w:val="clear" w:color="auto" w:fill="auto"/>
            <w:vAlign w:val="bottom"/>
            <w:hideMark/>
          </w:tcPr>
          <w:p w14:paraId="2BB28361" w14:textId="3FB202A5" w:rsidR="0024543D" w:rsidRPr="005673E7" w:rsidRDefault="0024543D" w:rsidP="0024543D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AF5363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0A21855E" w14:textId="77411EDE" w:rsidR="0024543D" w:rsidRPr="005673E7" w:rsidRDefault="00587A18" w:rsidP="0024543D">
            <w:pPr>
              <w:tabs>
                <w:tab w:val="left" w:pos="419"/>
              </w:tabs>
              <w:spacing w:line="240" w:lineRule="auto"/>
              <w:ind w:right="28" w:hanging="107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ตั้งค่า</w:t>
            </w:r>
            <w:r w:rsidR="0024002E">
              <w:rPr>
                <w:rFonts w:ascii="BrowalliaUPC" w:hAnsi="BrowalliaUPC" w:cs="BrowalliaUPC" w:hint="cs"/>
                <w:sz w:val="28"/>
                <w:szCs w:val="28"/>
                <w:cs/>
              </w:rPr>
              <w:t>เ</w:t>
            </w: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ผื่อฯ</w:t>
            </w:r>
            <w:r w:rsidR="0024002E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24543D" w:rsidRPr="005673E7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67" w:type="dxa"/>
            <w:shd w:val="clear" w:color="auto" w:fill="auto"/>
          </w:tcPr>
          <w:p w14:paraId="7A66E924" w14:textId="5B132FE7" w:rsidR="0024543D" w:rsidRPr="005673E7" w:rsidRDefault="0024543D" w:rsidP="0024543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0B002A" w14:textId="56D2CBDA" w:rsidR="0024543D" w:rsidRPr="005673E7" w:rsidRDefault="0024543D" w:rsidP="00245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220,637</w:t>
            </w:r>
          </w:p>
        </w:tc>
        <w:tc>
          <w:tcPr>
            <w:tcW w:w="284" w:type="dxa"/>
            <w:shd w:val="clear" w:color="auto" w:fill="auto"/>
          </w:tcPr>
          <w:p w14:paraId="16122F4A" w14:textId="77777777" w:rsidR="0024543D" w:rsidRPr="005673E7" w:rsidRDefault="0024543D" w:rsidP="0024543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2ACF02A" w14:textId="10BD8ED8" w:rsidR="0024543D" w:rsidRPr="005673E7" w:rsidRDefault="0024543D" w:rsidP="0024543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91,303</w:t>
            </w:r>
          </w:p>
        </w:tc>
      </w:tr>
      <w:tr w:rsidR="00AF5363" w:rsidRPr="005673E7" w14:paraId="411BB12C" w14:textId="77777777" w:rsidTr="005024D9">
        <w:tc>
          <w:tcPr>
            <w:tcW w:w="6237" w:type="dxa"/>
            <w:gridSpan w:val="2"/>
            <w:shd w:val="clear" w:color="auto" w:fill="auto"/>
            <w:vAlign w:val="bottom"/>
            <w:hideMark/>
          </w:tcPr>
          <w:p w14:paraId="26C2ECA4" w14:textId="5AD816EB" w:rsidR="00AF5363" w:rsidRPr="005673E7" w:rsidRDefault="00AF5363" w:rsidP="00AF5363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567" w:type="dxa"/>
            <w:shd w:val="clear" w:color="auto" w:fill="auto"/>
          </w:tcPr>
          <w:p w14:paraId="1EFD16C3" w14:textId="77777777" w:rsidR="00AF5363" w:rsidRPr="005673E7" w:rsidRDefault="00AF5363" w:rsidP="00926A3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E5EFFBE" w14:textId="12665F01" w:rsidR="00AF5363" w:rsidRPr="005673E7" w:rsidRDefault="00460E4E" w:rsidP="00926A3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311,940</w:t>
            </w:r>
          </w:p>
        </w:tc>
        <w:tc>
          <w:tcPr>
            <w:tcW w:w="284" w:type="dxa"/>
            <w:shd w:val="clear" w:color="auto" w:fill="auto"/>
          </w:tcPr>
          <w:p w14:paraId="4D86121C" w14:textId="77777777" w:rsidR="00AF5363" w:rsidRPr="005673E7" w:rsidRDefault="00AF5363" w:rsidP="00926A3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B71A034" w14:textId="0A791407" w:rsidR="00AF5363" w:rsidRPr="005673E7" w:rsidRDefault="00460E4E" w:rsidP="00926A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91,303</w:t>
            </w:r>
          </w:p>
        </w:tc>
      </w:tr>
    </w:tbl>
    <w:p w14:paraId="20399967" w14:textId="77777777" w:rsidR="0035565C" w:rsidRDefault="0035565C"/>
    <w:tbl>
      <w:tblPr>
        <w:tblW w:w="90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24"/>
        <w:gridCol w:w="995"/>
        <w:gridCol w:w="243"/>
        <w:gridCol w:w="994"/>
        <w:gridCol w:w="237"/>
        <w:gridCol w:w="996"/>
        <w:gridCol w:w="266"/>
        <w:gridCol w:w="1039"/>
      </w:tblGrid>
      <w:tr w:rsidR="00461B3E" w:rsidRPr="005673E7" w14:paraId="3E1CE892" w14:textId="77777777" w:rsidTr="00747AB8">
        <w:tc>
          <w:tcPr>
            <w:tcW w:w="4324" w:type="dxa"/>
            <w:vAlign w:val="center"/>
          </w:tcPr>
          <w:p w14:paraId="5422B293" w14:textId="746CB2ED" w:rsidR="00461B3E" w:rsidRPr="005673E7" w:rsidRDefault="00461B3E" w:rsidP="00626EE5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E2AE195" w14:textId="340424FE" w:rsidR="00461B3E" w:rsidRPr="005673E7" w:rsidRDefault="00461B3E" w:rsidP="00626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(หน่วย : พันบาท)</w:t>
            </w:r>
          </w:p>
        </w:tc>
      </w:tr>
      <w:tr w:rsidR="00644E49" w:rsidRPr="005673E7" w14:paraId="2C39612A" w14:textId="77777777" w:rsidTr="00DE7294">
        <w:tc>
          <w:tcPr>
            <w:tcW w:w="4324" w:type="dxa"/>
            <w:vAlign w:val="center"/>
          </w:tcPr>
          <w:p w14:paraId="4E9FA9BC" w14:textId="77777777" w:rsidR="00644E49" w:rsidRPr="005673E7" w:rsidRDefault="00644E49" w:rsidP="00644E49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118CC8" w14:textId="122DD26E" w:rsidR="00644E49" w:rsidRPr="00B63C8D" w:rsidRDefault="00644E49" w:rsidP="00B63C8D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B63C8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952BF93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0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80A22" w14:textId="418CB29C" w:rsidR="00644E49" w:rsidRPr="005673E7" w:rsidRDefault="00644E49" w:rsidP="00B63C8D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B63C8D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44E49" w:rsidRPr="005673E7" w14:paraId="5828AD66" w14:textId="77777777" w:rsidTr="00DE7294">
        <w:tc>
          <w:tcPr>
            <w:tcW w:w="4324" w:type="dxa"/>
            <w:vAlign w:val="center"/>
          </w:tcPr>
          <w:p w14:paraId="46752BD6" w14:textId="77777777" w:rsidR="00644E49" w:rsidRPr="005673E7" w:rsidRDefault="00644E49" w:rsidP="00644E49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F8EB4" w14:textId="67119521" w:rsidR="00644E49" w:rsidRPr="00DE7294" w:rsidRDefault="00644E49" w:rsidP="00DE729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DE7294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DB260B1" w14:textId="77777777" w:rsidR="00644E49" w:rsidRPr="00644E49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0F341CDA" w14:textId="3CDA864E" w:rsidR="00644E49" w:rsidRPr="00DE7294" w:rsidRDefault="00644E49" w:rsidP="00DE729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DE7294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37" w:type="dxa"/>
          </w:tcPr>
          <w:p w14:paraId="5D4393A9" w14:textId="77777777" w:rsidR="00644E49" w:rsidRPr="00644E49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4AAA4" w14:textId="4F64D3ED" w:rsidR="00644E49" w:rsidRPr="00DE7294" w:rsidRDefault="00644E49" w:rsidP="00DE729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DE7294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66" w:type="dxa"/>
          </w:tcPr>
          <w:p w14:paraId="70930CCC" w14:textId="77777777" w:rsidR="00644E49" w:rsidRPr="00DE7294" w:rsidRDefault="00644E49" w:rsidP="00DE729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45EE94A" w14:textId="0956937B" w:rsidR="00644E49" w:rsidRPr="00DE7294" w:rsidRDefault="00644E49" w:rsidP="00DE729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DE7294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644E49" w:rsidRPr="005673E7" w14:paraId="648E9B14" w14:textId="77777777" w:rsidTr="00DE7294">
        <w:tc>
          <w:tcPr>
            <w:tcW w:w="4324" w:type="dxa"/>
            <w:vAlign w:val="center"/>
          </w:tcPr>
          <w:p w14:paraId="5BCC9F6E" w14:textId="77777777" w:rsidR="00644E49" w:rsidRPr="005673E7" w:rsidRDefault="00644E49" w:rsidP="00644E49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24"/>
                <w:szCs w:val="24"/>
                <w:u w:val="single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D3918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3" w:type="dxa"/>
          </w:tcPr>
          <w:p w14:paraId="1A542A68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29EBA5B5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7" w:type="dxa"/>
          </w:tcPr>
          <w:p w14:paraId="5040E6FF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AA119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18331B78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7BB186D5" w14:textId="77777777" w:rsidR="00644E49" w:rsidRPr="00DE7294" w:rsidRDefault="00644E49" w:rsidP="00DE729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44E49" w:rsidRPr="005673E7" w14:paraId="0F578C5E" w14:textId="77777777" w:rsidTr="0039019C">
        <w:tc>
          <w:tcPr>
            <w:tcW w:w="4324" w:type="dxa"/>
            <w:vAlign w:val="center"/>
          </w:tcPr>
          <w:p w14:paraId="2DB89E31" w14:textId="492298EC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เงินให้กู้ยืมระยะสั้นและดอกเบี้ยค้างรับ </w:t>
            </w:r>
            <w:r w:rsidRPr="00E50F11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– </w:t>
            </w:r>
            <w:r w:rsidRPr="00E50F1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E999133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43" w:type="dxa"/>
          </w:tcPr>
          <w:p w14:paraId="04640B60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0D151E0C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7" w:type="dxa"/>
          </w:tcPr>
          <w:p w14:paraId="7E2E605D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5433BDDB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3" w:right="3"/>
              <w:jc w:val="right"/>
              <w:rPr>
                <w:rFonts w:ascii="BrowalliaUPC" w:hAnsi="BrowalliaUPC" w:cs="BrowalliaUPC"/>
                <w:color w:val="FF0000"/>
                <w:sz w:val="24"/>
                <w:szCs w:val="24"/>
              </w:rPr>
            </w:pPr>
          </w:p>
        </w:tc>
        <w:tc>
          <w:tcPr>
            <w:tcW w:w="266" w:type="dxa"/>
          </w:tcPr>
          <w:p w14:paraId="60074DF4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134669DA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44E49" w:rsidRPr="005673E7" w14:paraId="0822B630" w14:textId="77777777" w:rsidTr="00DE7294">
        <w:tc>
          <w:tcPr>
            <w:tcW w:w="4324" w:type="dxa"/>
            <w:vAlign w:val="center"/>
          </w:tcPr>
          <w:p w14:paraId="19D40EA7" w14:textId="6F46BF31" w:rsidR="00644E49" w:rsidRPr="00E50F11" w:rsidRDefault="00644E49" w:rsidP="00E50F11">
            <w:pPr>
              <w:tabs>
                <w:tab w:val="left" w:pos="113"/>
              </w:tabs>
              <w:spacing w:line="240" w:lineRule="auto"/>
              <w:ind w:right="-113"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742E2B9" w14:textId="2954EDF2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C00CD0A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</w:tcPr>
          <w:p w14:paraId="25C6DFF6" w14:textId="393780D4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98AA659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</w:tcPr>
          <w:p w14:paraId="371C9733" w14:textId="25311778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3,045</w:t>
            </w:r>
          </w:p>
        </w:tc>
        <w:tc>
          <w:tcPr>
            <w:tcW w:w="266" w:type="dxa"/>
          </w:tcPr>
          <w:p w14:paraId="5EE14476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30C40E8" w14:textId="1185C1BC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3,045</w:t>
            </w:r>
          </w:p>
        </w:tc>
      </w:tr>
      <w:tr w:rsidR="00644E49" w:rsidRPr="005673E7" w14:paraId="65DF2872" w14:textId="77777777" w:rsidTr="00DE7294">
        <w:tc>
          <w:tcPr>
            <w:tcW w:w="4324" w:type="dxa"/>
            <w:vAlign w:val="center"/>
          </w:tcPr>
          <w:p w14:paraId="6FF3A9B2" w14:textId="35F2A4E1" w:rsidR="00644E49" w:rsidRPr="00E50F11" w:rsidRDefault="00644E49" w:rsidP="00644E49">
            <w:pPr>
              <w:tabs>
                <w:tab w:val="left" w:pos="113"/>
              </w:tabs>
              <w:spacing w:line="240" w:lineRule="auto"/>
              <w:ind w:right="-113" w:firstLine="15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E50F1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20952" w14:textId="098C1A25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BEC9224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7DAF3296" w14:textId="215623A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5349795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auto"/>
          </w:tcPr>
          <w:p w14:paraId="0DA808F9" w14:textId="32B61C03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(3,045)</w:t>
            </w:r>
          </w:p>
        </w:tc>
        <w:tc>
          <w:tcPr>
            <w:tcW w:w="266" w:type="dxa"/>
          </w:tcPr>
          <w:p w14:paraId="026CE3C5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266AAF98" w14:textId="08E6E1AE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44E49" w:rsidRPr="005673E7" w14:paraId="04911815" w14:textId="77777777" w:rsidTr="00E827A1">
        <w:tc>
          <w:tcPr>
            <w:tcW w:w="4324" w:type="dxa"/>
            <w:vAlign w:val="center"/>
          </w:tcPr>
          <w:p w14:paraId="001EB3EA" w14:textId="3B816610" w:rsidR="00644E49" w:rsidRPr="00E50F11" w:rsidRDefault="00644E49" w:rsidP="00644E49">
            <w:pPr>
              <w:tabs>
                <w:tab w:val="left" w:pos="113"/>
              </w:tabs>
              <w:spacing w:line="240" w:lineRule="auto"/>
              <w:ind w:right="-113" w:firstLine="15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4E8D7C6" w14:textId="5ED3B749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63AA9082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176C1B1" w14:textId="481E2A85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63F15D71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D9AB675" w14:textId="3683A480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73566A63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53C4788" w14:textId="5F74AA3E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3,045</w:t>
            </w:r>
          </w:p>
        </w:tc>
      </w:tr>
      <w:tr w:rsidR="00644E49" w:rsidRPr="005673E7" w14:paraId="006F4ED0" w14:textId="77777777" w:rsidTr="0039019C">
        <w:tc>
          <w:tcPr>
            <w:tcW w:w="4324" w:type="dxa"/>
            <w:vAlign w:val="center"/>
          </w:tcPr>
          <w:p w14:paraId="12874994" w14:textId="3539D4EF" w:rsidR="00644E49" w:rsidRPr="004F460B" w:rsidRDefault="00644E49" w:rsidP="00644E49">
            <w:pPr>
              <w:tabs>
                <w:tab w:val="left" w:pos="113"/>
              </w:tabs>
              <w:spacing w:line="240" w:lineRule="auto"/>
              <w:ind w:right="-113" w:firstLine="36"/>
              <w:rPr>
                <w:rFonts w:ascii="BrowalliaUPC" w:hAnsi="BrowalliaUPC" w:cs="BrowalliaUPC"/>
                <w:sz w:val="14"/>
                <w:szCs w:val="14"/>
                <w:u w:val="single"/>
                <w:cs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  <w:vAlign w:val="bottom"/>
          </w:tcPr>
          <w:p w14:paraId="6B1E7F44" w14:textId="77777777" w:rsidR="00644E49" w:rsidRPr="004F460B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243" w:type="dxa"/>
          </w:tcPr>
          <w:p w14:paraId="0C053F01" w14:textId="77777777" w:rsidR="00644E49" w:rsidRPr="004F460B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vAlign w:val="bottom"/>
          </w:tcPr>
          <w:p w14:paraId="404EC109" w14:textId="77777777" w:rsidR="00644E49" w:rsidRPr="004F460B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237" w:type="dxa"/>
          </w:tcPr>
          <w:p w14:paraId="28504E89" w14:textId="77777777" w:rsidR="00644E49" w:rsidRPr="004F460B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996" w:type="dxa"/>
            <w:tcBorders>
              <w:top w:val="single" w:sz="12" w:space="0" w:color="auto"/>
            </w:tcBorders>
            <w:vAlign w:val="bottom"/>
          </w:tcPr>
          <w:p w14:paraId="2BE1B690" w14:textId="77777777" w:rsidR="00644E49" w:rsidRPr="004F460B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266" w:type="dxa"/>
          </w:tcPr>
          <w:p w14:paraId="0D256F28" w14:textId="77777777" w:rsidR="00644E49" w:rsidRPr="004F460B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bottom"/>
          </w:tcPr>
          <w:p w14:paraId="702617E3" w14:textId="77777777" w:rsidR="00644E49" w:rsidRPr="004F460B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</w:tr>
      <w:tr w:rsidR="00644E49" w:rsidRPr="005673E7" w14:paraId="2338D3A8" w14:textId="77777777" w:rsidTr="0039019C">
        <w:tc>
          <w:tcPr>
            <w:tcW w:w="4324" w:type="dxa"/>
            <w:vAlign w:val="center"/>
          </w:tcPr>
          <w:p w14:paraId="42830813" w14:textId="77777777" w:rsidR="00B63C8D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เงินให้กู้ยืม </w:t>
            </w:r>
            <w:r w:rsidRPr="00E50F11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– </w:t>
            </w:r>
            <w:r w:rsidRPr="00E50F1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บริษัทย่อยที่ถึงกำหนดชำระ</w:t>
            </w:r>
          </w:p>
          <w:p w14:paraId="1A985077" w14:textId="37E40AE7" w:rsidR="00644E49" w:rsidRPr="00E50F11" w:rsidRDefault="00644E49" w:rsidP="00B63C8D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left="179" w:right="28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ภายในหนึ่งปี</w:t>
            </w:r>
          </w:p>
        </w:tc>
        <w:tc>
          <w:tcPr>
            <w:tcW w:w="995" w:type="dxa"/>
            <w:vAlign w:val="bottom"/>
          </w:tcPr>
          <w:p w14:paraId="6053969B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3" w:type="dxa"/>
          </w:tcPr>
          <w:p w14:paraId="01C5AD0D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178C7F0D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7" w:type="dxa"/>
          </w:tcPr>
          <w:p w14:paraId="03F2D977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6" w:type="dxa"/>
            <w:vAlign w:val="bottom"/>
          </w:tcPr>
          <w:p w14:paraId="168D5624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66" w:type="dxa"/>
          </w:tcPr>
          <w:p w14:paraId="472E677D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5A44FA07" w14:textId="77777777" w:rsidR="00644E49" w:rsidRPr="005673E7" w:rsidRDefault="00644E49" w:rsidP="0064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44E49" w:rsidRPr="005673E7" w14:paraId="480B6650" w14:textId="77777777" w:rsidTr="0039019C">
        <w:tc>
          <w:tcPr>
            <w:tcW w:w="4324" w:type="dxa"/>
            <w:vAlign w:val="center"/>
          </w:tcPr>
          <w:p w14:paraId="32C941CA" w14:textId="360777EA" w:rsidR="00644E49" w:rsidRPr="00E50F11" w:rsidRDefault="00644E49" w:rsidP="00E50F11">
            <w:pPr>
              <w:tabs>
                <w:tab w:val="clear" w:pos="454"/>
                <w:tab w:val="left" w:pos="113"/>
                <w:tab w:val="left" w:pos="179"/>
              </w:tabs>
              <w:spacing w:line="240" w:lineRule="auto"/>
              <w:ind w:right="-113" w:hanging="10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  <w:r w:rsidR="00E50F11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Pr="00E50F11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vAlign w:val="bottom"/>
          </w:tcPr>
          <w:p w14:paraId="6DEDBB05" w14:textId="7B2B4E0C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542CAA72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bottom"/>
          </w:tcPr>
          <w:p w14:paraId="5093CC60" w14:textId="48521C4A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1146D78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17B87255" w14:textId="69ACF360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A06E346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12" w:space="0" w:color="auto"/>
            </w:tcBorders>
            <w:vAlign w:val="bottom"/>
          </w:tcPr>
          <w:p w14:paraId="1549B758" w14:textId="19B3EF35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268,000</w:t>
            </w:r>
          </w:p>
        </w:tc>
      </w:tr>
      <w:tr w:rsidR="00644E49" w:rsidRPr="005673E7" w14:paraId="3EAE1263" w14:textId="77777777" w:rsidTr="00A008DD">
        <w:tc>
          <w:tcPr>
            <w:tcW w:w="4324" w:type="dxa"/>
            <w:vAlign w:val="center"/>
          </w:tcPr>
          <w:p w14:paraId="2122B26F" w14:textId="77777777" w:rsidR="00644E49" w:rsidRPr="005673E7" w:rsidRDefault="00644E49" w:rsidP="00644E49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u w:val="single"/>
                <w:cs/>
              </w:rPr>
            </w:pPr>
          </w:p>
        </w:tc>
        <w:tc>
          <w:tcPr>
            <w:tcW w:w="995" w:type="dxa"/>
            <w:tcBorders>
              <w:top w:val="single" w:sz="12" w:space="0" w:color="auto"/>
            </w:tcBorders>
            <w:vAlign w:val="bottom"/>
          </w:tcPr>
          <w:p w14:paraId="4B241ED2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43BF379B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12" w:space="0" w:color="auto"/>
            </w:tcBorders>
            <w:vAlign w:val="bottom"/>
          </w:tcPr>
          <w:p w14:paraId="19C4FC91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351A168D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4DFEAD3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5D40850E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12" w:space="0" w:color="auto"/>
            </w:tcBorders>
            <w:vAlign w:val="bottom"/>
          </w:tcPr>
          <w:p w14:paraId="0F3D5337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44E49" w:rsidRPr="005673E7" w14:paraId="38995860" w14:textId="77777777" w:rsidTr="0039019C">
        <w:tc>
          <w:tcPr>
            <w:tcW w:w="4324" w:type="dxa"/>
            <w:vAlign w:val="center"/>
          </w:tcPr>
          <w:p w14:paraId="2BCC0A24" w14:textId="47FD8973" w:rsidR="00644E49" w:rsidRPr="00E50F11" w:rsidRDefault="00644E49" w:rsidP="00E50F11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เงินให้กู้ยืม </w:t>
            </w:r>
            <w:r w:rsidRPr="00E50F11">
              <w:rPr>
                <w:rFonts w:ascii="BrowalliaUPC" w:hAnsi="BrowalliaUPC" w:cs="BrowalliaUPC"/>
                <w:sz w:val="28"/>
                <w:szCs w:val="28"/>
                <w:u w:val="single"/>
              </w:rPr>
              <w:t xml:space="preserve">– </w:t>
            </w:r>
            <w:r w:rsidRPr="00E50F11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5" w:type="dxa"/>
            <w:vAlign w:val="bottom"/>
          </w:tcPr>
          <w:p w14:paraId="4DADD680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0ADB05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8812596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8BAC01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02528B44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33B56E92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525F99BA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44E49" w:rsidRPr="005673E7" w14:paraId="0A67603A" w14:textId="77777777" w:rsidTr="0039019C">
        <w:tc>
          <w:tcPr>
            <w:tcW w:w="4324" w:type="dxa"/>
            <w:vAlign w:val="center"/>
          </w:tcPr>
          <w:p w14:paraId="6DE0329D" w14:textId="07DAE874" w:rsidR="00644E49" w:rsidRPr="00E50F11" w:rsidRDefault="00644E49" w:rsidP="00E50F11">
            <w:pPr>
              <w:tabs>
                <w:tab w:val="left" w:pos="113"/>
              </w:tabs>
              <w:spacing w:line="240" w:lineRule="auto"/>
              <w:ind w:right="-113" w:firstLine="15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vAlign w:val="bottom"/>
          </w:tcPr>
          <w:p w14:paraId="4D02A5C6" w14:textId="475E1D18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99E76C4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vAlign w:val="bottom"/>
          </w:tcPr>
          <w:p w14:paraId="4F3F353D" w14:textId="111412E9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46EA3EB3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3743531" w14:textId="2B01AB94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E50F11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3C295C50" w14:textId="77777777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12" w:space="0" w:color="auto"/>
            </w:tcBorders>
            <w:vAlign w:val="bottom"/>
          </w:tcPr>
          <w:p w14:paraId="19C735CB" w14:textId="26EC8033" w:rsidR="00644E49" w:rsidRPr="00E50F11" w:rsidRDefault="00644E49" w:rsidP="00E50F11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E50F11">
              <w:rPr>
                <w:rFonts w:ascii="BrowalliaUPC" w:hAnsi="BrowalliaUPC" w:cs="BrowalliaUPC"/>
                <w:sz w:val="28"/>
                <w:szCs w:val="28"/>
              </w:rPr>
              <w:t>100,000</w:t>
            </w:r>
          </w:p>
        </w:tc>
      </w:tr>
    </w:tbl>
    <w:p w14:paraId="6282B471" w14:textId="77777777" w:rsidR="0004677F" w:rsidRPr="004F460B" w:rsidRDefault="0004677F" w:rsidP="00DB31ED">
      <w:pPr>
        <w:pStyle w:val="CordiaNew"/>
        <w:tabs>
          <w:tab w:val="clear" w:pos="4153"/>
        </w:tabs>
        <w:ind w:left="450"/>
        <w:jc w:val="thaiDistribute"/>
        <w:rPr>
          <w:rFonts w:ascii="BrowalliaUPC" w:hAnsi="BrowalliaUPC" w:cs="BrowalliaUPC"/>
          <w:sz w:val="8"/>
          <w:szCs w:val="8"/>
        </w:rPr>
      </w:pPr>
    </w:p>
    <w:p w14:paraId="777CB272" w14:textId="77777777" w:rsidR="00A36C28" w:rsidRPr="00A36C28" w:rsidRDefault="00A36C28" w:rsidP="00CE090F">
      <w:pPr>
        <w:pStyle w:val="CordiaNew"/>
        <w:tabs>
          <w:tab w:val="clear" w:pos="4153"/>
        </w:tabs>
        <w:ind w:left="450"/>
        <w:jc w:val="thaiDistribute"/>
        <w:rPr>
          <w:rFonts w:ascii="BrowalliaUPC" w:hAnsi="BrowalliaUPC" w:cs="BrowalliaUPC"/>
          <w:sz w:val="18"/>
          <w:szCs w:val="18"/>
        </w:rPr>
      </w:pPr>
    </w:p>
    <w:p w14:paraId="52A154B4" w14:textId="73BBE9DA" w:rsidR="000926DB" w:rsidRPr="00A36C28" w:rsidRDefault="00E500D1" w:rsidP="00A36C28">
      <w:pPr>
        <w:pStyle w:val="CordiaNew"/>
        <w:tabs>
          <w:tab w:val="clear" w:pos="4153"/>
        </w:tabs>
        <w:ind w:left="450"/>
        <w:jc w:val="thaiDistribute"/>
        <w:rPr>
          <w:rFonts w:ascii="BrowalliaUPC" w:hAnsi="BrowalliaUPC" w:cs="BrowalliaUPC"/>
          <w:sz w:val="22"/>
          <w:szCs w:val="22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ในระหว่างปีสิ้นสุดวันที่ </w:t>
      </w:r>
      <w:r w:rsidRPr="005673E7">
        <w:rPr>
          <w:rFonts w:ascii="BrowalliaUPC" w:hAnsi="BrowalliaUPC" w:cs="BrowalliaUPC"/>
          <w:sz w:val="28"/>
          <w:szCs w:val="28"/>
        </w:rPr>
        <w:t>31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5673E7">
        <w:rPr>
          <w:rFonts w:ascii="BrowalliaUPC" w:hAnsi="BrowalliaUPC" w:cs="BrowalliaUPC"/>
          <w:sz w:val="28"/>
          <w:szCs w:val="28"/>
        </w:rPr>
        <w:t>25</w:t>
      </w:r>
      <w:r w:rsidR="00AB3215" w:rsidRPr="005673E7">
        <w:rPr>
          <w:rFonts w:ascii="BrowalliaUPC" w:hAnsi="BrowalliaUPC" w:cs="BrowalliaUPC"/>
          <w:sz w:val="28"/>
          <w:szCs w:val="28"/>
        </w:rPr>
        <w:t>6</w:t>
      </w:r>
      <w:r w:rsidR="00610A64" w:rsidRPr="005673E7">
        <w:rPr>
          <w:rFonts w:ascii="BrowalliaUPC" w:hAnsi="BrowalliaUPC" w:cs="BrowalliaUPC"/>
          <w:sz w:val="28"/>
          <w:szCs w:val="28"/>
        </w:rPr>
        <w:t>3</w:t>
      </w:r>
      <w:r w:rsidR="00775936" w:rsidRPr="005673E7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775936" w:rsidRPr="005673E7">
        <w:rPr>
          <w:rFonts w:ascii="BrowalliaUPC" w:hAnsi="BrowalliaUPC" w:cs="BrowalliaUPC"/>
          <w:sz w:val="28"/>
          <w:szCs w:val="28"/>
        </w:rPr>
        <w:t>25</w:t>
      </w:r>
      <w:r w:rsidR="004B68E6" w:rsidRPr="005673E7">
        <w:rPr>
          <w:rFonts w:ascii="BrowalliaUPC" w:hAnsi="BrowalliaUPC" w:cs="BrowalliaUPC"/>
          <w:sz w:val="28"/>
          <w:szCs w:val="28"/>
        </w:rPr>
        <w:t>6</w:t>
      </w:r>
      <w:r w:rsidR="00610A64" w:rsidRPr="005673E7">
        <w:rPr>
          <w:rFonts w:ascii="BrowalliaUPC" w:hAnsi="BrowalliaUPC" w:cs="BrowalliaUPC"/>
          <w:sz w:val="28"/>
          <w:szCs w:val="28"/>
        </w:rPr>
        <w:t>2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รายการเคลื่อนไหวของเงิน</w:t>
      </w:r>
      <w:r w:rsidR="00EF7996" w:rsidRPr="005673E7">
        <w:rPr>
          <w:rFonts w:ascii="BrowalliaUPC" w:hAnsi="BrowalliaUPC" w:cs="BrowalliaUPC"/>
          <w:sz w:val="28"/>
          <w:szCs w:val="28"/>
          <w:cs/>
        </w:rPr>
        <w:t>ให้</w:t>
      </w:r>
      <w:r w:rsidRPr="005673E7">
        <w:rPr>
          <w:rFonts w:ascii="BrowalliaUPC" w:hAnsi="BrowalliaUPC" w:cs="BrowalliaUPC"/>
          <w:sz w:val="28"/>
          <w:szCs w:val="28"/>
          <w:cs/>
        </w:rPr>
        <w:t>กู้ยืม</w:t>
      </w:r>
      <w:r w:rsidR="006D2DB2" w:rsidRPr="005673E7">
        <w:rPr>
          <w:rFonts w:ascii="BrowalliaUPC" w:hAnsi="BrowalliaUPC" w:cs="BrowalliaUPC"/>
          <w:sz w:val="28"/>
          <w:szCs w:val="28"/>
          <w:cs/>
        </w:rPr>
        <w:t>แก่</w:t>
      </w:r>
      <w:r w:rsidR="00775936" w:rsidRPr="005673E7">
        <w:rPr>
          <w:rFonts w:ascii="BrowalliaUPC" w:hAnsi="BrowalliaUPC" w:cs="BrowalliaUPC"/>
          <w:sz w:val="28"/>
          <w:szCs w:val="28"/>
          <w:cs/>
        </w:rPr>
        <w:t>บริษัท</w:t>
      </w:r>
      <w:r w:rsidR="00097DC8" w:rsidRPr="005673E7">
        <w:rPr>
          <w:rFonts w:ascii="BrowalliaUPC" w:hAnsi="BrowalliaUPC" w:cs="BrowalliaUPC"/>
          <w:sz w:val="28"/>
          <w:szCs w:val="28"/>
          <w:cs/>
        </w:rPr>
        <w:t xml:space="preserve">ย่อย </w:t>
      </w:r>
      <w:r w:rsidRPr="005673E7">
        <w:rPr>
          <w:rFonts w:ascii="BrowalliaUPC" w:hAnsi="BrowalliaUPC" w:cs="BrowalliaUPC"/>
          <w:sz w:val="28"/>
          <w:szCs w:val="28"/>
          <w:cs/>
        </w:rPr>
        <w:t>มีดังต่อไปนี้</w:t>
      </w:r>
      <w:r w:rsidR="00097DC8" w:rsidRPr="005673E7">
        <w:rPr>
          <w:rFonts w:ascii="BrowalliaUPC" w:hAnsi="BrowalliaUPC" w:cs="BrowalliaUPC"/>
          <w:sz w:val="28"/>
          <w:szCs w:val="28"/>
          <w:cs/>
        </w:rPr>
        <w:br/>
      </w:r>
    </w:p>
    <w:tbl>
      <w:tblPr>
        <w:tblW w:w="907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90"/>
        <w:gridCol w:w="3716"/>
        <w:gridCol w:w="230"/>
        <w:gridCol w:w="765"/>
        <w:gridCol w:w="243"/>
        <w:gridCol w:w="994"/>
        <w:gridCol w:w="237"/>
        <w:gridCol w:w="11"/>
        <w:gridCol w:w="985"/>
        <w:gridCol w:w="266"/>
        <w:gridCol w:w="1039"/>
      </w:tblGrid>
      <w:tr w:rsidR="00AD24A8" w:rsidRPr="005673E7" w14:paraId="16B6C45E" w14:textId="77777777" w:rsidTr="0039019C">
        <w:trPr>
          <w:tblHeader/>
        </w:trPr>
        <w:tc>
          <w:tcPr>
            <w:tcW w:w="4306" w:type="dxa"/>
            <w:gridSpan w:val="2"/>
          </w:tcPr>
          <w:p w14:paraId="31D26A4C" w14:textId="165DAD37" w:rsidR="00AD24A8" w:rsidRPr="005673E7" w:rsidRDefault="00AD24A8" w:rsidP="0061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70" w:type="dxa"/>
            <w:gridSpan w:val="9"/>
          </w:tcPr>
          <w:p w14:paraId="7044B3E8" w14:textId="77777777" w:rsidR="00AD24A8" w:rsidRPr="005673E7" w:rsidRDefault="00AD24A8" w:rsidP="00610A64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D24A8" w:rsidRPr="005673E7" w14:paraId="6AEA4657" w14:textId="77777777" w:rsidTr="0039019C">
        <w:trPr>
          <w:tblHeader/>
        </w:trPr>
        <w:tc>
          <w:tcPr>
            <w:tcW w:w="4306" w:type="dxa"/>
            <w:gridSpan w:val="2"/>
          </w:tcPr>
          <w:p w14:paraId="7C981200" w14:textId="77777777" w:rsidR="00AD24A8" w:rsidRPr="005673E7" w:rsidRDefault="00AD24A8" w:rsidP="0061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32" w:type="dxa"/>
            <w:gridSpan w:val="4"/>
            <w:tcBorders>
              <w:bottom w:val="single" w:sz="4" w:space="0" w:color="auto"/>
            </w:tcBorders>
          </w:tcPr>
          <w:p w14:paraId="70F7919E" w14:textId="77777777" w:rsidR="00AD24A8" w:rsidRPr="005673E7" w:rsidRDefault="00AD24A8" w:rsidP="0061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</w:tcPr>
          <w:p w14:paraId="649A51E8" w14:textId="77777777" w:rsidR="00AD24A8" w:rsidRPr="005673E7" w:rsidRDefault="00AD24A8" w:rsidP="0061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90" w:type="dxa"/>
            <w:gridSpan w:val="3"/>
            <w:tcBorders>
              <w:bottom w:val="single" w:sz="4" w:space="0" w:color="auto"/>
            </w:tcBorders>
          </w:tcPr>
          <w:p w14:paraId="0F4526B2" w14:textId="77777777" w:rsidR="00AD24A8" w:rsidRPr="005673E7" w:rsidRDefault="00AD24A8" w:rsidP="0061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10A64" w:rsidRPr="005673E7" w14:paraId="11CAE6BD" w14:textId="77777777" w:rsidTr="0039019C">
        <w:trPr>
          <w:tblHeader/>
        </w:trPr>
        <w:tc>
          <w:tcPr>
            <w:tcW w:w="4306" w:type="dxa"/>
            <w:gridSpan w:val="2"/>
          </w:tcPr>
          <w:p w14:paraId="389962FA" w14:textId="77777777" w:rsidR="00610A64" w:rsidRPr="005673E7" w:rsidRDefault="00610A64" w:rsidP="00610A64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6F5E5" w14:textId="1ED5E4CC" w:rsidR="00610A64" w:rsidRPr="005673E7" w:rsidRDefault="00610A64" w:rsidP="00610A6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41C453AB" w14:textId="77777777" w:rsidR="00610A64" w:rsidRPr="005673E7" w:rsidRDefault="00610A64" w:rsidP="00610A6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A9C2B" w14:textId="25C42E78" w:rsidR="00610A64" w:rsidRPr="005673E7" w:rsidRDefault="00610A64" w:rsidP="00610A6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37" w:type="dxa"/>
            <w:vAlign w:val="bottom"/>
          </w:tcPr>
          <w:p w14:paraId="2ED5D751" w14:textId="77777777" w:rsidR="00610A64" w:rsidRPr="005673E7" w:rsidRDefault="00610A64" w:rsidP="00610A6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vAlign w:val="bottom"/>
          </w:tcPr>
          <w:p w14:paraId="5CB21305" w14:textId="65E08642" w:rsidR="00610A64" w:rsidRPr="005673E7" w:rsidRDefault="00610A64" w:rsidP="00610A6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3690836E" w14:textId="77777777" w:rsidR="00610A64" w:rsidRPr="005673E7" w:rsidRDefault="00610A64" w:rsidP="00610A6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ED9EB" w14:textId="108556A1" w:rsidR="00610A64" w:rsidRPr="005673E7" w:rsidRDefault="00610A64" w:rsidP="00610A64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AD24A8" w:rsidRPr="005673E7" w14:paraId="2ED4E377" w14:textId="77777777" w:rsidTr="0039019C">
        <w:trPr>
          <w:trHeight w:val="279"/>
        </w:trPr>
        <w:tc>
          <w:tcPr>
            <w:tcW w:w="4306" w:type="dxa"/>
            <w:gridSpan w:val="2"/>
            <w:vAlign w:val="bottom"/>
          </w:tcPr>
          <w:p w14:paraId="30029663" w14:textId="77777777" w:rsidR="00AD24A8" w:rsidRPr="005673E7" w:rsidRDefault="00AD24A8" w:rsidP="00610A64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E501081" w14:textId="77777777" w:rsidR="00AD24A8" w:rsidRPr="005673E7" w:rsidRDefault="00AD24A8" w:rsidP="0061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43" w:type="dxa"/>
          </w:tcPr>
          <w:p w14:paraId="10961C14" w14:textId="77777777" w:rsidR="00AD24A8" w:rsidRPr="005673E7" w:rsidRDefault="00AD24A8" w:rsidP="0061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69BFDE70" w14:textId="77777777" w:rsidR="00AD24A8" w:rsidRPr="005673E7" w:rsidRDefault="00AD24A8" w:rsidP="0061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7" w:type="dxa"/>
          </w:tcPr>
          <w:p w14:paraId="00C57137" w14:textId="77777777" w:rsidR="00AD24A8" w:rsidRPr="005673E7" w:rsidRDefault="00AD24A8" w:rsidP="0061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Align w:val="bottom"/>
          </w:tcPr>
          <w:p w14:paraId="31950E7E" w14:textId="77777777" w:rsidR="00AD24A8" w:rsidRPr="005673E7" w:rsidRDefault="00AD24A8" w:rsidP="0061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66" w:type="dxa"/>
          </w:tcPr>
          <w:p w14:paraId="3E59C480" w14:textId="77777777" w:rsidR="00AD24A8" w:rsidRPr="005673E7" w:rsidRDefault="00AD24A8" w:rsidP="0061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39" w:type="dxa"/>
            <w:vAlign w:val="bottom"/>
          </w:tcPr>
          <w:p w14:paraId="14D447D8" w14:textId="77777777" w:rsidR="00AD24A8" w:rsidRPr="005673E7" w:rsidRDefault="00AD24A8" w:rsidP="00610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D02A38" w:rsidRPr="005673E7" w14:paraId="34D66434" w14:textId="77777777" w:rsidTr="0039019C">
        <w:trPr>
          <w:trHeight w:val="279"/>
        </w:trPr>
        <w:tc>
          <w:tcPr>
            <w:tcW w:w="4306" w:type="dxa"/>
            <w:gridSpan w:val="2"/>
            <w:vAlign w:val="bottom"/>
          </w:tcPr>
          <w:p w14:paraId="38271656" w14:textId="77777777" w:rsidR="00D02A38" w:rsidRPr="005673E7" w:rsidRDefault="00D02A38" w:rsidP="00D02A38">
            <w:pPr>
              <w:tabs>
                <w:tab w:val="clear" w:pos="454"/>
                <w:tab w:val="clear" w:pos="680"/>
              </w:tabs>
              <w:spacing w:line="240" w:lineRule="auto"/>
              <w:ind w:right="28" w:firstLine="36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4E90AD5E" w14:textId="167A7E6A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1F57DDF8" w14:textId="77777777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08EB3F60" w14:textId="77EB78C2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3EAF5E7" w14:textId="77777777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7E88951" w14:textId="39DB9F8F" w:rsidR="00D02A38" w:rsidRPr="005673E7" w:rsidRDefault="00D02A38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368,000</w:t>
            </w:r>
          </w:p>
        </w:tc>
        <w:tc>
          <w:tcPr>
            <w:tcW w:w="266" w:type="dxa"/>
            <w:shd w:val="clear" w:color="auto" w:fill="auto"/>
          </w:tcPr>
          <w:p w14:paraId="1EE8BF92" w14:textId="77777777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20A0107" w14:textId="2C816352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747,961</w:t>
            </w:r>
          </w:p>
        </w:tc>
      </w:tr>
      <w:tr w:rsidR="002F115F" w:rsidRPr="005673E7" w14:paraId="4D8543C2" w14:textId="77777777" w:rsidTr="002F115F">
        <w:tc>
          <w:tcPr>
            <w:tcW w:w="590" w:type="dxa"/>
            <w:vAlign w:val="bottom"/>
          </w:tcPr>
          <w:p w14:paraId="1FCEDFA2" w14:textId="5AFA1CD5" w:rsidR="002F115F" w:rsidRPr="005673E7" w:rsidRDefault="002F115F" w:rsidP="00DD0BD3">
            <w:pPr>
              <w:tabs>
                <w:tab w:val="clear" w:pos="454"/>
                <w:tab w:val="clear" w:pos="680"/>
                <w:tab w:val="left" w:pos="564"/>
              </w:tabs>
              <w:spacing w:line="240" w:lineRule="auto"/>
              <w:ind w:right="28" w:firstLine="3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716" w:type="dxa"/>
            <w:vAlign w:val="bottom"/>
          </w:tcPr>
          <w:p w14:paraId="3F46FBB2" w14:textId="118C90DA" w:rsidR="002F115F" w:rsidRPr="005673E7" w:rsidRDefault="00454019" w:rsidP="00454019">
            <w:pPr>
              <w:tabs>
                <w:tab w:val="clear" w:pos="227"/>
                <w:tab w:val="left" w:pos="0"/>
                <w:tab w:val="left" w:pos="564"/>
              </w:tabs>
              <w:spacing w:line="240" w:lineRule="auto"/>
              <w:ind w:right="28" w:hanging="126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2F115F"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E65FAEE" w14:textId="09B9FDB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9585554" w14:textId="7777777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1CCE3B54" w14:textId="4F2F2E7A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EC6C7C1" w14:textId="7777777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1AEA0078" w14:textId="3984F403" w:rsidR="002F115F" w:rsidRPr="005673E7" w:rsidRDefault="002F115F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(268,000)</w:t>
            </w:r>
          </w:p>
        </w:tc>
        <w:tc>
          <w:tcPr>
            <w:tcW w:w="266" w:type="dxa"/>
            <w:shd w:val="clear" w:color="auto" w:fill="auto"/>
          </w:tcPr>
          <w:p w14:paraId="1E20CEC4" w14:textId="7777777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BA90081" w14:textId="659523E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(32,313)</w:t>
            </w:r>
          </w:p>
        </w:tc>
      </w:tr>
      <w:tr w:rsidR="002F115F" w:rsidRPr="005673E7" w14:paraId="63E78E6E" w14:textId="77777777" w:rsidTr="002A18C4">
        <w:tc>
          <w:tcPr>
            <w:tcW w:w="590" w:type="dxa"/>
            <w:vAlign w:val="bottom"/>
          </w:tcPr>
          <w:p w14:paraId="0C853CBA" w14:textId="70F2ECFA" w:rsidR="002F115F" w:rsidRPr="005673E7" w:rsidRDefault="002F115F" w:rsidP="00D1372F">
            <w:pPr>
              <w:tabs>
                <w:tab w:val="clear" w:pos="454"/>
                <w:tab w:val="clear" w:pos="680"/>
                <w:tab w:val="left" w:pos="605"/>
              </w:tabs>
              <w:spacing w:line="240" w:lineRule="auto"/>
              <w:ind w:right="-190" w:firstLine="3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3946" w:type="dxa"/>
            <w:gridSpan w:val="2"/>
            <w:vAlign w:val="bottom"/>
          </w:tcPr>
          <w:p w14:paraId="6EE71EBE" w14:textId="3632B27F" w:rsidR="002F115F" w:rsidRPr="005673E7" w:rsidRDefault="00454019" w:rsidP="00454019">
            <w:pPr>
              <w:tabs>
                <w:tab w:val="left" w:pos="605"/>
              </w:tabs>
              <w:spacing w:line="240" w:lineRule="auto"/>
              <w:ind w:right="-190" w:hanging="126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2F115F" w:rsidRPr="005673E7">
              <w:rPr>
                <w:rFonts w:ascii="BrowalliaUPC" w:hAnsi="BrowalliaUPC" w:cs="BrowalliaUPC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765" w:type="dxa"/>
            <w:shd w:val="clear" w:color="auto" w:fill="auto"/>
          </w:tcPr>
          <w:p w14:paraId="6E77577A" w14:textId="04A5FCFD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363CE17" w14:textId="7777777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56E6426A" w14:textId="429C9AD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A8EB24D" w14:textId="7777777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2F5B0CFD" w14:textId="43CC517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530E17A8" w14:textId="7777777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5EAE6863" w14:textId="7A729B75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2,582</w:t>
            </w:r>
          </w:p>
        </w:tc>
      </w:tr>
      <w:tr w:rsidR="002F115F" w:rsidRPr="005673E7" w14:paraId="7F31C5DF" w14:textId="77777777" w:rsidTr="002F115F">
        <w:tc>
          <w:tcPr>
            <w:tcW w:w="590" w:type="dxa"/>
            <w:vAlign w:val="bottom"/>
          </w:tcPr>
          <w:p w14:paraId="45500474" w14:textId="49748526" w:rsidR="002F115F" w:rsidRPr="005673E7" w:rsidRDefault="002F115F" w:rsidP="00C93A52">
            <w:pPr>
              <w:tabs>
                <w:tab w:val="clear" w:pos="454"/>
                <w:tab w:val="clear" w:pos="680"/>
                <w:tab w:val="left" w:pos="547"/>
              </w:tabs>
              <w:spacing w:line="240" w:lineRule="auto"/>
              <w:ind w:right="-48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</w:p>
        </w:tc>
        <w:tc>
          <w:tcPr>
            <w:tcW w:w="3716" w:type="dxa"/>
            <w:vAlign w:val="bottom"/>
          </w:tcPr>
          <w:p w14:paraId="60ABACA7" w14:textId="5CA161D3" w:rsidR="002F115F" w:rsidRPr="005673E7" w:rsidRDefault="00454019" w:rsidP="00454019">
            <w:pPr>
              <w:tabs>
                <w:tab w:val="left" w:pos="547"/>
              </w:tabs>
              <w:spacing w:line="240" w:lineRule="auto"/>
              <w:ind w:right="-48" w:hanging="12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</w:t>
            </w:r>
            <w:r w:rsidR="002F115F"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79E99" w14:textId="76E23F84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A1C1FDB" w14:textId="7777777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</w:tcPr>
          <w:p w14:paraId="53FF1150" w14:textId="232D5986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B481475" w14:textId="7777777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45CA03" w14:textId="004F9833" w:rsidR="002F115F" w:rsidRPr="005673E7" w:rsidRDefault="002F115F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(100,000)</w:t>
            </w:r>
          </w:p>
        </w:tc>
        <w:tc>
          <w:tcPr>
            <w:tcW w:w="266" w:type="dxa"/>
            <w:shd w:val="clear" w:color="auto" w:fill="auto"/>
          </w:tcPr>
          <w:p w14:paraId="6B639227" w14:textId="77777777" w:rsidR="002F115F" w:rsidRPr="005673E7" w:rsidRDefault="002F115F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AE3CB" w14:textId="1DD02ED7" w:rsidR="002F115F" w:rsidRPr="005673E7" w:rsidRDefault="002F115F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(350,230)</w:t>
            </w:r>
          </w:p>
        </w:tc>
      </w:tr>
      <w:tr w:rsidR="00D02A38" w:rsidRPr="005673E7" w14:paraId="1376E544" w14:textId="77777777" w:rsidTr="0039019C">
        <w:tc>
          <w:tcPr>
            <w:tcW w:w="4306" w:type="dxa"/>
            <w:gridSpan w:val="2"/>
            <w:vAlign w:val="bottom"/>
          </w:tcPr>
          <w:p w14:paraId="040F1F98" w14:textId="29C2657A" w:rsidR="00D02A38" w:rsidRPr="005673E7" w:rsidRDefault="00D02A38" w:rsidP="00D02A38">
            <w:pPr>
              <w:tabs>
                <w:tab w:val="clear" w:pos="454"/>
                <w:tab w:val="clear" w:pos="680"/>
              </w:tabs>
              <w:spacing w:line="240" w:lineRule="auto"/>
              <w:ind w:right="28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3BC5A3" w14:textId="4E24FB8A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719D9A1" w14:textId="77777777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75BEC00A" w14:textId="0C0D392A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1DA3592" w14:textId="77777777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5F849" w14:textId="6A1DE419" w:rsidR="00D02A38" w:rsidRPr="005673E7" w:rsidRDefault="00D02A38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652BE9E" w14:textId="77777777" w:rsidR="00D02A38" w:rsidRPr="005673E7" w:rsidRDefault="00D02A38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792C9" w14:textId="7256C32B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368,000</w:t>
            </w:r>
          </w:p>
        </w:tc>
      </w:tr>
      <w:tr w:rsidR="00D02A38" w:rsidRPr="005673E7" w14:paraId="1E0866D8" w14:textId="77777777" w:rsidTr="00C13DD2">
        <w:tc>
          <w:tcPr>
            <w:tcW w:w="4306" w:type="dxa"/>
            <w:gridSpan w:val="2"/>
            <w:vAlign w:val="bottom"/>
          </w:tcPr>
          <w:p w14:paraId="7A137FC7" w14:textId="4E6D24C1" w:rsidR="00D02A38" w:rsidRPr="005673E7" w:rsidRDefault="00D02A38" w:rsidP="00B27755">
            <w:pPr>
              <w:tabs>
                <w:tab w:val="clear" w:pos="454"/>
                <w:tab w:val="clear" w:pos="680"/>
                <w:tab w:val="left" w:pos="605"/>
              </w:tabs>
              <w:spacing w:line="240" w:lineRule="auto"/>
              <w:ind w:right="28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  <w:r w:rsidR="00C908B1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5" w:type="dxa"/>
            <w:gridSpan w:val="2"/>
            <w:shd w:val="clear" w:color="auto" w:fill="auto"/>
          </w:tcPr>
          <w:p w14:paraId="5919EADB" w14:textId="7BD2C01C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253AD3F" w14:textId="695E6311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2A33FC" w14:textId="03B1F56D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1192C2E" w14:textId="77777777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7DC0AE42" w14:textId="52A4EB3B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3EA1A1A" w14:textId="77777777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26F848AA" w14:textId="5D2115FC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(268,000)</w:t>
            </w:r>
          </w:p>
        </w:tc>
      </w:tr>
      <w:tr w:rsidR="00D02A38" w:rsidRPr="005673E7" w14:paraId="780D81F8" w14:textId="77777777" w:rsidTr="00C13DD2">
        <w:tc>
          <w:tcPr>
            <w:tcW w:w="4306" w:type="dxa"/>
            <w:gridSpan w:val="2"/>
            <w:vAlign w:val="bottom"/>
          </w:tcPr>
          <w:p w14:paraId="74F743AA" w14:textId="3C728422" w:rsidR="00D02A38" w:rsidRPr="005673E7" w:rsidRDefault="00D02A38" w:rsidP="00D02A38">
            <w:pPr>
              <w:tabs>
                <w:tab w:val="clear" w:pos="454"/>
                <w:tab w:val="clear" w:pos="680"/>
              </w:tabs>
              <w:spacing w:line="240" w:lineRule="auto"/>
              <w:ind w:right="28" w:firstLine="36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EBD288" w14:textId="5F20F059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DF89C54" w14:textId="650B718B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591EBBB" w14:textId="3A1E4168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A0D14AA" w14:textId="77777777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2DE8C49" w14:textId="1BE1167F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2EB88DC9" w14:textId="77777777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9241383" w14:textId="35C01636" w:rsidR="00D02A38" w:rsidRPr="005673E7" w:rsidRDefault="00D02A38" w:rsidP="00D02A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spacing w:line="240" w:lineRule="auto"/>
              <w:ind w:left="-108" w:right="-2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100,000</w:t>
            </w:r>
          </w:p>
        </w:tc>
      </w:tr>
    </w:tbl>
    <w:p w14:paraId="53575ECD" w14:textId="77777777" w:rsidR="00C24612" w:rsidRPr="005673E7" w:rsidRDefault="00C24612" w:rsidP="004A75B8">
      <w:pPr>
        <w:pStyle w:val="CordiaNew"/>
        <w:tabs>
          <w:tab w:val="clear" w:pos="4153"/>
        </w:tabs>
        <w:ind w:left="450"/>
        <w:jc w:val="thaiDistribute"/>
        <w:rPr>
          <w:rFonts w:ascii="BrowalliaUPC" w:hAnsi="BrowalliaUPC" w:cs="BrowalliaUPC"/>
          <w:sz w:val="28"/>
          <w:szCs w:val="28"/>
          <w:highlight w:val="magenta"/>
        </w:rPr>
      </w:pPr>
      <w:bookmarkStart w:id="6" w:name="_Hlk1738527"/>
      <w:bookmarkStart w:id="7" w:name="_Hlk1738540"/>
    </w:p>
    <w:p w14:paraId="1D03FE97" w14:textId="3267D53E" w:rsidR="00930989" w:rsidRPr="005673E7" w:rsidRDefault="00930989" w:rsidP="004A75B8">
      <w:pPr>
        <w:pStyle w:val="CordiaNew"/>
        <w:tabs>
          <w:tab w:val="clear" w:pos="4153"/>
        </w:tabs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 xml:space="preserve">เมื่อวันที่ </w:t>
      </w:r>
      <w:r w:rsidRPr="005673E7">
        <w:rPr>
          <w:rFonts w:ascii="BrowalliaUPC" w:hAnsi="BrowalliaUPC" w:cs="BrowalliaUPC"/>
          <w:sz w:val="28"/>
          <w:szCs w:val="28"/>
        </w:rPr>
        <w:t xml:space="preserve">31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มีนาคม </w:t>
      </w:r>
      <w:r w:rsidRPr="005673E7">
        <w:rPr>
          <w:rFonts w:ascii="BrowalliaUPC" w:hAnsi="BrowalliaUPC" w:cs="BrowalliaUPC"/>
          <w:sz w:val="28"/>
          <w:szCs w:val="28"/>
        </w:rPr>
        <w:t xml:space="preserve">2563 </w:t>
      </w:r>
      <w:r w:rsidRPr="005673E7">
        <w:rPr>
          <w:rFonts w:ascii="BrowalliaUPC" w:hAnsi="BrowalliaUPC" w:cs="BrowalliaUPC"/>
          <w:sz w:val="28"/>
          <w:szCs w:val="28"/>
          <w:cs/>
        </w:rPr>
        <w:t>บริษัทรับโอนที่ดินพร้อมสิ่งปลูกสร้างของบริษัทย่อยทางอ้อม</w:t>
      </w:r>
      <w:r w:rsidR="00E052F3">
        <w:rPr>
          <w:rFonts w:ascii="BrowalliaUPC" w:hAnsi="BrowalliaUPC" w:cs="BrowalliaUPC" w:hint="cs"/>
          <w:sz w:val="28"/>
          <w:szCs w:val="28"/>
          <w:cs/>
        </w:rPr>
        <w:t>จากบริษัทย่อย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ซึ่งมีมูลค่าตามราคาประเมิน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5673E7">
        <w:rPr>
          <w:rFonts w:ascii="BrowalliaUPC" w:hAnsi="BrowalliaUPC" w:cs="BrowalliaUPC"/>
          <w:sz w:val="28"/>
          <w:szCs w:val="28"/>
        </w:rPr>
        <w:t xml:space="preserve">268 </w:t>
      </w:r>
      <w:r w:rsidRPr="005673E7">
        <w:rPr>
          <w:rFonts w:ascii="BrowalliaUPC" w:hAnsi="BrowalliaUPC" w:cs="BrowalliaUPC"/>
          <w:sz w:val="28"/>
          <w:szCs w:val="28"/>
          <w:cs/>
        </w:rPr>
        <w:t>ล้านบาท เพื่อหักกลบกับหนี้บางส่วนที่บริษัทย่อยดังกล่าวกู้ยืมจากบริษัท ซึ่งบริษัทบันทึกที่ดินและสิ่งปลูกสร้างดังกล่าวไว้เป็นอสังหาริมทรัพย์เพื่อการลงทุนในงบการเงินเฉพาะของบริษัทแล้ว</w:t>
      </w:r>
    </w:p>
    <w:p w14:paraId="7CAAEF97" w14:textId="77777777" w:rsidR="004A75B8" w:rsidRPr="005673E7" w:rsidRDefault="004A75B8" w:rsidP="009A32E1">
      <w:pPr>
        <w:pStyle w:val="CordiaNew"/>
        <w:tabs>
          <w:tab w:val="clear" w:pos="4153"/>
        </w:tabs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162DC241" w14:textId="6FDDC0DF" w:rsidR="009A32E1" w:rsidRPr="005673E7" w:rsidRDefault="007E2220" w:rsidP="009A32E1">
      <w:pPr>
        <w:pStyle w:val="CordiaNew"/>
        <w:tabs>
          <w:tab w:val="clear" w:pos="4153"/>
        </w:tabs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ใน</w:t>
      </w:r>
      <w:r w:rsidR="00CE62A5" w:rsidRPr="005673E7">
        <w:rPr>
          <w:rFonts w:ascii="BrowalliaUPC" w:hAnsi="BrowalliaUPC" w:cs="BrowalliaUPC"/>
          <w:sz w:val="28"/>
          <w:szCs w:val="28"/>
          <w:cs/>
        </w:rPr>
        <w:t>ระหว่าง</w:t>
      </w:r>
      <w:r w:rsidR="008B6FB5" w:rsidRPr="005673E7">
        <w:rPr>
          <w:rFonts w:ascii="BrowalliaUPC" w:hAnsi="BrowalliaUPC" w:cs="BrowalliaUPC"/>
          <w:sz w:val="28"/>
          <w:szCs w:val="28"/>
          <w:cs/>
        </w:rPr>
        <w:t>ปี</w:t>
      </w:r>
      <w:r w:rsidR="00972A81" w:rsidRPr="005673E7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="00061F80" w:rsidRPr="005673E7">
        <w:rPr>
          <w:rFonts w:ascii="BrowalliaUPC" w:hAnsi="BrowalliaUPC" w:cs="BrowalliaUPC"/>
          <w:sz w:val="28"/>
          <w:szCs w:val="28"/>
        </w:rPr>
        <w:t xml:space="preserve">31 </w:t>
      </w:r>
      <w:r w:rsidR="00061F80" w:rsidRPr="005673E7">
        <w:rPr>
          <w:rFonts w:ascii="BrowalliaUPC" w:hAnsi="BrowalliaUPC" w:cs="BrowalliaUPC"/>
          <w:sz w:val="28"/>
          <w:szCs w:val="28"/>
          <w:cs/>
        </w:rPr>
        <w:t>ธันวาคม</w:t>
      </w:r>
      <w:r w:rsidR="008B6FB5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8B6FB5" w:rsidRPr="005673E7">
        <w:rPr>
          <w:rFonts w:ascii="BrowalliaUPC" w:hAnsi="BrowalliaUPC" w:cs="BrowalliaUPC"/>
          <w:sz w:val="28"/>
          <w:szCs w:val="28"/>
        </w:rPr>
        <w:t>256</w:t>
      </w:r>
      <w:r w:rsidR="00930989" w:rsidRPr="005673E7">
        <w:rPr>
          <w:rFonts w:ascii="BrowalliaUPC" w:hAnsi="BrowalliaUPC" w:cs="BrowalliaUPC"/>
          <w:sz w:val="28"/>
          <w:szCs w:val="28"/>
        </w:rPr>
        <w:t>3</w:t>
      </w:r>
      <w:r w:rsidR="005340A9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5340A9" w:rsidRPr="005673E7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5340A9" w:rsidRPr="005673E7">
        <w:rPr>
          <w:rFonts w:ascii="BrowalliaUPC" w:hAnsi="BrowalliaUPC" w:cs="BrowalliaUPC"/>
          <w:sz w:val="28"/>
          <w:szCs w:val="28"/>
        </w:rPr>
        <w:t>256</w:t>
      </w:r>
      <w:r w:rsidR="00930989" w:rsidRPr="005673E7">
        <w:rPr>
          <w:rFonts w:ascii="BrowalliaUPC" w:hAnsi="BrowalliaUPC" w:cs="BrowalliaUPC"/>
          <w:sz w:val="28"/>
          <w:szCs w:val="28"/>
        </w:rPr>
        <w:t>2</w:t>
      </w:r>
      <w:r w:rsidR="008B6FB5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9A32E1" w:rsidRPr="005673E7">
        <w:rPr>
          <w:rFonts w:ascii="BrowalliaUPC" w:hAnsi="BrowalliaUPC" w:cs="BrowalliaUPC"/>
          <w:sz w:val="28"/>
          <w:szCs w:val="28"/>
          <w:cs/>
        </w:rPr>
        <w:t>บริษัทบันทึกค่าเผื่อการด้อยค่าเงินให้กู้ยืมบริษัทย่อยจำนวน</w:t>
      </w:r>
      <w:r w:rsidR="00A570DC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D460E2" w:rsidRPr="005673E7">
        <w:rPr>
          <w:rFonts w:ascii="BrowalliaUPC" w:hAnsi="BrowalliaUPC" w:cs="BrowalliaUPC"/>
          <w:sz w:val="28"/>
          <w:szCs w:val="28"/>
        </w:rPr>
        <w:t>100.00</w:t>
      </w:r>
      <w:r w:rsidR="00A37436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A37436" w:rsidRPr="005673E7">
        <w:rPr>
          <w:rFonts w:ascii="BrowalliaUPC" w:hAnsi="BrowalliaUPC" w:cs="BrowalliaUPC"/>
          <w:sz w:val="28"/>
          <w:szCs w:val="28"/>
          <w:cs/>
        </w:rPr>
        <w:t>ล้านบาท</w:t>
      </w:r>
      <w:r w:rsidR="002661CA" w:rsidRPr="005673E7">
        <w:rPr>
          <w:rFonts w:ascii="BrowalliaUPC" w:hAnsi="BrowalliaUPC" w:cs="BrowalliaUPC"/>
          <w:sz w:val="28"/>
          <w:szCs w:val="28"/>
          <w:cs/>
        </w:rPr>
        <w:t xml:space="preserve"> และ</w:t>
      </w:r>
      <w:r w:rsidR="009A32E1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930989" w:rsidRPr="005673E7">
        <w:rPr>
          <w:rFonts w:ascii="BrowalliaUPC" w:hAnsi="BrowalliaUPC" w:cs="BrowalliaUPC"/>
          <w:sz w:val="28"/>
          <w:szCs w:val="28"/>
        </w:rPr>
        <w:t>350.23</w:t>
      </w:r>
      <w:r w:rsidR="009A32E1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9A32E1" w:rsidRPr="005673E7">
        <w:rPr>
          <w:rFonts w:ascii="BrowalliaUPC" w:hAnsi="BrowalliaUPC" w:cs="BrowalliaUPC"/>
          <w:sz w:val="28"/>
          <w:szCs w:val="28"/>
          <w:cs/>
        </w:rPr>
        <w:t>ล้านบาท</w:t>
      </w:r>
      <w:r w:rsidR="002661CA" w:rsidRPr="005673E7">
        <w:rPr>
          <w:rFonts w:ascii="BrowalliaUPC" w:hAnsi="BrowalliaUPC" w:cs="BrowalliaUPC"/>
          <w:sz w:val="28"/>
          <w:szCs w:val="28"/>
          <w:cs/>
        </w:rPr>
        <w:t xml:space="preserve"> ตามลำดับ</w:t>
      </w:r>
      <w:r w:rsidR="009A32E1" w:rsidRPr="005673E7">
        <w:rPr>
          <w:rFonts w:ascii="BrowalliaUPC" w:hAnsi="BrowalliaUPC" w:cs="BrowalliaUPC"/>
          <w:sz w:val="28"/>
          <w:szCs w:val="28"/>
          <w:cs/>
        </w:rPr>
        <w:t xml:space="preserve"> เนื่องจาก</w:t>
      </w:r>
      <w:r w:rsidR="00BE19DE" w:rsidRPr="005673E7">
        <w:rPr>
          <w:rFonts w:ascii="BrowalliaUPC" w:hAnsi="BrowalliaUPC" w:cs="BrowalliaUPC"/>
          <w:sz w:val="28"/>
          <w:szCs w:val="28"/>
          <w:cs/>
        </w:rPr>
        <w:t>คาดว่าบริษัทย่อยดังกล่าวไม่สามารถชำระหนี้ได้</w:t>
      </w:r>
    </w:p>
    <w:p w14:paraId="63D09E36" w14:textId="77777777" w:rsidR="003713A2" w:rsidRPr="005673E7" w:rsidRDefault="003713A2" w:rsidP="00946FD9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0130D96A" w14:textId="707F24A9" w:rsidR="00AD18F4" w:rsidRPr="005673E7" w:rsidRDefault="00E44A82" w:rsidP="00E44A82">
      <w:pPr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ในระหว่างปีสิ้นสุดวันที่ </w:t>
      </w:r>
      <w:r w:rsidRPr="005673E7">
        <w:rPr>
          <w:rFonts w:ascii="BrowalliaUPC" w:hAnsi="BrowalliaUPC" w:cs="BrowalliaUPC"/>
          <w:sz w:val="28"/>
          <w:szCs w:val="28"/>
        </w:rPr>
        <w:t xml:space="preserve">31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5673E7">
        <w:rPr>
          <w:rFonts w:ascii="BrowalliaUPC" w:hAnsi="BrowalliaUPC" w:cs="BrowalliaUPC"/>
          <w:sz w:val="28"/>
          <w:szCs w:val="28"/>
        </w:rPr>
        <w:t>256</w:t>
      </w:r>
      <w:r w:rsidR="00930989" w:rsidRPr="005673E7">
        <w:rPr>
          <w:rFonts w:ascii="BrowalliaUPC" w:hAnsi="BrowalliaUPC" w:cs="BrowalliaUPC"/>
          <w:sz w:val="28"/>
          <w:szCs w:val="28"/>
        </w:rPr>
        <w:t>3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5673E7">
        <w:rPr>
          <w:rFonts w:ascii="BrowalliaUPC" w:hAnsi="BrowalliaUPC" w:cs="BrowalliaUPC"/>
          <w:sz w:val="28"/>
          <w:szCs w:val="28"/>
        </w:rPr>
        <w:t>256</w:t>
      </w:r>
      <w:r w:rsidR="00930989" w:rsidRPr="005673E7">
        <w:rPr>
          <w:rFonts w:ascii="BrowalliaUPC" w:hAnsi="BrowalliaUPC" w:cs="BrowalliaUPC"/>
          <w:sz w:val="28"/>
          <w:szCs w:val="28"/>
        </w:rPr>
        <w:t>2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รายการเคลื่อนไหวของค่าเผื่อ</w:t>
      </w:r>
      <w:r w:rsidR="007D2692" w:rsidRPr="005673E7">
        <w:rPr>
          <w:rFonts w:ascii="BrowalliaUPC" w:hAnsi="BrowalliaUPC" w:cs="BrowalliaUPC"/>
          <w:sz w:val="28"/>
          <w:szCs w:val="28"/>
          <w:cs/>
        </w:rPr>
        <w:t>ผลขาดทุน</w:t>
      </w:r>
      <w:r w:rsidR="0043227B" w:rsidRPr="005673E7">
        <w:rPr>
          <w:rFonts w:ascii="BrowalliaUPC" w:hAnsi="BrowalliaUPC" w:cs="BrowalliaUPC"/>
          <w:sz w:val="28"/>
          <w:szCs w:val="28"/>
          <w:cs/>
        </w:rPr>
        <w:t>จากการด้อยค่า</w:t>
      </w:r>
      <w:r w:rsidR="007D2692" w:rsidRPr="005673E7">
        <w:rPr>
          <w:rFonts w:ascii="BrowalliaUPC" w:hAnsi="BrowalliaUPC" w:cs="BrowalliaUPC"/>
          <w:sz w:val="28"/>
          <w:szCs w:val="28"/>
          <w:cs/>
        </w:rPr>
        <w:t>ของเ</w:t>
      </w:r>
      <w:r w:rsidRPr="005673E7">
        <w:rPr>
          <w:rFonts w:ascii="BrowalliaUPC" w:hAnsi="BrowalliaUPC" w:cs="BrowalliaUPC"/>
          <w:sz w:val="28"/>
          <w:szCs w:val="28"/>
          <w:cs/>
        </w:rPr>
        <w:t>งินให้กู้ยืมบริษัทย่อย มีดังต่อไปนี้</w:t>
      </w:r>
    </w:p>
    <w:p w14:paraId="5F9786D0" w14:textId="77777777" w:rsidR="00E44A82" w:rsidRPr="005673E7" w:rsidRDefault="00E44A82" w:rsidP="0039019C">
      <w:pPr>
        <w:spacing w:line="240" w:lineRule="auto"/>
        <w:ind w:left="450"/>
        <w:jc w:val="thaiDistribute"/>
        <w:rPr>
          <w:rFonts w:ascii="BrowalliaUPC" w:hAnsi="BrowalliaUPC" w:cs="BrowalliaUPC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6"/>
        <w:gridCol w:w="1276"/>
        <w:gridCol w:w="284"/>
        <w:gridCol w:w="1275"/>
        <w:gridCol w:w="284"/>
        <w:gridCol w:w="1276"/>
        <w:gridCol w:w="283"/>
        <w:gridCol w:w="1276"/>
      </w:tblGrid>
      <w:tr w:rsidR="00E44A82" w:rsidRPr="005673E7" w14:paraId="511ADB4B" w14:textId="77777777" w:rsidTr="0039019C">
        <w:tc>
          <w:tcPr>
            <w:tcW w:w="2976" w:type="dxa"/>
          </w:tcPr>
          <w:p w14:paraId="531BB7D2" w14:textId="77777777" w:rsidR="00E44A82" w:rsidRPr="005673E7" w:rsidRDefault="00E44A82" w:rsidP="00685BA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954" w:type="dxa"/>
            <w:gridSpan w:val="7"/>
          </w:tcPr>
          <w:p w14:paraId="6967E075" w14:textId="77777777" w:rsidR="00E44A82" w:rsidRPr="005673E7" w:rsidRDefault="00E44A82" w:rsidP="00685BA7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44A82" w:rsidRPr="005673E7" w14:paraId="36B26844" w14:textId="77777777" w:rsidTr="0039019C">
        <w:tc>
          <w:tcPr>
            <w:tcW w:w="2976" w:type="dxa"/>
          </w:tcPr>
          <w:p w14:paraId="0E5BB094" w14:textId="77777777" w:rsidR="00E44A82" w:rsidRPr="005673E7" w:rsidRDefault="00E44A82" w:rsidP="00685BA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E91D98E" w14:textId="77777777" w:rsidR="00E44A82" w:rsidRPr="005673E7" w:rsidRDefault="00E44A82" w:rsidP="00685BA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C541AD6" w14:textId="77777777" w:rsidR="00E44A82" w:rsidRPr="005673E7" w:rsidRDefault="00E44A82" w:rsidP="00685BA7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7196867D" w14:textId="77777777" w:rsidR="00E44A82" w:rsidRPr="005673E7" w:rsidRDefault="00E44A82" w:rsidP="00685BA7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BC0D13" w:rsidRPr="005673E7" w14:paraId="1958A394" w14:textId="77777777" w:rsidTr="00BC0D13">
        <w:tc>
          <w:tcPr>
            <w:tcW w:w="2976" w:type="dxa"/>
          </w:tcPr>
          <w:p w14:paraId="7556C01B" w14:textId="77777777" w:rsidR="00714C2C" w:rsidRPr="005673E7" w:rsidRDefault="00714C2C" w:rsidP="00714C2C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4CFFC" w14:textId="7860594E" w:rsidR="00714C2C" w:rsidRPr="005673E7" w:rsidRDefault="00714C2C" w:rsidP="00714C2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57BB9E8" w14:textId="77777777" w:rsidR="00714C2C" w:rsidRPr="005673E7" w:rsidRDefault="00714C2C" w:rsidP="00714C2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DE6F" w14:textId="2940F4B5" w:rsidR="00714C2C" w:rsidRPr="005673E7" w:rsidRDefault="00714C2C" w:rsidP="00714C2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84" w:type="dxa"/>
            <w:vAlign w:val="bottom"/>
          </w:tcPr>
          <w:p w14:paraId="1B3D2A68" w14:textId="77777777" w:rsidR="00714C2C" w:rsidRPr="005673E7" w:rsidRDefault="00714C2C" w:rsidP="00714C2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0A8B5" w14:textId="4FA435AA" w:rsidR="00714C2C" w:rsidRPr="005673E7" w:rsidRDefault="00714C2C" w:rsidP="00714C2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0CA4E1D4" w14:textId="77777777" w:rsidR="00714C2C" w:rsidRPr="005673E7" w:rsidRDefault="00714C2C" w:rsidP="00714C2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82CBA" w14:textId="74EF5495" w:rsidR="00714C2C" w:rsidRPr="005673E7" w:rsidRDefault="00714C2C" w:rsidP="00714C2C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BC0D13" w:rsidRPr="005673E7" w14:paraId="0EA91634" w14:textId="77777777" w:rsidTr="00BC0D13">
        <w:tc>
          <w:tcPr>
            <w:tcW w:w="2976" w:type="dxa"/>
            <w:vAlign w:val="bottom"/>
          </w:tcPr>
          <w:p w14:paraId="78882D98" w14:textId="77777777" w:rsidR="00E44A82" w:rsidRPr="005673E7" w:rsidRDefault="00E44A82" w:rsidP="00685BA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B4A0F57" w14:textId="77777777" w:rsidR="00E44A82" w:rsidRPr="005673E7" w:rsidRDefault="00E44A82" w:rsidP="00685BA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3B3E79" w14:textId="77777777" w:rsidR="00E44A82" w:rsidRPr="005673E7" w:rsidRDefault="00E44A82" w:rsidP="00685BA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5" w:type="dxa"/>
            <w:vAlign w:val="bottom"/>
          </w:tcPr>
          <w:p w14:paraId="12D84E79" w14:textId="77777777" w:rsidR="00E44A82" w:rsidRPr="005673E7" w:rsidRDefault="00E44A82" w:rsidP="00685BA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0F473960" w14:textId="77777777" w:rsidR="00E44A82" w:rsidRPr="005673E7" w:rsidRDefault="00E44A82" w:rsidP="00685BA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A70D1F2" w14:textId="77777777" w:rsidR="00E44A82" w:rsidRPr="005673E7" w:rsidRDefault="00E44A82" w:rsidP="006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153301FD" w14:textId="77777777" w:rsidR="00E44A82" w:rsidRPr="005673E7" w:rsidRDefault="00E44A82" w:rsidP="00685BA7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0E00EEA" w14:textId="77777777" w:rsidR="00E44A82" w:rsidRPr="005673E7" w:rsidRDefault="00E44A82" w:rsidP="00685B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9309A" w:rsidRPr="005673E7" w14:paraId="17EA3A21" w14:textId="77777777" w:rsidTr="00BC0D13">
        <w:tc>
          <w:tcPr>
            <w:tcW w:w="2976" w:type="dxa"/>
            <w:vAlign w:val="bottom"/>
          </w:tcPr>
          <w:p w14:paraId="07C591A6" w14:textId="77777777" w:rsidR="00A9309A" w:rsidRPr="005673E7" w:rsidRDefault="00A9309A" w:rsidP="00A9309A">
            <w:pPr>
              <w:tabs>
                <w:tab w:val="clear" w:pos="454"/>
                <w:tab w:val="clear" w:pos="680"/>
              </w:tabs>
              <w:spacing w:line="240" w:lineRule="auto"/>
              <w:ind w:right="28" w:hanging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276" w:type="dxa"/>
            <w:shd w:val="clear" w:color="auto" w:fill="auto"/>
          </w:tcPr>
          <w:p w14:paraId="41714F18" w14:textId="5B1B30FB" w:rsidR="00A9309A" w:rsidRPr="005673E7" w:rsidRDefault="00A9309A" w:rsidP="00A9309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2F411A1" w14:textId="77777777" w:rsidR="00A9309A" w:rsidRPr="005673E7" w:rsidRDefault="00A9309A" w:rsidP="00A9309A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8551305" w14:textId="0B86040F" w:rsidR="00A9309A" w:rsidRPr="005673E7" w:rsidRDefault="00A9309A" w:rsidP="00A9309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2C7963C" w14:textId="77777777" w:rsidR="00A9309A" w:rsidRPr="005673E7" w:rsidRDefault="00A9309A" w:rsidP="00A9309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DDB5975" w14:textId="07C2491B" w:rsidR="00A9309A" w:rsidRPr="005673E7" w:rsidRDefault="00A9309A" w:rsidP="00A9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614,949</w:t>
            </w:r>
          </w:p>
        </w:tc>
        <w:tc>
          <w:tcPr>
            <w:tcW w:w="283" w:type="dxa"/>
          </w:tcPr>
          <w:p w14:paraId="7303B94A" w14:textId="77777777" w:rsidR="00A9309A" w:rsidRPr="005673E7" w:rsidRDefault="00A9309A" w:rsidP="00A9309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0E83947" w14:textId="08A4F246" w:rsidR="00A9309A" w:rsidRPr="005673E7" w:rsidRDefault="00A9309A" w:rsidP="00A9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264,719</w:t>
            </w:r>
          </w:p>
        </w:tc>
      </w:tr>
      <w:tr w:rsidR="00A9309A" w:rsidRPr="005673E7" w14:paraId="3C38031E" w14:textId="77777777" w:rsidTr="00BC0D13">
        <w:tc>
          <w:tcPr>
            <w:tcW w:w="2976" w:type="dxa"/>
            <w:vAlign w:val="bottom"/>
          </w:tcPr>
          <w:p w14:paraId="0FC4B5AB" w14:textId="54231B1C" w:rsidR="00A9309A" w:rsidRPr="005673E7" w:rsidRDefault="00A9309A" w:rsidP="00A9309A">
            <w:pPr>
              <w:tabs>
                <w:tab w:val="clear" w:pos="454"/>
                <w:tab w:val="clear" w:pos="680"/>
              </w:tabs>
              <w:spacing w:line="240" w:lineRule="auto"/>
              <w:ind w:right="28" w:hanging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ผลขาดทุนเพิ่มขึ้น</w:t>
            </w:r>
          </w:p>
        </w:tc>
        <w:tc>
          <w:tcPr>
            <w:tcW w:w="1276" w:type="dxa"/>
            <w:shd w:val="clear" w:color="auto" w:fill="auto"/>
          </w:tcPr>
          <w:p w14:paraId="087A2503" w14:textId="3D32E9F2" w:rsidR="00A9309A" w:rsidRPr="005673E7" w:rsidRDefault="00A9309A" w:rsidP="00A9309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0EA86EE" w14:textId="77777777" w:rsidR="00A9309A" w:rsidRPr="005673E7" w:rsidRDefault="00A9309A" w:rsidP="00A9309A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047440F" w14:textId="24B1322F" w:rsidR="00A9309A" w:rsidRPr="005673E7" w:rsidRDefault="00A9309A" w:rsidP="00A9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590AC6FE" w14:textId="77777777" w:rsidR="00A9309A" w:rsidRPr="005673E7" w:rsidRDefault="00A9309A" w:rsidP="00A9309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D80EC6C" w14:textId="034AC391" w:rsidR="00A9309A" w:rsidRPr="005673E7" w:rsidRDefault="00A9309A" w:rsidP="00A93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100,000</w:t>
            </w:r>
          </w:p>
        </w:tc>
        <w:tc>
          <w:tcPr>
            <w:tcW w:w="283" w:type="dxa"/>
          </w:tcPr>
          <w:p w14:paraId="25FA9F29" w14:textId="77777777" w:rsidR="00A9309A" w:rsidRPr="005673E7" w:rsidRDefault="00A9309A" w:rsidP="00A9309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AB8BD04" w14:textId="3AEF1031" w:rsidR="00A9309A" w:rsidRPr="005673E7" w:rsidRDefault="00A9309A" w:rsidP="00A9309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350,230</w:t>
            </w:r>
          </w:p>
        </w:tc>
      </w:tr>
      <w:tr w:rsidR="00A9309A" w:rsidRPr="005673E7" w14:paraId="1611825B" w14:textId="77777777" w:rsidTr="00BC0D13">
        <w:tc>
          <w:tcPr>
            <w:tcW w:w="2976" w:type="dxa"/>
            <w:vAlign w:val="bottom"/>
          </w:tcPr>
          <w:p w14:paraId="48A54489" w14:textId="77777777" w:rsidR="00A9309A" w:rsidRPr="005673E7" w:rsidRDefault="00A9309A" w:rsidP="00A9309A">
            <w:pPr>
              <w:tabs>
                <w:tab w:val="clear" w:pos="454"/>
                <w:tab w:val="clear" w:pos="680"/>
              </w:tabs>
              <w:spacing w:line="240" w:lineRule="auto"/>
              <w:ind w:right="28" w:hanging="114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74310AB" w14:textId="6545BDCE" w:rsidR="00A9309A" w:rsidRPr="005673E7" w:rsidRDefault="00A9309A" w:rsidP="00A9309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2E31BE1" w14:textId="77777777" w:rsidR="00A9309A" w:rsidRPr="005673E7" w:rsidRDefault="00A9309A" w:rsidP="00A9309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</w:tcPr>
          <w:p w14:paraId="4DB16393" w14:textId="3C767673" w:rsidR="00A9309A" w:rsidRPr="005673E7" w:rsidRDefault="00A9309A" w:rsidP="00A9309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945DA44" w14:textId="77777777" w:rsidR="00A9309A" w:rsidRPr="005673E7" w:rsidRDefault="00A9309A" w:rsidP="00A9309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7D330B3" w14:textId="636FDB27" w:rsidR="00A9309A" w:rsidRPr="005673E7" w:rsidRDefault="00A9309A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714,949</w:t>
            </w:r>
          </w:p>
        </w:tc>
        <w:tc>
          <w:tcPr>
            <w:tcW w:w="283" w:type="dxa"/>
          </w:tcPr>
          <w:p w14:paraId="7C004699" w14:textId="77777777" w:rsidR="00A9309A" w:rsidRPr="005673E7" w:rsidRDefault="00A9309A" w:rsidP="00A9309A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1A15A49" w14:textId="004CFA73" w:rsidR="00A9309A" w:rsidRPr="005673E7" w:rsidRDefault="00A9309A" w:rsidP="00A9309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614,949</w:t>
            </w:r>
          </w:p>
        </w:tc>
      </w:tr>
      <w:bookmarkEnd w:id="6"/>
    </w:tbl>
    <w:p w14:paraId="21D93F44" w14:textId="77777777" w:rsidR="00163B77" w:rsidRDefault="00163B77" w:rsidP="007F32B6">
      <w:pPr>
        <w:pStyle w:val="ListParagraph"/>
        <w:tabs>
          <w:tab w:val="clear" w:pos="454"/>
          <w:tab w:val="left" w:pos="426"/>
        </w:tabs>
        <w:ind w:left="420"/>
        <w:jc w:val="thaiDistribute"/>
        <w:rPr>
          <w:rFonts w:ascii="BrowalliaUPC" w:hAnsi="BrowalliaUPC" w:cs="BrowalliaUPC"/>
          <w:sz w:val="28"/>
          <w:szCs w:val="28"/>
        </w:rPr>
      </w:pPr>
    </w:p>
    <w:p w14:paraId="075F15D7" w14:textId="3A491C8E" w:rsidR="00EE1C2A" w:rsidRPr="005673E7" w:rsidRDefault="00EE1C2A" w:rsidP="007F32B6">
      <w:pPr>
        <w:pStyle w:val="ListParagraph"/>
        <w:tabs>
          <w:tab w:val="clear" w:pos="454"/>
          <w:tab w:val="left" w:pos="426"/>
        </w:tabs>
        <w:ind w:left="42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รายการเคลื่อนไหวของ</w:t>
      </w:r>
      <w:r w:rsidR="00CB6CDC" w:rsidRPr="005673E7">
        <w:rPr>
          <w:rFonts w:ascii="BrowalliaUPC" w:hAnsi="BrowalliaUPC" w:cs="BrowalliaUPC"/>
          <w:sz w:val="28"/>
          <w:szCs w:val="28"/>
          <w:cs/>
        </w:rPr>
        <w:t>ค่าเผื่อผลขาดทุน</w:t>
      </w:r>
      <w:r w:rsidR="00EF61B1" w:rsidRPr="005673E7">
        <w:rPr>
          <w:rFonts w:ascii="BrowalliaUPC" w:hAnsi="BrowalliaUPC" w:cs="BrowalliaUPC"/>
          <w:sz w:val="28"/>
          <w:szCs w:val="28"/>
          <w:cs/>
        </w:rPr>
        <w:t>จากการด้อยค่า</w:t>
      </w:r>
      <w:r w:rsidR="00CB6CDC" w:rsidRPr="005673E7">
        <w:rPr>
          <w:rFonts w:ascii="BrowalliaUPC" w:hAnsi="BrowalliaUPC" w:cs="BrowalliaUPC"/>
          <w:sz w:val="28"/>
          <w:szCs w:val="28"/>
          <w:cs/>
        </w:rPr>
        <w:t xml:space="preserve">ของเงินให้กู้ยืมบริษัทย่อย </w:t>
      </w:r>
      <w:r w:rsidRPr="005673E7">
        <w:rPr>
          <w:rFonts w:ascii="BrowalliaUPC" w:hAnsi="BrowalliaUPC" w:cs="BrowalliaUPC"/>
          <w:sz w:val="28"/>
          <w:szCs w:val="28"/>
          <w:cs/>
        </w:rPr>
        <w:t>ในระหว่าง</w:t>
      </w:r>
      <w:r w:rsidR="00C60F3C" w:rsidRPr="005673E7">
        <w:rPr>
          <w:rFonts w:ascii="BrowalliaUPC" w:hAnsi="BrowalliaUPC" w:cs="BrowalliaUPC"/>
          <w:sz w:val="28"/>
          <w:szCs w:val="28"/>
          <w:cs/>
        </w:rPr>
        <w:t>ปี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3</w:t>
      </w:r>
      <w:r w:rsidRPr="005673E7">
        <w:rPr>
          <w:rFonts w:ascii="BrowalliaUPC" w:hAnsi="BrowalliaUPC" w:cs="BrowalliaUPC"/>
          <w:sz w:val="28"/>
          <w:szCs w:val="28"/>
        </w:rPr>
        <w:t xml:space="preserve">1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5673E7">
        <w:rPr>
          <w:rFonts w:ascii="BrowalliaUPC" w:hAnsi="BrowalliaUPC" w:cs="BrowalliaUPC"/>
          <w:sz w:val="28"/>
          <w:szCs w:val="28"/>
        </w:rPr>
        <w:t>2563</w:t>
      </w:r>
      <w:r w:rsidR="00C60F3C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65D58B88" w14:textId="77777777" w:rsidR="00EE1C2A" w:rsidRPr="005673E7" w:rsidRDefault="00EE1C2A" w:rsidP="00EE1C2A">
      <w:pPr>
        <w:rPr>
          <w:rFonts w:ascii="BrowalliaUPC" w:hAnsi="BrowalliaUPC" w:cs="BrowalliaUPC"/>
          <w:sz w:val="20"/>
          <w:szCs w:val="20"/>
          <w:highlight w:val="green"/>
        </w:rPr>
      </w:pPr>
    </w:p>
    <w:tbl>
      <w:tblPr>
        <w:tblW w:w="8902" w:type="dxa"/>
        <w:tblInd w:w="426" w:type="dxa"/>
        <w:tblLook w:val="04A0" w:firstRow="1" w:lastRow="0" w:firstColumn="1" w:lastColumn="0" w:noHBand="0" w:noVBand="1"/>
      </w:tblPr>
      <w:tblGrid>
        <w:gridCol w:w="2948"/>
        <w:gridCol w:w="1276"/>
        <w:gridCol w:w="284"/>
        <w:gridCol w:w="1275"/>
        <w:gridCol w:w="284"/>
        <w:gridCol w:w="1276"/>
        <w:gridCol w:w="283"/>
        <w:gridCol w:w="1276"/>
      </w:tblGrid>
      <w:tr w:rsidR="00EE1C2A" w:rsidRPr="005673E7" w14:paraId="55CFFFAC" w14:textId="77777777" w:rsidTr="003C3C4C">
        <w:trPr>
          <w:trHeight w:val="20"/>
          <w:tblHeader/>
        </w:trPr>
        <w:tc>
          <w:tcPr>
            <w:tcW w:w="2948" w:type="dxa"/>
            <w:shd w:val="clear" w:color="auto" w:fill="auto"/>
            <w:vAlign w:val="bottom"/>
          </w:tcPr>
          <w:p w14:paraId="4C56C39C" w14:textId="77777777" w:rsidR="00EE1C2A" w:rsidRPr="005673E7" w:rsidRDefault="00EE1C2A" w:rsidP="003D245E">
            <w:pPr>
              <w:pStyle w:val="BodyText"/>
              <w:spacing w:after="0"/>
              <w:ind w:right="-111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4" w:type="dxa"/>
            <w:gridSpan w:val="7"/>
            <w:vAlign w:val="bottom"/>
          </w:tcPr>
          <w:p w14:paraId="379B2465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EE1C2A" w:rsidRPr="005673E7" w14:paraId="2A2D50A3" w14:textId="77777777" w:rsidTr="003C3C4C">
        <w:trPr>
          <w:trHeight w:val="20"/>
          <w:tblHeader/>
        </w:trPr>
        <w:tc>
          <w:tcPr>
            <w:tcW w:w="2948" w:type="dxa"/>
            <w:shd w:val="clear" w:color="auto" w:fill="auto"/>
            <w:vAlign w:val="bottom"/>
          </w:tcPr>
          <w:p w14:paraId="2790402E" w14:textId="77777777" w:rsidR="00EE1C2A" w:rsidRPr="005673E7" w:rsidRDefault="00EE1C2A" w:rsidP="003D245E">
            <w:pPr>
              <w:pStyle w:val="BodyText"/>
              <w:spacing w:after="0"/>
              <w:ind w:right="-111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  <w:vAlign w:val="bottom"/>
          </w:tcPr>
          <w:p w14:paraId="63FADE41" w14:textId="77777777" w:rsidR="00EE1C2A" w:rsidRPr="005673E7" w:rsidRDefault="00EE1C2A" w:rsidP="003D245E">
            <w:pP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งบการเงินเฉพาะบริษัท</w:t>
            </w:r>
          </w:p>
        </w:tc>
      </w:tr>
      <w:tr w:rsidR="00EE1C2A" w:rsidRPr="005673E7" w14:paraId="0D7AB006" w14:textId="77777777" w:rsidTr="003C3C4C">
        <w:trPr>
          <w:trHeight w:val="20"/>
          <w:tblHeader/>
        </w:trPr>
        <w:tc>
          <w:tcPr>
            <w:tcW w:w="2948" w:type="dxa"/>
            <w:shd w:val="clear" w:color="auto" w:fill="auto"/>
            <w:vAlign w:val="bottom"/>
          </w:tcPr>
          <w:p w14:paraId="277B3BB5" w14:textId="77777777" w:rsidR="00EE1C2A" w:rsidRPr="005673E7" w:rsidRDefault="00EE1C2A" w:rsidP="003D245E">
            <w:pPr>
              <w:pStyle w:val="BodyText"/>
              <w:spacing w:after="0"/>
              <w:ind w:right="-111"/>
              <w:jc w:val="both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E54F6" w14:textId="77777777" w:rsidR="00EE1C2A" w:rsidRPr="005673E7" w:rsidRDefault="00EE1C2A" w:rsidP="003D245E">
            <w:pPr>
              <w:ind w:left="-95" w:right="-93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ผลขาดทุนด้านเครดิตที่คาดว่าจะเกิดขึ้นใน    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12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เดือนข้างหน้า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3FE42C6" w14:textId="77777777" w:rsidR="00EE1C2A" w:rsidRPr="005673E7" w:rsidRDefault="00EE1C2A" w:rsidP="003D245E">
            <w:pPr>
              <w:ind w:left="-95" w:right="-12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14477" w14:textId="77777777" w:rsidR="00E529F3" w:rsidRPr="005673E7" w:rsidRDefault="00EE1C2A" w:rsidP="003D245E">
            <w:pPr>
              <w:ind w:left="-110" w:right="-110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ผลขาดทุนด้านเครดิตที่คาดว่าจะเกิดขึ้นตลอดอายุ </w:t>
            </w:r>
          </w:p>
          <w:p w14:paraId="2C5484DE" w14:textId="065128A7" w:rsidR="00EE1C2A" w:rsidRPr="005673E7" w:rsidRDefault="00EE1C2A" w:rsidP="003D245E">
            <w:pPr>
              <w:ind w:left="-110" w:right="-11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ไม่ด้อยค่า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179F172" w14:textId="77777777" w:rsidR="00EE1C2A" w:rsidRPr="005673E7" w:rsidRDefault="00EE1C2A" w:rsidP="003D245E">
            <w:pPr>
              <w:ind w:left="-129" w:right="-86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89F9B" w14:textId="77777777" w:rsidR="00E529F3" w:rsidRPr="005673E7" w:rsidRDefault="00EE1C2A" w:rsidP="003D245E">
            <w:pPr>
              <w:ind w:left="-110" w:right="-110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ผลขาดทุนด้าน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br/>
              <w:t xml:space="preserve">เครดิตที่คาดว่าจะเกิดขึ้นตลอดอายุ </w:t>
            </w:r>
          </w:p>
          <w:p w14:paraId="7E30701C" w14:textId="49FC731B" w:rsidR="00EE1C2A" w:rsidRPr="005673E7" w:rsidRDefault="00EE1C2A" w:rsidP="003D245E">
            <w:pPr>
              <w:ind w:left="-110" w:right="-11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ด้อยค่า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2349F03D" w14:textId="77777777" w:rsidR="00EE1C2A" w:rsidRPr="005673E7" w:rsidRDefault="00EE1C2A" w:rsidP="003D245E">
            <w:pPr>
              <w:ind w:left="-95" w:right="-12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2169F" w14:textId="77777777" w:rsidR="00EE1C2A" w:rsidRPr="005673E7" w:rsidRDefault="00EE1C2A" w:rsidP="003D245E">
            <w:pPr>
              <w:ind w:left="-110" w:right="-110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EE1C2A" w:rsidRPr="005673E7" w14:paraId="0213F1D5" w14:textId="77777777" w:rsidTr="003C3C4C">
        <w:trPr>
          <w:trHeight w:val="20"/>
          <w:tblHeader/>
        </w:trPr>
        <w:tc>
          <w:tcPr>
            <w:tcW w:w="2948" w:type="dxa"/>
            <w:shd w:val="clear" w:color="auto" w:fill="auto"/>
            <w:vAlign w:val="bottom"/>
          </w:tcPr>
          <w:p w14:paraId="36BF9CFD" w14:textId="77777777" w:rsidR="00EE1C2A" w:rsidRPr="005673E7" w:rsidRDefault="00EE1C2A" w:rsidP="003D245E">
            <w:pPr>
              <w:ind w:left="165" w:hanging="165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F66256" w14:textId="77777777" w:rsidR="00EE1C2A" w:rsidRPr="005673E7" w:rsidRDefault="00EE1C2A" w:rsidP="003D245E">
            <w:pPr>
              <w:ind w:left="-9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4" w:type="dxa"/>
          </w:tcPr>
          <w:p w14:paraId="5A276192" w14:textId="77777777" w:rsidR="00EE1C2A" w:rsidRPr="005673E7" w:rsidRDefault="00EE1C2A" w:rsidP="003D245E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33D70045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4" w:type="dxa"/>
          </w:tcPr>
          <w:p w14:paraId="5A3235ED" w14:textId="77777777" w:rsidR="00EE1C2A" w:rsidRPr="005673E7" w:rsidRDefault="00EE1C2A" w:rsidP="003D245E">
            <w:pPr>
              <w:ind w:left="-129" w:right="-8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534B9D4A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16DDF1B5" w14:textId="77777777" w:rsidR="00EE1C2A" w:rsidRPr="005673E7" w:rsidRDefault="00EE1C2A" w:rsidP="003D245E">
            <w:pPr>
              <w:ind w:left="-95" w:right="-120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B8E6DB7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E1C2A" w:rsidRPr="005673E7" w14:paraId="1352F022" w14:textId="77777777" w:rsidTr="003C3C4C">
        <w:trPr>
          <w:trHeight w:val="20"/>
          <w:tblHeader/>
        </w:trPr>
        <w:tc>
          <w:tcPr>
            <w:tcW w:w="2948" w:type="dxa"/>
            <w:shd w:val="clear" w:color="auto" w:fill="auto"/>
            <w:vAlign w:val="bottom"/>
          </w:tcPr>
          <w:p w14:paraId="52311E84" w14:textId="77777777" w:rsidR="00EE1C2A" w:rsidRPr="005673E7" w:rsidRDefault="00EE1C2A" w:rsidP="00430762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มกราคม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2563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ปรับปรุงใหม่</w:t>
            </w:r>
          </w:p>
        </w:tc>
        <w:tc>
          <w:tcPr>
            <w:tcW w:w="1276" w:type="dxa"/>
            <w:vAlign w:val="bottom"/>
          </w:tcPr>
          <w:p w14:paraId="416C9941" w14:textId="77777777" w:rsidR="00EE1C2A" w:rsidRPr="005673E7" w:rsidRDefault="00EE1C2A" w:rsidP="003D245E">
            <w:pPr>
              <w:ind w:left="-9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E402149" w14:textId="77777777" w:rsidR="00EE1C2A" w:rsidRPr="005673E7" w:rsidRDefault="00EE1C2A" w:rsidP="003D245E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D49E314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16997652" w14:textId="77777777" w:rsidR="00EE1C2A" w:rsidRPr="005673E7" w:rsidRDefault="00EE1C2A" w:rsidP="003D245E">
            <w:pPr>
              <w:ind w:left="-129" w:right="-8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185CEB9A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3,045</w:t>
            </w:r>
          </w:p>
        </w:tc>
        <w:tc>
          <w:tcPr>
            <w:tcW w:w="283" w:type="dxa"/>
            <w:vAlign w:val="bottom"/>
          </w:tcPr>
          <w:p w14:paraId="3FC7352F" w14:textId="77777777" w:rsidR="00EE1C2A" w:rsidRPr="005673E7" w:rsidRDefault="00EE1C2A" w:rsidP="003D245E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850156E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3,045</w:t>
            </w:r>
          </w:p>
        </w:tc>
      </w:tr>
      <w:tr w:rsidR="00EE1C2A" w:rsidRPr="005673E7" w14:paraId="459BC8AA" w14:textId="77777777" w:rsidTr="003C3C4C">
        <w:trPr>
          <w:trHeight w:val="20"/>
          <w:tblHeader/>
        </w:trPr>
        <w:tc>
          <w:tcPr>
            <w:tcW w:w="2948" w:type="dxa"/>
            <w:shd w:val="clear" w:color="auto" w:fill="auto"/>
            <w:vAlign w:val="bottom"/>
          </w:tcPr>
          <w:p w14:paraId="6FD313A7" w14:textId="77777777" w:rsidR="00EE1C2A" w:rsidRPr="005673E7" w:rsidRDefault="00EE1C2A" w:rsidP="00430762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การวัดมูลค่าใหม่สุทธิของสำรองผลขาดทุน</w:t>
            </w:r>
          </w:p>
        </w:tc>
        <w:tc>
          <w:tcPr>
            <w:tcW w:w="1276" w:type="dxa"/>
            <w:vAlign w:val="bottom"/>
          </w:tcPr>
          <w:p w14:paraId="0FA5DC91" w14:textId="77777777" w:rsidR="00EE1C2A" w:rsidRPr="005673E7" w:rsidRDefault="00EE1C2A" w:rsidP="003D245E">
            <w:pPr>
              <w:ind w:left="-9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690B538E" w14:textId="77777777" w:rsidR="00EE1C2A" w:rsidRPr="005673E7" w:rsidRDefault="00EE1C2A" w:rsidP="003D245E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72916738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4F31BA1E" w14:textId="77777777" w:rsidR="00EE1C2A" w:rsidRPr="005673E7" w:rsidRDefault="00EE1C2A" w:rsidP="003D245E">
            <w:pPr>
              <w:ind w:left="-129" w:right="-86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1BDE498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  <w:tc>
          <w:tcPr>
            <w:tcW w:w="283" w:type="dxa"/>
            <w:vAlign w:val="bottom"/>
          </w:tcPr>
          <w:p w14:paraId="2CF770F0" w14:textId="77777777" w:rsidR="00EE1C2A" w:rsidRPr="005673E7" w:rsidRDefault="00EE1C2A" w:rsidP="003D245E">
            <w:pPr>
              <w:ind w:left="-95" w:right="-120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BB4793C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</w:tr>
      <w:tr w:rsidR="00EE1C2A" w:rsidRPr="005673E7" w14:paraId="53BE0345" w14:textId="77777777" w:rsidTr="003C3C4C">
        <w:trPr>
          <w:trHeight w:val="20"/>
        </w:trPr>
        <w:tc>
          <w:tcPr>
            <w:tcW w:w="2948" w:type="dxa"/>
            <w:vAlign w:val="bottom"/>
          </w:tcPr>
          <w:p w14:paraId="046E01BF" w14:textId="327BFA14" w:rsidR="00EE1C2A" w:rsidRPr="005673E7" w:rsidRDefault="00EE1C2A" w:rsidP="00430762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75093F" w:rsidRPr="005673E7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="0075093F" w:rsidRPr="005673E7">
              <w:rPr>
                <w:rFonts w:ascii="BrowalliaUPC" w:hAnsi="BrowalliaUPC" w:cs="BrowalliaUPC"/>
                <w:sz w:val="24"/>
                <w:szCs w:val="24"/>
                <w:cs/>
              </w:rPr>
              <w:t>ธันว</w:t>
            </w:r>
            <w:r w:rsidR="00F13F91" w:rsidRPr="005673E7">
              <w:rPr>
                <w:rFonts w:ascii="BrowalliaUPC" w:hAnsi="BrowalliaUPC" w:cs="BrowalliaUPC"/>
                <w:sz w:val="24"/>
                <w:szCs w:val="24"/>
                <w:cs/>
              </w:rPr>
              <w:t>า</w:t>
            </w:r>
            <w:r w:rsidR="0075093F" w:rsidRPr="005673E7">
              <w:rPr>
                <w:rFonts w:ascii="BrowalliaUPC" w:hAnsi="BrowalliaUPC" w:cs="BrowalliaUPC"/>
                <w:sz w:val="24"/>
                <w:szCs w:val="24"/>
                <w:cs/>
              </w:rPr>
              <w:t>คม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B45A3A7" w14:textId="77777777" w:rsidR="00EE1C2A" w:rsidRPr="005673E7" w:rsidRDefault="00EE1C2A" w:rsidP="003D245E">
            <w:pPr>
              <w:tabs>
                <w:tab w:val="decimal" w:pos="610"/>
              </w:tabs>
              <w:ind w:left="-129" w:right="-20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09A3F80A" w14:textId="77777777" w:rsidR="00EE1C2A" w:rsidRPr="005673E7" w:rsidRDefault="00EE1C2A" w:rsidP="003D245E">
            <w:pPr>
              <w:tabs>
                <w:tab w:val="decimal" w:pos="610"/>
              </w:tabs>
              <w:ind w:left="-129" w:right="-8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26F5E36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357E41DE" w14:textId="77777777" w:rsidR="00EE1C2A" w:rsidRPr="005673E7" w:rsidRDefault="00EE1C2A" w:rsidP="003D245E">
            <w:pPr>
              <w:tabs>
                <w:tab w:val="decimal" w:pos="641"/>
              </w:tabs>
              <w:ind w:left="-129" w:right="-8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7B1AC0D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103,045</w:t>
            </w:r>
          </w:p>
        </w:tc>
        <w:tc>
          <w:tcPr>
            <w:tcW w:w="283" w:type="dxa"/>
            <w:vAlign w:val="bottom"/>
          </w:tcPr>
          <w:p w14:paraId="062256BA" w14:textId="77777777" w:rsidR="00EE1C2A" w:rsidRPr="005673E7" w:rsidRDefault="00EE1C2A" w:rsidP="003D245E">
            <w:pPr>
              <w:tabs>
                <w:tab w:val="decimal" w:pos="641"/>
              </w:tabs>
              <w:ind w:left="-129" w:right="-8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E65D58A" w14:textId="77777777" w:rsidR="00EE1C2A" w:rsidRPr="005673E7" w:rsidRDefault="00EE1C2A" w:rsidP="003D245E">
            <w:pPr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103,045</w:t>
            </w:r>
          </w:p>
        </w:tc>
      </w:tr>
    </w:tbl>
    <w:p w14:paraId="75499FC0" w14:textId="224CBBDA" w:rsidR="00EE1C2A" w:rsidRPr="005673E7" w:rsidRDefault="00EE1C2A" w:rsidP="00C82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bookmarkEnd w:id="7"/>
    <w:tbl>
      <w:tblPr>
        <w:tblW w:w="891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39"/>
        <w:gridCol w:w="995"/>
        <w:gridCol w:w="243"/>
        <w:gridCol w:w="994"/>
        <w:gridCol w:w="237"/>
        <w:gridCol w:w="11"/>
        <w:gridCol w:w="986"/>
        <w:gridCol w:w="266"/>
        <w:gridCol w:w="1039"/>
      </w:tblGrid>
      <w:tr w:rsidR="00E500D1" w:rsidRPr="005673E7" w14:paraId="5B26786B" w14:textId="77777777" w:rsidTr="00F13F91">
        <w:trPr>
          <w:trHeight w:val="284"/>
          <w:tblHeader/>
        </w:trPr>
        <w:tc>
          <w:tcPr>
            <w:tcW w:w="4139" w:type="dxa"/>
            <w:shd w:val="clear" w:color="auto" w:fill="auto"/>
          </w:tcPr>
          <w:p w14:paraId="555C7940" w14:textId="77777777" w:rsidR="00E500D1" w:rsidRPr="005673E7" w:rsidRDefault="00E500D1" w:rsidP="00390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71" w:type="dxa"/>
            <w:gridSpan w:val="8"/>
            <w:shd w:val="clear" w:color="auto" w:fill="auto"/>
          </w:tcPr>
          <w:p w14:paraId="57A474EC" w14:textId="77777777" w:rsidR="00E500D1" w:rsidRPr="005673E7" w:rsidRDefault="00E500D1" w:rsidP="0043074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E500D1" w:rsidRPr="005673E7" w14:paraId="3A6022DB" w14:textId="77777777" w:rsidTr="00F13F91">
        <w:trPr>
          <w:tblHeader/>
        </w:trPr>
        <w:tc>
          <w:tcPr>
            <w:tcW w:w="4139" w:type="dxa"/>
            <w:shd w:val="clear" w:color="auto" w:fill="auto"/>
          </w:tcPr>
          <w:p w14:paraId="6DE69648" w14:textId="77777777" w:rsidR="00E500D1" w:rsidRPr="005673E7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i/>
                <w:iCs/>
                <w:sz w:val="28"/>
                <w:szCs w:val="28"/>
              </w:rPr>
            </w:pPr>
          </w:p>
        </w:tc>
        <w:tc>
          <w:tcPr>
            <w:tcW w:w="2232" w:type="dxa"/>
            <w:gridSpan w:val="3"/>
            <w:shd w:val="clear" w:color="auto" w:fill="auto"/>
          </w:tcPr>
          <w:p w14:paraId="42203A33" w14:textId="77777777" w:rsidR="00E500D1" w:rsidRPr="005673E7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69657BAF" w14:textId="77777777" w:rsidR="00E500D1" w:rsidRPr="005673E7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46DB83" w14:textId="77777777" w:rsidR="00E500D1" w:rsidRPr="005673E7" w:rsidRDefault="00E500D1" w:rsidP="00617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401D7F" w:rsidRPr="005673E7" w14:paraId="53BC8911" w14:textId="77777777" w:rsidTr="00F13F91">
        <w:trPr>
          <w:trHeight w:val="142"/>
          <w:tblHeader/>
        </w:trPr>
        <w:tc>
          <w:tcPr>
            <w:tcW w:w="4139" w:type="dxa"/>
            <w:shd w:val="clear" w:color="auto" w:fill="auto"/>
          </w:tcPr>
          <w:p w14:paraId="24D9EC5D" w14:textId="77777777" w:rsidR="00401D7F" w:rsidRPr="005673E7" w:rsidRDefault="00401D7F" w:rsidP="0039019C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jc w:val="center"/>
              <w:rPr>
                <w:rFonts w:ascii="BrowalliaUPC" w:hAnsi="BrowalliaUPC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D7D4E" w14:textId="688B235F" w:rsidR="00401D7F" w:rsidRPr="005673E7" w:rsidRDefault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D0B27" w14:textId="77777777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1ADA3" w14:textId="113CF666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FDF1138" w14:textId="77777777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4645D" w14:textId="76AE74DF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B2784" w14:textId="77777777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7C3BA" w14:textId="1DC681CE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401D7F" w:rsidRPr="005673E7" w14:paraId="32A940BC" w14:textId="77777777" w:rsidTr="00F13F91">
        <w:trPr>
          <w:trHeight w:val="142"/>
          <w:tblHeader/>
        </w:trPr>
        <w:tc>
          <w:tcPr>
            <w:tcW w:w="4139" w:type="dxa"/>
            <w:shd w:val="clear" w:color="auto" w:fill="auto"/>
          </w:tcPr>
          <w:p w14:paraId="6DE3E0E1" w14:textId="77777777" w:rsidR="00401D7F" w:rsidRPr="005673E7" w:rsidRDefault="00401D7F" w:rsidP="00401D7F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70AC0" w14:textId="77777777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red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CA46110" w14:textId="77777777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red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C5937" w14:textId="77777777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red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5674183" w14:textId="77777777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red"/>
                <w:cs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910B5" w14:textId="77777777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red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14:paraId="0F12F2F5" w14:textId="77777777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red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F5693" w14:textId="77777777" w:rsidR="00401D7F" w:rsidRPr="005673E7" w:rsidRDefault="00401D7F" w:rsidP="00401D7F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highlight w:val="red"/>
              </w:rPr>
            </w:pPr>
          </w:p>
        </w:tc>
      </w:tr>
      <w:tr w:rsidR="00401D7F" w:rsidRPr="005673E7" w14:paraId="17C05D9C" w14:textId="77777777" w:rsidTr="00F13F91">
        <w:trPr>
          <w:trHeight w:val="279"/>
        </w:trPr>
        <w:tc>
          <w:tcPr>
            <w:tcW w:w="4139" w:type="dxa"/>
            <w:shd w:val="clear" w:color="auto" w:fill="auto"/>
            <w:vAlign w:val="center"/>
          </w:tcPr>
          <w:p w14:paraId="5591E0BC" w14:textId="77777777" w:rsidR="00401D7F" w:rsidRPr="005673E7" w:rsidRDefault="00401D7F" w:rsidP="00401D7F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 xml:space="preserve">– </w:t>
            </w: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บริษัทที่เกี่ยวข้อง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867725A" w14:textId="77777777" w:rsidR="00401D7F" w:rsidRPr="005673E7" w:rsidRDefault="00401D7F" w:rsidP="0040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39AC050" w14:textId="77777777" w:rsidR="00401D7F" w:rsidRPr="005673E7" w:rsidRDefault="00401D7F" w:rsidP="0040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D079D5" w14:textId="77777777" w:rsidR="00401D7F" w:rsidRPr="005673E7" w:rsidRDefault="00401D7F" w:rsidP="0040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2DE9FC6" w14:textId="77777777" w:rsidR="00401D7F" w:rsidRPr="005673E7" w:rsidRDefault="00401D7F" w:rsidP="0040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1A415AB" w14:textId="77777777" w:rsidR="00401D7F" w:rsidRPr="005673E7" w:rsidRDefault="00401D7F" w:rsidP="0040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7EE01770" w14:textId="77777777" w:rsidR="00401D7F" w:rsidRPr="005673E7" w:rsidRDefault="00401D7F" w:rsidP="0040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75F01E1E" w14:textId="77777777" w:rsidR="00401D7F" w:rsidRPr="005673E7" w:rsidRDefault="00401D7F" w:rsidP="00401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A35FB" w:rsidRPr="005673E7" w14:paraId="755A436C" w14:textId="77777777" w:rsidTr="00F13F91">
        <w:tc>
          <w:tcPr>
            <w:tcW w:w="4139" w:type="dxa"/>
            <w:shd w:val="clear" w:color="auto" w:fill="auto"/>
          </w:tcPr>
          <w:p w14:paraId="2EA0C595" w14:textId="112AC3C9" w:rsidR="003A35FB" w:rsidRPr="005673E7" w:rsidRDefault="003A35FB" w:rsidP="003A35FB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8C8B6E0" w14:textId="0D64EC65" w:rsidR="003A35FB" w:rsidRPr="005673E7" w:rsidRDefault="003A35FB" w:rsidP="003A35FB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71C8FBB" w14:textId="77777777" w:rsidR="003A35FB" w:rsidRPr="005673E7" w:rsidRDefault="003A35FB" w:rsidP="003A35F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1DC2E967" w14:textId="4C4FF759" w:rsidR="003A35FB" w:rsidRPr="005673E7" w:rsidRDefault="003A35FB" w:rsidP="003A35FB">
            <w:pPr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5980E09E" w14:textId="77777777" w:rsidR="003A35FB" w:rsidRPr="005673E7" w:rsidRDefault="003A35FB" w:rsidP="003A35F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40360330" w14:textId="167BFB88" w:rsidR="003A35FB" w:rsidRPr="005673E7" w:rsidRDefault="003A35FB" w:rsidP="00C13DD2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5,910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73251097" w14:textId="77777777" w:rsidR="003A35FB" w:rsidRPr="005673E7" w:rsidRDefault="003A35FB" w:rsidP="003A35F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6FFA6DFC" w14:textId="132FF29F" w:rsidR="003A35FB" w:rsidRPr="005673E7" w:rsidRDefault="003A35FB" w:rsidP="003A35F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2,434</w:t>
            </w:r>
          </w:p>
        </w:tc>
      </w:tr>
      <w:tr w:rsidR="003A35FB" w:rsidRPr="005673E7" w14:paraId="128278D5" w14:textId="77777777" w:rsidTr="00F13F91">
        <w:tc>
          <w:tcPr>
            <w:tcW w:w="4139" w:type="dxa"/>
            <w:shd w:val="clear" w:color="auto" w:fill="auto"/>
          </w:tcPr>
          <w:p w14:paraId="49D3F520" w14:textId="7847B48D" w:rsidR="003A35FB" w:rsidRPr="005673E7" w:rsidRDefault="003A35FB" w:rsidP="003A35FB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636FA317" w14:textId="73CD9F6D" w:rsidR="003A35FB" w:rsidRPr="005673E7" w:rsidRDefault="003A35FB" w:rsidP="003A35F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74,081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CD09AB9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79CC7E39" w14:textId="32D0EE2B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74,569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35135ACD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428F3B52" w14:textId="2D6D52B8" w:rsidR="003A35FB" w:rsidRPr="005673E7" w:rsidRDefault="003A35FB" w:rsidP="00C13DD2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74,070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BE39242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346E9CCF" w14:textId="317B84DF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73,909</w:t>
            </w:r>
          </w:p>
        </w:tc>
      </w:tr>
      <w:tr w:rsidR="003A35FB" w:rsidRPr="005673E7" w14:paraId="4CB01334" w14:textId="77777777" w:rsidTr="00F13F91">
        <w:tc>
          <w:tcPr>
            <w:tcW w:w="4139" w:type="dxa"/>
            <w:shd w:val="clear" w:color="auto" w:fill="auto"/>
          </w:tcPr>
          <w:p w14:paraId="533564F8" w14:textId="796F5C4D" w:rsidR="003A35FB" w:rsidRPr="005673E7" w:rsidRDefault="003A35FB" w:rsidP="003A35FB">
            <w:pPr>
              <w:spacing w:line="240" w:lineRule="auto"/>
              <w:ind w:left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5" w:type="dxa"/>
            <w:shd w:val="clear" w:color="auto" w:fill="auto"/>
            <w:vAlign w:val="center"/>
          </w:tcPr>
          <w:p w14:paraId="426F4F3E" w14:textId="326A1667" w:rsidR="003A35FB" w:rsidRPr="005673E7" w:rsidRDefault="003A35FB" w:rsidP="003A35F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200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33FCC7F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01950F37" w14:textId="799AC39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4E7553BF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14:paraId="061AAB05" w14:textId="414E6F37" w:rsidR="003A35FB" w:rsidRPr="005673E7" w:rsidRDefault="003A35FB" w:rsidP="003A35F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481F9B95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6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14:paraId="7FA088E1" w14:textId="790D7874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3A35FB" w:rsidRPr="005673E7" w14:paraId="04DF9FAD" w14:textId="77777777" w:rsidTr="00F13F91">
        <w:tc>
          <w:tcPr>
            <w:tcW w:w="4139" w:type="dxa"/>
            <w:shd w:val="clear" w:color="auto" w:fill="auto"/>
          </w:tcPr>
          <w:p w14:paraId="37434729" w14:textId="77777777" w:rsidR="003A35FB" w:rsidRPr="005673E7" w:rsidRDefault="003A35FB" w:rsidP="003A35FB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B0DC311" w14:textId="2AEA465C" w:rsidR="003A35FB" w:rsidRPr="005673E7" w:rsidRDefault="003A35FB" w:rsidP="003A35F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74,281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A012E7A" w14:textId="77777777" w:rsidR="003A35FB" w:rsidRPr="005673E7" w:rsidRDefault="003A35FB" w:rsidP="003A35F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A60ED37" w14:textId="144DC37C" w:rsidR="003A35FB" w:rsidRPr="005673E7" w:rsidRDefault="003A35FB" w:rsidP="003A35F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74,569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63792A39" w14:textId="77777777" w:rsidR="003A35FB" w:rsidRPr="005673E7" w:rsidRDefault="003A35FB" w:rsidP="003A35F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5C558" w14:textId="560B2D2A" w:rsidR="003A35FB" w:rsidRPr="005673E7" w:rsidRDefault="003A35FB" w:rsidP="00C13DD2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79,980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07808562" w14:textId="77777777" w:rsidR="003A35FB" w:rsidRPr="005673E7" w:rsidRDefault="003A35FB" w:rsidP="003A35FB">
            <w:pPr>
              <w:tabs>
                <w:tab w:val="left" w:pos="540"/>
              </w:tabs>
              <w:spacing w:line="240" w:lineRule="auto"/>
              <w:ind w:left="18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889ADDB" w14:textId="6AA520F2" w:rsidR="003A35FB" w:rsidRPr="005673E7" w:rsidRDefault="003A35FB" w:rsidP="003A35FB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76,343</w:t>
            </w:r>
          </w:p>
        </w:tc>
      </w:tr>
      <w:tr w:rsidR="003A35FB" w:rsidRPr="005673E7" w14:paraId="74CEEB71" w14:textId="77777777" w:rsidTr="00F13F91">
        <w:tc>
          <w:tcPr>
            <w:tcW w:w="4139" w:type="dxa"/>
            <w:shd w:val="clear" w:color="auto" w:fill="auto"/>
            <w:vAlign w:val="center"/>
          </w:tcPr>
          <w:p w14:paraId="08BE08B5" w14:textId="35879CD0" w:rsidR="003A35FB" w:rsidRPr="005673E7" w:rsidRDefault="003A35FB" w:rsidP="003A35FB">
            <w:pPr>
              <w:tabs>
                <w:tab w:val="left" w:pos="113"/>
              </w:tabs>
              <w:spacing w:line="240" w:lineRule="auto"/>
              <w:ind w:right="-113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lastRenderedPageBreak/>
              <w:t xml:space="preserve">เจ้าหนี้อื่น </w:t>
            </w: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 xml:space="preserve">– </w:t>
            </w: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บุคคลและบริษัทที่เกี่ยวข้อง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D60C39E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43D89A0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7D5711A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6260D234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376CF3FA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69D8848D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3262010C" w14:textId="77777777" w:rsidR="003A35FB" w:rsidRPr="005673E7" w:rsidRDefault="003A35FB" w:rsidP="003A3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83505" w:rsidRPr="005673E7" w14:paraId="20EA1F64" w14:textId="77777777" w:rsidTr="00C13DD2">
        <w:tc>
          <w:tcPr>
            <w:tcW w:w="4139" w:type="dxa"/>
            <w:shd w:val="clear" w:color="auto" w:fill="auto"/>
            <w:vAlign w:val="center"/>
          </w:tcPr>
          <w:p w14:paraId="673CF012" w14:textId="61935E63" w:rsidR="00C83505" w:rsidRPr="005673E7" w:rsidRDefault="00C83505" w:rsidP="00C13DD2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27D2D34F" w14:textId="5779962C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E013F56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70E7A493" w14:textId="51F8DE96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1A18F8C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2E0C8FF4" w14:textId="794F7354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276</w:t>
            </w:r>
          </w:p>
        </w:tc>
        <w:tc>
          <w:tcPr>
            <w:tcW w:w="266" w:type="dxa"/>
            <w:shd w:val="clear" w:color="auto" w:fill="auto"/>
          </w:tcPr>
          <w:p w14:paraId="32FB4FEB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E35CC43" w14:textId="5B8605F5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C83505" w:rsidRPr="005673E7" w14:paraId="0ED8A48F" w14:textId="77777777" w:rsidTr="00F13F91">
        <w:tc>
          <w:tcPr>
            <w:tcW w:w="4139" w:type="dxa"/>
            <w:shd w:val="clear" w:color="auto" w:fill="auto"/>
          </w:tcPr>
          <w:p w14:paraId="27FF8D04" w14:textId="0E2ABC54" w:rsidR="00C83505" w:rsidRPr="005673E7" w:rsidRDefault="00C83505" w:rsidP="00C83505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1D1A28E" w14:textId="6E82F36B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128,163</w:t>
            </w:r>
          </w:p>
        </w:tc>
        <w:tc>
          <w:tcPr>
            <w:tcW w:w="243" w:type="dxa"/>
            <w:shd w:val="clear" w:color="auto" w:fill="auto"/>
          </w:tcPr>
          <w:p w14:paraId="3255DBBB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2DB6CFA" w14:textId="752CBB91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115,001</w:t>
            </w:r>
          </w:p>
        </w:tc>
        <w:tc>
          <w:tcPr>
            <w:tcW w:w="237" w:type="dxa"/>
            <w:shd w:val="clear" w:color="auto" w:fill="auto"/>
          </w:tcPr>
          <w:p w14:paraId="56F076B4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6206C6F5" w14:textId="4ECA0284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125,604</w:t>
            </w:r>
          </w:p>
        </w:tc>
        <w:tc>
          <w:tcPr>
            <w:tcW w:w="266" w:type="dxa"/>
            <w:shd w:val="clear" w:color="auto" w:fill="auto"/>
          </w:tcPr>
          <w:p w14:paraId="390B909A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BB7377E" w14:textId="4F6F2EEA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114,934</w:t>
            </w:r>
          </w:p>
        </w:tc>
      </w:tr>
      <w:tr w:rsidR="00C83505" w:rsidRPr="005673E7" w14:paraId="3A879DB2" w14:textId="77777777" w:rsidTr="00F13F91">
        <w:tc>
          <w:tcPr>
            <w:tcW w:w="4139" w:type="dxa"/>
            <w:shd w:val="clear" w:color="auto" w:fill="auto"/>
          </w:tcPr>
          <w:p w14:paraId="082C0A26" w14:textId="0A649071" w:rsidR="00C83505" w:rsidRPr="005673E7" w:rsidRDefault="00C83505" w:rsidP="00C83505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E06E9" w14:textId="30C13D1E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4,764</w:t>
            </w:r>
          </w:p>
        </w:tc>
        <w:tc>
          <w:tcPr>
            <w:tcW w:w="243" w:type="dxa"/>
            <w:shd w:val="clear" w:color="auto" w:fill="auto"/>
          </w:tcPr>
          <w:p w14:paraId="0FABC77A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05AF4" w14:textId="295C7113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4,652</w:t>
            </w:r>
          </w:p>
        </w:tc>
        <w:tc>
          <w:tcPr>
            <w:tcW w:w="237" w:type="dxa"/>
            <w:shd w:val="clear" w:color="auto" w:fill="auto"/>
          </w:tcPr>
          <w:p w14:paraId="2A7E0EFF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1203A2" w14:textId="577FEBFB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14:paraId="6B224420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1C9C7D82" w14:textId="60EB0FF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C83505" w:rsidRPr="005673E7" w14:paraId="386350C6" w14:textId="77777777" w:rsidTr="00F13F91">
        <w:tc>
          <w:tcPr>
            <w:tcW w:w="4139" w:type="dxa"/>
            <w:shd w:val="clear" w:color="auto" w:fill="auto"/>
          </w:tcPr>
          <w:p w14:paraId="52899E97" w14:textId="7DCE36A6" w:rsidR="00C83505" w:rsidRPr="005673E7" w:rsidRDefault="00C83505" w:rsidP="00C83505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95D921" w14:textId="00527B73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132,927</w:t>
            </w:r>
          </w:p>
        </w:tc>
        <w:tc>
          <w:tcPr>
            <w:tcW w:w="243" w:type="dxa"/>
            <w:shd w:val="clear" w:color="auto" w:fill="auto"/>
          </w:tcPr>
          <w:p w14:paraId="03B78B67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6B9BAD" w14:textId="5A6AA59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119,653</w:t>
            </w:r>
          </w:p>
        </w:tc>
        <w:tc>
          <w:tcPr>
            <w:tcW w:w="237" w:type="dxa"/>
            <w:shd w:val="clear" w:color="auto" w:fill="auto"/>
          </w:tcPr>
          <w:p w14:paraId="42400A99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DE365C0" w14:textId="3FABB54A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125,880</w:t>
            </w:r>
          </w:p>
        </w:tc>
        <w:tc>
          <w:tcPr>
            <w:tcW w:w="266" w:type="dxa"/>
            <w:shd w:val="clear" w:color="auto" w:fill="auto"/>
          </w:tcPr>
          <w:p w14:paraId="07C34C3F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A50CA07" w14:textId="34D04FAC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114,934</w:t>
            </w:r>
          </w:p>
        </w:tc>
      </w:tr>
      <w:tr w:rsidR="00C83505" w:rsidRPr="005673E7" w14:paraId="3AB1E48B" w14:textId="77777777" w:rsidTr="00F13F91">
        <w:trPr>
          <w:trHeight w:val="257"/>
        </w:trPr>
        <w:tc>
          <w:tcPr>
            <w:tcW w:w="4139" w:type="dxa"/>
            <w:shd w:val="clear" w:color="auto" w:fill="auto"/>
          </w:tcPr>
          <w:p w14:paraId="7FE5DA40" w14:textId="77777777" w:rsidR="00C83505" w:rsidRPr="005673E7" w:rsidRDefault="00C83505" w:rsidP="00C8350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2FF2D3DE" w14:textId="77777777" w:rsidR="00C83505" w:rsidRPr="005673E7" w:rsidRDefault="00C83505" w:rsidP="00C8350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243" w:type="dxa"/>
            <w:shd w:val="clear" w:color="auto" w:fill="auto"/>
          </w:tcPr>
          <w:p w14:paraId="11B6C6FD" w14:textId="77777777" w:rsidR="00C83505" w:rsidRPr="005673E7" w:rsidRDefault="00C83505" w:rsidP="00C8350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BFC9B7F" w14:textId="77777777" w:rsidR="00C83505" w:rsidRPr="005673E7" w:rsidRDefault="00C83505" w:rsidP="00C8350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237" w:type="dxa"/>
            <w:shd w:val="clear" w:color="auto" w:fill="auto"/>
          </w:tcPr>
          <w:p w14:paraId="14E62AD6" w14:textId="77777777" w:rsidR="00C83505" w:rsidRPr="005673E7" w:rsidRDefault="00C83505" w:rsidP="00C8350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060318" w14:textId="77777777" w:rsidR="00C83505" w:rsidRPr="005673E7" w:rsidRDefault="00C83505" w:rsidP="00C8350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266" w:type="dxa"/>
            <w:shd w:val="clear" w:color="auto" w:fill="auto"/>
          </w:tcPr>
          <w:p w14:paraId="4AB1A821" w14:textId="77777777" w:rsidR="00C83505" w:rsidRPr="005673E7" w:rsidRDefault="00C83505" w:rsidP="00C8350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1C8BCFDC" w14:textId="77777777" w:rsidR="00C83505" w:rsidRPr="005673E7" w:rsidRDefault="00C83505" w:rsidP="00C83505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</w:tr>
      <w:tr w:rsidR="00C83505" w:rsidRPr="005673E7" w14:paraId="2C7E422E" w14:textId="77777777" w:rsidTr="00F13F91">
        <w:trPr>
          <w:trHeight w:val="698"/>
        </w:trPr>
        <w:tc>
          <w:tcPr>
            <w:tcW w:w="4139" w:type="dxa"/>
          </w:tcPr>
          <w:p w14:paraId="09581C7F" w14:textId="77777777" w:rsidR="00C83505" w:rsidRPr="005673E7" w:rsidRDefault="00C83505" w:rsidP="00C83505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เงินกู้ยืมระยะสั้นและดอกเบี้ยค้างจ่าย</w:t>
            </w:r>
          </w:p>
          <w:p w14:paraId="62F4C25F" w14:textId="2A2B1C09" w:rsidR="00C83505" w:rsidRPr="005673E7" w:rsidRDefault="00C83505" w:rsidP="00C83505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</w:t>
            </w: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 xml:space="preserve"> - บุคคลและบริษัทที่เกี่ยวข้องกัน</w:t>
            </w:r>
          </w:p>
        </w:tc>
        <w:tc>
          <w:tcPr>
            <w:tcW w:w="995" w:type="dxa"/>
            <w:vAlign w:val="bottom"/>
          </w:tcPr>
          <w:p w14:paraId="62D1A27B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</w:tcPr>
          <w:p w14:paraId="1F533F13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vAlign w:val="bottom"/>
          </w:tcPr>
          <w:p w14:paraId="57A76F14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5D2E6D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vAlign w:val="bottom"/>
          </w:tcPr>
          <w:p w14:paraId="0ACAF57A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2737EFAF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27F2E66A" w14:textId="77777777" w:rsidR="00C83505" w:rsidRPr="005673E7" w:rsidRDefault="00C83505" w:rsidP="00C835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746A5" w:rsidRPr="005673E7" w14:paraId="6A121D5F" w14:textId="77777777" w:rsidTr="00F13F91">
        <w:tc>
          <w:tcPr>
            <w:tcW w:w="4139" w:type="dxa"/>
          </w:tcPr>
          <w:p w14:paraId="29CF829A" w14:textId="493AEEF2" w:rsidR="006746A5" w:rsidRPr="005673E7" w:rsidRDefault="006746A5" w:rsidP="006746A5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18D2216B" w14:textId="5A6DF919" w:rsidR="006746A5" w:rsidRPr="005673E7" w:rsidRDefault="006746A5" w:rsidP="0067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058C6AF" w14:textId="77777777" w:rsidR="006746A5" w:rsidRPr="005673E7" w:rsidRDefault="006746A5" w:rsidP="0067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8CB05FB" w14:textId="485F7AD4" w:rsidR="006746A5" w:rsidRPr="005673E7" w:rsidRDefault="006746A5" w:rsidP="0067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FB1694B" w14:textId="77777777" w:rsidR="006746A5" w:rsidRPr="005673E7" w:rsidRDefault="006746A5" w:rsidP="0067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74212681" w14:textId="7F147405" w:rsidR="006746A5" w:rsidRPr="005673E7" w:rsidRDefault="006746A5" w:rsidP="0067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11,235</w:t>
            </w:r>
          </w:p>
        </w:tc>
        <w:tc>
          <w:tcPr>
            <w:tcW w:w="266" w:type="dxa"/>
          </w:tcPr>
          <w:p w14:paraId="36CF0EE9" w14:textId="77777777" w:rsidR="006746A5" w:rsidRPr="005673E7" w:rsidRDefault="006746A5" w:rsidP="0067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</w:tcPr>
          <w:p w14:paraId="407BD7C9" w14:textId="368D4444" w:rsidR="006746A5" w:rsidRPr="005673E7" w:rsidRDefault="006746A5" w:rsidP="00674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17,163</w:t>
            </w:r>
          </w:p>
        </w:tc>
      </w:tr>
      <w:tr w:rsidR="00816B7B" w:rsidRPr="005673E7" w14:paraId="40519171" w14:textId="77777777" w:rsidTr="00F13F91">
        <w:tc>
          <w:tcPr>
            <w:tcW w:w="4139" w:type="dxa"/>
          </w:tcPr>
          <w:p w14:paraId="12658390" w14:textId="2E51A960" w:rsidR="00816B7B" w:rsidRPr="005673E7" w:rsidRDefault="00816B7B" w:rsidP="00816B7B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B74EB13" w14:textId="5C02A4DE" w:rsidR="00816B7B" w:rsidRPr="005673E7" w:rsidRDefault="00816B7B" w:rsidP="0081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16B7B">
              <w:rPr>
                <w:rFonts w:ascii="BrowalliaUPC" w:hAnsi="BrowalliaUPC" w:cs="BrowalliaUPC"/>
                <w:sz w:val="28"/>
                <w:szCs w:val="28"/>
              </w:rPr>
              <w:t>11,003</w:t>
            </w:r>
          </w:p>
        </w:tc>
        <w:tc>
          <w:tcPr>
            <w:tcW w:w="243" w:type="dxa"/>
            <w:shd w:val="clear" w:color="auto" w:fill="auto"/>
          </w:tcPr>
          <w:p w14:paraId="2F6B27D9" w14:textId="77777777" w:rsidR="00816B7B" w:rsidRPr="005673E7" w:rsidRDefault="00816B7B" w:rsidP="0081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CE4718B" w14:textId="11F80337" w:rsidR="00816B7B" w:rsidRPr="005673E7" w:rsidRDefault="00816B7B" w:rsidP="0081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237" w:type="dxa"/>
            <w:shd w:val="clear" w:color="auto" w:fill="auto"/>
          </w:tcPr>
          <w:p w14:paraId="22E4C6CD" w14:textId="77777777" w:rsidR="00816B7B" w:rsidRPr="005673E7" w:rsidRDefault="00816B7B" w:rsidP="0081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3DAB7021" w14:textId="130E3D99" w:rsidR="00816B7B" w:rsidRPr="005673E7" w:rsidRDefault="00816B7B" w:rsidP="0081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4F96AAA" w14:textId="77777777" w:rsidR="00816B7B" w:rsidRPr="005673E7" w:rsidRDefault="00816B7B" w:rsidP="0081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</w:tcPr>
          <w:p w14:paraId="1F7E034E" w14:textId="6480A2D1" w:rsidR="00816B7B" w:rsidRPr="005673E7" w:rsidRDefault="00816B7B" w:rsidP="00816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D1116B" w:rsidRPr="005673E7" w14:paraId="6DFCCC90" w14:textId="77777777" w:rsidTr="00A622F5">
        <w:tc>
          <w:tcPr>
            <w:tcW w:w="4139" w:type="dxa"/>
          </w:tcPr>
          <w:p w14:paraId="052861C1" w14:textId="426E303F" w:rsidR="00D1116B" w:rsidRPr="005673E7" w:rsidRDefault="00D1116B" w:rsidP="00D1116B">
            <w:pPr>
              <w:spacing w:line="240" w:lineRule="auto"/>
              <w:ind w:firstLine="18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793AD744" w14:textId="071A8D25" w:rsidR="00D1116B" w:rsidRPr="00816B7B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16B7B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E1651F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816B7B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E1651F">
              <w:rPr>
                <w:rFonts w:ascii="BrowalliaUPC" w:hAnsi="BrowalliaUPC" w:cs="BrowalliaUPC"/>
                <w:sz w:val="28"/>
                <w:szCs w:val="28"/>
              </w:rPr>
              <w:t>574</w:t>
            </w:r>
          </w:p>
        </w:tc>
        <w:tc>
          <w:tcPr>
            <w:tcW w:w="243" w:type="dxa"/>
            <w:shd w:val="clear" w:color="auto" w:fill="auto"/>
          </w:tcPr>
          <w:p w14:paraId="616147B5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C08DC45" w14:textId="1561CA0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28,763</w:t>
            </w:r>
          </w:p>
        </w:tc>
        <w:tc>
          <w:tcPr>
            <w:tcW w:w="237" w:type="dxa"/>
            <w:shd w:val="clear" w:color="auto" w:fill="auto"/>
          </w:tcPr>
          <w:p w14:paraId="2AF72406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662DD5D1" w14:textId="6390239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40,574</w:t>
            </w:r>
          </w:p>
        </w:tc>
        <w:tc>
          <w:tcPr>
            <w:tcW w:w="266" w:type="dxa"/>
          </w:tcPr>
          <w:p w14:paraId="07709263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04ACA32E" w14:textId="2BB248C6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28,763</w:t>
            </w:r>
          </w:p>
        </w:tc>
      </w:tr>
      <w:tr w:rsidR="00D1116B" w:rsidRPr="005673E7" w14:paraId="3A3B177A" w14:textId="77777777" w:rsidTr="00F13F91">
        <w:tc>
          <w:tcPr>
            <w:tcW w:w="4139" w:type="dxa"/>
          </w:tcPr>
          <w:p w14:paraId="53FDC02B" w14:textId="1C1FBD2A" w:rsidR="00D1116B" w:rsidRPr="005673E7" w:rsidRDefault="00D1116B" w:rsidP="00D1116B">
            <w:pPr>
              <w:tabs>
                <w:tab w:val="left" w:pos="113"/>
              </w:tabs>
              <w:spacing w:line="240" w:lineRule="auto"/>
              <w:ind w:left="186" w:right="-113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กรรมการ</w:t>
            </w:r>
            <w:r w:rsidR="00F01749">
              <w:rPr>
                <w:rFonts w:ascii="BrowalliaUPC" w:hAnsi="BrowalliaUPC" w:cs="BrowalliaUPC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218B9" w14:textId="0548E050" w:rsidR="00D1116B" w:rsidRPr="005673E7" w:rsidRDefault="00F01749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D1116B" w:rsidRPr="00816B7B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674</w:t>
            </w:r>
          </w:p>
        </w:tc>
        <w:tc>
          <w:tcPr>
            <w:tcW w:w="243" w:type="dxa"/>
            <w:shd w:val="clear" w:color="auto" w:fill="auto"/>
          </w:tcPr>
          <w:p w14:paraId="593B48A6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EE12B" w14:textId="6905AE3D" w:rsidR="00D1116B" w:rsidRPr="005673E7" w:rsidRDefault="00F01749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CF118CC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10C58" w14:textId="09AAC347" w:rsidR="00D1116B" w:rsidRPr="005673E7" w:rsidRDefault="00F01749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8537BB1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5BCE21D" w14:textId="108ECCEA" w:rsidR="00D1116B" w:rsidRPr="005673E7" w:rsidRDefault="00F01749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D1116B" w:rsidRPr="005673E7" w14:paraId="4CA821F3" w14:textId="77777777" w:rsidTr="00F13F91">
        <w:trPr>
          <w:trHeight w:val="56"/>
        </w:trPr>
        <w:tc>
          <w:tcPr>
            <w:tcW w:w="4139" w:type="dxa"/>
          </w:tcPr>
          <w:p w14:paraId="08006BDB" w14:textId="77777777" w:rsidR="00D1116B" w:rsidRPr="005673E7" w:rsidRDefault="00D1116B" w:rsidP="00D1116B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3365D72" w14:textId="31E60926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816B7B">
              <w:rPr>
                <w:rFonts w:ascii="BrowalliaUPC" w:hAnsi="BrowalliaUPC" w:cs="BrowalliaUPC"/>
                <w:sz w:val="28"/>
                <w:szCs w:val="28"/>
              </w:rPr>
              <w:t>54,251</w:t>
            </w:r>
          </w:p>
        </w:tc>
        <w:tc>
          <w:tcPr>
            <w:tcW w:w="243" w:type="dxa"/>
            <w:shd w:val="clear" w:color="auto" w:fill="auto"/>
          </w:tcPr>
          <w:p w14:paraId="27AB8A53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AE6568F" w14:textId="021AAF0A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38,763</w:t>
            </w:r>
          </w:p>
        </w:tc>
        <w:tc>
          <w:tcPr>
            <w:tcW w:w="237" w:type="dxa"/>
            <w:shd w:val="clear" w:color="auto" w:fill="auto"/>
          </w:tcPr>
          <w:p w14:paraId="7193A5EE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8519093" w14:textId="6F3422DC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51,809</w:t>
            </w:r>
          </w:p>
        </w:tc>
        <w:tc>
          <w:tcPr>
            <w:tcW w:w="266" w:type="dxa"/>
          </w:tcPr>
          <w:p w14:paraId="7C242DA4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2F7EF68" w14:textId="4A86BB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45,926</w:t>
            </w:r>
          </w:p>
        </w:tc>
      </w:tr>
      <w:tr w:rsidR="00D1116B" w:rsidRPr="005673E7" w14:paraId="23AA33DD" w14:textId="77777777" w:rsidTr="00F13F91">
        <w:trPr>
          <w:trHeight w:val="56"/>
        </w:trPr>
        <w:tc>
          <w:tcPr>
            <w:tcW w:w="4139" w:type="dxa"/>
          </w:tcPr>
          <w:p w14:paraId="367E57D6" w14:textId="77777777" w:rsidR="00D1116B" w:rsidRPr="005673E7" w:rsidRDefault="00D1116B" w:rsidP="00D1116B">
            <w:pPr>
              <w:ind w:firstLine="6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C8F20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1F0B850F" w14:textId="77777777" w:rsidR="00D1116B" w:rsidRPr="005673E7" w:rsidRDefault="00D1116B" w:rsidP="00D1116B">
            <w:pPr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C6067" w14:textId="77777777" w:rsidR="00D1116B" w:rsidRPr="005673E7" w:rsidRDefault="00D1116B" w:rsidP="00D1116B">
            <w:pPr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80AFBA0" w14:textId="77777777" w:rsidR="00D1116B" w:rsidRPr="005673E7" w:rsidRDefault="00D1116B" w:rsidP="00D1116B">
            <w:pPr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40968" w14:textId="77777777" w:rsidR="00D1116B" w:rsidRPr="005673E7" w:rsidRDefault="00D1116B" w:rsidP="00D1116B">
            <w:pPr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60C9C447" w14:textId="77777777" w:rsidR="00D1116B" w:rsidRPr="005673E7" w:rsidRDefault="00D1116B" w:rsidP="00D1116B">
            <w:pPr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377BCE68" w14:textId="77777777" w:rsidR="00D1116B" w:rsidRPr="005673E7" w:rsidRDefault="00D1116B" w:rsidP="00D1116B">
            <w:pPr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1116B" w:rsidRPr="005673E7" w14:paraId="1152261A" w14:textId="77777777" w:rsidTr="00F13F91">
        <w:trPr>
          <w:trHeight w:val="56"/>
        </w:trPr>
        <w:tc>
          <w:tcPr>
            <w:tcW w:w="4139" w:type="dxa"/>
          </w:tcPr>
          <w:p w14:paraId="53947515" w14:textId="403ED446" w:rsidR="00D1116B" w:rsidRPr="005673E7" w:rsidRDefault="00D1116B" w:rsidP="00D1116B">
            <w:pPr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ภาระผูกพันผลประโยชน์พนักงาน</w:t>
            </w: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  <w:t xml:space="preserve"> - </w:t>
            </w: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ผู้บริหารสำคัญ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15C91A1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574B8FA6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8D2BC0F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78547D8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shd w:val="clear" w:color="auto" w:fill="auto"/>
            <w:vAlign w:val="bottom"/>
          </w:tcPr>
          <w:p w14:paraId="6F21EC61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</w:tcPr>
          <w:p w14:paraId="037626F3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vAlign w:val="bottom"/>
          </w:tcPr>
          <w:p w14:paraId="66C0E65B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1116B" w:rsidRPr="005673E7" w14:paraId="33236CA9" w14:textId="77777777" w:rsidTr="00F13F91">
        <w:trPr>
          <w:trHeight w:val="56"/>
        </w:trPr>
        <w:tc>
          <w:tcPr>
            <w:tcW w:w="4139" w:type="dxa"/>
          </w:tcPr>
          <w:p w14:paraId="4B160A8E" w14:textId="77777777" w:rsidR="00D1116B" w:rsidRPr="005673E7" w:rsidRDefault="00D1116B" w:rsidP="00D1116B">
            <w:pPr>
              <w:ind w:firstLine="6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ผลประโยชน์หลังออกจากงาน</w:t>
            </w:r>
          </w:p>
        </w:tc>
        <w:tc>
          <w:tcPr>
            <w:tcW w:w="995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79FD3B0" w14:textId="7754354A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3,831</w:t>
            </w:r>
          </w:p>
        </w:tc>
        <w:tc>
          <w:tcPr>
            <w:tcW w:w="243" w:type="dxa"/>
            <w:shd w:val="clear" w:color="auto" w:fill="auto"/>
          </w:tcPr>
          <w:p w14:paraId="3988C235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94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E8F38BB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3,167</w:t>
            </w:r>
          </w:p>
        </w:tc>
        <w:tc>
          <w:tcPr>
            <w:tcW w:w="237" w:type="dxa"/>
            <w:shd w:val="clear" w:color="auto" w:fill="auto"/>
          </w:tcPr>
          <w:p w14:paraId="678030BA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7" w:type="dxa"/>
            <w:gridSpan w:val="2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BDA44C2" w14:textId="577488EC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693</w:t>
            </w:r>
          </w:p>
        </w:tc>
        <w:tc>
          <w:tcPr>
            <w:tcW w:w="266" w:type="dxa"/>
          </w:tcPr>
          <w:p w14:paraId="3F8CA39D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39" w:type="dxa"/>
            <w:tcBorders>
              <w:bottom w:val="single" w:sz="12" w:space="0" w:color="auto"/>
            </w:tcBorders>
            <w:vAlign w:val="bottom"/>
          </w:tcPr>
          <w:p w14:paraId="116D8F69" w14:textId="77777777" w:rsidR="00D1116B" w:rsidRPr="005673E7" w:rsidRDefault="00D1116B" w:rsidP="00D11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538</w:t>
            </w:r>
          </w:p>
        </w:tc>
      </w:tr>
    </w:tbl>
    <w:p w14:paraId="35C8A7DE" w14:textId="77777777" w:rsidR="007F32B6" w:rsidRPr="005673E7" w:rsidRDefault="007F32B6" w:rsidP="00C13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CEFD89E" w14:textId="5DC6FC56" w:rsidR="00EF7996" w:rsidRPr="005673E7" w:rsidRDefault="00EF7996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ในระหว่างปีสิ้นสุดวันที่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31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25</w:t>
      </w:r>
      <w:r w:rsidR="00F05054" w:rsidRPr="005673E7">
        <w:rPr>
          <w:rFonts w:ascii="BrowalliaUPC" w:hAnsi="BrowalliaUPC" w:cs="BrowalliaUPC"/>
          <w:sz w:val="28"/>
          <w:szCs w:val="28"/>
          <w:lang w:val="en-GB"/>
        </w:rPr>
        <w:t>6</w:t>
      </w:r>
      <w:r w:rsidR="00C605A8" w:rsidRPr="005673E7">
        <w:rPr>
          <w:rFonts w:ascii="BrowalliaUPC" w:hAnsi="BrowalliaUPC" w:cs="BrowalliaUPC"/>
          <w:sz w:val="28"/>
          <w:szCs w:val="28"/>
          <w:lang w:val="en-GB"/>
        </w:rPr>
        <w:t>3</w:t>
      </w:r>
      <w:r w:rsidR="00A52F5C"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A52F5C"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="00A52F5C" w:rsidRPr="005673E7">
        <w:rPr>
          <w:rFonts w:ascii="BrowalliaUPC" w:hAnsi="BrowalliaUPC" w:cs="BrowalliaUPC"/>
          <w:sz w:val="28"/>
          <w:szCs w:val="28"/>
        </w:rPr>
        <w:t>25</w:t>
      </w:r>
      <w:r w:rsidR="0040102F" w:rsidRPr="005673E7">
        <w:rPr>
          <w:rFonts w:ascii="BrowalliaUPC" w:hAnsi="BrowalliaUPC" w:cs="BrowalliaUPC"/>
          <w:sz w:val="28"/>
          <w:szCs w:val="28"/>
        </w:rPr>
        <w:t>6</w:t>
      </w:r>
      <w:r w:rsidR="00C605A8" w:rsidRPr="005673E7">
        <w:rPr>
          <w:rFonts w:ascii="BrowalliaUPC" w:hAnsi="BrowalliaUPC" w:cs="BrowalliaUPC"/>
          <w:sz w:val="28"/>
          <w:szCs w:val="28"/>
        </w:rPr>
        <w:t>2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รายการเคลื่อนไหวของเงินกู้ยืม</w:t>
      </w:r>
      <w:r w:rsidR="00DF43D8" w:rsidRPr="005673E7">
        <w:rPr>
          <w:rFonts w:ascii="BrowalliaUPC" w:hAnsi="BrowalliaUPC" w:cs="BrowalliaUPC"/>
          <w:sz w:val="28"/>
          <w:szCs w:val="28"/>
          <w:cs/>
          <w:lang w:val="en-GB"/>
        </w:rPr>
        <w:t>ระยะสั้น</w:t>
      </w:r>
      <w:r w:rsidR="00724039"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030ECC" w:rsidRPr="005673E7">
        <w:rPr>
          <w:rFonts w:ascii="BrowalliaUPC" w:hAnsi="BrowalliaUPC" w:cs="BrowalliaUPC"/>
          <w:sz w:val="28"/>
          <w:szCs w:val="28"/>
          <w:lang w:val="en-GB"/>
        </w:rPr>
        <w:t xml:space="preserve">- </w:t>
      </w:r>
      <w:r w:rsidR="00030ECC"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บุคคลและบริษัทที่เกี่ยวข้องกัน </w:t>
      </w:r>
      <w:r w:rsidR="00724039" w:rsidRPr="005673E7">
        <w:rPr>
          <w:rFonts w:ascii="BrowalliaUPC" w:hAnsi="BrowalliaUPC" w:cs="BrowalliaUPC"/>
          <w:sz w:val="28"/>
          <w:szCs w:val="28"/>
          <w:lang w:val="en-GB"/>
        </w:rPr>
        <w:t>(</w:t>
      </w:r>
      <w:r w:rsidR="00724039" w:rsidRPr="005673E7">
        <w:rPr>
          <w:rFonts w:ascii="BrowalliaUPC" w:hAnsi="BrowalliaUPC" w:cs="BrowalliaUPC"/>
          <w:sz w:val="28"/>
          <w:szCs w:val="28"/>
          <w:cs/>
          <w:lang w:val="en-GB"/>
        </w:rPr>
        <w:t>ไม่รวมดอกเบี้ย</w:t>
      </w:r>
      <w:r w:rsidR="00724039" w:rsidRPr="005673E7">
        <w:rPr>
          <w:rFonts w:ascii="BrowalliaUPC" w:hAnsi="BrowalliaUPC" w:cs="BrowalliaUPC"/>
          <w:sz w:val="28"/>
          <w:szCs w:val="28"/>
          <w:lang w:val="en-GB"/>
        </w:rPr>
        <w:t xml:space="preserve">)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มีดังต่อไปนี้</w:t>
      </w:r>
    </w:p>
    <w:p w14:paraId="0855FDBE" w14:textId="77777777" w:rsidR="00B47DF1" w:rsidRPr="005673E7" w:rsidRDefault="00B47DF1" w:rsidP="00944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14"/>
          <w:szCs w:val="14"/>
          <w:lang w:val="en-GB"/>
        </w:rPr>
      </w:pPr>
    </w:p>
    <w:tbl>
      <w:tblPr>
        <w:tblW w:w="88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10"/>
        <w:gridCol w:w="995"/>
        <w:gridCol w:w="243"/>
        <w:gridCol w:w="1003"/>
        <w:gridCol w:w="237"/>
        <w:gridCol w:w="11"/>
        <w:gridCol w:w="985"/>
        <w:gridCol w:w="266"/>
        <w:gridCol w:w="1048"/>
      </w:tblGrid>
      <w:tr w:rsidR="00BC7478" w:rsidRPr="005673E7" w14:paraId="64FDCEEA" w14:textId="77777777" w:rsidTr="00BF7003">
        <w:tc>
          <w:tcPr>
            <w:tcW w:w="4110" w:type="dxa"/>
            <w:shd w:val="clear" w:color="auto" w:fill="auto"/>
          </w:tcPr>
          <w:p w14:paraId="37728C00" w14:textId="77777777" w:rsidR="00BC7478" w:rsidRPr="005673E7" w:rsidRDefault="00BC7478" w:rsidP="00BC7478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788" w:type="dxa"/>
            <w:gridSpan w:val="8"/>
            <w:shd w:val="clear" w:color="auto" w:fill="auto"/>
          </w:tcPr>
          <w:p w14:paraId="4071B371" w14:textId="77777777" w:rsidR="00BC7478" w:rsidRPr="005673E7" w:rsidRDefault="00BC7478" w:rsidP="00BC7478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BC7478" w:rsidRPr="005673E7" w14:paraId="44CA553F" w14:textId="77777777" w:rsidTr="00BF7003">
        <w:trPr>
          <w:tblHeader/>
        </w:trPr>
        <w:tc>
          <w:tcPr>
            <w:tcW w:w="4110" w:type="dxa"/>
            <w:shd w:val="clear" w:color="auto" w:fill="auto"/>
          </w:tcPr>
          <w:p w14:paraId="77F7D12E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0BA4F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  <w:gridSpan w:val="2"/>
            <w:shd w:val="clear" w:color="auto" w:fill="auto"/>
          </w:tcPr>
          <w:p w14:paraId="7798586A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9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4D41E" w14:textId="77777777" w:rsidR="00BC7478" w:rsidRPr="005673E7" w:rsidRDefault="00BC7478" w:rsidP="00BC7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251A8" w:rsidRPr="005673E7" w14:paraId="0900F56C" w14:textId="77777777" w:rsidTr="00BF7003">
        <w:trPr>
          <w:tblHeader/>
        </w:trPr>
        <w:tc>
          <w:tcPr>
            <w:tcW w:w="4110" w:type="dxa"/>
            <w:shd w:val="clear" w:color="auto" w:fill="auto"/>
          </w:tcPr>
          <w:p w14:paraId="21351D44" w14:textId="77777777" w:rsidR="008251A8" w:rsidRPr="005673E7" w:rsidRDefault="008251A8" w:rsidP="008251A8">
            <w:pPr>
              <w:pStyle w:val="a7"/>
              <w:tabs>
                <w:tab w:val="clear" w:pos="360"/>
                <w:tab w:val="clear" w:pos="720"/>
                <w:tab w:val="clear" w:pos="1080"/>
                <w:tab w:val="left" w:pos="540"/>
              </w:tabs>
              <w:rPr>
                <w:rFonts w:ascii="BrowalliaUPC" w:hAnsi="BrowalliaUPC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08935" w14:textId="7386462E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5F04" w14:textId="77777777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5EF19" w14:textId="72BEEAF6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6527955" w14:textId="77777777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59743" w14:textId="56941D5F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88F99" w14:textId="77777777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9CB82" w14:textId="71E8BA58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BC7478" w:rsidRPr="005673E7" w14:paraId="306E897A" w14:textId="77777777" w:rsidTr="00BF7003">
        <w:trPr>
          <w:trHeight w:val="185"/>
        </w:trPr>
        <w:tc>
          <w:tcPr>
            <w:tcW w:w="4110" w:type="dxa"/>
            <w:shd w:val="clear" w:color="auto" w:fill="auto"/>
            <w:vAlign w:val="bottom"/>
          </w:tcPr>
          <w:p w14:paraId="04D3F6BF" w14:textId="77777777" w:rsidR="00BC7478" w:rsidRPr="005673E7" w:rsidRDefault="00BC7478" w:rsidP="00BC7478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2ADADF0" w14:textId="77777777" w:rsidR="00BC7478" w:rsidRPr="005673E7" w:rsidRDefault="00BC7478" w:rsidP="006501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6BF6C500" w14:textId="77777777" w:rsidR="00BC7478" w:rsidRPr="005673E7" w:rsidRDefault="00BC7478" w:rsidP="006501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74F071A8" w14:textId="77777777" w:rsidR="00BC7478" w:rsidRPr="005673E7" w:rsidRDefault="00BC7478" w:rsidP="006501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47452029" w14:textId="77777777" w:rsidR="00BC7478" w:rsidRPr="005673E7" w:rsidRDefault="00BC7478" w:rsidP="006501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  <w:vAlign w:val="bottom"/>
          </w:tcPr>
          <w:p w14:paraId="41EF8E8D" w14:textId="77777777" w:rsidR="00BC7478" w:rsidRPr="005673E7" w:rsidRDefault="00BC7478" w:rsidP="006501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14:paraId="1E3C7FE8" w14:textId="77777777" w:rsidR="00BC7478" w:rsidRPr="005673E7" w:rsidRDefault="00BC7478" w:rsidP="006501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1203A21A" w14:textId="77777777" w:rsidR="00BC7478" w:rsidRPr="005673E7" w:rsidRDefault="00BC7478" w:rsidP="0065012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06026C" w:rsidRPr="005673E7" w14:paraId="1B68D0F1" w14:textId="77777777" w:rsidTr="00BF7003">
        <w:trPr>
          <w:trHeight w:val="279"/>
        </w:trPr>
        <w:tc>
          <w:tcPr>
            <w:tcW w:w="4110" w:type="dxa"/>
            <w:shd w:val="clear" w:color="auto" w:fill="auto"/>
            <w:vAlign w:val="bottom"/>
          </w:tcPr>
          <w:p w14:paraId="1B9CD27B" w14:textId="77777777" w:rsidR="0006026C" w:rsidRPr="005673E7" w:rsidRDefault="0006026C" w:rsidP="0006026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6A438542" w14:textId="0405F73A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35,000</w:t>
            </w:r>
          </w:p>
        </w:tc>
        <w:tc>
          <w:tcPr>
            <w:tcW w:w="243" w:type="dxa"/>
            <w:shd w:val="clear" w:color="auto" w:fill="auto"/>
          </w:tcPr>
          <w:p w14:paraId="3B5C273E" w14:textId="7777777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95A4F70" w14:textId="7C1D648A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41,000</w:t>
            </w:r>
          </w:p>
        </w:tc>
        <w:tc>
          <w:tcPr>
            <w:tcW w:w="237" w:type="dxa"/>
            <w:shd w:val="clear" w:color="auto" w:fill="auto"/>
          </w:tcPr>
          <w:p w14:paraId="78A65453" w14:textId="7777777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1FFDEFC9" w14:textId="06C8068F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42,000</w:t>
            </w:r>
          </w:p>
        </w:tc>
        <w:tc>
          <w:tcPr>
            <w:tcW w:w="266" w:type="dxa"/>
            <w:shd w:val="clear" w:color="auto" w:fill="auto"/>
          </w:tcPr>
          <w:p w14:paraId="6BE4C0C4" w14:textId="7777777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C41BBC" w14:textId="30174D8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39,500</w:t>
            </w:r>
          </w:p>
        </w:tc>
      </w:tr>
      <w:tr w:rsidR="0006026C" w:rsidRPr="005673E7" w14:paraId="44877425" w14:textId="77777777" w:rsidTr="00BF7003">
        <w:tc>
          <w:tcPr>
            <w:tcW w:w="4110" w:type="dxa"/>
            <w:shd w:val="clear" w:color="auto" w:fill="auto"/>
            <w:vAlign w:val="bottom"/>
          </w:tcPr>
          <w:p w14:paraId="1F2478A2" w14:textId="77777777" w:rsidR="0006026C" w:rsidRPr="005673E7" w:rsidRDefault="0006026C" w:rsidP="0006026C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กู้เพิ่ม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5534927A" w14:textId="73EA1C8C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12,907</w:t>
            </w:r>
          </w:p>
        </w:tc>
        <w:tc>
          <w:tcPr>
            <w:tcW w:w="243" w:type="dxa"/>
            <w:shd w:val="clear" w:color="auto" w:fill="auto"/>
          </w:tcPr>
          <w:p w14:paraId="5CE431ED" w14:textId="7777777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95C489C" w14:textId="0EA6F4DA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28,400</w:t>
            </w:r>
          </w:p>
        </w:tc>
        <w:tc>
          <w:tcPr>
            <w:tcW w:w="237" w:type="dxa"/>
            <w:shd w:val="clear" w:color="auto" w:fill="auto"/>
          </w:tcPr>
          <w:p w14:paraId="245A57A6" w14:textId="7777777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38E14004" w14:textId="274A7D21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21,000</w:t>
            </w:r>
          </w:p>
        </w:tc>
        <w:tc>
          <w:tcPr>
            <w:tcW w:w="266" w:type="dxa"/>
            <w:shd w:val="clear" w:color="auto" w:fill="auto"/>
          </w:tcPr>
          <w:p w14:paraId="3461A296" w14:textId="7777777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8" w:type="dxa"/>
            <w:shd w:val="clear" w:color="auto" w:fill="auto"/>
          </w:tcPr>
          <w:p w14:paraId="20A712C3" w14:textId="09060ABD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32,000</w:t>
            </w:r>
          </w:p>
        </w:tc>
      </w:tr>
      <w:tr w:rsidR="0006026C" w:rsidRPr="005673E7" w14:paraId="6B1C970C" w14:textId="77777777" w:rsidTr="00BF7003">
        <w:tc>
          <w:tcPr>
            <w:tcW w:w="4110" w:type="dxa"/>
            <w:shd w:val="clear" w:color="auto" w:fill="auto"/>
            <w:vAlign w:val="bottom"/>
          </w:tcPr>
          <w:p w14:paraId="1B7F76DA" w14:textId="1D905AAC" w:rsidR="0006026C" w:rsidRPr="005673E7" w:rsidRDefault="0006026C" w:rsidP="0006026C">
            <w:pPr>
              <w:tabs>
                <w:tab w:val="clear" w:pos="454"/>
                <w:tab w:val="clear" w:pos="680"/>
                <w:tab w:val="clear" w:pos="907"/>
                <w:tab w:val="left" w:pos="504"/>
                <w:tab w:val="left" w:pos="588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95" w:type="dxa"/>
            <w:shd w:val="clear" w:color="auto" w:fill="auto"/>
            <w:vAlign w:val="bottom"/>
          </w:tcPr>
          <w:p w14:paraId="03FF40A5" w14:textId="775614B4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725FBD4D" w14:textId="7777777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DEE1820" w14:textId="360C0645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(34,400)</w:t>
            </w:r>
          </w:p>
        </w:tc>
        <w:tc>
          <w:tcPr>
            <w:tcW w:w="237" w:type="dxa"/>
            <w:shd w:val="clear" w:color="auto" w:fill="auto"/>
          </w:tcPr>
          <w:p w14:paraId="122065DC" w14:textId="7777777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shd w:val="clear" w:color="auto" w:fill="auto"/>
          </w:tcPr>
          <w:p w14:paraId="7FF0616A" w14:textId="6FAF1C36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(17,000)</w:t>
            </w:r>
          </w:p>
        </w:tc>
        <w:tc>
          <w:tcPr>
            <w:tcW w:w="266" w:type="dxa"/>
            <w:shd w:val="clear" w:color="auto" w:fill="auto"/>
          </w:tcPr>
          <w:p w14:paraId="43D61E10" w14:textId="7777777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084C1DB6" w14:textId="47D6AE34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(29,500)</w:t>
            </w:r>
          </w:p>
        </w:tc>
      </w:tr>
      <w:tr w:rsidR="0006026C" w:rsidRPr="005673E7" w14:paraId="6EFE70C9" w14:textId="77777777" w:rsidTr="00BF7003">
        <w:tc>
          <w:tcPr>
            <w:tcW w:w="4110" w:type="dxa"/>
            <w:shd w:val="clear" w:color="auto" w:fill="auto"/>
            <w:vAlign w:val="bottom"/>
          </w:tcPr>
          <w:p w14:paraId="42DB8F96" w14:textId="77777777" w:rsidR="0006026C" w:rsidRPr="005673E7" w:rsidRDefault="0006026C" w:rsidP="0006026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C203A71" w14:textId="3C652252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47,907</w:t>
            </w:r>
          </w:p>
        </w:tc>
        <w:tc>
          <w:tcPr>
            <w:tcW w:w="243" w:type="dxa"/>
            <w:shd w:val="clear" w:color="auto" w:fill="auto"/>
          </w:tcPr>
          <w:p w14:paraId="7B6EEFCB" w14:textId="7777777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9F22A91" w14:textId="06594BF4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35,000</w:t>
            </w:r>
          </w:p>
        </w:tc>
        <w:tc>
          <w:tcPr>
            <w:tcW w:w="237" w:type="dxa"/>
            <w:shd w:val="clear" w:color="auto" w:fill="auto"/>
          </w:tcPr>
          <w:p w14:paraId="0A57E534" w14:textId="7777777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900BE46" w14:textId="2BDA352C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46,000</w:t>
            </w:r>
          </w:p>
        </w:tc>
        <w:tc>
          <w:tcPr>
            <w:tcW w:w="266" w:type="dxa"/>
            <w:shd w:val="clear" w:color="auto" w:fill="auto"/>
          </w:tcPr>
          <w:p w14:paraId="5C908115" w14:textId="77777777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EB4F3EC" w14:textId="11E5EDEA" w:rsidR="0006026C" w:rsidRPr="005673E7" w:rsidRDefault="0006026C" w:rsidP="00060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42,000</w:t>
            </w:r>
          </w:p>
        </w:tc>
      </w:tr>
    </w:tbl>
    <w:p w14:paraId="54D4C4F8" w14:textId="77777777" w:rsidR="000222DB" w:rsidRPr="005673E7" w:rsidRDefault="000222DB" w:rsidP="0064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</w:rPr>
      </w:pPr>
    </w:p>
    <w:p w14:paraId="3032DD6F" w14:textId="2E1E5595" w:rsidR="00813F26" w:rsidRPr="005673E7" w:rsidRDefault="00813F26" w:rsidP="00646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เงินกู้ยืมระยะสั้น</w:t>
      </w:r>
      <w:r w:rsidR="00DA617A" w:rsidRPr="005673E7">
        <w:rPr>
          <w:rFonts w:ascii="BrowalliaUPC" w:hAnsi="BrowalliaUPC" w:cs="BrowalliaUPC"/>
          <w:sz w:val="28"/>
          <w:szCs w:val="28"/>
          <w:cs/>
        </w:rPr>
        <w:t>จาก</w:t>
      </w:r>
      <w:r w:rsidR="003C6367" w:rsidRPr="005673E7">
        <w:rPr>
          <w:rFonts w:ascii="BrowalliaUPC" w:hAnsi="BrowalliaUPC" w:cs="BrowalliaUPC"/>
          <w:sz w:val="28"/>
          <w:szCs w:val="28"/>
          <w:cs/>
        </w:rPr>
        <w:t>บุคคลและบริษัทที่เกี่ยวข้อง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ดังกล่าวอยู่ในรูปแบบตั๋วสัญญาใช้เงิน โดยมีอัตราดอกเบี้ยร้อยละ </w:t>
      </w:r>
      <w:r w:rsidR="00BC0D13" w:rsidRPr="005673E7">
        <w:rPr>
          <w:rFonts w:ascii="BrowalliaUPC" w:hAnsi="BrowalliaUPC" w:cs="BrowalliaUPC"/>
          <w:sz w:val="28"/>
          <w:szCs w:val="28"/>
        </w:rPr>
        <w:br/>
      </w:r>
      <w:r w:rsidR="00357CDB" w:rsidRPr="005673E7">
        <w:rPr>
          <w:rFonts w:ascii="BrowalliaUPC" w:hAnsi="BrowalliaUPC" w:cs="BrowalliaUPC"/>
          <w:sz w:val="28"/>
          <w:szCs w:val="28"/>
        </w:rPr>
        <w:t xml:space="preserve">4.50 </w:t>
      </w:r>
      <w:r w:rsidR="004F4C5B" w:rsidRPr="005673E7">
        <w:rPr>
          <w:rFonts w:ascii="BrowalliaUPC" w:hAnsi="BrowalliaUPC" w:cs="BrowalliaUPC"/>
          <w:sz w:val="28"/>
          <w:szCs w:val="28"/>
        </w:rPr>
        <w:t>- 12</w:t>
      </w:r>
      <w:r w:rsidR="00357CDB" w:rsidRPr="005673E7">
        <w:rPr>
          <w:rFonts w:ascii="BrowalliaUPC" w:hAnsi="BrowalliaUPC" w:cs="BrowalliaUPC"/>
          <w:sz w:val="28"/>
          <w:szCs w:val="28"/>
        </w:rPr>
        <w:t>.00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ต่อปี (</w:t>
      </w:r>
      <w:r w:rsidRPr="005673E7">
        <w:rPr>
          <w:rFonts w:ascii="BrowalliaUPC" w:hAnsi="BrowalliaUPC" w:cs="BrowalliaUPC"/>
          <w:sz w:val="28"/>
          <w:szCs w:val="28"/>
        </w:rPr>
        <w:t>25</w:t>
      </w:r>
      <w:r w:rsidR="0040102F" w:rsidRPr="005673E7">
        <w:rPr>
          <w:rFonts w:ascii="BrowalliaUPC" w:hAnsi="BrowalliaUPC" w:cs="BrowalliaUPC"/>
          <w:sz w:val="28"/>
          <w:szCs w:val="28"/>
        </w:rPr>
        <w:t>6</w:t>
      </w:r>
      <w:r w:rsidR="008251A8" w:rsidRPr="005673E7">
        <w:rPr>
          <w:rFonts w:ascii="BrowalliaUPC" w:hAnsi="BrowalliaUPC" w:cs="BrowalliaUPC"/>
          <w:sz w:val="28"/>
          <w:szCs w:val="28"/>
        </w:rPr>
        <w:t>2</w:t>
      </w:r>
      <w:r w:rsidRPr="005673E7">
        <w:rPr>
          <w:rFonts w:ascii="BrowalliaUPC" w:hAnsi="BrowalliaUPC" w:cs="BrowalliaUPC"/>
          <w:sz w:val="28"/>
          <w:szCs w:val="28"/>
        </w:rPr>
        <w:t xml:space="preserve"> :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ร้อยละ </w:t>
      </w:r>
      <w:r w:rsidR="008251A8" w:rsidRPr="005673E7">
        <w:rPr>
          <w:rFonts w:ascii="BrowalliaUPC" w:hAnsi="BrowalliaUPC" w:cs="BrowalliaUPC"/>
          <w:sz w:val="28"/>
          <w:szCs w:val="28"/>
        </w:rPr>
        <w:t>6.00 – 12.00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ต่อปี) และมีกำหนดชำระคืนเมื่อทวงถาม โดยไม่มีหลักประกัน</w:t>
      </w:r>
    </w:p>
    <w:p w14:paraId="437DD487" w14:textId="7BAD0B1A" w:rsidR="00D43E1B" w:rsidRDefault="00D43E1B" w:rsidP="00813F26">
      <w:pPr>
        <w:rPr>
          <w:rFonts w:ascii="BrowalliaUPC" w:hAnsi="BrowalliaUPC" w:cs="BrowalliaUPC"/>
        </w:rPr>
      </w:pPr>
    </w:p>
    <w:p w14:paraId="388FEA45" w14:textId="041B1C6E" w:rsidR="00153D32" w:rsidRDefault="00153D32" w:rsidP="00813F26">
      <w:pPr>
        <w:rPr>
          <w:rFonts w:ascii="BrowalliaUPC" w:hAnsi="BrowalliaUPC" w:cs="BrowalliaUPC"/>
        </w:rPr>
      </w:pPr>
    </w:p>
    <w:p w14:paraId="1F1E66C1" w14:textId="6C58B5D4" w:rsidR="00153D32" w:rsidRDefault="00153D32" w:rsidP="00813F26">
      <w:pPr>
        <w:rPr>
          <w:rFonts w:ascii="BrowalliaUPC" w:hAnsi="BrowalliaUPC" w:cs="BrowalliaUPC"/>
        </w:rPr>
      </w:pPr>
    </w:p>
    <w:p w14:paraId="4DC60DDA" w14:textId="1A52E5B9" w:rsidR="00153D32" w:rsidRDefault="00153D32" w:rsidP="00813F26">
      <w:pPr>
        <w:rPr>
          <w:rFonts w:ascii="BrowalliaUPC" w:hAnsi="BrowalliaUPC" w:cs="BrowalliaUPC"/>
        </w:rPr>
      </w:pPr>
    </w:p>
    <w:p w14:paraId="7943B355" w14:textId="77777777" w:rsidR="00F909CA" w:rsidRDefault="00F909CA" w:rsidP="00813F26">
      <w:pPr>
        <w:rPr>
          <w:rFonts w:ascii="BrowalliaUPC" w:hAnsi="BrowalliaUPC" w:cs="BrowalliaUPC"/>
        </w:rPr>
      </w:pPr>
    </w:p>
    <w:p w14:paraId="3A824D82" w14:textId="33E43CFC" w:rsidR="00153D32" w:rsidRDefault="00153D32" w:rsidP="00813F26">
      <w:pPr>
        <w:rPr>
          <w:rFonts w:ascii="BrowalliaUPC" w:hAnsi="BrowalliaUPC" w:cs="BrowalliaUPC"/>
        </w:rPr>
      </w:pPr>
    </w:p>
    <w:p w14:paraId="6AAB9BB3" w14:textId="3256C9D8" w:rsidR="00153D32" w:rsidRDefault="00153D32" w:rsidP="00813F26">
      <w:pPr>
        <w:rPr>
          <w:rFonts w:ascii="BrowalliaUPC" w:hAnsi="BrowalliaUPC" w:cs="BrowalliaUPC"/>
        </w:rPr>
      </w:pPr>
    </w:p>
    <w:p w14:paraId="4C90D310" w14:textId="7B677D10" w:rsidR="00AF24E7" w:rsidRPr="005673E7" w:rsidRDefault="00AF24E7" w:rsidP="00AF24E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  <w:lang w:val="th-TH"/>
        </w:rPr>
      </w:pPr>
      <w:r w:rsidRPr="005673E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เงินสดและรายการเทียบเท่าเงินสด</w:t>
      </w:r>
    </w:p>
    <w:p w14:paraId="0E57EE68" w14:textId="77777777" w:rsidR="00050F55" w:rsidRPr="005673E7" w:rsidRDefault="00050F55" w:rsidP="00AE6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0"/>
          <w:szCs w:val="20"/>
          <w:u w:val="single"/>
          <w:cs/>
          <w:lang w:val="th-TH"/>
        </w:rPr>
      </w:pPr>
    </w:p>
    <w:tbl>
      <w:tblPr>
        <w:tblW w:w="888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21"/>
        <w:gridCol w:w="1114"/>
        <w:gridCol w:w="284"/>
        <w:gridCol w:w="1134"/>
        <w:gridCol w:w="283"/>
        <w:gridCol w:w="1134"/>
        <w:gridCol w:w="284"/>
        <w:gridCol w:w="1134"/>
      </w:tblGrid>
      <w:tr w:rsidR="006E1078" w:rsidRPr="005673E7" w14:paraId="0120BC24" w14:textId="77777777" w:rsidTr="005457CE">
        <w:tc>
          <w:tcPr>
            <w:tcW w:w="3521" w:type="dxa"/>
          </w:tcPr>
          <w:p w14:paraId="5E61C88C" w14:textId="77777777" w:rsidR="006E1078" w:rsidRPr="005673E7" w:rsidRDefault="006E1078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67" w:type="dxa"/>
            <w:gridSpan w:val="7"/>
          </w:tcPr>
          <w:p w14:paraId="6857889C" w14:textId="77777777" w:rsidR="006E1078" w:rsidRPr="005673E7" w:rsidRDefault="006E1078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6E1078" w:rsidRPr="005673E7" w14:paraId="38AA276D" w14:textId="77777777" w:rsidTr="005457CE">
        <w:tc>
          <w:tcPr>
            <w:tcW w:w="3521" w:type="dxa"/>
          </w:tcPr>
          <w:p w14:paraId="5FDE6108" w14:textId="77777777" w:rsidR="006E1078" w:rsidRPr="005673E7" w:rsidRDefault="006E1078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</w:tcPr>
          <w:p w14:paraId="713D5356" w14:textId="77777777" w:rsidR="006E1078" w:rsidRPr="005673E7" w:rsidRDefault="006E1078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58B2F0F8" w14:textId="77777777" w:rsidR="006E1078" w:rsidRPr="005673E7" w:rsidRDefault="006E1078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63D33521" w14:textId="77777777" w:rsidR="006E1078" w:rsidRPr="005673E7" w:rsidRDefault="006E1078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251A8" w:rsidRPr="005673E7" w14:paraId="60CDBC6B" w14:textId="77777777" w:rsidTr="005457CE">
        <w:tc>
          <w:tcPr>
            <w:tcW w:w="3521" w:type="dxa"/>
          </w:tcPr>
          <w:p w14:paraId="72B764C6" w14:textId="77777777" w:rsidR="008251A8" w:rsidRPr="005673E7" w:rsidRDefault="008251A8" w:rsidP="008251A8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A1FA84" w14:textId="54A51804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611453B9" w14:textId="77777777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CBBC5" w14:textId="2DA136B7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83" w:type="dxa"/>
            <w:vAlign w:val="bottom"/>
          </w:tcPr>
          <w:p w14:paraId="261C5886" w14:textId="77777777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7CCBFF" w14:textId="20AED563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6AABBC5" w14:textId="77777777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24F01" w14:textId="3658F06A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6E1078" w:rsidRPr="005673E7" w14:paraId="6CF7BB92" w14:textId="77777777" w:rsidTr="005457CE">
        <w:trPr>
          <w:trHeight w:val="183"/>
        </w:trPr>
        <w:tc>
          <w:tcPr>
            <w:tcW w:w="3521" w:type="dxa"/>
          </w:tcPr>
          <w:p w14:paraId="4FC233CE" w14:textId="77777777" w:rsidR="006E1078" w:rsidRPr="005673E7" w:rsidRDefault="006E1078" w:rsidP="00167722">
            <w:pPr>
              <w:pStyle w:val="a6"/>
              <w:tabs>
                <w:tab w:val="left" w:pos="1260"/>
              </w:tabs>
              <w:ind w:firstLine="6"/>
              <w:jc w:val="lef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84A44FE" w14:textId="77777777" w:rsidR="006E1078" w:rsidRPr="005673E7" w:rsidRDefault="006E1078" w:rsidP="00167722">
            <w:pPr>
              <w:pStyle w:val="a6"/>
              <w:tabs>
                <w:tab w:val="left" w:pos="1260"/>
              </w:tabs>
              <w:ind w:firstLine="6"/>
              <w:jc w:val="lef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0445B857" w14:textId="77777777" w:rsidR="006E1078" w:rsidRPr="005673E7" w:rsidRDefault="006E1078" w:rsidP="00167722">
            <w:pPr>
              <w:pStyle w:val="a6"/>
              <w:tabs>
                <w:tab w:val="left" w:pos="1260"/>
              </w:tabs>
              <w:ind w:firstLine="6"/>
              <w:jc w:val="lef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BDA2F2" w14:textId="77777777" w:rsidR="006E1078" w:rsidRPr="005673E7" w:rsidRDefault="006E1078" w:rsidP="00167722">
            <w:pPr>
              <w:pStyle w:val="a6"/>
              <w:tabs>
                <w:tab w:val="left" w:pos="1260"/>
              </w:tabs>
              <w:ind w:firstLine="6"/>
              <w:jc w:val="lef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3" w:type="dxa"/>
          </w:tcPr>
          <w:p w14:paraId="6320E060" w14:textId="77777777" w:rsidR="006E1078" w:rsidRPr="005673E7" w:rsidRDefault="006E1078" w:rsidP="00167722">
            <w:pPr>
              <w:pStyle w:val="a6"/>
              <w:tabs>
                <w:tab w:val="left" w:pos="1260"/>
              </w:tabs>
              <w:ind w:firstLine="6"/>
              <w:jc w:val="lef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4CA122" w14:textId="77777777" w:rsidR="006E1078" w:rsidRPr="005673E7" w:rsidRDefault="006E1078" w:rsidP="00167722">
            <w:pPr>
              <w:pStyle w:val="a6"/>
              <w:tabs>
                <w:tab w:val="left" w:pos="1260"/>
              </w:tabs>
              <w:ind w:firstLine="6"/>
              <w:jc w:val="lef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39CE9987" w14:textId="77777777" w:rsidR="006E1078" w:rsidRPr="005673E7" w:rsidRDefault="006E1078" w:rsidP="00167722">
            <w:pPr>
              <w:pStyle w:val="a6"/>
              <w:tabs>
                <w:tab w:val="left" w:pos="1260"/>
              </w:tabs>
              <w:ind w:firstLine="6"/>
              <w:jc w:val="lef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E49367" w14:textId="77777777" w:rsidR="006E1078" w:rsidRPr="005673E7" w:rsidRDefault="006E1078" w:rsidP="00167722">
            <w:pPr>
              <w:pStyle w:val="a6"/>
              <w:tabs>
                <w:tab w:val="left" w:pos="1260"/>
              </w:tabs>
              <w:ind w:firstLine="6"/>
              <w:jc w:val="lef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4438C6" w:rsidRPr="005673E7" w14:paraId="5A22EDF9" w14:textId="77777777" w:rsidTr="005457CE">
        <w:tc>
          <w:tcPr>
            <w:tcW w:w="3521" w:type="dxa"/>
          </w:tcPr>
          <w:p w14:paraId="76E3B21E" w14:textId="77777777" w:rsidR="004438C6" w:rsidRPr="005673E7" w:rsidRDefault="004438C6" w:rsidP="004438C6">
            <w:pPr>
              <w:pStyle w:val="a6"/>
              <w:tabs>
                <w:tab w:val="left" w:pos="1260"/>
              </w:tabs>
              <w:ind w:firstLine="6"/>
              <w:jc w:val="lef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เงินสด</w:t>
            </w:r>
          </w:p>
        </w:tc>
        <w:tc>
          <w:tcPr>
            <w:tcW w:w="1114" w:type="dxa"/>
            <w:shd w:val="clear" w:color="auto" w:fill="auto"/>
          </w:tcPr>
          <w:p w14:paraId="18352043" w14:textId="19E4ABAD" w:rsidR="004438C6" w:rsidRPr="005673E7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509</w:t>
            </w:r>
          </w:p>
        </w:tc>
        <w:tc>
          <w:tcPr>
            <w:tcW w:w="284" w:type="dxa"/>
            <w:shd w:val="clear" w:color="auto" w:fill="auto"/>
          </w:tcPr>
          <w:p w14:paraId="49236B74" w14:textId="77777777" w:rsidR="004438C6" w:rsidRPr="005673E7" w:rsidRDefault="004438C6" w:rsidP="004438C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EDE150F" w14:textId="5EE2CA3A" w:rsidR="004438C6" w:rsidRPr="005673E7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1,080</w:t>
            </w:r>
          </w:p>
        </w:tc>
        <w:tc>
          <w:tcPr>
            <w:tcW w:w="283" w:type="dxa"/>
          </w:tcPr>
          <w:p w14:paraId="58DACB12" w14:textId="77777777" w:rsidR="004438C6" w:rsidRPr="005673E7" w:rsidRDefault="004438C6" w:rsidP="004438C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5CAD5DA9" w14:textId="4708DF2B" w:rsidR="004438C6" w:rsidRPr="005673E7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269</w:t>
            </w:r>
          </w:p>
        </w:tc>
        <w:tc>
          <w:tcPr>
            <w:tcW w:w="284" w:type="dxa"/>
          </w:tcPr>
          <w:p w14:paraId="01EEFA5C" w14:textId="77777777" w:rsidR="004438C6" w:rsidRPr="005673E7" w:rsidRDefault="004438C6" w:rsidP="004438C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4807465B" w14:textId="448D2563" w:rsidR="004438C6" w:rsidRPr="005673E7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269</w:t>
            </w:r>
          </w:p>
        </w:tc>
      </w:tr>
      <w:tr w:rsidR="004438C6" w:rsidRPr="005673E7" w14:paraId="5CA0EA7B" w14:textId="77777777" w:rsidTr="005457CE">
        <w:tc>
          <w:tcPr>
            <w:tcW w:w="3521" w:type="dxa"/>
          </w:tcPr>
          <w:p w14:paraId="09103CEE" w14:textId="77777777" w:rsidR="004438C6" w:rsidRPr="005673E7" w:rsidRDefault="004438C6" w:rsidP="004438C6">
            <w:pPr>
              <w:pStyle w:val="a6"/>
              <w:tabs>
                <w:tab w:val="left" w:pos="1260"/>
              </w:tabs>
              <w:jc w:val="lef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เงินฝากธนาคาร</w:t>
            </w:r>
          </w:p>
        </w:tc>
        <w:tc>
          <w:tcPr>
            <w:tcW w:w="1114" w:type="dxa"/>
            <w:shd w:val="clear" w:color="auto" w:fill="auto"/>
          </w:tcPr>
          <w:p w14:paraId="4EFE3746" w14:textId="77777777" w:rsidR="004438C6" w:rsidRPr="005673E7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099B56D8" w14:textId="77777777" w:rsidR="004438C6" w:rsidRPr="005673E7" w:rsidRDefault="004438C6" w:rsidP="004438C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75F4ADA" w14:textId="77777777" w:rsidR="004438C6" w:rsidRPr="005673E7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0DC75162" w14:textId="77777777" w:rsidR="004438C6" w:rsidRPr="005673E7" w:rsidRDefault="004438C6" w:rsidP="004438C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3289DB51" w14:textId="77777777" w:rsidR="004438C6" w:rsidRPr="005673E7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6DAF8D89" w14:textId="77777777" w:rsidR="004438C6" w:rsidRPr="005673E7" w:rsidRDefault="004438C6" w:rsidP="004438C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02D5BC2E" w14:textId="77777777" w:rsidR="004438C6" w:rsidRPr="005673E7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4438C6" w:rsidRPr="005673E7" w14:paraId="5A25B770" w14:textId="77777777" w:rsidTr="005457CE">
        <w:tc>
          <w:tcPr>
            <w:tcW w:w="3521" w:type="dxa"/>
          </w:tcPr>
          <w:p w14:paraId="24504C40" w14:textId="77777777" w:rsidR="004438C6" w:rsidRPr="00CB67E3" w:rsidRDefault="004438C6" w:rsidP="004438C6">
            <w:pPr>
              <w:tabs>
                <w:tab w:val="num" w:pos="540"/>
              </w:tabs>
              <w:spacing w:line="240" w:lineRule="auto"/>
              <w:ind w:left="720" w:hanging="36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เงินฝากกระแสรายวัน</w:t>
            </w:r>
          </w:p>
        </w:tc>
        <w:tc>
          <w:tcPr>
            <w:tcW w:w="1114" w:type="dxa"/>
            <w:shd w:val="clear" w:color="auto" w:fill="auto"/>
          </w:tcPr>
          <w:p w14:paraId="3789FC61" w14:textId="1646EFED" w:rsidR="004438C6" w:rsidRPr="00CB67E3" w:rsidRDefault="00AC5854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</w:rPr>
              <w:t>10</w:t>
            </w:r>
            <w:r w:rsidR="004438C6" w:rsidRPr="00CB67E3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CB67E3">
              <w:rPr>
                <w:rFonts w:ascii="BrowalliaUPC" w:hAnsi="BrowalliaUPC" w:cs="BrowalliaUPC"/>
                <w:sz w:val="28"/>
                <w:szCs w:val="28"/>
              </w:rPr>
              <w:t>914</w:t>
            </w:r>
          </w:p>
        </w:tc>
        <w:tc>
          <w:tcPr>
            <w:tcW w:w="284" w:type="dxa"/>
            <w:shd w:val="clear" w:color="auto" w:fill="auto"/>
          </w:tcPr>
          <w:p w14:paraId="43A3F9DE" w14:textId="77777777" w:rsidR="004438C6" w:rsidRPr="00CB67E3" w:rsidRDefault="004438C6" w:rsidP="004438C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4B59152" w14:textId="3D750676" w:rsidR="004438C6" w:rsidRPr="00CB67E3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</w:rPr>
              <w:t>27,841</w:t>
            </w:r>
          </w:p>
        </w:tc>
        <w:tc>
          <w:tcPr>
            <w:tcW w:w="283" w:type="dxa"/>
          </w:tcPr>
          <w:p w14:paraId="449497D5" w14:textId="77777777" w:rsidR="004438C6" w:rsidRPr="00CB67E3" w:rsidRDefault="004438C6" w:rsidP="004438C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1391A431" w14:textId="6085C339" w:rsidR="004438C6" w:rsidRPr="00CB67E3" w:rsidRDefault="00F07C3C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4438C6" w:rsidRPr="00CB67E3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CB67E3">
              <w:rPr>
                <w:rFonts w:ascii="BrowalliaUPC" w:hAnsi="BrowalliaUPC" w:cs="BrowalliaUPC"/>
                <w:sz w:val="28"/>
                <w:szCs w:val="28"/>
              </w:rPr>
              <w:t>638</w:t>
            </w:r>
          </w:p>
        </w:tc>
        <w:tc>
          <w:tcPr>
            <w:tcW w:w="284" w:type="dxa"/>
          </w:tcPr>
          <w:p w14:paraId="5554AF29" w14:textId="77777777" w:rsidR="004438C6" w:rsidRPr="00CB67E3" w:rsidRDefault="004438C6" w:rsidP="004438C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2CD09D0D" w14:textId="75E01BDB" w:rsidR="004438C6" w:rsidRPr="00CB67E3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  <w:lang w:val="en-GB"/>
              </w:rPr>
              <w:t>21,948</w:t>
            </w:r>
          </w:p>
        </w:tc>
      </w:tr>
      <w:tr w:rsidR="004438C6" w:rsidRPr="005673E7" w14:paraId="3E82C52E" w14:textId="77777777" w:rsidTr="005457CE">
        <w:tc>
          <w:tcPr>
            <w:tcW w:w="3521" w:type="dxa"/>
          </w:tcPr>
          <w:p w14:paraId="73FB3AF8" w14:textId="77777777" w:rsidR="004438C6" w:rsidRPr="00CB67E3" w:rsidRDefault="004438C6" w:rsidP="004438C6">
            <w:pPr>
              <w:tabs>
                <w:tab w:val="num" w:pos="540"/>
              </w:tabs>
              <w:spacing w:line="240" w:lineRule="auto"/>
              <w:ind w:left="36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114" w:type="dxa"/>
            <w:shd w:val="clear" w:color="auto" w:fill="auto"/>
          </w:tcPr>
          <w:p w14:paraId="081242E5" w14:textId="6F05D190" w:rsidR="004438C6" w:rsidRPr="00CB67E3" w:rsidRDefault="00AC5854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4438C6" w:rsidRPr="00CB67E3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F07C3C" w:rsidRPr="00CB67E3">
              <w:rPr>
                <w:rFonts w:ascii="BrowalliaUPC" w:hAnsi="BrowalliaUPC" w:cs="BrowalliaUPC"/>
                <w:sz w:val="28"/>
                <w:szCs w:val="28"/>
              </w:rPr>
              <w:t>929</w:t>
            </w:r>
          </w:p>
        </w:tc>
        <w:tc>
          <w:tcPr>
            <w:tcW w:w="284" w:type="dxa"/>
            <w:shd w:val="clear" w:color="auto" w:fill="auto"/>
          </w:tcPr>
          <w:p w14:paraId="3F9CF5FA" w14:textId="77777777" w:rsidR="004438C6" w:rsidRPr="00CB67E3" w:rsidRDefault="004438C6" w:rsidP="004438C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9546CC" w14:textId="4D85AC37" w:rsidR="004438C6" w:rsidRPr="00CB67E3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</w:rPr>
              <w:t>5,375</w:t>
            </w:r>
          </w:p>
        </w:tc>
        <w:tc>
          <w:tcPr>
            <w:tcW w:w="283" w:type="dxa"/>
          </w:tcPr>
          <w:p w14:paraId="10C9C4D2" w14:textId="77777777" w:rsidR="004438C6" w:rsidRPr="00CB67E3" w:rsidRDefault="004438C6" w:rsidP="004438C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2790756C" w14:textId="5B6E12FA" w:rsidR="004438C6" w:rsidRPr="00CB67E3" w:rsidRDefault="00F07C3C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4438C6" w:rsidRPr="00CB67E3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CB67E3">
              <w:rPr>
                <w:rFonts w:ascii="BrowalliaUPC" w:hAnsi="BrowalliaUPC" w:cs="BrowalliaUPC"/>
                <w:sz w:val="28"/>
                <w:szCs w:val="28"/>
              </w:rPr>
              <w:t>962</w:t>
            </w:r>
          </w:p>
        </w:tc>
        <w:tc>
          <w:tcPr>
            <w:tcW w:w="284" w:type="dxa"/>
          </w:tcPr>
          <w:p w14:paraId="6BF56E7F" w14:textId="77777777" w:rsidR="004438C6" w:rsidRPr="00CB67E3" w:rsidRDefault="004438C6" w:rsidP="004438C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419CFC2B" w14:textId="3199990B" w:rsidR="004438C6" w:rsidRPr="00CB67E3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  <w:lang w:val="en-GB"/>
              </w:rPr>
              <w:t>1,894</w:t>
            </w:r>
          </w:p>
        </w:tc>
      </w:tr>
      <w:tr w:rsidR="004438C6" w:rsidRPr="005673E7" w14:paraId="5702B55E" w14:textId="77777777" w:rsidTr="005457CE">
        <w:tc>
          <w:tcPr>
            <w:tcW w:w="3521" w:type="dxa"/>
          </w:tcPr>
          <w:p w14:paraId="39D33B18" w14:textId="77777777" w:rsidR="004438C6" w:rsidRPr="00CB67E3" w:rsidRDefault="004438C6" w:rsidP="004438C6">
            <w:pPr>
              <w:tabs>
                <w:tab w:val="left" w:pos="1260"/>
              </w:tabs>
              <w:spacing w:line="240" w:lineRule="auto"/>
              <w:ind w:firstLine="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14" w:type="dxa"/>
            <w:shd w:val="clear" w:color="auto" w:fill="auto"/>
          </w:tcPr>
          <w:p w14:paraId="778EE933" w14:textId="7CB4440F" w:rsidR="004438C6" w:rsidRPr="00CB67E3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</w:rPr>
              <w:t>92</w:t>
            </w:r>
          </w:p>
        </w:tc>
        <w:tc>
          <w:tcPr>
            <w:tcW w:w="284" w:type="dxa"/>
            <w:shd w:val="clear" w:color="auto" w:fill="auto"/>
          </w:tcPr>
          <w:p w14:paraId="40952F6E" w14:textId="77777777" w:rsidR="004438C6" w:rsidRPr="00CB67E3" w:rsidRDefault="004438C6" w:rsidP="004438C6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496A00" w14:textId="1C2CA189" w:rsidR="004438C6" w:rsidRPr="00CB67E3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</w:rPr>
              <w:t>92</w:t>
            </w:r>
          </w:p>
        </w:tc>
        <w:tc>
          <w:tcPr>
            <w:tcW w:w="283" w:type="dxa"/>
          </w:tcPr>
          <w:p w14:paraId="39745013" w14:textId="77777777" w:rsidR="004438C6" w:rsidRPr="00CB67E3" w:rsidRDefault="004438C6" w:rsidP="004438C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14:paraId="3E30CD15" w14:textId="0C517D66" w:rsidR="004438C6" w:rsidRPr="00CB67E3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B67E3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13872D8" w14:textId="77777777" w:rsidR="004438C6" w:rsidRPr="00CB67E3" w:rsidRDefault="004438C6" w:rsidP="004438C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</w:tcPr>
          <w:p w14:paraId="1D9ACEF8" w14:textId="6C9117D4" w:rsidR="004438C6" w:rsidRPr="00CB67E3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B67E3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CB67E3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438C6" w:rsidRPr="005673E7" w14:paraId="086FDE61" w14:textId="77777777" w:rsidTr="005457CE">
        <w:tc>
          <w:tcPr>
            <w:tcW w:w="3521" w:type="dxa"/>
            <w:vAlign w:val="center"/>
          </w:tcPr>
          <w:p w14:paraId="1DF4B69C" w14:textId="77777777" w:rsidR="004438C6" w:rsidRPr="005673E7" w:rsidRDefault="004438C6" w:rsidP="004438C6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0E41E2" w14:textId="3F5E09D5" w:rsidR="004438C6" w:rsidRPr="005673E7" w:rsidRDefault="000400E2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</w:t>
            </w:r>
            <w:r w:rsidR="004438C6"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444</w:t>
            </w:r>
          </w:p>
        </w:tc>
        <w:tc>
          <w:tcPr>
            <w:tcW w:w="284" w:type="dxa"/>
            <w:shd w:val="clear" w:color="auto" w:fill="auto"/>
          </w:tcPr>
          <w:p w14:paraId="4E025251" w14:textId="77777777" w:rsidR="004438C6" w:rsidRPr="005673E7" w:rsidRDefault="004438C6" w:rsidP="004438C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A1CD7C0" w14:textId="773DB94B" w:rsidR="004438C6" w:rsidRPr="005673E7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34,388</w:t>
            </w:r>
          </w:p>
        </w:tc>
        <w:tc>
          <w:tcPr>
            <w:tcW w:w="283" w:type="dxa"/>
          </w:tcPr>
          <w:p w14:paraId="4F8DB0EC" w14:textId="77777777" w:rsidR="004438C6" w:rsidRPr="005673E7" w:rsidRDefault="004438C6" w:rsidP="004438C6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09C93537" w14:textId="1D93135E" w:rsidR="004438C6" w:rsidRPr="005673E7" w:rsidRDefault="00835EFF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11</w:t>
            </w:r>
            <w:r w:rsidR="004438C6"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869</w:t>
            </w:r>
          </w:p>
        </w:tc>
        <w:tc>
          <w:tcPr>
            <w:tcW w:w="284" w:type="dxa"/>
          </w:tcPr>
          <w:p w14:paraId="070B2C8A" w14:textId="77777777" w:rsidR="004438C6" w:rsidRPr="005673E7" w:rsidRDefault="004438C6" w:rsidP="004438C6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2B86E64" w14:textId="154C223E" w:rsidR="004438C6" w:rsidRPr="005673E7" w:rsidRDefault="004438C6" w:rsidP="004438C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24,111</w:t>
            </w:r>
          </w:p>
        </w:tc>
      </w:tr>
    </w:tbl>
    <w:p w14:paraId="1B901EC2" w14:textId="77777777" w:rsidR="00AA1D3D" w:rsidRPr="006C3137" w:rsidRDefault="00AA1D3D" w:rsidP="006C3137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p w14:paraId="2E7F5A86" w14:textId="7C2B134B" w:rsidR="00B53396" w:rsidRPr="005673E7" w:rsidRDefault="005753E0" w:rsidP="0039019C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  <w:lang w:val="th-TH"/>
        </w:rPr>
      </w:pPr>
      <w:r w:rsidRPr="005673E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t>ลูกหนี้การค้า</w:t>
      </w:r>
    </w:p>
    <w:p w14:paraId="2394A949" w14:textId="68BA012B" w:rsidR="001D2DE1" w:rsidRPr="005673E7" w:rsidRDefault="00A24BAE" w:rsidP="001D2DE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2500"/>
        </w:tabs>
        <w:spacing w:line="240" w:lineRule="auto"/>
        <w:ind w:left="644"/>
        <w:jc w:val="thaiDistribute"/>
        <w:rPr>
          <w:rFonts w:ascii="BrowalliaUPC" w:eastAsia="Cordia New" w:hAnsi="BrowalliaUPC" w:cs="BrowalliaUPC"/>
          <w:sz w:val="20"/>
          <w:szCs w:val="20"/>
          <w:u w:val="single"/>
          <w:lang w:eastAsia="th-TH"/>
        </w:rPr>
      </w:pPr>
      <w:r w:rsidRPr="005673E7">
        <w:rPr>
          <w:rFonts w:ascii="BrowalliaUPC" w:hAnsi="BrowalliaUPC" w:cs="BrowalliaUPC"/>
          <w:noProof/>
        </w:rPr>
        <w:t xml:space="preserve">   </w:t>
      </w:r>
    </w:p>
    <w:p w14:paraId="0E229A44" w14:textId="6FD73D00" w:rsidR="00AD18F4" w:rsidRPr="005673E7" w:rsidRDefault="005753E0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ยอดคงเหลือ ณ วันที่ </w:t>
      </w:r>
      <w:r w:rsidR="00B96D45" w:rsidRPr="005673E7">
        <w:rPr>
          <w:rFonts w:ascii="BrowalliaUPC" w:hAnsi="BrowalliaUPC" w:cs="BrowalliaUPC"/>
          <w:sz w:val="28"/>
          <w:szCs w:val="28"/>
          <w:lang w:val="en-GB"/>
        </w:rPr>
        <w:t>31</w:t>
      </w:r>
      <w:r w:rsidR="00B96D45"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="00C02968" w:rsidRPr="005673E7">
        <w:rPr>
          <w:rFonts w:ascii="BrowalliaUPC" w:hAnsi="BrowalliaUPC" w:cs="BrowalliaUPC"/>
          <w:sz w:val="28"/>
          <w:szCs w:val="28"/>
          <w:lang w:val="en-GB"/>
        </w:rPr>
        <w:t>25</w:t>
      </w:r>
      <w:r w:rsidR="007D53B8" w:rsidRPr="005673E7">
        <w:rPr>
          <w:rFonts w:ascii="BrowalliaUPC" w:hAnsi="BrowalliaUPC" w:cs="BrowalliaUPC"/>
          <w:sz w:val="28"/>
          <w:szCs w:val="28"/>
          <w:lang w:val="en-GB"/>
        </w:rPr>
        <w:t>6</w:t>
      </w:r>
      <w:r w:rsidR="008251A8" w:rsidRPr="005673E7">
        <w:rPr>
          <w:rFonts w:ascii="BrowalliaUPC" w:hAnsi="BrowalliaUPC" w:cs="BrowalliaUPC"/>
          <w:sz w:val="28"/>
          <w:szCs w:val="28"/>
          <w:lang w:val="en-GB"/>
        </w:rPr>
        <w:t>3</w:t>
      </w:r>
      <w:r w:rsidR="00B96D45"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และ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25</w:t>
      </w:r>
      <w:r w:rsidR="00AD09E5" w:rsidRPr="005673E7">
        <w:rPr>
          <w:rFonts w:ascii="BrowalliaUPC" w:hAnsi="BrowalliaUPC" w:cs="BrowalliaUPC"/>
          <w:sz w:val="28"/>
          <w:szCs w:val="28"/>
          <w:lang w:val="en-GB"/>
        </w:rPr>
        <w:t>6</w:t>
      </w:r>
      <w:r w:rsidR="008251A8" w:rsidRPr="005673E7">
        <w:rPr>
          <w:rFonts w:ascii="BrowalliaUPC" w:hAnsi="BrowalliaUPC" w:cs="BrowalliaUPC"/>
          <w:sz w:val="28"/>
          <w:szCs w:val="28"/>
          <w:lang w:val="en-GB"/>
        </w:rPr>
        <w:t>2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แยกตามอายุหนี้ที่ค้างชำระได้ดังนี้</w:t>
      </w:r>
    </w:p>
    <w:p w14:paraId="2F4C1CFE" w14:textId="77777777" w:rsidR="009F2864" w:rsidRPr="005673E7" w:rsidRDefault="009F2864" w:rsidP="00070329">
      <w:pPr>
        <w:tabs>
          <w:tab w:val="clear" w:pos="454"/>
          <w:tab w:val="left" w:pos="450"/>
        </w:tabs>
        <w:spacing w:line="240" w:lineRule="auto"/>
        <w:ind w:left="426" w:firstLine="24"/>
        <w:rPr>
          <w:rFonts w:ascii="BrowalliaUPC" w:hAnsi="BrowalliaUPC" w:cs="BrowalliaUPC"/>
          <w:sz w:val="20"/>
          <w:szCs w:val="20"/>
        </w:rPr>
      </w:pPr>
    </w:p>
    <w:tbl>
      <w:tblPr>
        <w:tblW w:w="8906" w:type="dxa"/>
        <w:tblInd w:w="450" w:type="dxa"/>
        <w:tblLook w:val="01E0" w:firstRow="1" w:lastRow="1" w:firstColumn="1" w:lastColumn="1" w:noHBand="0" w:noVBand="0"/>
      </w:tblPr>
      <w:tblGrid>
        <w:gridCol w:w="3519"/>
        <w:gridCol w:w="1134"/>
        <w:gridCol w:w="284"/>
        <w:gridCol w:w="1134"/>
        <w:gridCol w:w="283"/>
        <w:gridCol w:w="1134"/>
        <w:gridCol w:w="284"/>
        <w:gridCol w:w="1134"/>
      </w:tblGrid>
      <w:tr w:rsidR="005753E0" w:rsidRPr="005673E7" w14:paraId="5FADD557" w14:textId="77777777" w:rsidTr="0039019C">
        <w:tc>
          <w:tcPr>
            <w:tcW w:w="3519" w:type="dxa"/>
          </w:tcPr>
          <w:p w14:paraId="676BB54E" w14:textId="77777777" w:rsidR="005753E0" w:rsidRPr="005673E7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2A176C98" w14:textId="77777777" w:rsidR="005753E0" w:rsidRPr="005673E7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673E7" w14:paraId="0DB5B488" w14:textId="77777777" w:rsidTr="0039019C">
        <w:trPr>
          <w:trHeight w:val="351"/>
        </w:trPr>
        <w:tc>
          <w:tcPr>
            <w:tcW w:w="3519" w:type="dxa"/>
          </w:tcPr>
          <w:p w14:paraId="2ADE4771" w14:textId="77777777" w:rsidR="005753E0" w:rsidRPr="005673E7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C6795EA" w14:textId="77777777" w:rsidR="005753E0" w:rsidRPr="005673E7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CEF0003" w14:textId="77777777" w:rsidR="005753E0" w:rsidRPr="005673E7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17E029F1" w14:textId="77777777" w:rsidR="005753E0" w:rsidRPr="005673E7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A71B3" w:rsidRPr="005673E7" w14:paraId="5D4D6496" w14:textId="77777777" w:rsidTr="0039019C">
        <w:trPr>
          <w:trHeight w:val="351"/>
        </w:trPr>
        <w:tc>
          <w:tcPr>
            <w:tcW w:w="3519" w:type="dxa"/>
          </w:tcPr>
          <w:p w14:paraId="0EDB7ECE" w14:textId="77777777" w:rsidR="008251A8" w:rsidRPr="005673E7" w:rsidRDefault="008251A8" w:rsidP="008251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9C5D8F" w14:textId="3D26DD46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vAlign w:val="bottom"/>
          </w:tcPr>
          <w:p w14:paraId="2ABDFDAF" w14:textId="77777777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5B9E808" w14:textId="00117549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83" w:type="dxa"/>
            <w:vAlign w:val="bottom"/>
          </w:tcPr>
          <w:p w14:paraId="5807635B" w14:textId="77777777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7B7BD7" w14:textId="45A3477B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vAlign w:val="bottom"/>
          </w:tcPr>
          <w:p w14:paraId="524AC284" w14:textId="77777777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91532DF" w14:textId="4CDA0132" w:rsidR="008251A8" w:rsidRPr="005673E7" w:rsidRDefault="008251A8" w:rsidP="008251A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5A71B3" w:rsidRPr="005673E7" w14:paraId="043E26BB" w14:textId="77777777" w:rsidTr="0039019C">
        <w:trPr>
          <w:trHeight w:val="287"/>
        </w:trPr>
        <w:tc>
          <w:tcPr>
            <w:tcW w:w="3519" w:type="dxa"/>
          </w:tcPr>
          <w:p w14:paraId="7D18A495" w14:textId="77777777" w:rsidR="00633F47" w:rsidRPr="005673E7" w:rsidRDefault="00633F47" w:rsidP="00633F4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6EDD05" w14:textId="77777777" w:rsidR="00633F47" w:rsidRPr="005673E7" w:rsidRDefault="00633F47" w:rsidP="0016772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7921CA13" w14:textId="77777777" w:rsidR="00633F47" w:rsidRPr="005673E7" w:rsidRDefault="00633F47" w:rsidP="0016772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0524320" w14:textId="77777777" w:rsidR="00633F47" w:rsidRPr="005673E7" w:rsidRDefault="00633F47" w:rsidP="0016772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3" w:type="dxa"/>
          </w:tcPr>
          <w:p w14:paraId="0EE5DECC" w14:textId="77777777" w:rsidR="00633F47" w:rsidRPr="005673E7" w:rsidRDefault="00633F47" w:rsidP="0016772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3A0E61E" w14:textId="77777777" w:rsidR="00633F47" w:rsidRPr="005673E7" w:rsidRDefault="00633F47" w:rsidP="0016772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6EA8D49A" w14:textId="77777777" w:rsidR="00633F47" w:rsidRPr="005673E7" w:rsidRDefault="00633F47" w:rsidP="0016772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F111A1" w14:textId="77777777" w:rsidR="00633F47" w:rsidRPr="005673E7" w:rsidRDefault="00633F47" w:rsidP="00167722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DC055B" w:rsidRPr="005673E7" w14:paraId="6C8F04E3" w14:textId="77777777" w:rsidTr="0039019C">
        <w:trPr>
          <w:trHeight w:val="113"/>
        </w:trPr>
        <w:tc>
          <w:tcPr>
            <w:tcW w:w="3519" w:type="dxa"/>
          </w:tcPr>
          <w:p w14:paraId="5F609438" w14:textId="77777777" w:rsidR="00DC055B" w:rsidRPr="005673E7" w:rsidRDefault="00DC055B" w:rsidP="00DC05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134" w:type="dxa"/>
            <w:shd w:val="clear" w:color="auto" w:fill="auto"/>
          </w:tcPr>
          <w:p w14:paraId="172322B4" w14:textId="0BE66190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245,396</w:t>
            </w:r>
          </w:p>
        </w:tc>
        <w:tc>
          <w:tcPr>
            <w:tcW w:w="284" w:type="dxa"/>
            <w:shd w:val="clear" w:color="auto" w:fill="auto"/>
          </w:tcPr>
          <w:p w14:paraId="39F71E9F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85E7B53" w14:textId="43FBB3E8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171,576</w:t>
            </w:r>
          </w:p>
        </w:tc>
        <w:tc>
          <w:tcPr>
            <w:tcW w:w="283" w:type="dxa"/>
          </w:tcPr>
          <w:p w14:paraId="3BADF685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D71E37" w14:textId="4182A2AB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232,372</w:t>
            </w:r>
          </w:p>
        </w:tc>
        <w:tc>
          <w:tcPr>
            <w:tcW w:w="284" w:type="dxa"/>
          </w:tcPr>
          <w:p w14:paraId="26AEEBEA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F9D31DF" w14:textId="2C6AB4F6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154,760</w:t>
            </w:r>
          </w:p>
        </w:tc>
      </w:tr>
      <w:tr w:rsidR="00DC055B" w:rsidRPr="005673E7" w14:paraId="6C509E61" w14:textId="77777777" w:rsidTr="0039019C">
        <w:trPr>
          <w:trHeight w:val="113"/>
        </w:trPr>
        <w:tc>
          <w:tcPr>
            <w:tcW w:w="3519" w:type="dxa"/>
          </w:tcPr>
          <w:p w14:paraId="45BB603E" w14:textId="77777777" w:rsidR="00DC055B" w:rsidRPr="005673E7" w:rsidRDefault="00DC055B" w:rsidP="00DC05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34" w:type="dxa"/>
            <w:shd w:val="clear" w:color="auto" w:fill="auto"/>
          </w:tcPr>
          <w:p w14:paraId="4067F407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6F0991A6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2576BA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0148AD4B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2CC30D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3C43BB64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78BF53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DC055B" w:rsidRPr="005673E7" w14:paraId="78626358" w14:textId="77777777" w:rsidTr="0039019C">
        <w:trPr>
          <w:trHeight w:val="113"/>
        </w:trPr>
        <w:tc>
          <w:tcPr>
            <w:tcW w:w="3519" w:type="dxa"/>
          </w:tcPr>
          <w:p w14:paraId="6BD8D729" w14:textId="77777777" w:rsidR="00DC055B" w:rsidRPr="005673E7" w:rsidRDefault="00DC055B" w:rsidP="00DC055B">
            <w:pPr>
              <w:pStyle w:val="Footer"/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น้อยกว่า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3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78C33DB2" w14:textId="20399054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162,644</w:t>
            </w:r>
          </w:p>
        </w:tc>
        <w:tc>
          <w:tcPr>
            <w:tcW w:w="284" w:type="dxa"/>
            <w:shd w:val="clear" w:color="auto" w:fill="auto"/>
          </w:tcPr>
          <w:p w14:paraId="7522D4F7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450F8F2" w14:textId="2A3197DC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163,896</w:t>
            </w:r>
          </w:p>
        </w:tc>
        <w:tc>
          <w:tcPr>
            <w:tcW w:w="283" w:type="dxa"/>
          </w:tcPr>
          <w:p w14:paraId="416B4770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BA06044" w14:textId="08AD9C2F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154,080</w:t>
            </w:r>
          </w:p>
        </w:tc>
        <w:tc>
          <w:tcPr>
            <w:tcW w:w="284" w:type="dxa"/>
          </w:tcPr>
          <w:p w14:paraId="6299DC9B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3B10039" w14:textId="14AD197C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140,427</w:t>
            </w:r>
          </w:p>
        </w:tc>
      </w:tr>
      <w:tr w:rsidR="00DC055B" w:rsidRPr="005673E7" w14:paraId="1C57DF6F" w14:textId="77777777" w:rsidTr="0039019C">
        <w:trPr>
          <w:trHeight w:val="113"/>
        </w:trPr>
        <w:tc>
          <w:tcPr>
            <w:tcW w:w="3519" w:type="dxa"/>
          </w:tcPr>
          <w:p w14:paraId="718A2299" w14:textId="77777777" w:rsidR="00DC055B" w:rsidRPr="005673E7" w:rsidRDefault="00DC055B" w:rsidP="00DC055B">
            <w:pPr>
              <w:pStyle w:val="Footer"/>
              <w:tabs>
                <w:tab w:val="left" w:pos="600"/>
              </w:tabs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–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6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5B5E3CB2" w14:textId="5B62B723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59,301</w:t>
            </w:r>
          </w:p>
        </w:tc>
        <w:tc>
          <w:tcPr>
            <w:tcW w:w="284" w:type="dxa"/>
            <w:shd w:val="clear" w:color="auto" w:fill="auto"/>
          </w:tcPr>
          <w:p w14:paraId="494B4EE8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91EF6BE" w14:textId="4B9B9ED3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84,138</w:t>
            </w:r>
          </w:p>
        </w:tc>
        <w:tc>
          <w:tcPr>
            <w:tcW w:w="283" w:type="dxa"/>
          </w:tcPr>
          <w:p w14:paraId="63ECB668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1E9664" w14:textId="509DB7D8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56,071</w:t>
            </w:r>
          </w:p>
        </w:tc>
        <w:tc>
          <w:tcPr>
            <w:tcW w:w="284" w:type="dxa"/>
          </w:tcPr>
          <w:p w14:paraId="2F7C2F4E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2F86EC" w14:textId="4FB774E6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72,714</w:t>
            </w:r>
          </w:p>
        </w:tc>
      </w:tr>
      <w:tr w:rsidR="00DC055B" w:rsidRPr="005673E7" w14:paraId="7A96F69F" w14:textId="77777777" w:rsidTr="0039019C">
        <w:trPr>
          <w:trHeight w:val="113"/>
        </w:trPr>
        <w:tc>
          <w:tcPr>
            <w:tcW w:w="3519" w:type="dxa"/>
          </w:tcPr>
          <w:p w14:paraId="722354AD" w14:textId="77777777" w:rsidR="00DC055B" w:rsidRPr="005673E7" w:rsidRDefault="00DC055B" w:rsidP="00DC055B">
            <w:pPr>
              <w:pStyle w:val="Footer"/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–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12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50746942" w14:textId="7518A4A2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25,260</w:t>
            </w:r>
          </w:p>
        </w:tc>
        <w:tc>
          <w:tcPr>
            <w:tcW w:w="284" w:type="dxa"/>
            <w:shd w:val="clear" w:color="auto" w:fill="auto"/>
          </w:tcPr>
          <w:p w14:paraId="1CF6DEEC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5D2C453" w14:textId="2C28DE91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35,333</w:t>
            </w:r>
          </w:p>
        </w:tc>
        <w:tc>
          <w:tcPr>
            <w:tcW w:w="283" w:type="dxa"/>
          </w:tcPr>
          <w:p w14:paraId="41C26DA8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F5A723" w14:textId="4DA2B8B4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22,889</w:t>
            </w:r>
          </w:p>
        </w:tc>
        <w:tc>
          <w:tcPr>
            <w:tcW w:w="284" w:type="dxa"/>
          </w:tcPr>
          <w:p w14:paraId="1D19D324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2C5D55D" w14:textId="4C0C8700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31,994</w:t>
            </w:r>
          </w:p>
        </w:tc>
      </w:tr>
      <w:tr w:rsidR="00DC055B" w:rsidRPr="005673E7" w14:paraId="51229EEC" w14:textId="77777777" w:rsidTr="0039019C">
        <w:trPr>
          <w:trHeight w:val="113"/>
        </w:trPr>
        <w:tc>
          <w:tcPr>
            <w:tcW w:w="3519" w:type="dxa"/>
          </w:tcPr>
          <w:p w14:paraId="0C80278E" w14:textId="77777777" w:rsidR="00DC055B" w:rsidRPr="005673E7" w:rsidRDefault="00DC055B" w:rsidP="00DC055B">
            <w:pPr>
              <w:pStyle w:val="Footer"/>
              <w:spacing w:line="240" w:lineRule="auto"/>
              <w:ind w:left="317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มากกว่า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12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2B7A2B75" w14:textId="4D70E2C5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99,830</w:t>
            </w:r>
          </w:p>
        </w:tc>
        <w:tc>
          <w:tcPr>
            <w:tcW w:w="284" w:type="dxa"/>
            <w:shd w:val="clear" w:color="auto" w:fill="auto"/>
          </w:tcPr>
          <w:p w14:paraId="08E1FC2D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0940790" w14:textId="36EF3951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98,761</w:t>
            </w:r>
          </w:p>
        </w:tc>
        <w:tc>
          <w:tcPr>
            <w:tcW w:w="283" w:type="dxa"/>
          </w:tcPr>
          <w:p w14:paraId="29F30883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B9A6453" w14:textId="7694A60E" w:rsidR="00DC055B" w:rsidRPr="005673E7" w:rsidRDefault="00DC055B" w:rsidP="00C13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4,497</w:t>
            </w:r>
          </w:p>
        </w:tc>
        <w:tc>
          <w:tcPr>
            <w:tcW w:w="284" w:type="dxa"/>
          </w:tcPr>
          <w:p w14:paraId="1D07C315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D3CB14" w14:textId="17A3F6F9" w:rsidR="00DC055B" w:rsidRPr="005673E7" w:rsidRDefault="00DC055B" w:rsidP="00DC0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7,696</w:t>
            </w:r>
          </w:p>
        </w:tc>
      </w:tr>
      <w:tr w:rsidR="00DC055B" w:rsidRPr="005673E7" w14:paraId="35E030FE" w14:textId="77777777" w:rsidTr="0039019C">
        <w:trPr>
          <w:trHeight w:val="113"/>
        </w:trPr>
        <w:tc>
          <w:tcPr>
            <w:tcW w:w="3519" w:type="dxa"/>
          </w:tcPr>
          <w:p w14:paraId="3837A9B6" w14:textId="77777777" w:rsidR="00DC055B" w:rsidRPr="005673E7" w:rsidRDefault="00DC055B" w:rsidP="00DC05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A768D20" w14:textId="56DC07A0" w:rsidR="00DC055B" w:rsidRPr="005673E7" w:rsidRDefault="00DC055B" w:rsidP="00DC0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592,43</w:t>
            </w:r>
            <w:r w:rsidR="00087435" w:rsidRPr="005673E7">
              <w:rPr>
                <w:rFonts w:ascii="BrowalliaUPC" w:hAnsi="BrowalliaUPC" w:cs="BrowalliaUPC"/>
                <w:sz w:val="28"/>
                <w:szCs w:val="28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4110CE94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D1E852" w14:textId="1276ADB3" w:rsidR="00DC055B" w:rsidRPr="005673E7" w:rsidRDefault="00DC055B" w:rsidP="00DC0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553,704</w:t>
            </w:r>
          </w:p>
        </w:tc>
        <w:tc>
          <w:tcPr>
            <w:tcW w:w="283" w:type="dxa"/>
          </w:tcPr>
          <w:p w14:paraId="5BCA627C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3120EF" w14:textId="639DDCBE" w:rsidR="00DC055B" w:rsidRPr="005673E7" w:rsidRDefault="00DC055B" w:rsidP="00C13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469,909</w:t>
            </w:r>
          </w:p>
        </w:tc>
        <w:tc>
          <w:tcPr>
            <w:tcW w:w="284" w:type="dxa"/>
          </w:tcPr>
          <w:p w14:paraId="3DC974A0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48BE514" w14:textId="08467E7C" w:rsidR="00DC055B" w:rsidRPr="005673E7" w:rsidRDefault="00DC055B" w:rsidP="00DC0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407,591</w:t>
            </w:r>
          </w:p>
        </w:tc>
      </w:tr>
      <w:tr w:rsidR="00DC055B" w:rsidRPr="005673E7" w14:paraId="626B22A6" w14:textId="77777777" w:rsidTr="0039019C">
        <w:trPr>
          <w:trHeight w:val="113"/>
        </w:trPr>
        <w:tc>
          <w:tcPr>
            <w:tcW w:w="3519" w:type="dxa"/>
          </w:tcPr>
          <w:p w14:paraId="74C45C82" w14:textId="7FD791CE" w:rsidR="00DC055B" w:rsidRPr="005673E7" w:rsidRDefault="00DC055B" w:rsidP="00DC05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ค่าเผื่อผลขาดทุนจากการด้อยค่า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1DD812" w14:textId="08F63B59" w:rsidR="00DC055B" w:rsidRPr="005673E7" w:rsidRDefault="00DC055B" w:rsidP="00DC0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(95,059)</w:t>
            </w:r>
          </w:p>
        </w:tc>
        <w:tc>
          <w:tcPr>
            <w:tcW w:w="284" w:type="dxa"/>
            <w:shd w:val="clear" w:color="auto" w:fill="auto"/>
          </w:tcPr>
          <w:p w14:paraId="0FF6F34C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E06C66" w14:textId="6DF25443" w:rsidR="00DC055B" w:rsidRPr="005673E7" w:rsidRDefault="00DC055B" w:rsidP="00DC0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(92,115)</w:t>
            </w:r>
          </w:p>
        </w:tc>
        <w:tc>
          <w:tcPr>
            <w:tcW w:w="283" w:type="dxa"/>
          </w:tcPr>
          <w:p w14:paraId="2FAB4AF7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67AB43" w14:textId="620402D1" w:rsidR="00DC055B" w:rsidRPr="005673E7" w:rsidRDefault="00DC055B" w:rsidP="00C13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92218C1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CA823" w14:textId="136F0E3A" w:rsidR="00DC055B" w:rsidRPr="005673E7" w:rsidRDefault="00DC055B" w:rsidP="00DC0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(248)</w:t>
            </w:r>
          </w:p>
        </w:tc>
      </w:tr>
      <w:tr w:rsidR="00DC055B" w:rsidRPr="005673E7" w14:paraId="38FE87BB" w14:textId="77777777" w:rsidTr="0039019C">
        <w:trPr>
          <w:trHeight w:val="267"/>
        </w:trPr>
        <w:tc>
          <w:tcPr>
            <w:tcW w:w="3519" w:type="dxa"/>
          </w:tcPr>
          <w:p w14:paraId="431D35A3" w14:textId="77777777" w:rsidR="00DC055B" w:rsidRPr="005673E7" w:rsidRDefault="00DC055B" w:rsidP="00DC055B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29F874E" w14:textId="694F8BB0" w:rsidR="00DC055B" w:rsidRPr="005673E7" w:rsidRDefault="00DC055B" w:rsidP="00DC05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497,372</w:t>
            </w:r>
          </w:p>
        </w:tc>
        <w:tc>
          <w:tcPr>
            <w:tcW w:w="284" w:type="dxa"/>
            <w:shd w:val="clear" w:color="auto" w:fill="auto"/>
          </w:tcPr>
          <w:p w14:paraId="4D16940D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63A92F5" w14:textId="04977CF0" w:rsidR="00DC055B" w:rsidRPr="005673E7" w:rsidRDefault="00DC055B" w:rsidP="00DC05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461,589</w:t>
            </w:r>
          </w:p>
        </w:tc>
        <w:tc>
          <w:tcPr>
            <w:tcW w:w="283" w:type="dxa"/>
          </w:tcPr>
          <w:p w14:paraId="4024B1D9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AC79A96" w14:textId="110E05FB" w:rsidR="00DC055B" w:rsidRPr="005673E7" w:rsidRDefault="00DC055B" w:rsidP="00C13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469,909</w:t>
            </w:r>
          </w:p>
        </w:tc>
        <w:tc>
          <w:tcPr>
            <w:tcW w:w="284" w:type="dxa"/>
          </w:tcPr>
          <w:p w14:paraId="368254A5" w14:textId="77777777" w:rsidR="00DC055B" w:rsidRPr="005673E7" w:rsidRDefault="00DC055B" w:rsidP="00DC055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0F603DA" w14:textId="26817CDF" w:rsidR="00DC055B" w:rsidRPr="005673E7" w:rsidRDefault="00DC055B" w:rsidP="00DC055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407,343</w:t>
            </w:r>
          </w:p>
        </w:tc>
      </w:tr>
    </w:tbl>
    <w:p w14:paraId="7B05DAEE" w14:textId="1058B110" w:rsidR="004708BA" w:rsidRPr="005673E7" w:rsidRDefault="00D75B3E" w:rsidP="00D75B3E">
      <w:pPr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  <w:r w:rsidRPr="005673E7">
        <w:rPr>
          <w:rFonts w:ascii="BrowalliaUPC" w:hAnsi="BrowalliaUPC" w:cs="BrowalliaUPC"/>
          <w:sz w:val="28"/>
          <w:szCs w:val="28"/>
        </w:rPr>
        <w:tab/>
      </w:r>
      <w:r w:rsidRPr="005673E7">
        <w:rPr>
          <w:rFonts w:ascii="BrowalliaUPC" w:hAnsi="BrowalliaUPC" w:cs="BrowalliaUPC"/>
          <w:sz w:val="28"/>
          <w:szCs w:val="28"/>
        </w:rPr>
        <w:tab/>
      </w:r>
    </w:p>
    <w:p w14:paraId="3094E8EB" w14:textId="5CDCB3D0" w:rsidR="00126274" w:rsidRPr="005673E7" w:rsidRDefault="005E05D5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ในระหว่างปีสิ้นสุดวันที่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25</w:t>
      </w:r>
      <w:r w:rsidR="007D53B8" w:rsidRPr="005673E7">
        <w:rPr>
          <w:rFonts w:ascii="BrowalliaUPC" w:hAnsi="BrowalliaUPC" w:cs="BrowalliaUPC"/>
          <w:sz w:val="28"/>
          <w:szCs w:val="28"/>
          <w:lang w:val="en-GB"/>
        </w:rPr>
        <w:t>6</w:t>
      </w:r>
      <w:r w:rsidR="008251A8" w:rsidRPr="005673E7">
        <w:rPr>
          <w:rFonts w:ascii="BrowalliaUPC" w:hAnsi="BrowalliaUPC" w:cs="BrowalliaUPC"/>
          <w:sz w:val="28"/>
          <w:szCs w:val="28"/>
          <w:lang w:val="en-GB"/>
        </w:rPr>
        <w:t>3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25</w:t>
      </w:r>
      <w:r w:rsidR="007343EE" w:rsidRPr="005673E7">
        <w:rPr>
          <w:rFonts w:ascii="BrowalliaUPC" w:hAnsi="BrowalliaUPC" w:cs="BrowalliaUPC"/>
          <w:sz w:val="28"/>
          <w:szCs w:val="28"/>
          <w:lang w:val="en-GB"/>
        </w:rPr>
        <w:t>6</w:t>
      </w:r>
      <w:r w:rsidR="008251A8" w:rsidRPr="005673E7">
        <w:rPr>
          <w:rFonts w:ascii="BrowalliaUPC" w:hAnsi="BrowalliaUPC" w:cs="BrowalliaUPC"/>
          <w:sz w:val="28"/>
          <w:szCs w:val="28"/>
          <w:lang w:val="en-GB"/>
        </w:rPr>
        <w:t>2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รายการเคลื่อนไหวของ</w:t>
      </w:r>
      <w:r w:rsidR="00DB7D65" w:rsidRPr="005673E7">
        <w:rPr>
          <w:rFonts w:ascii="BrowalliaUPC" w:hAnsi="BrowalliaUPC" w:cs="BrowalliaUPC"/>
          <w:sz w:val="28"/>
          <w:szCs w:val="28"/>
          <w:cs/>
          <w:lang w:val="en-GB"/>
        </w:rPr>
        <w:t>ค่าเผื่อผลขาดทุน</w:t>
      </w:r>
      <w:r w:rsidR="00605AC0" w:rsidRPr="005673E7">
        <w:rPr>
          <w:rFonts w:ascii="BrowalliaUPC" w:hAnsi="BrowalliaUPC" w:cs="BrowalliaUPC"/>
          <w:sz w:val="28"/>
          <w:szCs w:val="28"/>
          <w:cs/>
          <w:lang w:val="en-GB"/>
        </w:rPr>
        <w:t>จากการด้อยค่า</w:t>
      </w:r>
      <w:r w:rsidR="00AA5093" w:rsidRPr="005673E7">
        <w:rPr>
          <w:rFonts w:ascii="BrowalliaUPC" w:hAnsi="BrowalliaUPC" w:cs="BrowalliaUPC"/>
          <w:sz w:val="28"/>
          <w:szCs w:val="28"/>
          <w:cs/>
          <w:lang w:val="en-GB"/>
        </w:rPr>
        <w:t>ของ</w:t>
      </w:r>
      <w:r w:rsidR="00DB7D65" w:rsidRPr="005673E7">
        <w:rPr>
          <w:rFonts w:ascii="BrowalliaUPC" w:hAnsi="BrowalliaUPC" w:cs="BrowalliaUPC"/>
          <w:sz w:val="28"/>
          <w:szCs w:val="28"/>
          <w:cs/>
          <w:lang w:val="en-GB"/>
        </w:rPr>
        <w:t>ลูกหนี้การค้า</w:t>
      </w:r>
      <w:r w:rsidR="00AA5093"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มีดังต่อไปนี้</w:t>
      </w:r>
    </w:p>
    <w:p w14:paraId="1E590168" w14:textId="77777777" w:rsidR="00C61C83" w:rsidRPr="005673E7" w:rsidRDefault="00C61C83" w:rsidP="003B0C0A">
      <w:pPr>
        <w:spacing w:line="240" w:lineRule="auto"/>
        <w:ind w:left="426" w:firstLine="24"/>
        <w:rPr>
          <w:rFonts w:ascii="BrowalliaUPC" w:hAnsi="BrowalliaUPC" w:cs="BrowalliaUPC"/>
          <w:sz w:val="20"/>
          <w:szCs w:val="20"/>
        </w:rPr>
      </w:pPr>
    </w:p>
    <w:tbl>
      <w:tblPr>
        <w:tblW w:w="891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66"/>
        <w:gridCol w:w="2835"/>
        <w:gridCol w:w="1134"/>
        <w:gridCol w:w="284"/>
        <w:gridCol w:w="1134"/>
        <w:gridCol w:w="283"/>
        <w:gridCol w:w="1134"/>
        <w:gridCol w:w="284"/>
        <w:gridCol w:w="1162"/>
      </w:tblGrid>
      <w:tr w:rsidR="00AA2D41" w:rsidRPr="005673E7" w14:paraId="1E8AA849" w14:textId="77777777" w:rsidTr="0008634D">
        <w:tc>
          <w:tcPr>
            <w:tcW w:w="3501" w:type="dxa"/>
            <w:gridSpan w:val="2"/>
          </w:tcPr>
          <w:p w14:paraId="51103410" w14:textId="77777777" w:rsidR="00AA2D41" w:rsidRPr="005673E7" w:rsidRDefault="00AA2D4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415" w:type="dxa"/>
            <w:gridSpan w:val="7"/>
            <w:hideMark/>
          </w:tcPr>
          <w:p w14:paraId="75AA3A47" w14:textId="77777777" w:rsidR="00AA2D41" w:rsidRPr="005673E7" w:rsidRDefault="00AA2D41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AA2D41" w:rsidRPr="005673E7" w14:paraId="32A5E234" w14:textId="77777777" w:rsidTr="0008634D">
        <w:tc>
          <w:tcPr>
            <w:tcW w:w="3501" w:type="dxa"/>
            <w:gridSpan w:val="2"/>
          </w:tcPr>
          <w:p w14:paraId="4866C0FA" w14:textId="77777777" w:rsidR="00AA2D41" w:rsidRPr="005673E7" w:rsidRDefault="00AA2D4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60319" w14:textId="77777777" w:rsidR="00AA2D41" w:rsidRPr="005673E7" w:rsidRDefault="00AA2D41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6B1AC79" w14:textId="77777777" w:rsidR="00AA2D41" w:rsidRPr="005673E7" w:rsidRDefault="00AA2D41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32885B" w14:textId="77777777" w:rsidR="00AA2D41" w:rsidRPr="005673E7" w:rsidRDefault="00AA2D41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AA2D41" w:rsidRPr="005673E7" w14:paraId="1680E7F2" w14:textId="77777777" w:rsidTr="0008634D">
        <w:tc>
          <w:tcPr>
            <w:tcW w:w="3501" w:type="dxa"/>
            <w:gridSpan w:val="2"/>
          </w:tcPr>
          <w:p w14:paraId="20E3A1E2" w14:textId="77777777" w:rsidR="00AA2D41" w:rsidRPr="005673E7" w:rsidRDefault="00AA2D41" w:rsidP="00AA2D41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C62F65" w14:textId="05D34774" w:rsidR="00AA2D41" w:rsidRPr="005673E7" w:rsidRDefault="00AA2D41" w:rsidP="00AA2D4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151CCA" w14:textId="77777777" w:rsidR="00AA2D41" w:rsidRPr="005673E7" w:rsidRDefault="00AA2D41" w:rsidP="00AA2D4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FE6F2F" w14:textId="5325E75D" w:rsidR="00AA2D41" w:rsidRPr="005673E7" w:rsidRDefault="00AA2D41" w:rsidP="00AA2D4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83" w:type="dxa"/>
            <w:vAlign w:val="bottom"/>
          </w:tcPr>
          <w:p w14:paraId="60FC5D4D" w14:textId="77777777" w:rsidR="00AA2D41" w:rsidRPr="005673E7" w:rsidRDefault="00AA2D41" w:rsidP="00AA2D4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943D25" w14:textId="5B9A2352" w:rsidR="00AA2D41" w:rsidRPr="005673E7" w:rsidRDefault="00AA2D41" w:rsidP="00AA2D4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A9D0A" w14:textId="77777777" w:rsidR="00AA2D41" w:rsidRPr="005673E7" w:rsidRDefault="00AA2D41" w:rsidP="00AA2D4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67785A" w14:textId="761D4615" w:rsidR="00AA2D41" w:rsidRPr="005673E7" w:rsidRDefault="00AA2D41" w:rsidP="00AA2D4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AA2D41" w:rsidRPr="005673E7" w14:paraId="0CC8DBBD" w14:textId="77777777" w:rsidTr="0008634D">
        <w:tc>
          <w:tcPr>
            <w:tcW w:w="3501" w:type="dxa"/>
            <w:gridSpan w:val="2"/>
            <w:vAlign w:val="bottom"/>
          </w:tcPr>
          <w:p w14:paraId="6A4EDAD2" w14:textId="77777777" w:rsidR="00AA2D41" w:rsidRPr="005673E7" w:rsidRDefault="00AA2D41" w:rsidP="00AA2D4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E2D950F" w14:textId="77777777" w:rsidR="00AA2D41" w:rsidRPr="005673E7" w:rsidRDefault="00AA2D41" w:rsidP="00AA2D4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65BC5A6E" w14:textId="77777777" w:rsidR="00AA2D41" w:rsidRPr="005673E7" w:rsidRDefault="00AA2D41" w:rsidP="00AA2D41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05E62314" w14:textId="77777777" w:rsidR="00AA2D41" w:rsidRPr="005673E7" w:rsidRDefault="00AA2D41" w:rsidP="00AA2D4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68DC6611" w14:textId="77777777" w:rsidR="00AA2D41" w:rsidRPr="005673E7" w:rsidRDefault="00AA2D41" w:rsidP="00AA2D4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A449608" w14:textId="77777777" w:rsidR="00AA2D41" w:rsidRPr="005673E7" w:rsidRDefault="00AA2D41" w:rsidP="00AA2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643C9469" w14:textId="77777777" w:rsidR="00AA2D41" w:rsidRPr="005673E7" w:rsidRDefault="00AA2D41" w:rsidP="00AA2D4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62" w:type="dxa"/>
            <w:vAlign w:val="bottom"/>
          </w:tcPr>
          <w:p w14:paraId="03166261" w14:textId="77777777" w:rsidR="00AA2D41" w:rsidRPr="005673E7" w:rsidRDefault="00AA2D41" w:rsidP="00AA2D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4B5B69" w:rsidRPr="005673E7" w14:paraId="0E4F7B23" w14:textId="77777777" w:rsidTr="0008634D">
        <w:tc>
          <w:tcPr>
            <w:tcW w:w="3501" w:type="dxa"/>
            <w:gridSpan w:val="2"/>
            <w:vAlign w:val="bottom"/>
            <w:hideMark/>
          </w:tcPr>
          <w:p w14:paraId="10A2937E" w14:textId="77777777" w:rsidR="004B5B69" w:rsidRPr="005673E7" w:rsidRDefault="004B5B69" w:rsidP="004B5B6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vAlign w:val="bottom"/>
          </w:tcPr>
          <w:p w14:paraId="48010B3A" w14:textId="4A8B52B3" w:rsidR="004B5B69" w:rsidRPr="005673E7" w:rsidRDefault="004B5B69" w:rsidP="004B5B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92,115</w:t>
            </w:r>
          </w:p>
        </w:tc>
        <w:tc>
          <w:tcPr>
            <w:tcW w:w="284" w:type="dxa"/>
          </w:tcPr>
          <w:p w14:paraId="6B187F14" w14:textId="77777777" w:rsidR="004B5B69" w:rsidRPr="005673E7" w:rsidRDefault="004B5B69" w:rsidP="004B5B69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25D0240B" w14:textId="09796185" w:rsidR="004B5B69" w:rsidRPr="005673E7" w:rsidRDefault="004B5B69" w:rsidP="004B5B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93,595</w:t>
            </w:r>
          </w:p>
        </w:tc>
        <w:tc>
          <w:tcPr>
            <w:tcW w:w="283" w:type="dxa"/>
          </w:tcPr>
          <w:p w14:paraId="3D03848D" w14:textId="77777777" w:rsidR="004B5B69" w:rsidRPr="005673E7" w:rsidRDefault="004B5B69" w:rsidP="004B5B6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00E4CC" w14:textId="4A8B038C" w:rsidR="004B5B69" w:rsidRPr="005673E7" w:rsidRDefault="004B5B69" w:rsidP="004B5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248</w:t>
            </w:r>
          </w:p>
        </w:tc>
        <w:tc>
          <w:tcPr>
            <w:tcW w:w="284" w:type="dxa"/>
          </w:tcPr>
          <w:p w14:paraId="7C563C33" w14:textId="77777777" w:rsidR="004B5B69" w:rsidRPr="005673E7" w:rsidRDefault="004B5B69" w:rsidP="004B5B6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  <w:hideMark/>
          </w:tcPr>
          <w:p w14:paraId="1350656B" w14:textId="64F0B510" w:rsidR="004B5B69" w:rsidRPr="005673E7" w:rsidRDefault="004B5B69" w:rsidP="004B5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2,876</w:t>
            </w:r>
          </w:p>
        </w:tc>
      </w:tr>
      <w:tr w:rsidR="00924657" w:rsidRPr="005673E7" w14:paraId="2061889C" w14:textId="77777777" w:rsidTr="00924657">
        <w:tc>
          <w:tcPr>
            <w:tcW w:w="666" w:type="dxa"/>
            <w:vAlign w:val="bottom"/>
            <w:hideMark/>
          </w:tcPr>
          <w:p w14:paraId="1A33A936" w14:textId="4661471C" w:rsidR="00924657" w:rsidRPr="005673E7" w:rsidRDefault="00924657" w:rsidP="009F729F">
            <w:pPr>
              <w:tabs>
                <w:tab w:val="clear" w:pos="227"/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</w:p>
        </w:tc>
        <w:tc>
          <w:tcPr>
            <w:tcW w:w="2835" w:type="dxa"/>
            <w:vAlign w:val="bottom"/>
          </w:tcPr>
          <w:p w14:paraId="3ECBA847" w14:textId="70DF6CE3" w:rsidR="00924657" w:rsidRPr="005673E7" w:rsidRDefault="00924657" w:rsidP="00924657">
            <w:pPr>
              <w:tabs>
                <w:tab w:val="left" w:pos="419"/>
              </w:tabs>
              <w:spacing w:line="240" w:lineRule="auto"/>
              <w:ind w:left="-105" w:right="28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ผลขาดทุนเพิ่มขึ้น</w:t>
            </w:r>
          </w:p>
        </w:tc>
        <w:tc>
          <w:tcPr>
            <w:tcW w:w="1134" w:type="dxa"/>
            <w:vAlign w:val="bottom"/>
          </w:tcPr>
          <w:p w14:paraId="4AEF38A2" w14:textId="0879AC17" w:rsidR="00924657" w:rsidRPr="005673E7" w:rsidRDefault="00924657" w:rsidP="004B5B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3,192</w:t>
            </w:r>
          </w:p>
        </w:tc>
        <w:tc>
          <w:tcPr>
            <w:tcW w:w="284" w:type="dxa"/>
          </w:tcPr>
          <w:p w14:paraId="565C8BA5" w14:textId="77777777" w:rsidR="00924657" w:rsidRPr="005673E7" w:rsidRDefault="00924657" w:rsidP="004B5B69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37662F41" w14:textId="3826B6D1" w:rsidR="00924657" w:rsidRPr="005673E7" w:rsidRDefault="00924657" w:rsidP="004B5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1,293</w:t>
            </w:r>
          </w:p>
        </w:tc>
        <w:tc>
          <w:tcPr>
            <w:tcW w:w="283" w:type="dxa"/>
          </w:tcPr>
          <w:p w14:paraId="662FA32F" w14:textId="77777777" w:rsidR="00924657" w:rsidRPr="005673E7" w:rsidRDefault="00924657" w:rsidP="004B5B6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C94225B" w14:textId="5213FA75" w:rsidR="00924657" w:rsidRPr="005673E7" w:rsidRDefault="00924657" w:rsidP="00C13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9F6E68E" w14:textId="77777777" w:rsidR="00924657" w:rsidRPr="005673E7" w:rsidRDefault="00924657" w:rsidP="004B5B6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  <w:hideMark/>
          </w:tcPr>
          <w:p w14:paraId="3FF7CC33" w14:textId="38B0C9EA" w:rsidR="00924657" w:rsidRPr="005673E7" w:rsidRDefault="00924657" w:rsidP="004B5B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924657" w:rsidRPr="005673E7" w14:paraId="18C8881C" w14:textId="77777777" w:rsidTr="00924657">
        <w:tc>
          <w:tcPr>
            <w:tcW w:w="666" w:type="dxa"/>
            <w:vAlign w:val="bottom"/>
            <w:hideMark/>
          </w:tcPr>
          <w:p w14:paraId="58C29878" w14:textId="25BDF064" w:rsidR="00924657" w:rsidRPr="005673E7" w:rsidRDefault="00924657" w:rsidP="009F729F">
            <w:pPr>
              <w:tabs>
                <w:tab w:val="clear" w:pos="454"/>
                <w:tab w:val="clear" w:pos="680"/>
                <w:tab w:val="left" w:pos="419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</w:p>
        </w:tc>
        <w:tc>
          <w:tcPr>
            <w:tcW w:w="2835" w:type="dxa"/>
            <w:vAlign w:val="bottom"/>
          </w:tcPr>
          <w:p w14:paraId="0DB817FA" w14:textId="02BBFC21" w:rsidR="00924657" w:rsidRPr="005673E7" w:rsidRDefault="00924657" w:rsidP="00924657">
            <w:pPr>
              <w:tabs>
                <w:tab w:val="clear" w:pos="454"/>
                <w:tab w:val="clear" w:pos="680"/>
                <w:tab w:val="left" w:pos="419"/>
              </w:tabs>
              <w:spacing w:line="240" w:lineRule="auto"/>
              <w:ind w:left="-105" w:right="28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กลับรายการค่าเผื่อผลขาดทุน</w:t>
            </w:r>
          </w:p>
        </w:tc>
        <w:tc>
          <w:tcPr>
            <w:tcW w:w="1134" w:type="dxa"/>
            <w:vAlign w:val="bottom"/>
          </w:tcPr>
          <w:p w14:paraId="3C601E98" w14:textId="0E131923" w:rsidR="00924657" w:rsidRPr="005673E7" w:rsidRDefault="00924657" w:rsidP="004B5B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(248)</w:t>
            </w:r>
          </w:p>
        </w:tc>
        <w:tc>
          <w:tcPr>
            <w:tcW w:w="284" w:type="dxa"/>
          </w:tcPr>
          <w:p w14:paraId="4E826F61" w14:textId="77777777" w:rsidR="00924657" w:rsidRPr="005673E7" w:rsidRDefault="00924657" w:rsidP="004B5B69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14:paraId="7CF7C4FC" w14:textId="7DF02F26" w:rsidR="00924657" w:rsidRPr="005673E7" w:rsidRDefault="00924657" w:rsidP="004B5B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(2,773)</w:t>
            </w:r>
          </w:p>
        </w:tc>
        <w:tc>
          <w:tcPr>
            <w:tcW w:w="283" w:type="dxa"/>
          </w:tcPr>
          <w:p w14:paraId="484CF534" w14:textId="77777777" w:rsidR="00924657" w:rsidRPr="005673E7" w:rsidRDefault="00924657" w:rsidP="004B5B6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B6796E5" w14:textId="637C4A38" w:rsidR="00924657" w:rsidRPr="005673E7" w:rsidRDefault="00924657" w:rsidP="004B5B6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(248)</w:t>
            </w:r>
          </w:p>
        </w:tc>
        <w:tc>
          <w:tcPr>
            <w:tcW w:w="284" w:type="dxa"/>
          </w:tcPr>
          <w:p w14:paraId="6014A236" w14:textId="77777777" w:rsidR="00924657" w:rsidRPr="005673E7" w:rsidRDefault="00924657" w:rsidP="004B5B6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vAlign w:val="bottom"/>
            <w:hideMark/>
          </w:tcPr>
          <w:p w14:paraId="129FD55A" w14:textId="13343B1F" w:rsidR="00924657" w:rsidRPr="005673E7" w:rsidRDefault="00924657" w:rsidP="004B5B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(2,628)</w:t>
            </w:r>
          </w:p>
        </w:tc>
      </w:tr>
      <w:tr w:rsidR="004B5B69" w:rsidRPr="005673E7" w14:paraId="1DA5F49F" w14:textId="77777777" w:rsidTr="0008634D">
        <w:tc>
          <w:tcPr>
            <w:tcW w:w="3501" w:type="dxa"/>
            <w:gridSpan w:val="2"/>
            <w:vAlign w:val="bottom"/>
            <w:hideMark/>
          </w:tcPr>
          <w:p w14:paraId="601A464E" w14:textId="77777777" w:rsidR="004B5B69" w:rsidRPr="005673E7" w:rsidRDefault="004B5B69" w:rsidP="004B5B6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B07F7A6" w14:textId="49E36309" w:rsidR="004B5B69" w:rsidRPr="005673E7" w:rsidRDefault="004B5B69" w:rsidP="004B5B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95,059</w:t>
            </w:r>
          </w:p>
        </w:tc>
        <w:tc>
          <w:tcPr>
            <w:tcW w:w="284" w:type="dxa"/>
          </w:tcPr>
          <w:p w14:paraId="2BB488ED" w14:textId="77777777" w:rsidR="004B5B69" w:rsidRPr="005673E7" w:rsidRDefault="004B5B69" w:rsidP="004B5B69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47F5BC0C" w14:textId="791C170B" w:rsidR="004B5B69" w:rsidRPr="005673E7" w:rsidRDefault="004B5B69" w:rsidP="004B5B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92,115</w:t>
            </w:r>
          </w:p>
        </w:tc>
        <w:tc>
          <w:tcPr>
            <w:tcW w:w="283" w:type="dxa"/>
          </w:tcPr>
          <w:p w14:paraId="393BEAEE" w14:textId="77777777" w:rsidR="004B5B69" w:rsidRPr="005673E7" w:rsidRDefault="004B5B69" w:rsidP="004B5B69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AB08CBE" w14:textId="32383FE1" w:rsidR="004B5B69" w:rsidRPr="005673E7" w:rsidRDefault="004B5B69" w:rsidP="00C13D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2143E85" w14:textId="77777777" w:rsidR="004B5B69" w:rsidRPr="005673E7" w:rsidRDefault="004B5B69" w:rsidP="004B5B69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0DAF6AEE" w14:textId="2EC9504C" w:rsidR="004B5B69" w:rsidRPr="005673E7" w:rsidRDefault="004B5B69" w:rsidP="004B5B6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248</w:t>
            </w:r>
          </w:p>
        </w:tc>
      </w:tr>
    </w:tbl>
    <w:p w14:paraId="2FFDD0AE" w14:textId="4BBF45CC" w:rsidR="00627D17" w:rsidRPr="005673E7" w:rsidRDefault="00627D17" w:rsidP="00946FD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  <w:lang w:val="en-GB"/>
        </w:rPr>
      </w:pPr>
      <w:r w:rsidRPr="005673E7">
        <w:rPr>
          <w:rFonts w:ascii="BrowalliaUPC" w:hAnsi="BrowalliaUPC" w:cs="BrowalliaUPC"/>
          <w:b/>
          <w:bCs/>
          <w:color w:val="auto"/>
          <w:sz w:val="28"/>
          <w:szCs w:val="28"/>
          <w:cs/>
          <w:lang w:val="th-TH"/>
        </w:rPr>
        <w:lastRenderedPageBreak/>
        <w:t>เงิน</w:t>
      </w:r>
      <w:r w:rsidRPr="005673E7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 xml:space="preserve">ให้กู้ยืม </w:t>
      </w:r>
      <w:r w:rsidRPr="005673E7">
        <w:rPr>
          <w:rFonts w:ascii="BrowalliaUPC" w:hAnsi="BrowalliaUPC" w:cs="BrowalliaUPC"/>
          <w:b/>
          <w:bCs/>
          <w:sz w:val="28"/>
          <w:szCs w:val="28"/>
          <w:lang w:val="en-GB"/>
        </w:rPr>
        <w:t xml:space="preserve">– </w:t>
      </w:r>
      <w:r w:rsidRPr="005673E7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t>บริษัทอื่น</w:t>
      </w:r>
    </w:p>
    <w:p w14:paraId="373B6200" w14:textId="77777777" w:rsidR="00627D17" w:rsidRPr="005673E7" w:rsidRDefault="00627D17" w:rsidP="00627D17">
      <w:pPr>
        <w:pStyle w:val="Preformatted"/>
        <w:tabs>
          <w:tab w:val="clear" w:pos="0"/>
          <w:tab w:val="clear" w:pos="959"/>
        </w:tabs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429B3BB9" w14:textId="2B3FCC29" w:rsidR="000A169C" w:rsidRPr="006C1D50" w:rsidRDefault="00627D17" w:rsidP="000A16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ในปี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2561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บริษัทย่อยทางอ้อมได้ให้บริษัทอื่น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ซึ่งได้รับสิทธิในการจัดประกวด มิสยูนิ</w:t>
      </w:r>
      <w:proofErr w:type="spellStart"/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เวิร์ส</w:t>
      </w:r>
      <w:proofErr w:type="spellEnd"/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ไทยแลนด์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2</w:t>
      </w:r>
      <w:r w:rsidR="00865EF2">
        <w:rPr>
          <w:rFonts w:ascii="BrowalliaUPC" w:hAnsi="BrowalliaUPC" w:cs="BrowalliaUPC"/>
          <w:sz w:val="28"/>
          <w:szCs w:val="28"/>
          <w:lang w:val="en-GB"/>
        </w:rPr>
        <w:t>561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กู้ยืมเงิน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จำนวน 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>100.00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 ล้านบาท ในรูปแบบตั๋วสัญญาใช้เงิน และมีอัตราดอกเบี้ยร้อยละ 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>6.50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 ต่อปี โดยบริษัทย่อยทางอ้อม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ไม่ได้รับชำระเงินตามกำหนด พร้อมดอกเบี้ยคงค้างจำนวน 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>3.28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 ล้านบาท</w:t>
      </w:r>
      <w:r w:rsidR="00861CB2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7F4C2C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และเงินประกันจำนวน </w:t>
      </w:r>
      <w:r w:rsidR="00641A07">
        <w:rPr>
          <w:rFonts w:ascii="BrowalliaUPC" w:hAnsi="BrowalliaUPC" w:cs="BrowalliaUPC"/>
          <w:sz w:val="28"/>
          <w:szCs w:val="28"/>
        </w:rPr>
        <w:t xml:space="preserve">4.80 </w:t>
      </w:r>
      <w:r w:rsidR="00641A07">
        <w:rPr>
          <w:rFonts w:ascii="BrowalliaUPC" w:hAnsi="BrowalliaUPC" w:cs="BrowalliaUPC" w:hint="cs"/>
          <w:sz w:val="28"/>
          <w:szCs w:val="28"/>
          <w:cs/>
        </w:rPr>
        <w:t>ล้านบาท ซึ่ง</w:t>
      </w:r>
      <w:r w:rsidR="004C4276">
        <w:rPr>
          <w:rFonts w:ascii="BrowalliaUPC" w:hAnsi="BrowalliaUPC" w:cs="BrowalliaUPC" w:hint="cs"/>
          <w:sz w:val="28"/>
          <w:szCs w:val="28"/>
          <w:cs/>
        </w:rPr>
        <w:t>บันทึกรวม</w:t>
      </w:r>
      <w:r w:rsidR="00641A07">
        <w:rPr>
          <w:rFonts w:ascii="BrowalliaUPC" w:hAnsi="BrowalliaUPC" w:cs="BrowalliaUPC" w:hint="cs"/>
          <w:sz w:val="28"/>
          <w:szCs w:val="28"/>
          <w:cs/>
        </w:rPr>
        <w:t>อยู่ในสินทรัพย์</w:t>
      </w:r>
      <w:r w:rsidR="007D4E75">
        <w:rPr>
          <w:rFonts w:ascii="BrowalliaUPC" w:hAnsi="BrowalliaUPC" w:cs="BrowalliaUPC" w:hint="cs"/>
          <w:sz w:val="28"/>
          <w:szCs w:val="28"/>
          <w:cs/>
        </w:rPr>
        <w:t>หมุนเวียนอื่น</w:t>
      </w:r>
    </w:p>
    <w:p w14:paraId="15E86DEF" w14:textId="77777777" w:rsidR="00F86021" w:rsidRPr="006C1D50" w:rsidRDefault="00F86021" w:rsidP="006C3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85895F9" w14:textId="228DFCA5" w:rsidR="0051759C" w:rsidRPr="006C1D50" w:rsidRDefault="00BA5F8D" w:rsidP="00517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เมื่อ</w:t>
      </w:r>
      <w:r w:rsidR="0051759C"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วันที่ </w:t>
      </w:r>
      <w:r w:rsidR="00E674A8" w:rsidRPr="006C1D50">
        <w:rPr>
          <w:rFonts w:ascii="BrowalliaUPC" w:hAnsi="BrowalliaUPC" w:cs="BrowalliaUPC"/>
          <w:sz w:val="28"/>
          <w:szCs w:val="28"/>
          <w:lang w:val="en-GB"/>
        </w:rPr>
        <w:t>25</w:t>
      </w:r>
      <w:r w:rsidR="0051759C" w:rsidRPr="006C1D5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51759C"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="0051759C" w:rsidRPr="006C1D50">
        <w:rPr>
          <w:rFonts w:ascii="BrowalliaUPC" w:hAnsi="BrowalliaUPC" w:cs="BrowalliaUPC"/>
          <w:sz w:val="28"/>
          <w:szCs w:val="28"/>
          <w:lang w:val="en-GB"/>
        </w:rPr>
        <w:t xml:space="preserve">2563 </w:t>
      </w:r>
      <w:r w:rsidR="0051759C" w:rsidRPr="006C1D50">
        <w:rPr>
          <w:rFonts w:ascii="BrowalliaUPC" w:hAnsi="BrowalliaUPC" w:cs="BrowalliaUPC"/>
          <w:sz w:val="28"/>
          <w:szCs w:val="28"/>
          <w:cs/>
          <w:lang w:val="en-GB"/>
        </w:rPr>
        <w:t>บริษัทย่อยทางอ้อมได้</w:t>
      </w:r>
      <w:r w:rsidR="00F170AE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ยื่น</w:t>
      </w:r>
      <w:r w:rsidR="0051759C" w:rsidRPr="006C1D50">
        <w:rPr>
          <w:rFonts w:ascii="BrowalliaUPC" w:hAnsi="BrowalliaUPC" w:cs="BrowalliaUPC"/>
          <w:sz w:val="28"/>
          <w:szCs w:val="28"/>
          <w:cs/>
          <w:lang w:val="en-GB"/>
        </w:rPr>
        <w:t>ฟ้องดำเนินคดีกับ</w:t>
      </w:r>
      <w:r w:rsidR="00C46D6A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ลูกหนี้</w:t>
      </w:r>
      <w:r w:rsidR="0051759C" w:rsidRPr="006C1D50">
        <w:rPr>
          <w:rFonts w:ascii="BrowalliaUPC" w:hAnsi="BrowalliaUPC" w:cs="BrowalliaUPC"/>
          <w:sz w:val="28"/>
          <w:szCs w:val="28"/>
          <w:cs/>
          <w:lang w:val="en-GB"/>
        </w:rPr>
        <w:t>และผู้ค้ำประกัน</w:t>
      </w:r>
      <w:r w:rsidR="00C16CD6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เงินกู้</w:t>
      </w:r>
      <w:r w:rsidR="0051759C" w:rsidRPr="006C1D50">
        <w:rPr>
          <w:rFonts w:ascii="BrowalliaUPC" w:hAnsi="BrowalliaUPC" w:cs="BrowalliaUPC"/>
          <w:sz w:val="28"/>
          <w:szCs w:val="28"/>
          <w:cs/>
          <w:lang w:val="en-GB"/>
        </w:rPr>
        <w:t>ดังกล่าว</w:t>
      </w:r>
      <w:r w:rsidR="00C16CD6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เพื่อ</w:t>
      </w:r>
      <w:r w:rsidR="0051759C" w:rsidRPr="006C1D50">
        <w:rPr>
          <w:rFonts w:ascii="BrowalliaUPC" w:hAnsi="BrowalliaUPC" w:cs="BrowalliaUPC"/>
          <w:sz w:val="28"/>
          <w:szCs w:val="28"/>
          <w:cs/>
          <w:lang w:val="en-GB"/>
        </w:rPr>
        <w:t>ให้ชำระ</w:t>
      </w:r>
      <w:r w:rsidR="00F86021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หนี้</w:t>
      </w:r>
      <w:r w:rsidR="0051759C"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="006F13A6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ซึ่ง</w:t>
      </w:r>
      <w:r w:rsidR="0051759C"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บริษัทย่อยทางอ้อมเชื่อมั่นว่าจะชนะคดี จึงยังไม่พิจารณาตั้งค่าเผื่อการด้อยค่าสำหรับลูกหนี้ดังกล่าว  </w:t>
      </w:r>
    </w:p>
    <w:p w14:paraId="48050CD1" w14:textId="77777777" w:rsidR="00345693" w:rsidRPr="005673E7" w:rsidRDefault="00345693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2B5B666D" w14:textId="0CD31F3A" w:rsidR="00070329" w:rsidRPr="005673E7" w:rsidRDefault="00070329" w:rsidP="00F0201D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สัญญาขายสิทธิแฟรนไชส์</w:t>
      </w:r>
    </w:p>
    <w:p w14:paraId="6C7523E2" w14:textId="77777777" w:rsidR="00070329" w:rsidRPr="005673E7" w:rsidRDefault="00070329" w:rsidP="00070329">
      <w:pPr>
        <w:pStyle w:val="CordiaNew"/>
        <w:tabs>
          <w:tab w:val="clear" w:pos="4153"/>
          <w:tab w:val="left" w:pos="414"/>
        </w:tabs>
        <w:ind w:left="644"/>
        <w:rPr>
          <w:rFonts w:ascii="BrowalliaUPC" w:hAnsi="BrowalliaUPC" w:cs="BrowalliaUPC"/>
          <w:sz w:val="28"/>
          <w:szCs w:val="28"/>
          <w:highlight w:val="cyan"/>
        </w:rPr>
      </w:pPr>
    </w:p>
    <w:p w14:paraId="0383B1B3" w14:textId="025C86A6" w:rsidR="00FD2EA5" w:rsidRPr="005673E7" w:rsidRDefault="00736875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ในปี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2560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บริษัทย่อยทางอ้อมทำสัญญาขายสิทธิแฟรนไชส์และขายสินทรัพย์ ธุรกิจ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“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ร้านวุฒิศักดิ์ คลินิก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”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(“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สาขา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”)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จำนวน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55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สาขา สัญญาขายสิทธิแฟรนไชส์มีระยะเวลาประมาณ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8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ปี และสามารถต่ออายุได้อีก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4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ปี โดยบริษัทย่อยทางอ้อมมีสิทธิได้รับค่าสิทธิร้อยละ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6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และค่าการตลาดร้อยละ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4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ของรายได้ต่อเดือน โดยมีเงื่อนไข สำหรับ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34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สาขา ให้เริ่มจ่ายชำระค่าสิทธิหลังจากวันที่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1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มกราคม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2563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นอกจากนี้ บริษัทย่อยทางอ้อมยังได้ทำสัญญารับประกันผลตอบแทนสำหรับ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21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สาขาที่เหลือ ว่าจะมีกำไรจากการดำเนินงานไม่ต่ำกว่า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17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ล้านบาทต่อปี เป็นเวลา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10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ปี</w:t>
      </w:r>
    </w:p>
    <w:p w14:paraId="60843844" w14:textId="77777777" w:rsidR="00FD2EA5" w:rsidRPr="005673E7" w:rsidRDefault="00FD2EA5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9139C36" w14:textId="65DFF473" w:rsidR="002F3C70" w:rsidRPr="005673E7" w:rsidRDefault="005B19CB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สัญญาขายสิทธิแฟรนไชส์และขายสินทรัพย์และหนี้สินของสาขามีมูลค่าทั้งสิ้น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449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ล้านบาท ไม่รวมภาษีมูลค่าเพิ่ม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(480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ล้านบาท รวมภาษีมูลค่าเพิ่ม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)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ในจำนวนนี้เป็นการขายสินทรัพย์และหนี้สินจำนวน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357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ล้านบาท โดยมีผลกำไรจำนวน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308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ล้านบาท และอีก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92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ล้านบาท เป็นการรับล่วงหน้าสำหรับภาระผูกพันที่บริษัทย่อยทางอ้อมจะต้องให้บริการสนับสนุนแก่ผู้รับสิทธิแฟรนไชส์ในอนาคต ซึ่งจำนวนดังกล่าวถูกบันทึกเป็นรายการ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“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ภาระผูกพันการให้บริการรับล่วงหน้า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”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โดยบริษัทย่อยทางอ้อมจะรับรู้ตามระยะเวลาของสัญญาขายสิทธิแฟรนไชส์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อย่างไรก็ตาม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บริษัทย่อยทางอ้อมไม่สามารถปันส่วนเงินรับล่วงหน้าดังกล่าวเพื่อหักกลบกับค่าใช้จ่ายในการให้บริการสนับสนุนผู้รับ</w:t>
      </w:r>
      <w:r w:rsidRPr="005673E7">
        <w:rPr>
          <w:rFonts w:ascii="BrowalliaUPC" w:hAnsi="BrowalliaUPC" w:cs="BrowalliaUPC"/>
          <w:sz w:val="28"/>
          <w:szCs w:val="28"/>
          <w:lang w:val="en-GB"/>
        </w:rPr>
        <w:br/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แฟรนไชส์ที่อาจเกิดขึ้นแล้ว หรือตัดจ่ายเป็นรายได้ที่อาจเกิดจากการให้บริการแล้วได้อย่างเหมาะสม ทั้งนี้ บริษัทย่อยทางอ้อมอยู่ระหว่างการโต้แย้งเกี่ยวกับสิทธิตามสัญญา ดังนั้น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จึงยังไม่มีการรับรู้รายได้ในงบกำไรขาดทุน</w:t>
      </w:r>
    </w:p>
    <w:p w14:paraId="70B9E1D7" w14:textId="4E7C9F6F" w:rsidR="009F453E" w:rsidRDefault="009F453E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DFD42C3" w14:textId="17F6F9BA" w:rsidR="00621A7F" w:rsidRDefault="00621A7F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8D70199" w14:textId="6B655127" w:rsidR="00621A7F" w:rsidRDefault="00621A7F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8E727B3" w14:textId="46EAD279" w:rsidR="00621A7F" w:rsidRDefault="00621A7F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9993AA2" w14:textId="466B280D" w:rsidR="00621A7F" w:rsidRDefault="00621A7F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7EC5457" w14:textId="606C4A5F" w:rsidR="00621A7F" w:rsidRDefault="00621A7F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56E0444" w14:textId="58A671CE" w:rsidR="00621A7F" w:rsidRDefault="00621A7F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468C228" w14:textId="41ED3599" w:rsidR="00621A7F" w:rsidRDefault="00621A7F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42E09D8" w14:textId="353C8673" w:rsidR="00621A7F" w:rsidRDefault="00621A7F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DFEC197" w14:textId="6155B98F" w:rsidR="00621A7F" w:rsidRDefault="00621A7F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0BC9EF5" w14:textId="4F2AE815" w:rsidR="00621A7F" w:rsidRDefault="00621A7F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C16479E" w14:textId="5C267220" w:rsidR="00621A7F" w:rsidRDefault="00621A7F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9F50DD1" w14:textId="591FDCBF" w:rsidR="00445C5E" w:rsidRDefault="00445C5E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66472B7" w14:textId="77777777" w:rsidR="00445C5E" w:rsidRPr="005673E7" w:rsidRDefault="00445C5E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640E86D" w14:textId="4B6347F9" w:rsidR="00124652" w:rsidRPr="005673E7" w:rsidRDefault="00070329" w:rsidP="00F02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0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ในระหว่างปี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F05A1A" w:rsidRPr="005673E7">
        <w:rPr>
          <w:rFonts w:ascii="BrowalliaUPC" w:hAnsi="BrowalliaUPC" w:cs="BrowalliaUPC"/>
          <w:sz w:val="28"/>
          <w:szCs w:val="28"/>
          <w:lang w:val="en-GB"/>
        </w:rPr>
        <w:t>2561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บริษัทย่อยทางอ้อมได้ตัดรายการสินทรัพย์และหนี้สินของสาขาและรับรู้กำไรจากการขายสินทรัพย์ ดังนี้</w:t>
      </w:r>
    </w:p>
    <w:p w14:paraId="0D77AF08" w14:textId="49290848" w:rsidR="001659F1" w:rsidRPr="005673E7" w:rsidRDefault="001659F1" w:rsidP="0039019C">
      <w:pPr>
        <w:spacing w:line="240" w:lineRule="auto"/>
        <w:ind w:left="426"/>
        <w:jc w:val="thaiDistribute"/>
        <w:rPr>
          <w:rFonts w:ascii="BrowalliaUPC" w:eastAsia="Cordia New" w:hAnsi="BrowalliaUPC" w:cs="BrowalliaUPC"/>
          <w:color w:val="000000"/>
          <w:sz w:val="20"/>
          <w:szCs w:val="20"/>
          <w:lang w:eastAsia="th-TH"/>
        </w:rPr>
      </w:pPr>
    </w:p>
    <w:tbl>
      <w:tblPr>
        <w:tblW w:w="8866" w:type="dxa"/>
        <w:tblInd w:w="450" w:type="dxa"/>
        <w:tblLook w:val="04A0" w:firstRow="1" w:lastRow="0" w:firstColumn="1" w:lastColumn="0" w:noHBand="0" w:noVBand="1"/>
      </w:tblPr>
      <w:tblGrid>
        <w:gridCol w:w="6390"/>
        <w:gridCol w:w="260"/>
        <w:gridCol w:w="2216"/>
      </w:tblGrid>
      <w:tr w:rsidR="00070329" w:rsidRPr="005673E7" w14:paraId="7061EB06" w14:textId="77777777" w:rsidTr="00685BA7">
        <w:trPr>
          <w:trHeight w:val="355"/>
        </w:trPr>
        <w:tc>
          <w:tcPr>
            <w:tcW w:w="6390" w:type="dxa"/>
          </w:tcPr>
          <w:p w14:paraId="20458DBA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0" w:type="dxa"/>
          </w:tcPr>
          <w:p w14:paraId="275AE17A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</w:tcPr>
          <w:p w14:paraId="6488D50B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070329" w:rsidRPr="005673E7" w14:paraId="3975153F" w14:textId="77777777" w:rsidTr="0039019C">
        <w:trPr>
          <w:trHeight w:val="261"/>
        </w:trPr>
        <w:tc>
          <w:tcPr>
            <w:tcW w:w="6390" w:type="dxa"/>
          </w:tcPr>
          <w:p w14:paraId="778231D3" w14:textId="77777777" w:rsidR="00070329" w:rsidRPr="005673E7" w:rsidRDefault="00070329" w:rsidP="00685BA7">
            <w:pPr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60" w:type="dxa"/>
          </w:tcPr>
          <w:p w14:paraId="58BE542D" w14:textId="77777777" w:rsidR="00070329" w:rsidRPr="005673E7" w:rsidRDefault="00070329" w:rsidP="00685BA7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</w:tcPr>
          <w:p w14:paraId="18B02B2D" w14:textId="77777777" w:rsidR="00070329" w:rsidRPr="005673E7" w:rsidRDefault="00070329" w:rsidP="00685BA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070329" w:rsidRPr="005673E7" w14:paraId="759D92CD" w14:textId="77777777" w:rsidTr="0039019C">
        <w:trPr>
          <w:trHeight w:val="295"/>
        </w:trPr>
        <w:tc>
          <w:tcPr>
            <w:tcW w:w="6390" w:type="dxa"/>
          </w:tcPr>
          <w:p w14:paraId="5BBCD8B1" w14:textId="77777777" w:rsidR="00070329" w:rsidRPr="005673E7" w:rsidRDefault="00070329" w:rsidP="00685BA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</w:tcPr>
          <w:p w14:paraId="76D1F117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</w:tcPr>
          <w:p w14:paraId="6F1AE3AF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</w:tr>
      <w:tr w:rsidR="00070329" w:rsidRPr="005673E7" w14:paraId="52D3E8A8" w14:textId="77777777" w:rsidTr="00685BA7">
        <w:trPr>
          <w:trHeight w:val="323"/>
        </w:trPr>
        <w:tc>
          <w:tcPr>
            <w:tcW w:w="6390" w:type="dxa"/>
          </w:tcPr>
          <w:p w14:paraId="3915C7C5" w14:textId="77777777" w:rsidR="00070329" w:rsidRPr="005673E7" w:rsidRDefault="00070329" w:rsidP="00685BA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ค่าเช่าจ่ายล่วงหน้าระยะยาว</w:t>
            </w:r>
          </w:p>
        </w:tc>
        <w:tc>
          <w:tcPr>
            <w:tcW w:w="260" w:type="dxa"/>
          </w:tcPr>
          <w:p w14:paraId="139DAFCE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216" w:type="dxa"/>
            <w:shd w:val="clear" w:color="auto" w:fill="auto"/>
          </w:tcPr>
          <w:p w14:paraId="236E2025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5,961</w:t>
            </w:r>
          </w:p>
        </w:tc>
      </w:tr>
      <w:tr w:rsidR="00070329" w:rsidRPr="005673E7" w14:paraId="368B3786" w14:textId="77777777" w:rsidTr="00685BA7">
        <w:trPr>
          <w:trHeight w:val="355"/>
        </w:trPr>
        <w:tc>
          <w:tcPr>
            <w:tcW w:w="6390" w:type="dxa"/>
            <w:hideMark/>
          </w:tcPr>
          <w:p w14:paraId="26915E3C" w14:textId="77777777" w:rsidR="00070329" w:rsidRPr="005673E7" w:rsidRDefault="00070329" w:rsidP="00685BA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ที่ดิน อาคารและอุปกรณ์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–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260" w:type="dxa"/>
          </w:tcPr>
          <w:p w14:paraId="31D8D82C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216" w:type="dxa"/>
            <w:shd w:val="clear" w:color="auto" w:fill="auto"/>
          </w:tcPr>
          <w:p w14:paraId="66E9E88C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150,312</w:t>
            </w:r>
          </w:p>
        </w:tc>
      </w:tr>
      <w:tr w:rsidR="00070329" w:rsidRPr="005673E7" w14:paraId="1D3FF016" w14:textId="77777777" w:rsidTr="00685BA7">
        <w:trPr>
          <w:trHeight w:val="355"/>
        </w:trPr>
        <w:tc>
          <w:tcPr>
            <w:tcW w:w="6390" w:type="dxa"/>
            <w:hideMark/>
          </w:tcPr>
          <w:p w14:paraId="15DDE267" w14:textId="77777777" w:rsidR="00070329" w:rsidRPr="005673E7" w:rsidRDefault="00070329" w:rsidP="00685BA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60" w:type="dxa"/>
            <w:hideMark/>
          </w:tcPr>
          <w:p w14:paraId="7C435145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16" w:type="dxa"/>
            <w:shd w:val="clear" w:color="auto" w:fill="auto"/>
          </w:tcPr>
          <w:p w14:paraId="3D91CBB0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(113,041)</w:t>
            </w:r>
          </w:p>
        </w:tc>
      </w:tr>
      <w:tr w:rsidR="00070329" w:rsidRPr="005673E7" w14:paraId="6224E35B" w14:textId="77777777" w:rsidTr="00685BA7">
        <w:trPr>
          <w:trHeight w:val="380"/>
        </w:trPr>
        <w:tc>
          <w:tcPr>
            <w:tcW w:w="6390" w:type="dxa"/>
          </w:tcPr>
          <w:p w14:paraId="38EA4AF8" w14:textId="77777777" w:rsidR="00070329" w:rsidRPr="005673E7" w:rsidRDefault="00070329" w:rsidP="00685BA7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260" w:type="dxa"/>
            <w:vAlign w:val="bottom"/>
          </w:tcPr>
          <w:p w14:paraId="0F4AD0CE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16" w:type="dxa"/>
          </w:tcPr>
          <w:p w14:paraId="443937F7" w14:textId="77777777" w:rsidR="00070329" w:rsidRPr="005673E7" w:rsidRDefault="00070329" w:rsidP="00685BA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(2,599)</w:t>
            </w:r>
          </w:p>
        </w:tc>
      </w:tr>
      <w:tr w:rsidR="00070329" w:rsidRPr="005673E7" w14:paraId="59450107" w14:textId="77777777" w:rsidTr="00685BA7">
        <w:trPr>
          <w:trHeight w:val="380"/>
        </w:trPr>
        <w:tc>
          <w:tcPr>
            <w:tcW w:w="6390" w:type="dxa"/>
            <w:hideMark/>
          </w:tcPr>
          <w:p w14:paraId="3C331817" w14:textId="77777777" w:rsidR="00070329" w:rsidRPr="005673E7" w:rsidRDefault="00070329" w:rsidP="00685BA7">
            <w:pPr>
              <w:spacing w:line="240" w:lineRule="auto"/>
              <w:ind w:left="252" w:hanging="25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  <w:hideMark/>
          </w:tcPr>
          <w:p w14:paraId="0F2FF1C4" w14:textId="77777777" w:rsidR="00070329" w:rsidRPr="005673E7" w:rsidRDefault="00070329" w:rsidP="00685BA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3D5AA3A7" w14:textId="77777777" w:rsidR="00070329" w:rsidRPr="005673E7" w:rsidRDefault="00070329" w:rsidP="00685BA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40,633</w:t>
            </w:r>
          </w:p>
        </w:tc>
      </w:tr>
      <w:tr w:rsidR="00070329" w:rsidRPr="005673E7" w14:paraId="6AF56B21" w14:textId="77777777" w:rsidTr="00685BA7">
        <w:trPr>
          <w:trHeight w:val="380"/>
        </w:trPr>
        <w:tc>
          <w:tcPr>
            <w:tcW w:w="6390" w:type="dxa"/>
          </w:tcPr>
          <w:p w14:paraId="47454EB2" w14:textId="6629A3BF" w:rsidR="00E33ABF" w:rsidRPr="005673E7" w:rsidRDefault="00E33ABF" w:rsidP="0086452F">
            <w:pPr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" w:type="dxa"/>
          </w:tcPr>
          <w:p w14:paraId="48E8E4BF" w14:textId="77777777" w:rsidR="00070329" w:rsidRPr="005673E7" w:rsidRDefault="00070329" w:rsidP="00685BA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299C4450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070329" w:rsidRPr="005673E7" w14:paraId="1835C59E" w14:textId="77777777" w:rsidTr="00685BA7">
        <w:trPr>
          <w:trHeight w:val="367"/>
        </w:trPr>
        <w:tc>
          <w:tcPr>
            <w:tcW w:w="6390" w:type="dxa"/>
          </w:tcPr>
          <w:p w14:paraId="641BC86C" w14:textId="77777777" w:rsidR="00070329" w:rsidRPr="005673E7" w:rsidRDefault="00070329" w:rsidP="00685BA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เงินสดรับจากการขายสินทรัพย์</w:t>
            </w:r>
          </w:p>
        </w:tc>
        <w:tc>
          <w:tcPr>
            <w:tcW w:w="260" w:type="dxa"/>
          </w:tcPr>
          <w:p w14:paraId="18E4C5C2" w14:textId="77777777" w:rsidR="00070329" w:rsidRPr="005673E7" w:rsidRDefault="00070329" w:rsidP="00685BA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1B8353E2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357,009</w:t>
            </w:r>
          </w:p>
        </w:tc>
      </w:tr>
      <w:tr w:rsidR="00070329" w:rsidRPr="005673E7" w14:paraId="3F45EDBB" w14:textId="77777777" w:rsidTr="00685BA7">
        <w:trPr>
          <w:trHeight w:val="367"/>
        </w:trPr>
        <w:tc>
          <w:tcPr>
            <w:tcW w:w="6390" w:type="dxa"/>
          </w:tcPr>
          <w:p w14:paraId="61EB00EF" w14:textId="77777777" w:rsidR="00070329" w:rsidRPr="005673E7" w:rsidRDefault="00070329" w:rsidP="00685BA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มูลค่าตามบัญชีสุทธิของสินทรัพย์และหนี้สินที่โอน</w:t>
            </w:r>
          </w:p>
        </w:tc>
        <w:tc>
          <w:tcPr>
            <w:tcW w:w="260" w:type="dxa"/>
          </w:tcPr>
          <w:p w14:paraId="0F8FB60E" w14:textId="77777777" w:rsidR="00070329" w:rsidRPr="005673E7" w:rsidRDefault="00070329" w:rsidP="00685BA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1747F9C6" w14:textId="77777777" w:rsidR="00070329" w:rsidRPr="005673E7" w:rsidRDefault="00070329" w:rsidP="00685BA7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40,633)</w:t>
            </w:r>
          </w:p>
        </w:tc>
      </w:tr>
      <w:tr w:rsidR="00070329" w:rsidRPr="005673E7" w14:paraId="222BCA33" w14:textId="77777777" w:rsidTr="00685BA7">
        <w:trPr>
          <w:trHeight w:val="392"/>
        </w:trPr>
        <w:tc>
          <w:tcPr>
            <w:tcW w:w="6390" w:type="dxa"/>
          </w:tcPr>
          <w:p w14:paraId="78BDFFBD" w14:textId="77777777" w:rsidR="00070329" w:rsidRPr="005673E7" w:rsidRDefault="00070329" w:rsidP="00685BA7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ค่าธรรมเนียมการโอน</w:t>
            </w:r>
          </w:p>
        </w:tc>
        <w:tc>
          <w:tcPr>
            <w:tcW w:w="260" w:type="dxa"/>
          </w:tcPr>
          <w:p w14:paraId="2C08E993" w14:textId="77777777" w:rsidR="00070329" w:rsidRPr="005673E7" w:rsidRDefault="00070329" w:rsidP="00685BA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6CF5863D" w14:textId="77777777" w:rsidR="00070329" w:rsidRPr="005673E7" w:rsidRDefault="00070329" w:rsidP="00685BA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(9,179)</w:t>
            </w:r>
          </w:p>
        </w:tc>
      </w:tr>
      <w:tr w:rsidR="00070329" w:rsidRPr="005673E7" w14:paraId="0DFB64D0" w14:textId="77777777" w:rsidTr="00685BA7">
        <w:trPr>
          <w:trHeight w:val="404"/>
        </w:trPr>
        <w:tc>
          <w:tcPr>
            <w:tcW w:w="6390" w:type="dxa"/>
          </w:tcPr>
          <w:p w14:paraId="04F8B9B5" w14:textId="77777777" w:rsidR="00070329" w:rsidRPr="005673E7" w:rsidRDefault="00070329" w:rsidP="00685BA7">
            <w:pPr>
              <w:spacing w:line="240" w:lineRule="auto"/>
              <w:ind w:left="252" w:hanging="25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260" w:type="dxa"/>
          </w:tcPr>
          <w:p w14:paraId="54F90A8D" w14:textId="77777777" w:rsidR="00070329" w:rsidRPr="005673E7" w:rsidRDefault="00070329" w:rsidP="00685BA7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16" w:type="dxa"/>
            <w:vAlign w:val="bottom"/>
          </w:tcPr>
          <w:p w14:paraId="7116AD18" w14:textId="77777777" w:rsidR="00070329" w:rsidRPr="005673E7" w:rsidRDefault="00070329" w:rsidP="00685BA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307,197</w:t>
            </w:r>
          </w:p>
        </w:tc>
      </w:tr>
    </w:tbl>
    <w:p w14:paraId="2E497F9C" w14:textId="54B15292" w:rsidR="002E1065" w:rsidRPr="005673E7" w:rsidRDefault="002E1065" w:rsidP="00070329">
      <w:pPr>
        <w:spacing w:line="240" w:lineRule="auto"/>
        <w:ind w:left="426" w:firstLine="6"/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0057330B" w14:textId="26C48FCC" w:rsidR="00070329" w:rsidRPr="005673E7" w:rsidRDefault="00CC2CE3" w:rsidP="00F70B25">
      <w:pPr>
        <w:tabs>
          <w:tab w:val="clear" w:pos="454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บริษัทย่อยทางอ้อมตรวจสอบรายการขายและรายการโอนสินทรัพย์และหนี้สินแล้วพบว่า มีความแตกต่างที่เกิดขึ้นระหว่างรายการสินทรัพย์และหนี้สินที่โอน กับจำนวนที่ระบุไว้ในสัญญาขายสิทธิแฟรนไชส์และขายสินทรัพย์ นอกจากนี้ มีรายการที่เกิดขึ้นหลังจากการโอนสินทรัพย์ที่อยู่ระหว่างการเจรจาของผู้บริหารของบริษัทย่อยทางอ้อมกับผู้รับสิทธิให้ชำระเงินคืน ได้แก่ สินค้าที่โอนไปยังแฟรนไชส์และเงินมัดจำ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รายการดังกล่าวถูกบันทึกเป็น ลูกหนี้อื่น จำนวน</w:t>
      </w:r>
      <w:r w:rsidR="00F91DA8" w:rsidRPr="005673E7">
        <w:rPr>
          <w:rFonts w:ascii="BrowalliaUPC" w:hAnsi="BrowalliaUPC" w:cs="BrowalliaUPC"/>
          <w:sz w:val="28"/>
          <w:szCs w:val="28"/>
        </w:rPr>
        <w:t xml:space="preserve"> 91.</w:t>
      </w:r>
      <w:r w:rsidR="00F5089F" w:rsidRPr="005673E7">
        <w:rPr>
          <w:rFonts w:ascii="BrowalliaUPC" w:hAnsi="BrowalliaUPC" w:cs="BrowalliaUPC"/>
          <w:sz w:val="28"/>
          <w:szCs w:val="28"/>
        </w:rPr>
        <w:t>3</w:t>
      </w:r>
      <w:r w:rsidR="00CF1754" w:rsidRPr="005673E7">
        <w:rPr>
          <w:rFonts w:ascii="BrowalliaUPC" w:hAnsi="BrowalliaUPC" w:cs="BrowalliaUPC"/>
          <w:sz w:val="28"/>
          <w:szCs w:val="28"/>
        </w:rPr>
        <w:t>4</w:t>
      </w:r>
      <w:r w:rsidR="00F91DA8"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ล้านบาท</w:t>
      </w:r>
    </w:p>
    <w:p w14:paraId="1118998D" w14:textId="77777777" w:rsidR="00A361E6" w:rsidRPr="005673E7" w:rsidRDefault="00A361E6" w:rsidP="00E64786">
      <w:pPr>
        <w:tabs>
          <w:tab w:val="clear" w:pos="454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7759A654" w14:textId="1D8B6098" w:rsidR="00E21F0A" w:rsidRPr="005673E7" w:rsidRDefault="005B2EA5" w:rsidP="00070329">
      <w:pPr>
        <w:spacing w:line="240" w:lineRule="auto"/>
        <w:ind w:left="426" w:firstLine="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="00A361E6" w:rsidRPr="005673E7">
        <w:rPr>
          <w:rFonts w:ascii="BrowalliaUPC" w:hAnsi="BrowalliaUPC" w:cs="BrowalliaUPC"/>
          <w:sz w:val="28"/>
          <w:szCs w:val="28"/>
        </w:rPr>
        <w:t>13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กุมภาพันธ์ </w:t>
      </w:r>
      <w:r w:rsidR="00A361E6" w:rsidRPr="005673E7">
        <w:rPr>
          <w:rFonts w:ascii="BrowalliaUPC" w:hAnsi="BrowalliaUPC" w:cs="BrowalliaUPC"/>
          <w:sz w:val="28"/>
          <w:szCs w:val="28"/>
        </w:rPr>
        <w:t>2561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คณะกรรมการบริษัทได้มีหนังสือแจ้งไปยังกรรมการของบริษัทย่อย ให้ระงับการทํา        นิติกรรมเกี่ยวกับการจําหน่ายสินทรัพย์ของบริษัทย่อยทางอ้อม อย่างไรก็ตาม ที่ประชุมคณะกรรมการบริษัทย่อยทางอ้อม เมื่อวันที่ </w:t>
      </w:r>
      <w:r w:rsidR="009B5DAD" w:rsidRPr="005673E7">
        <w:rPr>
          <w:rFonts w:ascii="BrowalliaUPC" w:hAnsi="BrowalliaUPC" w:cs="BrowalliaUPC"/>
          <w:sz w:val="28"/>
          <w:szCs w:val="28"/>
        </w:rPr>
        <w:t>20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กุมภาพันธ์ </w:t>
      </w:r>
      <w:r w:rsidR="009B5DAD" w:rsidRPr="005673E7">
        <w:rPr>
          <w:rFonts w:ascii="BrowalliaUPC" w:hAnsi="BrowalliaUPC" w:cs="BrowalliaUPC"/>
          <w:sz w:val="28"/>
          <w:szCs w:val="28"/>
        </w:rPr>
        <w:t>2561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ยังดำเนินการให้สัตยาบันการลงนามสัญญาจำหน่ายสิทธิแฟรนไชส์ </w:t>
      </w:r>
      <w:r w:rsidR="009B5DAD" w:rsidRPr="005673E7">
        <w:rPr>
          <w:rFonts w:ascii="BrowalliaUPC" w:hAnsi="BrowalliaUPC" w:cs="BrowalliaUPC"/>
          <w:sz w:val="28"/>
          <w:szCs w:val="28"/>
        </w:rPr>
        <w:t>21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สาขา</w:t>
      </w:r>
    </w:p>
    <w:p w14:paraId="399119DE" w14:textId="0E9A3BF5" w:rsidR="005B2EA5" w:rsidRPr="005673E7" w:rsidRDefault="005B2EA5" w:rsidP="00070329">
      <w:pPr>
        <w:spacing w:line="240" w:lineRule="auto"/>
        <w:ind w:left="426" w:firstLine="6"/>
        <w:jc w:val="thaiDistribute"/>
        <w:rPr>
          <w:rFonts w:ascii="BrowalliaUPC" w:hAnsi="BrowalliaUPC" w:cs="BrowalliaUPC"/>
          <w:sz w:val="28"/>
          <w:szCs w:val="28"/>
        </w:rPr>
      </w:pPr>
    </w:p>
    <w:p w14:paraId="4DFAE578" w14:textId="35890599" w:rsidR="005B2EA5" w:rsidRDefault="00375B01" w:rsidP="00B15255">
      <w:pPr>
        <w:spacing w:line="240" w:lineRule="auto"/>
        <w:ind w:left="426" w:firstLine="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จากเหตุการณ์ดังกล่าว บริษัทย่อยได้ดำเนินการตรวจสอบความเหมาะสมในการทำนิติกรรมเกี่ยวกับการจำหน่ายสินทรัพย์ของบริษัทย่อยทางอ้อมแล้ว และได้ดำเนินการทางกฎหมายเพื่อฟ้องร้องผู้รับสิทธิ ในทางตรงกันข้าม ผู้รับสิทธิได้ยื่นฟ้องบริษัทย่อยทางอ้อม ในข้อหาผิดสัญญาขายสิทธิแฟรนไชส์และขายสินทรัพย์ และเรียกร้องเงินชดเชยจากการรับประกันผลตอบแทนกำไรจากการดำเนินงานของสาขา </w:t>
      </w:r>
      <w:r w:rsidR="00431B56" w:rsidRPr="006C1D50">
        <w:rPr>
          <w:rFonts w:ascii="BrowalliaUPC" w:hAnsi="BrowalliaUPC" w:cs="BrowalliaUPC" w:hint="cs"/>
          <w:sz w:val="28"/>
          <w:szCs w:val="28"/>
          <w:cs/>
        </w:rPr>
        <w:t>ปัจจุบัน ศาลสั่งจำหน่ายคดี</w:t>
      </w:r>
      <w:r w:rsidR="00331C92" w:rsidRPr="006C1D50">
        <w:rPr>
          <w:rFonts w:ascii="BrowalliaUPC" w:hAnsi="BrowalliaUPC" w:cs="BrowalliaUPC" w:hint="cs"/>
          <w:sz w:val="28"/>
          <w:szCs w:val="28"/>
          <w:cs/>
        </w:rPr>
        <w:t>ดังกล่าว</w:t>
      </w:r>
      <w:r w:rsidR="002732FC" w:rsidRPr="006C1D50">
        <w:rPr>
          <w:rFonts w:ascii="BrowalliaUPC" w:hAnsi="BrowalliaUPC" w:cs="BrowalliaUPC" w:hint="cs"/>
          <w:sz w:val="28"/>
          <w:szCs w:val="28"/>
          <w:cs/>
        </w:rPr>
        <w:t>เป็นการ</w:t>
      </w:r>
      <w:r w:rsidR="00FC2C19" w:rsidRPr="006C1D50">
        <w:rPr>
          <w:rFonts w:ascii="BrowalliaUPC" w:hAnsi="BrowalliaUPC" w:cs="BrowalliaUPC" w:hint="cs"/>
          <w:sz w:val="28"/>
          <w:szCs w:val="28"/>
          <w:cs/>
        </w:rPr>
        <w:t>ชั่วคราว เนื่องจากในระหว่างการดำเนินกระบวนการพิจารณา</w:t>
      </w:r>
      <w:r w:rsidR="00295AB1" w:rsidRPr="006C1D50">
        <w:rPr>
          <w:rFonts w:ascii="BrowalliaUPC" w:hAnsi="BrowalliaUPC" w:cs="BrowalliaUPC" w:hint="cs"/>
          <w:sz w:val="28"/>
          <w:szCs w:val="28"/>
          <w:cs/>
        </w:rPr>
        <w:t>คดีของศาล</w:t>
      </w:r>
      <w:r w:rsidR="002732FC" w:rsidRPr="006C1D50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="000D4A48" w:rsidRPr="006C1D50">
        <w:rPr>
          <w:rFonts w:ascii="BrowalliaUPC" w:hAnsi="BrowalliaUPC" w:cs="BrowalliaUPC" w:hint="cs"/>
          <w:sz w:val="28"/>
          <w:szCs w:val="28"/>
          <w:cs/>
        </w:rPr>
        <w:t>บริษัทย่อยทางอ้อมได้ยื</w:t>
      </w:r>
      <w:r w:rsidR="002732FC" w:rsidRPr="006C1D50">
        <w:rPr>
          <w:rFonts w:ascii="BrowalliaUPC" w:hAnsi="BrowalliaUPC" w:cs="BrowalliaUPC" w:hint="cs"/>
          <w:sz w:val="28"/>
          <w:szCs w:val="28"/>
          <w:cs/>
        </w:rPr>
        <w:t>่</w:t>
      </w:r>
      <w:r w:rsidR="000D4A48" w:rsidRPr="006C1D50">
        <w:rPr>
          <w:rFonts w:ascii="BrowalliaUPC" w:hAnsi="BrowalliaUPC" w:cs="BrowalliaUPC" w:hint="cs"/>
          <w:sz w:val="28"/>
          <w:szCs w:val="28"/>
          <w:cs/>
        </w:rPr>
        <w:t>นคำร้องต่อศาลล้มละลาย</w:t>
      </w:r>
      <w:r w:rsidR="001C596F" w:rsidRPr="006C1D50">
        <w:rPr>
          <w:rFonts w:ascii="BrowalliaUPC" w:hAnsi="BrowalliaUPC" w:cs="BrowalliaUPC" w:hint="cs"/>
          <w:sz w:val="28"/>
          <w:szCs w:val="28"/>
          <w:cs/>
        </w:rPr>
        <w:t>กลางเพื่อฟื้นฟูกิจการ</w:t>
      </w:r>
    </w:p>
    <w:p w14:paraId="64A8932D" w14:textId="77777777" w:rsidR="00B15255" w:rsidRPr="006C1D50" w:rsidRDefault="00B15255" w:rsidP="00B15255">
      <w:pPr>
        <w:spacing w:line="240" w:lineRule="auto"/>
        <w:ind w:left="426" w:firstLine="6"/>
        <w:jc w:val="thaiDistribute"/>
        <w:rPr>
          <w:rFonts w:ascii="BrowalliaUPC" w:hAnsi="BrowalliaUPC" w:cs="BrowalliaUPC"/>
          <w:sz w:val="28"/>
          <w:szCs w:val="28"/>
        </w:rPr>
      </w:pPr>
    </w:p>
    <w:p w14:paraId="502E1CF1" w14:textId="14192052" w:rsidR="00260F56" w:rsidRDefault="00260F56" w:rsidP="00375B01">
      <w:pPr>
        <w:spacing w:line="240" w:lineRule="auto"/>
        <w:ind w:left="426" w:firstLine="6"/>
        <w:jc w:val="thaiDistribute"/>
        <w:rPr>
          <w:rFonts w:ascii="BrowalliaUPC" w:hAnsi="BrowalliaUPC" w:cs="BrowalliaUPC"/>
          <w:sz w:val="28"/>
          <w:szCs w:val="28"/>
        </w:rPr>
      </w:pPr>
    </w:p>
    <w:p w14:paraId="22F9AA4E" w14:textId="5F0734DF" w:rsidR="00260F56" w:rsidRDefault="00260F56" w:rsidP="00375B01">
      <w:pPr>
        <w:spacing w:line="240" w:lineRule="auto"/>
        <w:ind w:left="426" w:firstLine="6"/>
        <w:jc w:val="thaiDistribute"/>
        <w:rPr>
          <w:rFonts w:ascii="BrowalliaUPC" w:hAnsi="BrowalliaUPC" w:cs="BrowalliaUPC"/>
          <w:sz w:val="28"/>
          <w:szCs w:val="28"/>
        </w:rPr>
      </w:pPr>
    </w:p>
    <w:p w14:paraId="3284343E" w14:textId="4218FB2B" w:rsidR="00260F56" w:rsidRDefault="00260F56" w:rsidP="00375B01">
      <w:pPr>
        <w:spacing w:line="240" w:lineRule="auto"/>
        <w:ind w:left="426" w:firstLine="6"/>
        <w:jc w:val="thaiDistribute"/>
        <w:rPr>
          <w:rFonts w:ascii="BrowalliaUPC" w:hAnsi="BrowalliaUPC" w:cs="BrowalliaUPC"/>
          <w:sz w:val="28"/>
          <w:szCs w:val="28"/>
        </w:rPr>
      </w:pPr>
    </w:p>
    <w:p w14:paraId="53686B8D" w14:textId="77777777" w:rsidR="002732FC" w:rsidRPr="002732FC" w:rsidRDefault="002732FC" w:rsidP="00375B01">
      <w:pPr>
        <w:spacing w:line="240" w:lineRule="auto"/>
        <w:ind w:left="426" w:firstLine="6"/>
        <w:jc w:val="thaiDistribute"/>
        <w:rPr>
          <w:rFonts w:ascii="BrowalliaUPC" w:hAnsi="BrowalliaUPC" w:cs="BrowalliaUPC"/>
          <w:sz w:val="28"/>
          <w:szCs w:val="28"/>
        </w:rPr>
      </w:pPr>
    </w:p>
    <w:p w14:paraId="1A5099C4" w14:textId="77777777" w:rsidR="00D21377" w:rsidRPr="005673E7" w:rsidRDefault="00D21377" w:rsidP="00946FD9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954D134" w14:textId="5307FA93" w:rsidR="005753E0" w:rsidRPr="005673E7" w:rsidRDefault="005753E0" w:rsidP="0050177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08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สินค้าคงเหลือ</w:t>
      </w:r>
    </w:p>
    <w:p w14:paraId="183143E8" w14:textId="77777777" w:rsidR="00B41F2D" w:rsidRPr="005673E7" w:rsidRDefault="00B41F2D" w:rsidP="00B41F2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16"/>
          <w:szCs w:val="16"/>
          <w:u w:val="single"/>
        </w:rPr>
      </w:pPr>
    </w:p>
    <w:tbl>
      <w:tblPr>
        <w:tblW w:w="8906" w:type="dxa"/>
        <w:tblInd w:w="450" w:type="dxa"/>
        <w:tblLook w:val="01E0" w:firstRow="1" w:lastRow="1" w:firstColumn="1" w:lastColumn="1" w:noHBand="0" w:noVBand="0"/>
      </w:tblPr>
      <w:tblGrid>
        <w:gridCol w:w="3519"/>
        <w:gridCol w:w="1134"/>
        <w:gridCol w:w="284"/>
        <w:gridCol w:w="1134"/>
        <w:gridCol w:w="283"/>
        <w:gridCol w:w="1134"/>
        <w:gridCol w:w="284"/>
        <w:gridCol w:w="1134"/>
      </w:tblGrid>
      <w:tr w:rsidR="005753E0" w:rsidRPr="005673E7" w14:paraId="63524E21" w14:textId="77777777" w:rsidTr="0039019C">
        <w:tc>
          <w:tcPr>
            <w:tcW w:w="3519" w:type="dxa"/>
          </w:tcPr>
          <w:p w14:paraId="5BE9950B" w14:textId="77777777" w:rsidR="005753E0" w:rsidRPr="005673E7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2B07BFB5" w14:textId="77777777" w:rsidR="005753E0" w:rsidRPr="005673E7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5753E0" w:rsidRPr="005673E7" w14:paraId="3ED2DCC8" w14:textId="77777777" w:rsidTr="0039019C">
        <w:tc>
          <w:tcPr>
            <w:tcW w:w="3519" w:type="dxa"/>
          </w:tcPr>
          <w:p w14:paraId="678C3DD9" w14:textId="77777777" w:rsidR="005753E0" w:rsidRPr="005673E7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0A2DA353" w14:textId="77777777" w:rsidR="005753E0" w:rsidRPr="005673E7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3DF5370" w14:textId="77777777" w:rsidR="005753E0" w:rsidRPr="005673E7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7990B092" w14:textId="77777777" w:rsidR="005753E0" w:rsidRPr="005673E7" w:rsidRDefault="005753E0" w:rsidP="00AE6BB0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90839" w:rsidRPr="005673E7" w14:paraId="347179DE" w14:textId="77777777" w:rsidTr="0039019C">
        <w:trPr>
          <w:trHeight w:val="351"/>
        </w:trPr>
        <w:tc>
          <w:tcPr>
            <w:tcW w:w="3519" w:type="dxa"/>
          </w:tcPr>
          <w:p w14:paraId="3A6CB55B" w14:textId="77777777" w:rsidR="00600ADE" w:rsidRPr="005673E7" w:rsidRDefault="00600ADE" w:rsidP="00600ADE">
            <w:pPr>
              <w:tabs>
                <w:tab w:val="clear" w:pos="454"/>
                <w:tab w:val="clear" w:pos="680"/>
                <w:tab w:val="clear" w:pos="6322"/>
                <w:tab w:val="clear" w:pos="6549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2F95" w14:textId="4AD0DD40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vAlign w:val="bottom"/>
          </w:tcPr>
          <w:p w14:paraId="0C0C6AEE" w14:textId="77777777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6EF36B" w14:textId="1B1B366B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83" w:type="dxa"/>
            <w:vAlign w:val="bottom"/>
          </w:tcPr>
          <w:p w14:paraId="627D2A3C" w14:textId="77777777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CA1BE1" w14:textId="701B9926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vAlign w:val="bottom"/>
          </w:tcPr>
          <w:p w14:paraId="429C9002" w14:textId="77777777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B4D6D94" w14:textId="43798E55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890839" w:rsidRPr="005673E7" w14:paraId="3C63F99D" w14:textId="77777777" w:rsidTr="0039019C">
        <w:trPr>
          <w:trHeight w:val="185"/>
        </w:trPr>
        <w:tc>
          <w:tcPr>
            <w:tcW w:w="3519" w:type="dxa"/>
          </w:tcPr>
          <w:p w14:paraId="681E8261" w14:textId="77777777" w:rsidR="00B55677" w:rsidRPr="005673E7" w:rsidRDefault="00B55677" w:rsidP="0050449E">
            <w:pPr>
              <w:pStyle w:val="1"/>
              <w:widowControl/>
              <w:ind w:right="0"/>
              <w:rPr>
                <w:rFonts w:ascii="BrowalliaUPC" w:hAnsi="BrowalliaUPC" w:cs="BrowalliaUPC"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14:paraId="757CA34B" w14:textId="77777777" w:rsidR="00B55677" w:rsidRPr="005673E7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916F34" w14:textId="77777777" w:rsidR="00B55677" w:rsidRPr="005673E7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63FA93" w14:textId="77777777" w:rsidR="00B55677" w:rsidRPr="005673E7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</w:tcPr>
          <w:p w14:paraId="7590CDB0" w14:textId="77777777" w:rsidR="00B55677" w:rsidRPr="005673E7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2FD58B" w14:textId="77777777" w:rsidR="00B55677" w:rsidRPr="005673E7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</w:tcPr>
          <w:p w14:paraId="79201208" w14:textId="77777777" w:rsidR="00B55677" w:rsidRPr="005673E7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60A342" w14:textId="77777777" w:rsidR="00B55677" w:rsidRPr="005673E7" w:rsidRDefault="00B55677" w:rsidP="0050449E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3C3AAD" w:rsidRPr="005673E7" w14:paraId="025F42BA" w14:textId="77777777" w:rsidTr="0039019C">
        <w:trPr>
          <w:trHeight w:val="185"/>
        </w:trPr>
        <w:tc>
          <w:tcPr>
            <w:tcW w:w="3519" w:type="dxa"/>
          </w:tcPr>
          <w:p w14:paraId="0BAB6557" w14:textId="7ED648D5" w:rsidR="003C3AAD" w:rsidRPr="005673E7" w:rsidRDefault="003C3AAD" w:rsidP="003C3AAD">
            <w:pPr>
              <w:pStyle w:val="1"/>
              <w:widowControl/>
              <w:ind w:right="0"/>
              <w:rPr>
                <w:rFonts w:ascii="BrowalliaUPC" w:hAnsi="BrowalliaUPC" w:cs="BrowalliaUPC"/>
                <w:color w:val="auto"/>
              </w:rPr>
            </w:pPr>
            <w:r w:rsidRPr="005673E7">
              <w:rPr>
                <w:rFonts w:ascii="BrowalliaUPC" w:hAnsi="BrowalliaUPC" w:cs="BrowalliaUPC"/>
                <w:color w:val="auto"/>
                <w:cs/>
              </w:rPr>
              <w:t>สินค้าระหว่างทาง</w:t>
            </w:r>
          </w:p>
        </w:tc>
        <w:tc>
          <w:tcPr>
            <w:tcW w:w="1134" w:type="dxa"/>
            <w:shd w:val="clear" w:color="auto" w:fill="auto"/>
          </w:tcPr>
          <w:p w14:paraId="495B7B91" w14:textId="6FC9326C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41</w:t>
            </w:r>
          </w:p>
        </w:tc>
        <w:tc>
          <w:tcPr>
            <w:tcW w:w="284" w:type="dxa"/>
          </w:tcPr>
          <w:p w14:paraId="55A05605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10F0AF" w14:textId="5BD71652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3,754</w:t>
            </w:r>
          </w:p>
        </w:tc>
        <w:tc>
          <w:tcPr>
            <w:tcW w:w="283" w:type="dxa"/>
          </w:tcPr>
          <w:p w14:paraId="3BEE2E82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7B0F44" w14:textId="4437BED4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7B056C9B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A246C66" w14:textId="014385B8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3,754</w:t>
            </w:r>
          </w:p>
        </w:tc>
      </w:tr>
      <w:tr w:rsidR="003C3AAD" w:rsidRPr="005673E7" w14:paraId="14AB2871" w14:textId="77777777" w:rsidTr="0039019C">
        <w:trPr>
          <w:trHeight w:val="113"/>
        </w:trPr>
        <w:tc>
          <w:tcPr>
            <w:tcW w:w="3519" w:type="dxa"/>
            <w:vAlign w:val="center"/>
          </w:tcPr>
          <w:p w14:paraId="6245290A" w14:textId="77777777" w:rsidR="003C3AAD" w:rsidRPr="005673E7" w:rsidRDefault="003C3AAD" w:rsidP="003C3AAD">
            <w:pPr>
              <w:pStyle w:val="EnvelopeReturn"/>
              <w:tabs>
                <w:tab w:val="clear" w:pos="1134"/>
              </w:tabs>
              <w:spacing w:line="240" w:lineRule="auto"/>
              <w:ind w:left="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134" w:type="dxa"/>
            <w:shd w:val="clear" w:color="auto" w:fill="auto"/>
          </w:tcPr>
          <w:p w14:paraId="12445434" w14:textId="14A03BC5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450,928</w:t>
            </w:r>
          </w:p>
        </w:tc>
        <w:tc>
          <w:tcPr>
            <w:tcW w:w="284" w:type="dxa"/>
          </w:tcPr>
          <w:p w14:paraId="625F141F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93E32B" w14:textId="65802646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608,470</w:t>
            </w:r>
          </w:p>
        </w:tc>
        <w:tc>
          <w:tcPr>
            <w:tcW w:w="283" w:type="dxa"/>
          </w:tcPr>
          <w:p w14:paraId="687ED6C3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501F7A4" w14:textId="200ED8BB" w:rsidR="003C3AAD" w:rsidRPr="005673E7" w:rsidRDefault="003C3AAD" w:rsidP="00C13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321,704</w:t>
            </w:r>
          </w:p>
        </w:tc>
        <w:tc>
          <w:tcPr>
            <w:tcW w:w="284" w:type="dxa"/>
          </w:tcPr>
          <w:p w14:paraId="178631A3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2AF2A4" w14:textId="166D851D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432,232</w:t>
            </w:r>
          </w:p>
        </w:tc>
      </w:tr>
      <w:tr w:rsidR="003C3AAD" w:rsidRPr="005673E7" w14:paraId="5332BDD7" w14:textId="77777777" w:rsidTr="0039019C">
        <w:trPr>
          <w:trHeight w:val="171"/>
        </w:trPr>
        <w:tc>
          <w:tcPr>
            <w:tcW w:w="3519" w:type="dxa"/>
            <w:vAlign w:val="center"/>
          </w:tcPr>
          <w:p w14:paraId="053B26A2" w14:textId="163A5C94" w:rsidR="003C3AAD" w:rsidRPr="005673E7" w:rsidRDefault="003C3AAD" w:rsidP="003C3AAD">
            <w:pPr>
              <w:pStyle w:val="EnvelopeReturn"/>
              <w:tabs>
                <w:tab w:val="clear" w:pos="1134"/>
                <w:tab w:val="left" w:pos="190"/>
                <w:tab w:val="left" w:pos="460"/>
                <w:tab w:val="left" w:pos="715"/>
                <w:tab w:val="left" w:pos="1450"/>
                <w:tab w:val="left" w:pos="1630"/>
                <w:tab w:val="left" w:pos="2170"/>
                <w:tab w:val="left" w:pos="2530"/>
                <w:tab w:val="left" w:pos="2710"/>
              </w:tabs>
              <w:spacing w:line="240" w:lineRule="auto"/>
              <w:ind w:firstLine="1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34" w:type="dxa"/>
            <w:shd w:val="clear" w:color="auto" w:fill="auto"/>
          </w:tcPr>
          <w:p w14:paraId="4945D571" w14:textId="6221A2A5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1,822</w:t>
            </w:r>
          </w:p>
        </w:tc>
        <w:tc>
          <w:tcPr>
            <w:tcW w:w="284" w:type="dxa"/>
          </w:tcPr>
          <w:p w14:paraId="171A198F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F533DB1" w14:textId="00492725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4,342</w:t>
            </w:r>
          </w:p>
        </w:tc>
        <w:tc>
          <w:tcPr>
            <w:tcW w:w="283" w:type="dxa"/>
          </w:tcPr>
          <w:p w14:paraId="177298BA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259E0DA" w14:textId="158D5874" w:rsidR="003C3AAD" w:rsidRPr="005673E7" w:rsidRDefault="003C3AAD" w:rsidP="00C13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1,822</w:t>
            </w:r>
          </w:p>
        </w:tc>
        <w:tc>
          <w:tcPr>
            <w:tcW w:w="284" w:type="dxa"/>
          </w:tcPr>
          <w:p w14:paraId="6D13D765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3B337B" w14:textId="029875E4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3,150</w:t>
            </w:r>
          </w:p>
        </w:tc>
      </w:tr>
      <w:tr w:rsidR="003C3AAD" w:rsidRPr="005673E7" w14:paraId="56679047" w14:textId="77777777" w:rsidTr="0039019C">
        <w:trPr>
          <w:trHeight w:val="173"/>
        </w:trPr>
        <w:tc>
          <w:tcPr>
            <w:tcW w:w="3519" w:type="dxa"/>
          </w:tcPr>
          <w:p w14:paraId="5CA9B7DF" w14:textId="77777777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วัสดุบรรจุภัณฑ์</w:t>
            </w:r>
          </w:p>
        </w:tc>
        <w:tc>
          <w:tcPr>
            <w:tcW w:w="1134" w:type="dxa"/>
            <w:shd w:val="clear" w:color="auto" w:fill="auto"/>
          </w:tcPr>
          <w:p w14:paraId="75FFCCE3" w14:textId="3F6988FB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11,429</w:t>
            </w:r>
          </w:p>
        </w:tc>
        <w:tc>
          <w:tcPr>
            <w:tcW w:w="284" w:type="dxa"/>
            <w:shd w:val="clear" w:color="auto" w:fill="auto"/>
          </w:tcPr>
          <w:p w14:paraId="7164095D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5C81A04" w14:textId="116F7682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11,178</w:t>
            </w:r>
          </w:p>
        </w:tc>
        <w:tc>
          <w:tcPr>
            <w:tcW w:w="283" w:type="dxa"/>
            <w:shd w:val="clear" w:color="auto" w:fill="auto"/>
          </w:tcPr>
          <w:p w14:paraId="089ACE38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E5E7C0" w14:textId="6A871DCC" w:rsidR="003C3AAD" w:rsidRPr="005673E7" w:rsidRDefault="003C3AAD" w:rsidP="00C13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FF88D70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56CF9E" w14:textId="2DEF6E54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3C3AAD" w:rsidRPr="005673E7" w14:paraId="47E8323B" w14:textId="77777777" w:rsidTr="0039019C">
        <w:trPr>
          <w:trHeight w:val="173"/>
        </w:trPr>
        <w:tc>
          <w:tcPr>
            <w:tcW w:w="3519" w:type="dxa"/>
          </w:tcPr>
          <w:p w14:paraId="5E16D041" w14:textId="77777777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402D00" w14:textId="4EB8D462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464,220</w:t>
            </w:r>
          </w:p>
        </w:tc>
        <w:tc>
          <w:tcPr>
            <w:tcW w:w="284" w:type="dxa"/>
            <w:shd w:val="clear" w:color="auto" w:fill="auto"/>
          </w:tcPr>
          <w:p w14:paraId="350B153E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53AC6DD" w14:textId="7C221850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627,744</w:t>
            </w:r>
          </w:p>
        </w:tc>
        <w:tc>
          <w:tcPr>
            <w:tcW w:w="283" w:type="dxa"/>
            <w:shd w:val="clear" w:color="auto" w:fill="auto"/>
          </w:tcPr>
          <w:p w14:paraId="3AEBCFDF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39271B6" w14:textId="603C8FE4" w:rsidR="003C3AAD" w:rsidRPr="005673E7" w:rsidRDefault="003C3AAD" w:rsidP="00C13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323,526</w:t>
            </w:r>
          </w:p>
        </w:tc>
        <w:tc>
          <w:tcPr>
            <w:tcW w:w="284" w:type="dxa"/>
            <w:shd w:val="clear" w:color="auto" w:fill="auto"/>
          </w:tcPr>
          <w:p w14:paraId="24210279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168AE01" w14:textId="55685B14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439,136</w:t>
            </w:r>
          </w:p>
        </w:tc>
      </w:tr>
      <w:tr w:rsidR="003C3AAD" w:rsidRPr="005673E7" w14:paraId="4D6D36BD" w14:textId="77777777" w:rsidTr="0039019C">
        <w:trPr>
          <w:trHeight w:val="173"/>
        </w:trPr>
        <w:tc>
          <w:tcPr>
            <w:tcW w:w="3519" w:type="dxa"/>
          </w:tcPr>
          <w:p w14:paraId="31DBE16B" w14:textId="77777777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</w:tcPr>
          <w:p w14:paraId="5B63937F" w14:textId="23B88D38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color w:val="000000" w:themeColor="text1"/>
                <w:sz w:val="28"/>
                <w:szCs w:val="28"/>
                <w:cs/>
              </w:rPr>
              <w:t>(</w:t>
            </w:r>
            <w:r w:rsidRPr="005673E7"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  <w:t>61,320)</w:t>
            </w:r>
          </w:p>
        </w:tc>
        <w:tc>
          <w:tcPr>
            <w:tcW w:w="284" w:type="dxa"/>
            <w:shd w:val="clear" w:color="auto" w:fill="auto"/>
          </w:tcPr>
          <w:p w14:paraId="161E4FDF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3EAE499" w14:textId="430BC162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(37,948)</w:t>
            </w:r>
          </w:p>
        </w:tc>
        <w:tc>
          <w:tcPr>
            <w:tcW w:w="283" w:type="dxa"/>
            <w:shd w:val="clear" w:color="auto" w:fill="auto"/>
          </w:tcPr>
          <w:p w14:paraId="0550791C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42CB22" w14:textId="6C93258C" w:rsidR="003C3AAD" w:rsidRPr="005673E7" w:rsidRDefault="003C3AAD" w:rsidP="00C13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(19,363)</w:t>
            </w:r>
          </w:p>
        </w:tc>
        <w:tc>
          <w:tcPr>
            <w:tcW w:w="284" w:type="dxa"/>
            <w:shd w:val="clear" w:color="auto" w:fill="auto"/>
          </w:tcPr>
          <w:p w14:paraId="4C77DEBF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A927EB" w14:textId="1F7AFD33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(20,204)</w:t>
            </w:r>
          </w:p>
        </w:tc>
      </w:tr>
      <w:tr w:rsidR="003C3AAD" w:rsidRPr="005673E7" w14:paraId="63597C56" w14:textId="77777777" w:rsidTr="0039019C">
        <w:trPr>
          <w:trHeight w:val="173"/>
        </w:trPr>
        <w:tc>
          <w:tcPr>
            <w:tcW w:w="3519" w:type="dxa"/>
          </w:tcPr>
          <w:p w14:paraId="71D9DEBA" w14:textId="77777777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E427F41" w14:textId="7A0E5A1B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color w:val="000000" w:themeColor="text1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402,900</w:t>
            </w:r>
          </w:p>
        </w:tc>
        <w:tc>
          <w:tcPr>
            <w:tcW w:w="284" w:type="dxa"/>
            <w:shd w:val="clear" w:color="auto" w:fill="auto"/>
          </w:tcPr>
          <w:p w14:paraId="6818B9DA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79EC6DA" w14:textId="3506B67A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589,796</w:t>
            </w:r>
          </w:p>
        </w:tc>
        <w:tc>
          <w:tcPr>
            <w:tcW w:w="283" w:type="dxa"/>
            <w:shd w:val="clear" w:color="auto" w:fill="auto"/>
          </w:tcPr>
          <w:p w14:paraId="413F46D4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38CFE3F" w14:textId="552F45F3" w:rsidR="003C3AAD" w:rsidRPr="005673E7" w:rsidRDefault="003C3AAD" w:rsidP="00C13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304,163</w:t>
            </w:r>
          </w:p>
        </w:tc>
        <w:tc>
          <w:tcPr>
            <w:tcW w:w="284" w:type="dxa"/>
            <w:shd w:val="clear" w:color="auto" w:fill="auto"/>
          </w:tcPr>
          <w:p w14:paraId="43027873" w14:textId="77777777" w:rsidR="003C3AAD" w:rsidRPr="005673E7" w:rsidRDefault="003C3AAD" w:rsidP="003C3AA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0D3AB25" w14:textId="4C50511D" w:rsidR="003C3AAD" w:rsidRPr="005673E7" w:rsidRDefault="003C3AAD" w:rsidP="003C3A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418,932</w:t>
            </w:r>
          </w:p>
        </w:tc>
      </w:tr>
    </w:tbl>
    <w:p w14:paraId="7A2DD11A" w14:textId="4ABBC83B" w:rsidR="00345693" w:rsidRPr="005673E7" w:rsidRDefault="00345693" w:rsidP="00946FD9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u w:val="single"/>
          <w:lang w:eastAsia="en-US"/>
        </w:rPr>
      </w:pPr>
    </w:p>
    <w:p w14:paraId="5E56B8FE" w14:textId="7D4F337B" w:rsidR="00FE6B0B" w:rsidRPr="005673E7" w:rsidRDefault="00FE6B0B" w:rsidP="00AE6BB0">
      <w:pPr>
        <w:tabs>
          <w:tab w:val="clear" w:pos="227"/>
          <w:tab w:val="clear" w:pos="454"/>
        </w:tabs>
        <w:spacing w:line="240" w:lineRule="auto"/>
        <w:ind w:left="426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ในระหว่างปี รายการเคลื่อนไหวของค่าเผื่อสินค้าเสื่อมคุณภาพ มีดังต่อไปนี้</w:t>
      </w:r>
    </w:p>
    <w:p w14:paraId="4003DB97" w14:textId="77777777" w:rsidR="00FE6B0B" w:rsidRPr="005673E7" w:rsidRDefault="00FE6B0B" w:rsidP="00AE6BB0">
      <w:pPr>
        <w:tabs>
          <w:tab w:val="clear" w:pos="227"/>
          <w:tab w:val="clear" w:pos="454"/>
        </w:tabs>
        <w:spacing w:line="240" w:lineRule="auto"/>
        <w:ind w:left="426"/>
        <w:rPr>
          <w:rFonts w:ascii="BrowalliaUPC" w:hAnsi="BrowalliaUPC" w:cs="BrowalliaUPC"/>
          <w:sz w:val="20"/>
          <w:szCs w:val="20"/>
        </w:rPr>
      </w:pPr>
    </w:p>
    <w:tbl>
      <w:tblPr>
        <w:tblW w:w="8900" w:type="dxa"/>
        <w:tblInd w:w="456" w:type="dxa"/>
        <w:tblLayout w:type="fixed"/>
        <w:tblLook w:val="0000" w:firstRow="0" w:lastRow="0" w:firstColumn="0" w:lastColumn="0" w:noHBand="0" w:noVBand="0"/>
      </w:tblPr>
      <w:tblGrid>
        <w:gridCol w:w="3513"/>
        <w:gridCol w:w="1134"/>
        <w:gridCol w:w="284"/>
        <w:gridCol w:w="1134"/>
        <w:gridCol w:w="283"/>
        <w:gridCol w:w="1134"/>
        <w:gridCol w:w="284"/>
        <w:gridCol w:w="1134"/>
      </w:tblGrid>
      <w:tr w:rsidR="00FE6B0B" w:rsidRPr="005673E7" w14:paraId="4128332F" w14:textId="77777777" w:rsidTr="0039019C">
        <w:tc>
          <w:tcPr>
            <w:tcW w:w="3513" w:type="dxa"/>
          </w:tcPr>
          <w:p w14:paraId="6F0BF83C" w14:textId="77777777" w:rsidR="001D05BE" w:rsidRPr="005673E7" w:rsidRDefault="001D05BE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7" w:type="dxa"/>
            <w:gridSpan w:val="7"/>
          </w:tcPr>
          <w:p w14:paraId="393F0178" w14:textId="77777777" w:rsidR="00FE6B0B" w:rsidRPr="005673E7" w:rsidRDefault="00FE6B0B" w:rsidP="00AE6BB0">
            <w:pPr>
              <w:tabs>
                <w:tab w:val="clear" w:pos="4678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E6B0B" w:rsidRPr="005673E7" w14:paraId="7F0CC6D4" w14:textId="77777777" w:rsidTr="0039019C">
        <w:tc>
          <w:tcPr>
            <w:tcW w:w="3513" w:type="dxa"/>
          </w:tcPr>
          <w:p w14:paraId="3E405CB4" w14:textId="77777777" w:rsidR="00FE6B0B" w:rsidRPr="005673E7" w:rsidRDefault="00FE6B0B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46313BEF" w14:textId="77777777" w:rsidR="00FE6B0B" w:rsidRPr="005673E7" w:rsidRDefault="00FE6B0B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9D511CB" w14:textId="77777777" w:rsidR="00FE6B0B" w:rsidRPr="005673E7" w:rsidRDefault="00FE6B0B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14:paraId="2E188E03" w14:textId="77777777" w:rsidR="00FE6B0B" w:rsidRPr="005673E7" w:rsidRDefault="00FE6B0B" w:rsidP="00AE6BB0">
            <w:pPr>
              <w:tabs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90839" w:rsidRPr="005673E7" w14:paraId="12F79989" w14:textId="77777777" w:rsidTr="00890839">
        <w:tc>
          <w:tcPr>
            <w:tcW w:w="3513" w:type="dxa"/>
          </w:tcPr>
          <w:p w14:paraId="2834A6A2" w14:textId="77777777" w:rsidR="00600ADE" w:rsidRPr="005673E7" w:rsidRDefault="00600ADE" w:rsidP="00600ADE">
            <w:pPr>
              <w:tabs>
                <w:tab w:val="clear" w:pos="4678"/>
                <w:tab w:val="left" w:pos="540"/>
                <w:tab w:val="left" w:pos="3557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952D2" w14:textId="15EB9D46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01AFE15" w14:textId="77777777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24385" w14:textId="2E9AD6DA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83" w:type="dxa"/>
            <w:vAlign w:val="bottom"/>
          </w:tcPr>
          <w:p w14:paraId="143521A2" w14:textId="77777777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7EEEF" w14:textId="5D5834BC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97631AC" w14:textId="77777777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C6E13" w14:textId="49675A00" w:rsidR="00600ADE" w:rsidRPr="005673E7" w:rsidRDefault="00600ADE" w:rsidP="00600ADE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890839" w:rsidRPr="005673E7" w14:paraId="2A9B64F1" w14:textId="77777777" w:rsidTr="00890839">
        <w:trPr>
          <w:trHeight w:val="293"/>
        </w:trPr>
        <w:tc>
          <w:tcPr>
            <w:tcW w:w="3513" w:type="dxa"/>
            <w:vAlign w:val="bottom"/>
          </w:tcPr>
          <w:p w14:paraId="3FC9CCF3" w14:textId="77777777" w:rsidR="00A95DF6" w:rsidRPr="005673E7" w:rsidRDefault="00A95DF6" w:rsidP="005671CD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BC85840" w14:textId="77777777" w:rsidR="00A95DF6" w:rsidRPr="005673E7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</w:tcPr>
          <w:p w14:paraId="0FEE5E27" w14:textId="77777777" w:rsidR="00A95DF6" w:rsidRPr="005673E7" w:rsidRDefault="00A95DF6" w:rsidP="005671CD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69EBBE9" w14:textId="77777777" w:rsidR="00A95DF6" w:rsidRPr="005673E7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</w:tcPr>
          <w:p w14:paraId="529BA6E5" w14:textId="77777777" w:rsidR="00A95DF6" w:rsidRPr="005673E7" w:rsidRDefault="00A95DF6" w:rsidP="005671CD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85E8372" w14:textId="77777777" w:rsidR="00A95DF6" w:rsidRPr="005673E7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4" w:type="dxa"/>
          </w:tcPr>
          <w:p w14:paraId="1CE5879B" w14:textId="77777777" w:rsidR="00A95DF6" w:rsidRPr="005673E7" w:rsidRDefault="00A95DF6" w:rsidP="005671CD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C8FFAF5" w14:textId="77777777" w:rsidR="00A95DF6" w:rsidRPr="005673E7" w:rsidRDefault="00A95DF6" w:rsidP="005671CD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D075D1" w:rsidRPr="005673E7" w14:paraId="24003575" w14:textId="77777777" w:rsidTr="00890839">
        <w:tc>
          <w:tcPr>
            <w:tcW w:w="3513" w:type="dxa"/>
            <w:vAlign w:val="bottom"/>
          </w:tcPr>
          <w:p w14:paraId="267C4685" w14:textId="77777777" w:rsidR="00D075D1" w:rsidRPr="005673E7" w:rsidRDefault="00D075D1" w:rsidP="00D075D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AA3569" w14:textId="19EB7251" w:rsidR="00D075D1" w:rsidRPr="005673E7" w:rsidRDefault="00D075D1" w:rsidP="00D075D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37,948</w:t>
            </w:r>
          </w:p>
        </w:tc>
        <w:tc>
          <w:tcPr>
            <w:tcW w:w="284" w:type="dxa"/>
          </w:tcPr>
          <w:p w14:paraId="04CFAF80" w14:textId="77777777" w:rsidR="00D075D1" w:rsidRPr="005673E7" w:rsidRDefault="00D075D1" w:rsidP="00D075D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8C7760" w14:textId="7EC86933" w:rsidR="00D075D1" w:rsidRPr="005673E7" w:rsidRDefault="00D075D1" w:rsidP="00D075D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28,562</w:t>
            </w:r>
          </w:p>
        </w:tc>
        <w:tc>
          <w:tcPr>
            <w:tcW w:w="283" w:type="dxa"/>
          </w:tcPr>
          <w:p w14:paraId="5DCC685A" w14:textId="77777777" w:rsidR="00D075D1" w:rsidRPr="005673E7" w:rsidRDefault="00D075D1" w:rsidP="00D075D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5CC33AB" w14:textId="7B013DD0" w:rsidR="00D075D1" w:rsidRPr="005673E7" w:rsidRDefault="00D075D1" w:rsidP="00D075D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20,204</w:t>
            </w:r>
          </w:p>
        </w:tc>
        <w:tc>
          <w:tcPr>
            <w:tcW w:w="284" w:type="dxa"/>
          </w:tcPr>
          <w:p w14:paraId="05E6DAFA" w14:textId="77777777" w:rsidR="00D075D1" w:rsidRPr="005673E7" w:rsidRDefault="00D075D1" w:rsidP="00D075D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46B509C" w14:textId="70C3B62C" w:rsidR="00D075D1" w:rsidRPr="005673E7" w:rsidRDefault="00D075D1" w:rsidP="00D075D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13,553</w:t>
            </w:r>
          </w:p>
        </w:tc>
      </w:tr>
      <w:tr w:rsidR="00D075D1" w:rsidRPr="005673E7" w14:paraId="1B844FF6" w14:textId="77777777" w:rsidTr="00890839">
        <w:tc>
          <w:tcPr>
            <w:tcW w:w="3513" w:type="dxa"/>
            <w:vAlign w:val="bottom"/>
          </w:tcPr>
          <w:p w14:paraId="370F999A" w14:textId="17516CF6" w:rsidR="00D075D1" w:rsidRPr="005673E7" w:rsidRDefault="00D075D1" w:rsidP="00D075D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848973" w14:textId="19E7C3EF" w:rsidR="00D075D1" w:rsidRPr="005673E7" w:rsidRDefault="00D075D1" w:rsidP="00D075D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="007A6D52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7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,2</w:t>
            </w:r>
            <w:r w:rsidR="007A6D52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99</w:t>
            </w:r>
          </w:p>
        </w:tc>
        <w:tc>
          <w:tcPr>
            <w:tcW w:w="284" w:type="dxa"/>
          </w:tcPr>
          <w:p w14:paraId="3399FF2F" w14:textId="77777777" w:rsidR="00D075D1" w:rsidRPr="005673E7" w:rsidRDefault="00D075D1" w:rsidP="00D075D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5DF7209" w14:textId="6978C229" w:rsidR="00D075D1" w:rsidRPr="005673E7" w:rsidRDefault="00D075D1" w:rsidP="00D075D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14,694</w:t>
            </w:r>
          </w:p>
        </w:tc>
        <w:tc>
          <w:tcPr>
            <w:tcW w:w="283" w:type="dxa"/>
          </w:tcPr>
          <w:p w14:paraId="58269371" w14:textId="77777777" w:rsidR="00D075D1" w:rsidRPr="005673E7" w:rsidRDefault="00D075D1" w:rsidP="00D075D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F33D87" w14:textId="2894A5D6" w:rsidR="00D075D1" w:rsidRPr="005673E7" w:rsidRDefault="00D075D1" w:rsidP="00C13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08C37F7" w14:textId="77777777" w:rsidR="00D075D1" w:rsidRPr="005673E7" w:rsidRDefault="00D075D1" w:rsidP="00D075D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E4BC2FD" w14:textId="1F30BB6F" w:rsidR="00D075D1" w:rsidRPr="005673E7" w:rsidRDefault="00D075D1" w:rsidP="00D0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6,651</w:t>
            </w:r>
          </w:p>
        </w:tc>
      </w:tr>
      <w:tr w:rsidR="00D075D1" w:rsidRPr="005673E7" w14:paraId="633D92F3" w14:textId="77777777" w:rsidTr="00890839">
        <w:tc>
          <w:tcPr>
            <w:tcW w:w="3513" w:type="dxa"/>
            <w:vAlign w:val="bottom"/>
          </w:tcPr>
          <w:p w14:paraId="3DFC40FF" w14:textId="38D2C31B" w:rsidR="00D075D1" w:rsidRPr="005673E7" w:rsidRDefault="00D075D1" w:rsidP="00C13DD2">
            <w:pPr>
              <w:tabs>
                <w:tab w:val="clear" w:pos="454"/>
                <w:tab w:val="clear" w:pos="680"/>
                <w:tab w:val="left" w:pos="423"/>
              </w:tabs>
              <w:spacing w:line="240" w:lineRule="auto"/>
              <w:ind w:left="706" w:right="28" w:hanging="70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กลับรายการค่าเผื่อสินค้าเสื่อมคุณภาพ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564C0F" w14:textId="14D1B08B" w:rsidR="00D075D1" w:rsidRPr="005673E7" w:rsidRDefault="00D075D1" w:rsidP="00D075D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7A6D52" w:rsidRPr="005673E7">
              <w:rPr>
                <w:rFonts w:ascii="BrowalliaUPC" w:hAnsi="BrowalliaUPC" w:cs="BrowalliaUPC"/>
                <w:sz w:val="28"/>
                <w:szCs w:val="28"/>
              </w:rPr>
              <w:t>3,9</w:t>
            </w:r>
            <w:r w:rsidR="007B3DBB" w:rsidRPr="005673E7">
              <w:rPr>
                <w:rFonts w:ascii="BrowalliaUPC" w:hAnsi="BrowalliaUPC" w:cs="BrowalliaUPC"/>
                <w:sz w:val="28"/>
                <w:szCs w:val="28"/>
              </w:rPr>
              <w:t>27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36B091A0" w14:textId="77777777" w:rsidR="00D075D1" w:rsidRPr="005673E7" w:rsidRDefault="00D075D1" w:rsidP="00D075D1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CF671D" w14:textId="58BD89D1" w:rsidR="00D075D1" w:rsidRPr="005673E7" w:rsidRDefault="00D075D1" w:rsidP="00D0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(5,308)</w:t>
            </w:r>
          </w:p>
        </w:tc>
        <w:tc>
          <w:tcPr>
            <w:tcW w:w="283" w:type="dxa"/>
          </w:tcPr>
          <w:p w14:paraId="65B3A205" w14:textId="77777777" w:rsidR="00D075D1" w:rsidRPr="005673E7" w:rsidRDefault="00D075D1" w:rsidP="00D075D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5B7588" w14:textId="146177A8" w:rsidR="00D075D1" w:rsidRPr="005673E7" w:rsidRDefault="00D075D1" w:rsidP="00D075D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(841)</w:t>
            </w:r>
          </w:p>
        </w:tc>
        <w:tc>
          <w:tcPr>
            <w:tcW w:w="284" w:type="dxa"/>
          </w:tcPr>
          <w:p w14:paraId="4AB8A278" w14:textId="77777777" w:rsidR="00D075D1" w:rsidRPr="005673E7" w:rsidRDefault="00D075D1" w:rsidP="00D075D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83DBB0C" w14:textId="2B935822" w:rsidR="00D075D1" w:rsidRPr="005673E7" w:rsidRDefault="00D075D1" w:rsidP="00D0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D075D1" w:rsidRPr="005673E7" w14:paraId="2A758064" w14:textId="77777777" w:rsidTr="00890839">
        <w:tc>
          <w:tcPr>
            <w:tcW w:w="3513" w:type="dxa"/>
            <w:vAlign w:val="bottom"/>
          </w:tcPr>
          <w:p w14:paraId="4C3B5B14" w14:textId="77777777" w:rsidR="00D075D1" w:rsidRPr="005673E7" w:rsidRDefault="00D075D1" w:rsidP="00D075D1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ยอดคงเหลือ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C21F033" w14:textId="463D2F00" w:rsidR="00D075D1" w:rsidRPr="005673E7" w:rsidRDefault="00D075D1" w:rsidP="00D075D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61,320</w:t>
            </w:r>
          </w:p>
        </w:tc>
        <w:tc>
          <w:tcPr>
            <w:tcW w:w="284" w:type="dxa"/>
          </w:tcPr>
          <w:p w14:paraId="5D089783" w14:textId="77777777" w:rsidR="00D075D1" w:rsidRPr="005673E7" w:rsidRDefault="00D075D1" w:rsidP="00D075D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DA96544" w14:textId="7A5CF87B" w:rsidR="00D075D1" w:rsidRPr="005673E7" w:rsidRDefault="00D075D1" w:rsidP="00D075D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37,948</w:t>
            </w:r>
          </w:p>
        </w:tc>
        <w:tc>
          <w:tcPr>
            <w:tcW w:w="283" w:type="dxa"/>
          </w:tcPr>
          <w:p w14:paraId="569EB206" w14:textId="77777777" w:rsidR="00D075D1" w:rsidRPr="005673E7" w:rsidRDefault="00D075D1" w:rsidP="00D075D1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1208598" w14:textId="7374D67B" w:rsidR="00D075D1" w:rsidRPr="005673E7" w:rsidRDefault="00D075D1" w:rsidP="00C13DD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19,363</w:t>
            </w:r>
          </w:p>
        </w:tc>
        <w:tc>
          <w:tcPr>
            <w:tcW w:w="284" w:type="dxa"/>
          </w:tcPr>
          <w:p w14:paraId="77B1E3E5" w14:textId="77777777" w:rsidR="00D075D1" w:rsidRPr="005673E7" w:rsidRDefault="00D075D1" w:rsidP="00D075D1">
            <w:pPr>
              <w:tabs>
                <w:tab w:val="clear" w:pos="907"/>
                <w:tab w:val="left" w:pos="1158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E80B38F" w14:textId="4EA8DCC7" w:rsidR="00D075D1" w:rsidRPr="005673E7" w:rsidRDefault="00D075D1" w:rsidP="00D07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20,204</w:t>
            </w:r>
          </w:p>
        </w:tc>
      </w:tr>
    </w:tbl>
    <w:p w14:paraId="24A4C4A5" w14:textId="0A62BE42" w:rsidR="002E2FBD" w:rsidRPr="005673E7" w:rsidRDefault="002E2FBD" w:rsidP="00C07CC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6D20CB72" w14:textId="77777777" w:rsidR="0091490F" w:rsidRPr="005673E7" w:rsidRDefault="0091490F" w:rsidP="00C07CC7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p w14:paraId="642510D2" w14:textId="2528C8CD" w:rsidR="00A05EB4" w:rsidRPr="005673E7" w:rsidRDefault="00A05EB4" w:rsidP="00AE6BB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เงินฝากธนาคารที่มีข้อจำกัดในการใช้</w:t>
      </w:r>
    </w:p>
    <w:p w14:paraId="7D033EC0" w14:textId="77777777" w:rsidR="00A05EB4" w:rsidRPr="005673E7" w:rsidRDefault="00A05EB4" w:rsidP="00AE6BB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25FC1FE" w14:textId="65AC62B6" w:rsidR="00FF37C1" w:rsidRPr="006C1D50" w:rsidRDefault="00FF37C1" w:rsidP="00FF37C1">
      <w:pPr>
        <w:pStyle w:val="CordiaNew"/>
        <w:tabs>
          <w:tab w:val="left" w:pos="426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ณ วันที่ 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ธันวาคม 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กลุ่มบริษัทและบริษัทมีเงินฝา</w:t>
      </w:r>
      <w:r w:rsidR="006060CD" w:rsidRPr="006C1D5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กธนาคารที่ถูกอายั</w:t>
      </w:r>
      <w:r w:rsidR="005D6FDF" w:rsidRPr="006C1D5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ด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จำนวน </w:t>
      </w:r>
      <w:r w:rsidR="003A4776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22</w:t>
      </w:r>
      <w:r w:rsidR="006C5099"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.</w:t>
      </w:r>
      <w:r w:rsidR="003A4776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49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ล้านบาท และ </w:t>
      </w:r>
      <w:r w:rsidR="00580D8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21</w:t>
      </w:r>
      <w:r w:rsidR="006C5099"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.</w:t>
      </w:r>
      <w:r w:rsidR="00580D8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26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ล้านบาท ตามลำดับ</w:t>
      </w:r>
      <w:r w:rsidR="00504782"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 </w:t>
      </w:r>
      <w:r w:rsidR="00504782" w:rsidRPr="006C1D5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ตาม</w:t>
      </w:r>
      <w:r w:rsidR="00670FE0" w:rsidRPr="006C1D5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ที่เปิดเผยใน</w:t>
      </w:r>
      <w:r w:rsidR="00504782" w:rsidRPr="006C1D5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หมายเหตุข้อ </w:t>
      </w:r>
      <w:r w:rsidR="00580D84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22</w:t>
      </w:r>
      <w:r w:rsidR="00656367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และ </w:t>
      </w:r>
      <w:r w:rsidR="00504782"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4</w:t>
      </w:r>
      <w:r w:rsidR="001D0D27"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</w:t>
      </w:r>
    </w:p>
    <w:p w14:paraId="1EA1EF4A" w14:textId="77777777" w:rsidR="00FF37C1" w:rsidRPr="006C1D50" w:rsidRDefault="00FF37C1" w:rsidP="00FF37C1">
      <w:pPr>
        <w:pStyle w:val="CordiaNew"/>
        <w:tabs>
          <w:tab w:val="left" w:pos="426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highlight w:val="lightGray"/>
          <w:lang w:eastAsia="en-US"/>
        </w:rPr>
      </w:pPr>
    </w:p>
    <w:p w14:paraId="44F3835B" w14:textId="546334EC" w:rsidR="008C0F5B" w:rsidRPr="006C1D50" w:rsidRDefault="00FF37C1" w:rsidP="0024644C">
      <w:pPr>
        <w:pStyle w:val="CordiaNew"/>
        <w:tabs>
          <w:tab w:val="left" w:pos="426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ณ วันที่ 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31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ธันวาคม 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2562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กลุ่มบริษัทมีเงินฝากออมทรัพย์จำนวน 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15.75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ล้านบาท ซึ่งมีข้อจำกัดในการใช้เนื่องจากนำไปค้ำประกันตามสัญญาเงินกู้ตามหมายเหตุข้อ 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</w:t>
      </w:r>
      <w:r w:rsidR="00BC6A40"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4</w:t>
      </w:r>
      <w:r w:rsidR="0024644C" w:rsidRPr="006C1D50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 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ในเดือนพฤศจิกายน 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2563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บริษัทได้นำเงินฝากค้ำประกันดังกล่าวจ่ายชำระหนี้เงินกู้จำนวน 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>15.75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ล้านบาท เพื่อลดภาระหนี้แทนการใช้เป็นเงินฝากเพื่อการค้ำประกัน</w:t>
      </w:r>
    </w:p>
    <w:p w14:paraId="46ADB0C9" w14:textId="51E189EE" w:rsidR="00FF37C1" w:rsidRDefault="00FF37C1" w:rsidP="00FF37C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2FE4160F" w14:textId="2524D815" w:rsidR="00B139FF" w:rsidRDefault="00B139FF" w:rsidP="00FF37C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1827406" w14:textId="54A9CE37" w:rsidR="000D1541" w:rsidRDefault="000D1541" w:rsidP="00FF37C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158EB20" w14:textId="77777777" w:rsidR="000D1541" w:rsidRDefault="000D1541" w:rsidP="00FF37C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77BD0863" w14:textId="77777777" w:rsidR="003A5453" w:rsidRDefault="003A5453" w:rsidP="00FF37C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1504EA69" w14:textId="77777777" w:rsidR="00B139FF" w:rsidRPr="005673E7" w:rsidRDefault="00B139FF" w:rsidP="00FF37C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583CAA4" w14:textId="23606AF2" w:rsidR="00F72780" w:rsidRPr="005673E7" w:rsidRDefault="00F72780" w:rsidP="00331D16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สินทรัพย์หมุนเวียนอื่น</w:t>
      </w:r>
    </w:p>
    <w:p w14:paraId="1C01B771" w14:textId="77777777" w:rsidR="00F72780" w:rsidRPr="005673E7" w:rsidRDefault="00F72780" w:rsidP="00F7278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3561"/>
        <w:gridCol w:w="1161"/>
        <w:gridCol w:w="283"/>
        <w:gridCol w:w="1157"/>
        <w:gridCol w:w="283"/>
        <w:gridCol w:w="1067"/>
        <w:gridCol w:w="236"/>
        <w:gridCol w:w="1182"/>
      </w:tblGrid>
      <w:tr w:rsidR="00F72780" w:rsidRPr="005673E7" w14:paraId="260E9FCE" w14:textId="77777777" w:rsidTr="0039019C">
        <w:tc>
          <w:tcPr>
            <w:tcW w:w="3561" w:type="dxa"/>
          </w:tcPr>
          <w:p w14:paraId="08E736EE" w14:textId="77777777" w:rsidR="00F72780" w:rsidRPr="005673E7" w:rsidRDefault="00F72780" w:rsidP="009663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69" w:type="dxa"/>
            <w:gridSpan w:val="7"/>
          </w:tcPr>
          <w:p w14:paraId="293309E0" w14:textId="77777777" w:rsidR="00F72780" w:rsidRPr="005673E7" w:rsidRDefault="00F72780" w:rsidP="009663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F72780" w:rsidRPr="005673E7" w14:paraId="2F443F6A" w14:textId="77777777" w:rsidTr="0039019C">
        <w:trPr>
          <w:trHeight w:val="351"/>
        </w:trPr>
        <w:tc>
          <w:tcPr>
            <w:tcW w:w="3561" w:type="dxa"/>
          </w:tcPr>
          <w:p w14:paraId="1A157BFA" w14:textId="77777777" w:rsidR="00F72780" w:rsidRPr="005673E7" w:rsidRDefault="00F72780" w:rsidP="009663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4541ED01" w14:textId="77777777" w:rsidR="00F72780" w:rsidRPr="005673E7" w:rsidRDefault="00F72780" w:rsidP="009663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bookmarkStart w:id="8" w:name="_Hlk55911186"/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  <w:bookmarkEnd w:id="8"/>
          </w:p>
        </w:tc>
        <w:tc>
          <w:tcPr>
            <w:tcW w:w="283" w:type="dxa"/>
          </w:tcPr>
          <w:p w14:paraId="0D2E0846" w14:textId="77777777" w:rsidR="00F72780" w:rsidRPr="005673E7" w:rsidRDefault="00F72780" w:rsidP="009663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85" w:type="dxa"/>
            <w:gridSpan w:val="3"/>
            <w:tcBorders>
              <w:bottom w:val="single" w:sz="4" w:space="0" w:color="auto"/>
            </w:tcBorders>
          </w:tcPr>
          <w:p w14:paraId="3A000ECA" w14:textId="77777777" w:rsidR="00F72780" w:rsidRPr="005673E7" w:rsidRDefault="00F72780" w:rsidP="00966316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970AA" w:rsidRPr="005673E7" w14:paraId="33FDCA2A" w14:textId="77777777" w:rsidTr="0039019C">
        <w:trPr>
          <w:trHeight w:val="351"/>
        </w:trPr>
        <w:tc>
          <w:tcPr>
            <w:tcW w:w="3561" w:type="dxa"/>
          </w:tcPr>
          <w:p w14:paraId="68418BCA" w14:textId="77777777" w:rsidR="00E970AA" w:rsidRPr="005673E7" w:rsidRDefault="00E970AA" w:rsidP="00E970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59CACC2" w14:textId="2BECE4BA" w:rsidR="00E970AA" w:rsidRPr="005673E7" w:rsidRDefault="00E970AA" w:rsidP="00E970A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3" w:type="dxa"/>
            <w:vAlign w:val="bottom"/>
          </w:tcPr>
          <w:p w14:paraId="569C694A" w14:textId="77777777" w:rsidR="00E970AA" w:rsidRPr="005673E7" w:rsidRDefault="00E970AA" w:rsidP="00E970A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49801B6B" w14:textId="770FE587" w:rsidR="00E970AA" w:rsidRPr="005673E7" w:rsidRDefault="00E970AA" w:rsidP="00E970A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83" w:type="dxa"/>
            <w:vAlign w:val="bottom"/>
          </w:tcPr>
          <w:p w14:paraId="52A8A20D" w14:textId="77777777" w:rsidR="00E970AA" w:rsidRPr="005673E7" w:rsidRDefault="00E970AA" w:rsidP="00E970A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A5D9FD2" w14:textId="1D44A440" w:rsidR="00E970AA" w:rsidRPr="005673E7" w:rsidRDefault="00E970AA" w:rsidP="00E970A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64C8FF9F" w14:textId="77777777" w:rsidR="00E970AA" w:rsidRPr="005673E7" w:rsidRDefault="00E970AA" w:rsidP="00E970A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E0369C8" w14:textId="33C09D7E" w:rsidR="00E970AA" w:rsidRPr="005673E7" w:rsidRDefault="00E970AA" w:rsidP="00E970AA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E970AA" w:rsidRPr="005673E7" w14:paraId="26566591" w14:textId="77777777" w:rsidTr="0039019C">
        <w:trPr>
          <w:trHeight w:hRule="exact" w:val="391"/>
        </w:trPr>
        <w:tc>
          <w:tcPr>
            <w:tcW w:w="3561" w:type="dxa"/>
          </w:tcPr>
          <w:p w14:paraId="2A41830D" w14:textId="77777777" w:rsidR="00E970AA" w:rsidRPr="005673E7" w:rsidRDefault="00E970AA" w:rsidP="00E970AA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2E4D62BD" w14:textId="77777777" w:rsidR="00E970AA" w:rsidRPr="005673E7" w:rsidRDefault="00E970AA" w:rsidP="00E970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69D1BE68" w14:textId="77777777" w:rsidR="00E970AA" w:rsidRPr="005673E7" w:rsidRDefault="00E970AA" w:rsidP="00E970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2E827C24" w14:textId="77777777" w:rsidR="00E970AA" w:rsidRPr="005673E7" w:rsidRDefault="00E970AA" w:rsidP="00E970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5EE13B2E" w14:textId="77777777" w:rsidR="00E970AA" w:rsidRPr="005673E7" w:rsidRDefault="00E970AA" w:rsidP="00E970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01A84635" w14:textId="77777777" w:rsidR="00E970AA" w:rsidRPr="005673E7" w:rsidRDefault="00E970AA" w:rsidP="00E970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9A0159" w14:textId="77777777" w:rsidR="00E970AA" w:rsidRPr="005673E7" w:rsidRDefault="00E970AA" w:rsidP="00E970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2327F9C" w14:textId="77777777" w:rsidR="00E970AA" w:rsidRPr="005673E7" w:rsidRDefault="00E970AA" w:rsidP="00E970A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E7B37" w:rsidRPr="005673E7" w14:paraId="5AAB95A5" w14:textId="77777777" w:rsidTr="0039019C">
        <w:trPr>
          <w:trHeight w:hRule="exact" w:val="391"/>
        </w:trPr>
        <w:tc>
          <w:tcPr>
            <w:tcW w:w="3561" w:type="dxa"/>
          </w:tcPr>
          <w:p w14:paraId="5B833E65" w14:textId="77777777" w:rsidR="006E7B37" w:rsidRPr="005673E7" w:rsidRDefault="006E7B37" w:rsidP="006E7B3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61" w:type="dxa"/>
            <w:shd w:val="clear" w:color="auto" w:fill="auto"/>
          </w:tcPr>
          <w:p w14:paraId="54FD96E9" w14:textId="5F7E4008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7,156</w:t>
            </w:r>
          </w:p>
        </w:tc>
        <w:tc>
          <w:tcPr>
            <w:tcW w:w="283" w:type="dxa"/>
          </w:tcPr>
          <w:p w14:paraId="1F9349E7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7086F3EA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4,587</w:t>
            </w:r>
          </w:p>
        </w:tc>
        <w:tc>
          <w:tcPr>
            <w:tcW w:w="283" w:type="dxa"/>
          </w:tcPr>
          <w:p w14:paraId="04483F6A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2B56C18" w14:textId="03D2FE0B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5,420</w:t>
            </w:r>
          </w:p>
        </w:tc>
        <w:tc>
          <w:tcPr>
            <w:tcW w:w="236" w:type="dxa"/>
          </w:tcPr>
          <w:p w14:paraId="6500C376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69577189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1,727</w:t>
            </w:r>
          </w:p>
        </w:tc>
      </w:tr>
      <w:tr w:rsidR="006E7B37" w:rsidRPr="005673E7" w14:paraId="29871A8A" w14:textId="77777777" w:rsidTr="0039019C">
        <w:trPr>
          <w:trHeight w:hRule="exact" w:val="391"/>
        </w:trPr>
        <w:tc>
          <w:tcPr>
            <w:tcW w:w="3561" w:type="dxa"/>
          </w:tcPr>
          <w:p w14:paraId="0398C4F8" w14:textId="77777777" w:rsidR="006E7B37" w:rsidRPr="005673E7" w:rsidRDefault="006E7B37" w:rsidP="006E7B3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เงินมัดจำ</w:t>
            </w:r>
          </w:p>
        </w:tc>
        <w:tc>
          <w:tcPr>
            <w:tcW w:w="1161" w:type="dxa"/>
            <w:shd w:val="clear" w:color="auto" w:fill="auto"/>
          </w:tcPr>
          <w:p w14:paraId="16C91266" w14:textId="096B6660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5,410</w:t>
            </w:r>
          </w:p>
        </w:tc>
        <w:tc>
          <w:tcPr>
            <w:tcW w:w="283" w:type="dxa"/>
          </w:tcPr>
          <w:p w14:paraId="3AD37E4A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5EA0AF4D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7,157</w:t>
            </w:r>
          </w:p>
        </w:tc>
        <w:tc>
          <w:tcPr>
            <w:tcW w:w="283" w:type="dxa"/>
          </w:tcPr>
          <w:p w14:paraId="557215AE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14B6A5F4" w14:textId="50688FE3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E095124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067AA135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6E7B37" w:rsidRPr="005673E7" w14:paraId="20FD2759" w14:textId="77777777" w:rsidTr="0039019C">
        <w:trPr>
          <w:trHeight w:hRule="exact" w:val="391"/>
        </w:trPr>
        <w:tc>
          <w:tcPr>
            <w:tcW w:w="3561" w:type="dxa"/>
          </w:tcPr>
          <w:p w14:paraId="3F11E105" w14:textId="77777777" w:rsidR="006E7B37" w:rsidRPr="005673E7" w:rsidRDefault="006E7B37" w:rsidP="006E7B3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ภาษีซื้อยังไม่ถึงกำหนดชำระ</w:t>
            </w:r>
          </w:p>
        </w:tc>
        <w:tc>
          <w:tcPr>
            <w:tcW w:w="1161" w:type="dxa"/>
            <w:shd w:val="clear" w:color="auto" w:fill="auto"/>
          </w:tcPr>
          <w:p w14:paraId="2BF26232" w14:textId="784320D3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1,882</w:t>
            </w:r>
          </w:p>
        </w:tc>
        <w:tc>
          <w:tcPr>
            <w:tcW w:w="283" w:type="dxa"/>
          </w:tcPr>
          <w:p w14:paraId="0CADE8CA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06C851F2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3,147</w:t>
            </w:r>
          </w:p>
        </w:tc>
        <w:tc>
          <w:tcPr>
            <w:tcW w:w="283" w:type="dxa"/>
          </w:tcPr>
          <w:p w14:paraId="4DFC6C1B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67CC34AD" w14:textId="5664D18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200DCE21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4CA99670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6E7B37" w:rsidRPr="005673E7" w14:paraId="2E360DDC" w14:textId="77777777" w:rsidTr="0039019C">
        <w:trPr>
          <w:trHeight w:hRule="exact" w:val="391"/>
        </w:trPr>
        <w:tc>
          <w:tcPr>
            <w:tcW w:w="3561" w:type="dxa"/>
          </w:tcPr>
          <w:p w14:paraId="2ADB40F3" w14:textId="77777777" w:rsidR="006E7B37" w:rsidRPr="005673E7" w:rsidRDefault="006E7B37" w:rsidP="006E7B3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ภาษีซื้อรอขอคืน</w:t>
            </w:r>
          </w:p>
        </w:tc>
        <w:tc>
          <w:tcPr>
            <w:tcW w:w="1161" w:type="dxa"/>
            <w:shd w:val="clear" w:color="auto" w:fill="auto"/>
          </w:tcPr>
          <w:p w14:paraId="385765EC" w14:textId="424F4872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38</w:t>
            </w:r>
          </w:p>
        </w:tc>
        <w:tc>
          <w:tcPr>
            <w:tcW w:w="283" w:type="dxa"/>
          </w:tcPr>
          <w:p w14:paraId="0BEDD8B1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3E9EBC7E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4,990</w:t>
            </w:r>
          </w:p>
        </w:tc>
        <w:tc>
          <w:tcPr>
            <w:tcW w:w="283" w:type="dxa"/>
          </w:tcPr>
          <w:p w14:paraId="6AB1FE78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497C337C" w14:textId="74C70E9E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3CCFF97C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2" w:type="dxa"/>
          </w:tcPr>
          <w:p w14:paraId="11A2D0EF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6E7B37" w:rsidRPr="005673E7" w14:paraId="0CCC4564" w14:textId="77777777" w:rsidTr="0039019C">
        <w:trPr>
          <w:trHeight w:hRule="exact" w:val="334"/>
        </w:trPr>
        <w:tc>
          <w:tcPr>
            <w:tcW w:w="3561" w:type="dxa"/>
          </w:tcPr>
          <w:p w14:paraId="6ABE6AC4" w14:textId="77777777" w:rsidR="006E7B37" w:rsidRPr="005673E7" w:rsidRDefault="006E7B37" w:rsidP="006E7B3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61" w:type="dxa"/>
            <w:shd w:val="clear" w:color="auto" w:fill="auto"/>
          </w:tcPr>
          <w:p w14:paraId="2612C3BC" w14:textId="619317BF" w:rsidR="006E7B37" w:rsidRPr="004716E1" w:rsidRDefault="004716E1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3,277</w:t>
            </w:r>
          </w:p>
        </w:tc>
        <w:tc>
          <w:tcPr>
            <w:tcW w:w="283" w:type="dxa"/>
          </w:tcPr>
          <w:p w14:paraId="38EBD7AB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4ABD82D4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3,277</w:t>
            </w:r>
          </w:p>
        </w:tc>
        <w:tc>
          <w:tcPr>
            <w:tcW w:w="283" w:type="dxa"/>
          </w:tcPr>
          <w:p w14:paraId="6350D256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2EA2067C" w14:textId="1388B6CB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18DF8357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</w:tcPr>
          <w:p w14:paraId="51BE4E3C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6E7B37" w:rsidRPr="005673E7" w14:paraId="0B5697F9" w14:textId="77777777" w:rsidTr="0039019C">
        <w:trPr>
          <w:trHeight w:val="113"/>
        </w:trPr>
        <w:tc>
          <w:tcPr>
            <w:tcW w:w="3561" w:type="dxa"/>
          </w:tcPr>
          <w:p w14:paraId="138ECEE5" w14:textId="77777777" w:rsidR="006E7B37" w:rsidRPr="005673E7" w:rsidRDefault="006E7B37" w:rsidP="006E7B37">
            <w:pPr>
              <w:pStyle w:val="Footer"/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161" w:type="dxa"/>
            <w:shd w:val="clear" w:color="auto" w:fill="auto"/>
          </w:tcPr>
          <w:p w14:paraId="68A3D831" w14:textId="2BD3713E" w:rsidR="006E7B37" w:rsidRPr="005673E7" w:rsidRDefault="004716E1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6E7B37"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36</w:t>
            </w:r>
            <w:r w:rsidR="00355E12">
              <w:rPr>
                <w:rFonts w:ascii="BrowalliaUPC" w:hAnsi="BrowalliaUPC" w:cs="BrowalliaUPC"/>
                <w:sz w:val="28"/>
                <w:szCs w:val="28"/>
              </w:rPr>
              <w:t>6</w:t>
            </w:r>
          </w:p>
        </w:tc>
        <w:tc>
          <w:tcPr>
            <w:tcW w:w="283" w:type="dxa"/>
          </w:tcPr>
          <w:p w14:paraId="70A9C80F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</w:tcPr>
          <w:p w14:paraId="3C6CD5BF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5,121</w:t>
            </w:r>
          </w:p>
        </w:tc>
        <w:tc>
          <w:tcPr>
            <w:tcW w:w="283" w:type="dxa"/>
          </w:tcPr>
          <w:p w14:paraId="3650C240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</w:tcPr>
          <w:p w14:paraId="5338DE20" w14:textId="1C0C97F2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1,48</w:t>
            </w:r>
            <w:r w:rsidR="007E224D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47AE5967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06A88DDA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620</w:t>
            </w:r>
          </w:p>
        </w:tc>
      </w:tr>
      <w:tr w:rsidR="006E7B37" w:rsidRPr="005673E7" w14:paraId="4247B590" w14:textId="77777777" w:rsidTr="0039019C">
        <w:trPr>
          <w:trHeight w:val="113"/>
        </w:trPr>
        <w:tc>
          <w:tcPr>
            <w:tcW w:w="3561" w:type="dxa"/>
          </w:tcPr>
          <w:p w14:paraId="1410F2A4" w14:textId="77777777" w:rsidR="006E7B37" w:rsidRPr="005673E7" w:rsidRDefault="006E7B37" w:rsidP="006E7B3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6939467B" w14:textId="310A99F8" w:rsidR="006E7B37" w:rsidRPr="005673E7" w:rsidRDefault="004716E1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23</w:t>
            </w:r>
            <w:r w:rsidR="006E7B37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129</w:t>
            </w:r>
          </w:p>
        </w:tc>
        <w:tc>
          <w:tcPr>
            <w:tcW w:w="283" w:type="dxa"/>
          </w:tcPr>
          <w:p w14:paraId="5551D2C5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F0FB399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28,279</w:t>
            </w:r>
          </w:p>
        </w:tc>
        <w:tc>
          <w:tcPr>
            <w:tcW w:w="283" w:type="dxa"/>
          </w:tcPr>
          <w:p w14:paraId="5869BADD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6B3298A8" w14:textId="2A2DD2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6,90</w:t>
            </w:r>
            <w:r w:rsidR="007E224D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0F176636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0FB8DECA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2,347</w:t>
            </w:r>
          </w:p>
        </w:tc>
      </w:tr>
      <w:tr w:rsidR="006E7B37" w:rsidRPr="005673E7" w14:paraId="77048A25" w14:textId="77777777" w:rsidTr="0039019C">
        <w:trPr>
          <w:trHeight w:val="113"/>
        </w:trPr>
        <w:tc>
          <w:tcPr>
            <w:tcW w:w="3561" w:type="dxa"/>
          </w:tcPr>
          <w:p w14:paraId="540D2868" w14:textId="77777777" w:rsidR="006E7B37" w:rsidRPr="005673E7" w:rsidRDefault="006E7B37" w:rsidP="006E7B3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th-TH"/>
              </w:rPr>
              <w:t xml:space="preserve"> ค่า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เผื่อการด้อยค่า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17D4087B" w14:textId="35BE04DA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="004716E1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4716E1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="004716E1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283" w:type="dxa"/>
          </w:tcPr>
          <w:p w14:paraId="3C562356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4F966D1D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(5,023)</w:t>
            </w:r>
          </w:p>
        </w:tc>
        <w:tc>
          <w:tcPr>
            <w:tcW w:w="283" w:type="dxa"/>
          </w:tcPr>
          <w:p w14:paraId="58E4C754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5BBFBA87" w14:textId="4C9DCB16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6563C527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3F8F4987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6E7B37" w:rsidRPr="005673E7" w14:paraId="0C14293F" w14:textId="77777777" w:rsidTr="0039019C">
        <w:trPr>
          <w:trHeight w:val="267"/>
        </w:trPr>
        <w:tc>
          <w:tcPr>
            <w:tcW w:w="3561" w:type="dxa"/>
          </w:tcPr>
          <w:p w14:paraId="04349FF0" w14:textId="77777777" w:rsidR="006E7B37" w:rsidRPr="005673E7" w:rsidRDefault="006E7B37" w:rsidP="006E7B37">
            <w:pPr>
              <w:pStyle w:val="Footer"/>
              <w:tabs>
                <w:tab w:val="left" w:pos="426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1E85C47" w14:textId="47AC5316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17,67</w:t>
            </w:r>
            <w:r w:rsidR="00685828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</w:p>
        </w:tc>
        <w:tc>
          <w:tcPr>
            <w:tcW w:w="283" w:type="dxa"/>
          </w:tcPr>
          <w:p w14:paraId="7A29026E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24F32DF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23,256</w:t>
            </w:r>
          </w:p>
        </w:tc>
        <w:tc>
          <w:tcPr>
            <w:tcW w:w="283" w:type="dxa"/>
          </w:tcPr>
          <w:p w14:paraId="035F40B3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841C287" w14:textId="3AEFF7DF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6,90</w:t>
            </w:r>
            <w:r w:rsidR="00B11DE5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</w:tcPr>
          <w:p w14:paraId="0DD0BB65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BB1B908" w14:textId="77777777" w:rsidR="006E7B37" w:rsidRPr="005673E7" w:rsidRDefault="006E7B37" w:rsidP="006E7B3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2,347</w:t>
            </w:r>
          </w:p>
        </w:tc>
      </w:tr>
    </w:tbl>
    <w:p w14:paraId="235446C7" w14:textId="77777777" w:rsidR="005C7347" w:rsidRDefault="005C7347" w:rsidP="005C7347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3B1184D8" w14:textId="35C1D8F0" w:rsidR="00C04DF6" w:rsidRPr="005673E7" w:rsidRDefault="005753E0" w:rsidP="001A05B7">
      <w:pPr>
        <w:pStyle w:val="CordiaNew"/>
        <w:numPr>
          <w:ilvl w:val="0"/>
          <w:numId w:val="16"/>
        </w:numPr>
        <w:tabs>
          <w:tab w:val="clear" w:pos="4153"/>
          <w:tab w:val="num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เงินลงทุนในบริษัทย่อย</w:t>
      </w:r>
    </w:p>
    <w:p w14:paraId="2A22360D" w14:textId="77777777" w:rsidR="00417310" w:rsidRPr="005673E7" w:rsidRDefault="00417310" w:rsidP="00417310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898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757"/>
        <w:gridCol w:w="992"/>
        <w:gridCol w:w="850"/>
        <w:gridCol w:w="851"/>
        <w:gridCol w:w="850"/>
        <w:gridCol w:w="993"/>
        <w:gridCol w:w="992"/>
        <w:gridCol w:w="850"/>
        <w:gridCol w:w="854"/>
      </w:tblGrid>
      <w:tr w:rsidR="00B66E24" w:rsidRPr="005673E7" w14:paraId="4D80D842" w14:textId="77777777" w:rsidTr="009D6242">
        <w:trPr>
          <w:cantSplit/>
          <w:trHeight w:val="124"/>
        </w:trPr>
        <w:tc>
          <w:tcPr>
            <w:tcW w:w="1757" w:type="dxa"/>
            <w:shd w:val="clear" w:color="auto" w:fill="auto"/>
          </w:tcPr>
          <w:p w14:paraId="7D80538E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F126FB0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1538B94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D1E8209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66F61DE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3689" w:type="dxa"/>
            <w:gridSpan w:val="4"/>
            <w:shd w:val="clear" w:color="auto" w:fill="auto"/>
          </w:tcPr>
          <w:p w14:paraId="0A0A703F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(</w:t>
            </w:r>
            <w:proofErr w:type="gramStart"/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หน่วย :</w:t>
            </w:r>
            <w:proofErr w:type="gramEnd"/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พันบาท)</w:t>
            </w:r>
          </w:p>
        </w:tc>
      </w:tr>
      <w:tr w:rsidR="00351638" w:rsidRPr="005673E7" w14:paraId="0FC153F7" w14:textId="77777777" w:rsidTr="009D6242">
        <w:trPr>
          <w:cantSplit/>
        </w:trPr>
        <w:tc>
          <w:tcPr>
            <w:tcW w:w="1757" w:type="dxa"/>
            <w:shd w:val="clear" w:color="auto" w:fill="auto"/>
          </w:tcPr>
          <w:p w14:paraId="62F53EBB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7232" w:type="dxa"/>
            <w:gridSpan w:val="8"/>
            <w:shd w:val="clear" w:color="auto" w:fill="auto"/>
          </w:tcPr>
          <w:p w14:paraId="75747534" w14:textId="77777777" w:rsidR="00351638" w:rsidRPr="005673E7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งบการเงินเฉพาะของบริษัท</w:t>
            </w:r>
          </w:p>
        </w:tc>
      </w:tr>
      <w:tr w:rsidR="00B66E24" w:rsidRPr="005673E7" w14:paraId="6781C6CE" w14:textId="77777777" w:rsidTr="009D6242">
        <w:trPr>
          <w:cantSplit/>
        </w:trPr>
        <w:tc>
          <w:tcPr>
            <w:tcW w:w="1757" w:type="dxa"/>
            <w:shd w:val="clear" w:color="auto" w:fill="auto"/>
          </w:tcPr>
          <w:p w14:paraId="06BED8D1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14:paraId="6290723C" w14:textId="77777777" w:rsidR="00351638" w:rsidRPr="005673E7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A7B5D5C" w14:textId="77777777" w:rsidR="00351638" w:rsidRPr="005673E7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สัดส่วนร้อยละการลงทุน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9B96C09" w14:textId="77777777" w:rsidR="00351638" w:rsidRPr="005673E7" w:rsidRDefault="00351638" w:rsidP="003F561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 w:right="-24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704" w:type="dxa"/>
            <w:gridSpan w:val="2"/>
            <w:shd w:val="clear" w:color="auto" w:fill="auto"/>
          </w:tcPr>
          <w:p w14:paraId="69727866" w14:textId="77777777" w:rsidR="00351638" w:rsidRPr="005673E7" w:rsidRDefault="00351638" w:rsidP="005671C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เงินปันผลรับ</w:t>
            </w:r>
          </w:p>
        </w:tc>
      </w:tr>
      <w:tr w:rsidR="00B66E24" w:rsidRPr="005673E7" w14:paraId="791C99BC" w14:textId="77777777" w:rsidTr="009D6242">
        <w:trPr>
          <w:cantSplit/>
        </w:trPr>
        <w:tc>
          <w:tcPr>
            <w:tcW w:w="1757" w:type="dxa"/>
            <w:shd w:val="clear" w:color="auto" w:fill="auto"/>
          </w:tcPr>
          <w:p w14:paraId="78B4C04C" w14:textId="77777777" w:rsidR="00B07D8C" w:rsidRPr="005673E7" w:rsidRDefault="00B07D8C" w:rsidP="00E35687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398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942204A" w14:textId="7E86F6CC" w:rsidR="00B07D8C" w:rsidRPr="005673E7" w:rsidRDefault="00B07D8C" w:rsidP="00B07D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0" w:type="dxa"/>
            <w:shd w:val="clear" w:color="auto" w:fill="auto"/>
          </w:tcPr>
          <w:p w14:paraId="08DD9A51" w14:textId="755F33B4" w:rsidR="00B07D8C" w:rsidRPr="005673E7" w:rsidRDefault="00B07D8C" w:rsidP="00B07D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851" w:type="dxa"/>
            <w:shd w:val="clear" w:color="auto" w:fill="auto"/>
          </w:tcPr>
          <w:p w14:paraId="3875CA53" w14:textId="66F8FC04" w:rsidR="00B07D8C" w:rsidRPr="005673E7" w:rsidRDefault="00B07D8C" w:rsidP="00B07D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0" w:type="dxa"/>
            <w:shd w:val="clear" w:color="auto" w:fill="auto"/>
          </w:tcPr>
          <w:p w14:paraId="19DFB523" w14:textId="2339B100" w:rsidR="00B07D8C" w:rsidRPr="005673E7" w:rsidRDefault="00B07D8C" w:rsidP="00B07D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993" w:type="dxa"/>
            <w:shd w:val="clear" w:color="auto" w:fill="auto"/>
          </w:tcPr>
          <w:p w14:paraId="3634B12B" w14:textId="2B8B2969" w:rsidR="00B07D8C" w:rsidRPr="005673E7" w:rsidRDefault="00B07D8C" w:rsidP="00B07D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1E7D93F7" w14:textId="339D50DD" w:rsidR="00B07D8C" w:rsidRPr="005673E7" w:rsidRDefault="00B07D8C" w:rsidP="00B07D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1644"/>
                <w:tab w:val="left" w:pos="456"/>
              </w:tabs>
              <w:spacing w:after="0" w:line="240" w:lineRule="auto"/>
              <w:ind w:left="-42" w:right="-33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850" w:type="dxa"/>
            <w:shd w:val="clear" w:color="auto" w:fill="auto"/>
          </w:tcPr>
          <w:p w14:paraId="52A2404C" w14:textId="3A61506E" w:rsidR="00B07D8C" w:rsidRPr="005673E7" w:rsidRDefault="00B07D8C" w:rsidP="00B07D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854" w:type="dxa"/>
            <w:shd w:val="clear" w:color="auto" w:fill="auto"/>
          </w:tcPr>
          <w:p w14:paraId="35898E15" w14:textId="2C316EEF" w:rsidR="00B07D8C" w:rsidRPr="005673E7" w:rsidRDefault="00B07D8C" w:rsidP="00B07D8C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ธ.ค. 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</w:tr>
      <w:tr w:rsidR="00B66E24" w:rsidRPr="005673E7" w14:paraId="7B72B882" w14:textId="77777777" w:rsidTr="009D6242">
        <w:trPr>
          <w:cantSplit/>
        </w:trPr>
        <w:tc>
          <w:tcPr>
            <w:tcW w:w="1757" w:type="dxa"/>
            <w:shd w:val="clear" w:color="auto" w:fill="auto"/>
          </w:tcPr>
          <w:p w14:paraId="5942C6E5" w14:textId="77777777" w:rsidR="00351638" w:rsidRPr="005673E7" w:rsidRDefault="00351638" w:rsidP="00E35687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1D513EF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66AA260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3E3FBBE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C3D6AB6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4B3394EB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4E4DC2E" w14:textId="77777777" w:rsidR="00351638" w:rsidRPr="005673E7" w:rsidRDefault="00351638" w:rsidP="00A450B7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</w:tcPr>
          <w:p w14:paraId="2ADF9E43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854" w:type="dxa"/>
            <w:shd w:val="clear" w:color="auto" w:fill="auto"/>
          </w:tcPr>
          <w:p w14:paraId="5FC74A1A" w14:textId="77777777" w:rsidR="00351638" w:rsidRPr="005673E7" w:rsidRDefault="00351638" w:rsidP="005671CD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682CCB" w:rsidRPr="005673E7" w14:paraId="035531AF" w14:textId="77777777" w:rsidTr="009D6242">
        <w:trPr>
          <w:cantSplit/>
          <w:trHeight w:val="149"/>
        </w:trPr>
        <w:tc>
          <w:tcPr>
            <w:tcW w:w="1757" w:type="dxa"/>
            <w:shd w:val="clear" w:color="auto" w:fill="auto"/>
            <w:vAlign w:val="bottom"/>
          </w:tcPr>
          <w:p w14:paraId="7B1D5719" w14:textId="77777777" w:rsidR="00682CCB" w:rsidRPr="005673E7" w:rsidRDefault="00682CCB" w:rsidP="00E35687">
            <w:pPr>
              <w:spacing w:line="240" w:lineRule="auto"/>
              <w:ind w:left="171" w:right="-180" w:hanging="14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สเปซเมด จำกัด</w:t>
            </w:r>
          </w:p>
        </w:tc>
        <w:tc>
          <w:tcPr>
            <w:tcW w:w="992" w:type="dxa"/>
            <w:shd w:val="clear" w:color="auto" w:fill="auto"/>
          </w:tcPr>
          <w:p w14:paraId="2FA34E4C" w14:textId="1B4F0D2E" w:rsidR="00682CCB" w:rsidRPr="005673E7" w:rsidRDefault="00682CCB" w:rsidP="00682CCB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50" w:type="dxa"/>
            <w:shd w:val="clear" w:color="auto" w:fill="auto"/>
          </w:tcPr>
          <w:p w14:paraId="26FF88F6" w14:textId="2C76C7C5" w:rsidR="00682CCB" w:rsidRPr="005673E7" w:rsidRDefault="00682CCB" w:rsidP="00682CCB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50,000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436068E" w14:textId="71A5A75F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100.00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A6507A" w14:textId="50CC04B4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100.00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6A1875" w14:textId="34FD19CF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B392CED" w14:textId="0C0C42F4" w:rsidR="00682CCB" w:rsidRPr="005673E7" w:rsidRDefault="00682CCB" w:rsidP="00682CCB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0" w:type="dxa"/>
            <w:shd w:val="clear" w:color="auto" w:fill="auto"/>
          </w:tcPr>
          <w:p w14:paraId="7B7D5391" w14:textId="350B6895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17,000</w:t>
            </w:r>
          </w:p>
        </w:tc>
        <w:tc>
          <w:tcPr>
            <w:tcW w:w="854" w:type="dxa"/>
            <w:shd w:val="clear" w:color="auto" w:fill="auto"/>
          </w:tcPr>
          <w:p w14:paraId="11FBC8DB" w14:textId="7A71DD49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15,000</w:t>
            </w:r>
          </w:p>
        </w:tc>
      </w:tr>
      <w:tr w:rsidR="00682CCB" w:rsidRPr="005673E7" w14:paraId="42E63C4D" w14:textId="77777777" w:rsidTr="009D6242">
        <w:trPr>
          <w:cantSplit/>
        </w:trPr>
        <w:tc>
          <w:tcPr>
            <w:tcW w:w="1757" w:type="dxa"/>
            <w:shd w:val="clear" w:color="auto" w:fill="auto"/>
            <w:vAlign w:val="bottom"/>
          </w:tcPr>
          <w:p w14:paraId="765FBBEC" w14:textId="77777777" w:rsidR="00682CCB" w:rsidRPr="005673E7" w:rsidRDefault="00682CCB" w:rsidP="00E35687">
            <w:pPr>
              <w:spacing w:line="240" w:lineRule="auto"/>
              <w:ind w:left="171" w:right="-180" w:hanging="141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บริษัท สยามสเนล จำกัด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B9332A" w14:textId="42B952FC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20,000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8ECA85A" w14:textId="5BD127DA" w:rsidR="00682CCB" w:rsidRPr="005673E7" w:rsidRDefault="00682CCB" w:rsidP="00682CCB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20,000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035339" w14:textId="7B12DF78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51.00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9C72F9" w14:textId="0273EEAA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51.00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F375F4" w14:textId="6CD3E1E7" w:rsidR="00682CCB" w:rsidRPr="005673E7" w:rsidRDefault="00682CCB" w:rsidP="00682CCB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10,200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00CDA8" w14:textId="4D71478F" w:rsidR="00682CCB" w:rsidRPr="005673E7" w:rsidRDefault="00682CCB" w:rsidP="00682CCB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10,200</w:t>
            </w:r>
          </w:p>
        </w:tc>
        <w:tc>
          <w:tcPr>
            <w:tcW w:w="850" w:type="dxa"/>
            <w:shd w:val="clear" w:color="auto" w:fill="auto"/>
          </w:tcPr>
          <w:p w14:paraId="5CDE92D3" w14:textId="027FFF13" w:rsidR="00682CCB" w:rsidRPr="005673E7" w:rsidRDefault="00682CCB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61B39EF6" w14:textId="4289589B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</w:tr>
      <w:tr w:rsidR="00682CCB" w:rsidRPr="005673E7" w14:paraId="0173DE21" w14:textId="77777777" w:rsidTr="009D6242">
        <w:trPr>
          <w:cantSplit/>
        </w:trPr>
        <w:tc>
          <w:tcPr>
            <w:tcW w:w="1757" w:type="dxa"/>
            <w:shd w:val="clear" w:color="auto" w:fill="auto"/>
            <w:vAlign w:val="bottom"/>
          </w:tcPr>
          <w:p w14:paraId="5C035A0B" w14:textId="613F6118" w:rsidR="00682CCB" w:rsidRPr="005673E7" w:rsidRDefault="00682CCB" w:rsidP="00E35687">
            <w:pPr>
              <w:spacing w:line="240" w:lineRule="auto"/>
              <w:ind w:left="171" w:right="-180" w:hanging="141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บริษัท ดับบลิวซีไอ โฮลดิ้ง</w:t>
            </w:r>
          </w:p>
          <w:p w14:paraId="15A43642" w14:textId="150EDCCF" w:rsidR="00682CCB" w:rsidRPr="005673E7" w:rsidRDefault="00384300" w:rsidP="00E35687">
            <w:pPr>
              <w:spacing w:line="240" w:lineRule="auto"/>
              <w:ind w:left="171" w:right="-180" w:hanging="141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>
              <w:rPr>
                <w:rFonts w:ascii="BrowalliaUPC" w:hAnsi="BrowalliaUPC" w:cs="BrowalliaUPC"/>
                <w:sz w:val="22"/>
                <w:szCs w:val="22"/>
              </w:rPr>
              <w:t xml:space="preserve">    </w:t>
            </w:r>
            <w:r w:rsidR="00682CCB" w:rsidRPr="005673E7">
              <w:rPr>
                <w:rFonts w:ascii="BrowalliaUPC" w:hAnsi="BrowalliaUPC" w:cs="BrowalliaUPC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7C2451C" w14:textId="5AB16D01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1,818,906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2E239C8" w14:textId="6F76A04A" w:rsidR="00682CCB" w:rsidRPr="005673E7" w:rsidRDefault="00682CCB" w:rsidP="00682CCB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1,818,906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BCF9C1A" w14:textId="1E13F775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56.00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6A4613E" w14:textId="3C781B6F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56.00</w:t>
            </w:r>
          </w:p>
        </w:tc>
        <w:tc>
          <w:tcPr>
            <w:tcW w:w="993" w:type="dxa"/>
            <w:shd w:val="clear" w:color="auto" w:fill="auto"/>
          </w:tcPr>
          <w:p w14:paraId="4A50712F" w14:textId="77777777" w:rsidR="00682CCB" w:rsidRPr="005673E7" w:rsidRDefault="00682CCB" w:rsidP="00682CCB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B337286" w14:textId="3CA76E7D" w:rsidR="00682CCB" w:rsidRPr="005673E7" w:rsidRDefault="00682CCB" w:rsidP="00682CCB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2,212,004</w:t>
            </w:r>
          </w:p>
        </w:tc>
        <w:tc>
          <w:tcPr>
            <w:tcW w:w="992" w:type="dxa"/>
            <w:shd w:val="clear" w:color="auto" w:fill="auto"/>
          </w:tcPr>
          <w:p w14:paraId="0DD30647" w14:textId="77777777" w:rsidR="00682CCB" w:rsidRPr="005673E7" w:rsidRDefault="00682CCB" w:rsidP="00682CCB">
            <w:pPr>
              <w:pStyle w:val="Header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FBD40D8" w14:textId="73A496A6" w:rsidR="00682CCB" w:rsidRPr="005673E7" w:rsidRDefault="00682CCB" w:rsidP="00682CC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2,212,004</w:t>
            </w:r>
          </w:p>
        </w:tc>
        <w:tc>
          <w:tcPr>
            <w:tcW w:w="850" w:type="dxa"/>
            <w:shd w:val="clear" w:color="auto" w:fill="auto"/>
          </w:tcPr>
          <w:p w14:paraId="73A2010D" w14:textId="77777777" w:rsidR="00682CCB" w:rsidRPr="005673E7" w:rsidRDefault="00682CCB" w:rsidP="00682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3A6D60DB" w14:textId="77815B2F" w:rsidR="00682CCB" w:rsidRPr="005673E7" w:rsidRDefault="00682CCB" w:rsidP="00C13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854" w:type="dxa"/>
            <w:shd w:val="clear" w:color="auto" w:fill="auto"/>
          </w:tcPr>
          <w:p w14:paraId="1B083A4C" w14:textId="77777777" w:rsidR="00682CCB" w:rsidRPr="005673E7" w:rsidRDefault="00682CCB" w:rsidP="00682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  <w:p w14:paraId="112988DA" w14:textId="10E0CC3F" w:rsidR="00682CCB" w:rsidRPr="005673E7" w:rsidRDefault="00682CCB" w:rsidP="00682C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</w:tr>
      <w:tr w:rsidR="00682CCB" w:rsidRPr="005673E7" w14:paraId="39998FB4" w14:textId="77777777" w:rsidTr="009D6242">
        <w:trPr>
          <w:cantSplit/>
        </w:trPr>
        <w:tc>
          <w:tcPr>
            <w:tcW w:w="1757" w:type="dxa"/>
            <w:shd w:val="clear" w:color="auto" w:fill="auto"/>
          </w:tcPr>
          <w:p w14:paraId="568E9195" w14:textId="77777777" w:rsidR="00682CCB" w:rsidRPr="005673E7" w:rsidRDefault="00682CCB" w:rsidP="00E35687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171" w:right="-57" w:hanging="141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673E2E9" w14:textId="77777777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D4E00F" w14:textId="77777777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FA46A00" w14:textId="77777777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8377EF" w14:textId="77777777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B9D086F" w14:textId="72C2F990" w:rsidR="00682CCB" w:rsidRPr="005673E7" w:rsidRDefault="00682CCB" w:rsidP="00682CC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2,281,595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59406D" w14:textId="0C345BBD" w:rsidR="00682CCB" w:rsidRPr="005673E7" w:rsidRDefault="00682CCB" w:rsidP="00682CCB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2,281,595</w:t>
            </w:r>
          </w:p>
        </w:tc>
        <w:tc>
          <w:tcPr>
            <w:tcW w:w="850" w:type="dxa"/>
            <w:shd w:val="clear" w:color="auto" w:fill="auto"/>
          </w:tcPr>
          <w:p w14:paraId="55094E9E" w14:textId="030C9DB0" w:rsidR="00682CCB" w:rsidRPr="005673E7" w:rsidRDefault="00682CCB" w:rsidP="00C13DD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17,000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119E601" w14:textId="08CC5364" w:rsidR="00682CCB" w:rsidRPr="005673E7" w:rsidRDefault="00682CCB" w:rsidP="00682CC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15,000</w:t>
            </w:r>
          </w:p>
        </w:tc>
      </w:tr>
      <w:tr w:rsidR="00682CCB" w:rsidRPr="005673E7" w14:paraId="6DFBADEC" w14:textId="77777777" w:rsidTr="009D6242">
        <w:trPr>
          <w:cantSplit/>
        </w:trPr>
        <w:tc>
          <w:tcPr>
            <w:tcW w:w="1757" w:type="dxa"/>
            <w:shd w:val="clear" w:color="auto" w:fill="auto"/>
          </w:tcPr>
          <w:p w14:paraId="532AAFFA" w14:textId="558C1AB9" w:rsidR="00682CCB" w:rsidRPr="005673E7" w:rsidRDefault="00682CCB" w:rsidP="00E35687">
            <w:pPr>
              <w:tabs>
                <w:tab w:val="clear" w:pos="227"/>
                <w:tab w:val="left" w:pos="252"/>
                <w:tab w:val="left" w:pos="851"/>
                <w:tab w:val="left" w:pos="1418"/>
                <w:tab w:val="left" w:pos="1985"/>
              </w:tabs>
              <w:spacing w:line="240" w:lineRule="auto"/>
              <w:ind w:left="171" w:right="-57" w:hanging="14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ค่าเผื่อการด้อยค่า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ADDD84" w14:textId="77777777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417E6AC" w14:textId="77777777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F92688" w14:textId="77777777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8480545" w14:textId="77777777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1A46635" w14:textId="3CECFAE8" w:rsidR="00682CCB" w:rsidRPr="005673E7" w:rsidRDefault="00682CCB" w:rsidP="00682CC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(2,222,204)</w:t>
            </w:r>
          </w:p>
        </w:tc>
        <w:tc>
          <w:tcPr>
            <w:tcW w:w="992" w:type="dxa"/>
            <w:shd w:val="clear" w:color="auto" w:fill="auto"/>
          </w:tcPr>
          <w:p w14:paraId="0D38E757" w14:textId="4FB017D5" w:rsidR="00682CCB" w:rsidRPr="005673E7" w:rsidRDefault="00682CCB" w:rsidP="00682CCB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(2,222,204)</w:t>
            </w:r>
          </w:p>
        </w:tc>
        <w:tc>
          <w:tcPr>
            <w:tcW w:w="850" w:type="dxa"/>
            <w:shd w:val="clear" w:color="auto" w:fill="auto"/>
          </w:tcPr>
          <w:p w14:paraId="5B0FA861" w14:textId="77777777" w:rsidR="00682CCB" w:rsidRPr="005673E7" w:rsidRDefault="00682CCB" w:rsidP="00682CCB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54" w:type="dxa"/>
            <w:shd w:val="clear" w:color="auto" w:fill="auto"/>
          </w:tcPr>
          <w:p w14:paraId="02BB7ECA" w14:textId="77777777" w:rsidR="00682CCB" w:rsidRPr="005673E7" w:rsidRDefault="00682CCB" w:rsidP="00682CCB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682CCB" w:rsidRPr="005673E7" w14:paraId="0BCFD1B6" w14:textId="77777777" w:rsidTr="009D6242">
        <w:trPr>
          <w:cantSplit/>
        </w:trPr>
        <w:tc>
          <w:tcPr>
            <w:tcW w:w="1757" w:type="dxa"/>
            <w:shd w:val="clear" w:color="auto" w:fill="auto"/>
          </w:tcPr>
          <w:p w14:paraId="6B4C2CD2" w14:textId="77777777" w:rsidR="00682CCB" w:rsidRPr="005673E7" w:rsidRDefault="00682CCB" w:rsidP="00E35687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left="171" w:right="-57" w:hanging="141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606F65" w14:textId="77777777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29E6050" w14:textId="77777777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0E1C91B" w14:textId="77777777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0ED0E2A" w14:textId="77777777" w:rsidR="00682CCB" w:rsidRPr="005673E7" w:rsidRDefault="00682CCB" w:rsidP="00682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414536C0" w14:textId="6A6257D7" w:rsidR="00682CCB" w:rsidRPr="005673E7" w:rsidRDefault="00682CCB" w:rsidP="00682CCB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992" w:type="dxa"/>
            <w:shd w:val="clear" w:color="auto" w:fill="auto"/>
          </w:tcPr>
          <w:p w14:paraId="17524742" w14:textId="318F2CBB" w:rsidR="00682CCB" w:rsidRPr="005673E7" w:rsidRDefault="00682CCB" w:rsidP="00682CCB">
            <w:pPr>
              <w:pStyle w:val="BodyText"/>
              <w:pBdr>
                <w:bottom w:val="single" w:sz="12" w:space="1" w:color="auto"/>
              </w:pBdr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>59,391</w:t>
            </w:r>
          </w:p>
        </w:tc>
        <w:tc>
          <w:tcPr>
            <w:tcW w:w="850" w:type="dxa"/>
            <w:shd w:val="clear" w:color="auto" w:fill="auto"/>
          </w:tcPr>
          <w:p w14:paraId="4A846AD8" w14:textId="77777777" w:rsidR="00682CCB" w:rsidRPr="005673E7" w:rsidRDefault="00682CCB" w:rsidP="00682CCB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854" w:type="dxa"/>
            <w:shd w:val="clear" w:color="auto" w:fill="auto"/>
          </w:tcPr>
          <w:p w14:paraId="5503BF54" w14:textId="77777777" w:rsidR="00682CCB" w:rsidRPr="005673E7" w:rsidRDefault="00682CCB" w:rsidP="00682CCB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</w:tbl>
    <w:p w14:paraId="7A56FAE2" w14:textId="77777777" w:rsidR="00F0574F" w:rsidRPr="005673E7" w:rsidRDefault="00F0574F" w:rsidP="00CF3CD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91804AA" w14:textId="6F5F436F" w:rsidR="00D07682" w:rsidRDefault="003A1A70" w:rsidP="00CF3CD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ณ วันที่ </w:t>
      </w:r>
      <w:r w:rsidR="00837B6D" w:rsidRPr="005673E7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="00837B6D" w:rsidRPr="005673E7">
        <w:rPr>
          <w:rFonts w:ascii="BrowalliaUPC" w:hAnsi="BrowalliaUPC" w:cs="BrowalliaUPC"/>
          <w:sz w:val="28"/>
          <w:szCs w:val="28"/>
          <w:cs/>
          <w:lang w:val="en-GB"/>
        </w:rPr>
        <w:t>ธันวาคม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621EBC" w:rsidRPr="005673E7">
        <w:rPr>
          <w:rFonts w:ascii="BrowalliaUPC" w:hAnsi="BrowalliaUPC" w:cs="BrowalliaUPC"/>
          <w:spacing w:val="-4"/>
          <w:sz w:val="28"/>
          <w:szCs w:val="28"/>
        </w:rPr>
        <w:t>256</w:t>
      </w:r>
      <w:r w:rsidR="009B132A" w:rsidRPr="005673E7">
        <w:rPr>
          <w:rFonts w:ascii="BrowalliaUPC" w:hAnsi="BrowalliaUPC" w:cs="BrowalliaUPC"/>
          <w:spacing w:val="-4"/>
          <w:sz w:val="28"/>
          <w:szCs w:val="28"/>
        </w:rPr>
        <w:t>3</w:t>
      </w:r>
      <w:r w:rsidR="00C47D67" w:rsidRPr="005673E7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C47D67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และ </w:t>
      </w:r>
      <w:r w:rsidR="00C47D67" w:rsidRPr="005673E7">
        <w:rPr>
          <w:rFonts w:ascii="BrowalliaUPC" w:hAnsi="BrowalliaUPC" w:cs="BrowalliaUPC"/>
          <w:spacing w:val="-4"/>
          <w:sz w:val="28"/>
          <w:szCs w:val="28"/>
        </w:rPr>
        <w:t>256</w:t>
      </w:r>
      <w:r w:rsidR="009B132A" w:rsidRPr="005673E7">
        <w:rPr>
          <w:rFonts w:ascii="BrowalliaUPC" w:hAnsi="BrowalliaUPC" w:cs="BrowalliaUPC"/>
          <w:spacing w:val="-4"/>
          <w:sz w:val="28"/>
          <w:szCs w:val="28"/>
        </w:rPr>
        <w:t>2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9B132A" w:rsidRPr="005673E7">
        <w:rPr>
          <w:rFonts w:ascii="BrowalliaUPC" w:hAnsi="BrowalliaUPC" w:cs="BrowalliaUPC"/>
          <w:spacing w:val="-4"/>
          <w:sz w:val="28"/>
          <w:szCs w:val="28"/>
          <w:cs/>
        </w:rPr>
        <w:t>เงินลงทุนในบริษัทดับบลิว ซี ไอ โฮลด</w:t>
      </w:r>
      <w:proofErr w:type="spellStart"/>
      <w:r w:rsidR="009B132A" w:rsidRPr="005673E7">
        <w:rPr>
          <w:rFonts w:ascii="BrowalliaUPC" w:hAnsi="BrowalliaUPC" w:cs="BrowalliaUPC"/>
          <w:spacing w:val="-4"/>
          <w:sz w:val="28"/>
          <w:szCs w:val="28"/>
          <w:cs/>
        </w:rPr>
        <w:t>ิ้ง</w:t>
      </w:r>
      <w:proofErr w:type="spellEnd"/>
      <w:r w:rsidR="009B132A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 จำกัด (มหาชน)</w:t>
      </w:r>
      <w:r w:rsidR="009B132A" w:rsidRPr="005673E7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จำนวน </w:t>
      </w:r>
      <w:r w:rsidR="00873CCC" w:rsidRPr="005673E7">
        <w:rPr>
          <w:rFonts w:ascii="BrowalliaUPC" w:hAnsi="BrowalliaUPC" w:cs="BrowalliaUPC"/>
          <w:spacing w:val="-4"/>
          <w:sz w:val="28"/>
          <w:szCs w:val="28"/>
        </w:rPr>
        <w:t>2,212</w:t>
      </w:r>
      <w:r w:rsidRPr="005673E7">
        <w:rPr>
          <w:rFonts w:ascii="BrowalliaUPC" w:hAnsi="BrowalliaUPC" w:cs="BrowalliaUPC"/>
          <w:spacing w:val="-4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>ล้านบาท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7D122D" w:rsidRPr="005673E7">
        <w:rPr>
          <w:rFonts w:ascii="BrowalliaUPC" w:hAnsi="BrowalliaUPC" w:cs="BrowalliaUPC"/>
          <w:spacing w:val="-4"/>
          <w:sz w:val="28"/>
          <w:szCs w:val="28"/>
          <w:cs/>
        </w:rPr>
        <w:t>ติดภาระจำนองเป็นหลักทรัพย์</w:t>
      </w:r>
      <w:r w:rsidR="007D122D" w:rsidRPr="005673E7">
        <w:rPr>
          <w:rFonts w:ascii="BrowalliaUPC" w:hAnsi="BrowalliaUPC" w:cs="BrowalliaUPC"/>
          <w:sz w:val="28"/>
          <w:szCs w:val="28"/>
          <w:cs/>
        </w:rPr>
        <w:t>ค้ำประกันวงเงินกู้ยืมระยะยาวจากสถาบันการเงินแห่งหนึ่ง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 (หมายเหตุ </w:t>
      </w:r>
      <w:bookmarkStart w:id="9" w:name="_Hlk60972895"/>
      <w:r w:rsidR="006524D8" w:rsidRPr="005673E7">
        <w:rPr>
          <w:rFonts w:ascii="BrowalliaUPC" w:hAnsi="BrowalliaUPC" w:cs="BrowalliaUPC"/>
          <w:spacing w:val="-4"/>
          <w:sz w:val="28"/>
          <w:szCs w:val="28"/>
        </w:rPr>
        <w:t>2</w:t>
      </w:r>
      <w:bookmarkEnd w:id="9"/>
      <w:r w:rsidR="00F85698">
        <w:rPr>
          <w:rFonts w:ascii="BrowalliaUPC" w:hAnsi="BrowalliaUPC" w:cs="BrowalliaUPC"/>
          <w:spacing w:val="-4"/>
          <w:sz w:val="28"/>
          <w:szCs w:val="28"/>
        </w:rPr>
        <w:t>4</w:t>
      </w:r>
      <w:r w:rsidRPr="005673E7">
        <w:rPr>
          <w:rFonts w:ascii="BrowalliaUPC" w:hAnsi="BrowalliaUPC" w:cs="BrowalliaUPC"/>
          <w:spacing w:val="-4"/>
          <w:sz w:val="28"/>
          <w:szCs w:val="28"/>
        </w:rPr>
        <w:t>)</w:t>
      </w:r>
    </w:p>
    <w:p w14:paraId="4ABADD7F" w14:textId="7DD02474" w:rsidR="00A76F3A" w:rsidRDefault="00A76F3A" w:rsidP="00CF3CD4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</w:p>
    <w:p w14:paraId="4698E0C0" w14:textId="61860B55" w:rsidR="00A76F3A" w:rsidRDefault="00A76F3A" w:rsidP="00A76F3A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เมื่อวันที่ </w:t>
      </w:r>
      <w:r w:rsidRPr="005673E7">
        <w:rPr>
          <w:rFonts w:ascii="BrowalliaUPC" w:hAnsi="BrowalliaUPC" w:cs="BrowalliaUPC"/>
          <w:spacing w:val="-4"/>
          <w:sz w:val="28"/>
          <w:szCs w:val="28"/>
        </w:rPr>
        <w:t xml:space="preserve">15 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กุมภาพันธ์ </w:t>
      </w:r>
      <w:r w:rsidRPr="005673E7">
        <w:rPr>
          <w:rFonts w:ascii="BrowalliaUPC" w:hAnsi="BrowalliaUPC" w:cs="BrowalliaUPC"/>
          <w:spacing w:val="-4"/>
          <w:sz w:val="28"/>
          <w:szCs w:val="28"/>
        </w:rPr>
        <w:t xml:space="preserve">2562 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>ที่ประชุมวิสามัญผู้ถือหุ้น</w:t>
      </w:r>
      <w:r w:rsidRPr="005673E7">
        <w:rPr>
          <w:rFonts w:ascii="BrowalliaUPC" w:hAnsi="BrowalliaUPC" w:cs="BrowalliaUPC"/>
          <w:sz w:val="28"/>
          <w:szCs w:val="28"/>
          <w:cs/>
        </w:rPr>
        <w:t>บริษัท ดับบลิวซีไอ โฮลด</w:t>
      </w:r>
      <w:proofErr w:type="spellStart"/>
      <w:r w:rsidRPr="005673E7">
        <w:rPr>
          <w:rFonts w:ascii="BrowalliaUPC" w:hAnsi="BrowalliaUPC" w:cs="BrowalliaUPC"/>
          <w:sz w:val="28"/>
          <w:szCs w:val="28"/>
          <w:cs/>
        </w:rPr>
        <w:t>ิ้ง</w:t>
      </w:r>
      <w:proofErr w:type="spellEnd"/>
      <w:r w:rsidRPr="005673E7">
        <w:rPr>
          <w:rFonts w:ascii="BrowalliaUPC" w:hAnsi="BrowalliaUPC" w:cs="BrowalliaUPC"/>
          <w:sz w:val="28"/>
          <w:szCs w:val="28"/>
          <w:cs/>
        </w:rPr>
        <w:t xml:space="preserve"> จำกัด (มหาชน)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 ได้มีมติขยายระยะเวลาการจัดสรรหุ้นเพิ่มทุนส่วนที่เหลือ และเรียกชำระเงินค่าหุ้นภายในวันที่ </w:t>
      </w:r>
      <w:r w:rsidRPr="005673E7">
        <w:rPr>
          <w:rFonts w:ascii="BrowalliaUPC" w:hAnsi="BrowalliaUPC" w:cs="BrowalliaUPC"/>
          <w:spacing w:val="-4"/>
          <w:sz w:val="28"/>
          <w:szCs w:val="28"/>
        </w:rPr>
        <w:t xml:space="preserve">30 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มิถุนายน </w:t>
      </w:r>
      <w:r w:rsidRPr="005673E7">
        <w:rPr>
          <w:rFonts w:ascii="BrowalliaUPC" w:hAnsi="BrowalliaUPC" w:cs="BrowalliaUPC"/>
          <w:spacing w:val="-4"/>
          <w:sz w:val="28"/>
          <w:szCs w:val="28"/>
        </w:rPr>
        <w:t>2562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 (ตามมติอนุมัติ</w:t>
      </w:r>
      <w:r w:rsidRPr="005673E7">
        <w:rPr>
          <w:rFonts w:ascii="BrowalliaUPC" w:hAnsi="BrowalliaUPC" w:cs="BrowalliaUPC"/>
          <w:spacing w:val="-4"/>
          <w:sz w:val="28"/>
          <w:szCs w:val="28"/>
        </w:rPr>
        <w:t xml:space="preserve">        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การเพิ่มทุนเมื่อวันที่ </w:t>
      </w:r>
      <w:r w:rsidRPr="005673E7">
        <w:rPr>
          <w:rFonts w:ascii="BrowalliaUPC" w:hAnsi="BrowalliaUPC" w:cs="BrowalliaUPC"/>
          <w:spacing w:val="-4"/>
          <w:sz w:val="28"/>
          <w:szCs w:val="28"/>
        </w:rPr>
        <w:t xml:space="preserve">29 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มิถุนายน </w:t>
      </w:r>
      <w:r w:rsidRPr="005673E7">
        <w:rPr>
          <w:rFonts w:ascii="BrowalliaUPC" w:hAnsi="BrowalliaUPC" w:cs="BrowalliaUPC"/>
          <w:spacing w:val="-4"/>
          <w:sz w:val="28"/>
          <w:szCs w:val="28"/>
        </w:rPr>
        <w:t>2561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>)</w:t>
      </w:r>
    </w:p>
    <w:p w14:paraId="4B712DBE" w14:textId="29F7B6AD" w:rsidR="006D0E45" w:rsidRDefault="006D0E45" w:rsidP="00A76F3A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</w:p>
    <w:p w14:paraId="1F27D64E" w14:textId="77777777" w:rsidR="003A5453" w:rsidRDefault="003A5453" w:rsidP="00A76F3A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</w:p>
    <w:p w14:paraId="59105D67" w14:textId="27AF5476" w:rsidR="006D0E45" w:rsidRPr="005673E7" w:rsidRDefault="006D0E45" w:rsidP="006D0E45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 xml:space="preserve">เมื่อวันที่ </w:t>
      </w:r>
      <w:r w:rsidRPr="005673E7">
        <w:rPr>
          <w:rFonts w:ascii="BrowalliaUPC" w:hAnsi="BrowalliaUPC" w:cs="BrowalliaUPC"/>
          <w:sz w:val="28"/>
          <w:szCs w:val="28"/>
        </w:rPr>
        <w:t xml:space="preserve">4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5673E7">
        <w:rPr>
          <w:rFonts w:ascii="BrowalliaUPC" w:hAnsi="BrowalliaUPC" w:cs="BrowalliaUPC"/>
          <w:sz w:val="28"/>
          <w:szCs w:val="28"/>
        </w:rPr>
        <w:t>2562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บริษัท ดับบลิวซีไอ โฮลด</w:t>
      </w:r>
      <w:proofErr w:type="spellStart"/>
      <w:r w:rsidRPr="005673E7">
        <w:rPr>
          <w:rFonts w:ascii="BrowalliaUPC" w:hAnsi="BrowalliaUPC" w:cs="BrowalliaUPC"/>
          <w:sz w:val="28"/>
          <w:szCs w:val="28"/>
          <w:cs/>
        </w:rPr>
        <w:t>ิ้ง</w:t>
      </w:r>
      <w:proofErr w:type="spellEnd"/>
      <w:r w:rsidRPr="005673E7">
        <w:rPr>
          <w:rFonts w:ascii="BrowalliaUPC" w:hAnsi="BrowalliaUPC" w:cs="BrowalliaUPC"/>
          <w:sz w:val="28"/>
          <w:szCs w:val="28"/>
          <w:cs/>
        </w:rPr>
        <w:t xml:space="preserve"> จำกัด (มหาชน) ได้รับชำระเงินค่าหุ้นสามัญเพิ่มทุนที่เสนอขายแก่ผู้ถือหุ้นเดิม รวมเป็นเงินทั้งสิ้น</w:t>
      </w:r>
      <w:proofErr w:type="spellStart"/>
      <w:r w:rsidRPr="005673E7">
        <w:rPr>
          <w:rFonts w:ascii="BrowalliaUPC" w:hAnsi="BrowalliaUPC" w:cs="BrowalliaUPC"/>
          <w:sz w:val="28"/>
          <w:szCs w:val="28"/>
          <w:cs/>
        </w:rPr>
        <w:t>จํานวน</w:t>
      </w:r>
      <w:proofErr w:type="spellEnd"/>
      <w:r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</w:rPr>
        <w:t>220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ล้านบาท แบ่งออกเป็นหุ้นสามัญ</w:t>
      </w:r>
      <w:proofErr w:type="spellStart"/>
      <w:r w:rsidRPr="005673E7">
        <w:rPr>
          <w:rFonts w:ascii="BrowalliaUPC" w:hAnsi="BrowalliaUPC" w:cs="BrowalliaUPC"/>
          <w:sz w:val="28"/>
          <w:szCs w:val="28"/>
          <w:cs/>
        </w:rPr>
        <w:t>จํานวน</w:t>
      </w:r>
      <w:proofErr w:type="spellEnd"/>
      <w:r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</w:rPr>
        <w:t xml:space="preserve">22 </w:t>
      </w:r>
      <w:r w:rsidRPr="005673E7">
        <w:rPr>
          <w:rFonts w:ascii="BrowalliaUPC" w:hAnsi="BrowalliaUPC" w:cs="BrowalliaUPC"/>
          <w:sz w:val="28"/>
          <w:szCs w:val="28"/>
          <w:cs/>
        </w:rPr>
        <w:t>ล้านหุ้น</w:t>
      </w:r>
      <w:r w:rsidR="005B2263">
        <w:rPr>
          <w:rFonts w:ascii="BrowalliaUPC" w:hAnsi="BrowalliaUPC" w:cs="BrowalliaUPC"/>
          <w:sz w:val="28"/>
          <w:szCs w:val="28"/>
        </w:rPr>
        <w:t xml:space="preserve"> </w:t>
      </w:r>
      <w:r w:rsidR="006761A3">
        <w:rPr>
          <w:rFonts w:ascii="BrowalliaUPC" w:hAnsi="BrowalliaUPC" w:cs="BrowalliaUPC" w:hint="cs"/>
          <w:sz w:val="28"/>
          <w:szCs w:val="28"/>
          <w:cs/>
        </w:rPr>
        <w:t>อย่างไรก็ตาม</w:t>
      </w:r>
      <w:r w:rsidR="005B2263">
        <w:rPr>
          <w:rFonts w:ascii="BrowalliaUPC" w:hAnsi="BrowalliaUPC" w:cs="BrowalliaUPC"/>
          <w:sz w:val="28"/>
          <w:szCs w:val="28"/>
        </w:rPr>
        <w:t xml:space="preserve"> </w:t>
      </w:r>
      <w:r w:rsidR="00280309">
        <w:rPr>
          <w:rFonts w:ascii="BrowalliaUPC" w:hAnsi="BrowalliaUPC" w:cs="BrowalliaUPC" w:hint="cs"/>
          <w:sz w:val="28"/>
          <w:szCs w:val="28"/>
          <w:cs/>
        </w:rPr>
        <w:t>ที่</w:t>
      </w:r>
      <w:r w:rsidR="005B2263" w:rsidRPr="005673E7">
        <w:rPr>
          <w:rFonts w:ascii="BrowalliaUPC" w:hAnsi="BrowalliaUPC" w:cs="BrowalliaUPC"/>
          <w:sz w:val="28"/>
          <w:szCs w:val="28"/>
          <w:cs/>
        </w:rPr>
        <w:t xml:space="preserve">ประชุมคณะกรรมการบริษัท อี ฟอร์ แอล เอม จำกัด (มหาชน) ครั้งที่ </w:t>
      </w:r>
      <w:r w:rsidR="005B2263" w:rsidRPr="005673E7">
        <w:rPr>
          <w:rFonts w:ascii="BrowalliaUPC" w:hAnsi="BrowalliaUPC" w:cs="BrowalliaUPC"/>
          <w:sz w:val="28"/>
          <w:szCs w:val="28"/>
        </w:rPr>
        <w:t>3/2562</w:t>
      </w:r>
      <w:r w:rsidR="005B2263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6761A3">
        <w:rPr>
          <w:rFonts w:ascii="BrowalliaUPC" w:hAnsi="BrowalliaUPC" w:cs="BrowalliaUPC" w:hint="cs"/>
          <w:sz w:val="28"/>
          <w:szCs w:val="28"/>
          <w:cs/>
        </w:rPr>
        <w:t xml:space="preserve">เมื่อวันที่ </w:t>
      </w:r>
      <w:r w:rsidR="006761A3">
        <w:rPr>
          <w:rFonts w:ascii="BrowalliaUPC" w:hAnsi="BrowalliaUPC" w:cs="BrowalliaUPC"/>
          <w:sz w:val="28"/>
          <w:szCs w:val="28"/>
        </w:rPr>
        <w:t xml:space="preserve">7 </w:t>
      </w:r>
      <w:r w:rsidR="006761A3">
        <w:rPr>
          <w:rFonts w:ascii="BrowalliaUPC" w:hAnsi="BrowalliaUPC" w:cs="BrowalliaUPC" w:hint="cs"/>
          <w:sz w:val="28"/>
          <w:szCs w:val="28"/>
          <w:cs/>
        </w:rPr>
        <w:t xml:space="preserve">มีนาคม </w:t>
      </w:r>
      <w:r w:rsidR="006761A3">
        <w:rPr>
          <w:rFonts w:ascii="BrowalliaUPC" w:hAnsi="BrowalliaUPC" w:cs="BrowalliaUPC"/>
          <w:sz w:val="28"/>
          <w:szCs w:val="28"/>
        </w:rPr>
        <w:t xml:space="preserve">2562 </w:t>
      </w:r>
      <w:r w:rsidR="005B2263" w:rsidRPr="005673E7">
        <w:rPr>
          <w:rFonts w:ascii="BrowalliaUPC" w:hAnsi="BrowalliaUPC" w:cs="BrowalliaUPC"/>
          <w:sz w:val="28"/>
          <w:szCs w:val="28"/>
          <w:cs/>
        </w:rPr>
        <w:t>มีมติอนุมัติให้บริษัทสละสิทธิการจองซื้อหุ้นสามัญเพิ่มทุนของบริษัท ดับบลิวซีไอ โฮลด</w:t>
      </w:r>
      <w:proofErr w:type="spellStart"/>
      <w:r w:rsidR="005B2263" w:rsidRPr="005673E7">
        <w:rPr>
          <w:rFonts w:ascii="BrowalliaUPC" w:hAnsi="BrowalliaUPC" w:cs="BrowalliaUPC"/>
          <w:sz w:val="28"/>
          <w:szCs w:val="28"/>
          <w:cs/>
        </w:rPr>
        <w:t>ิ้ง</w:t>
      </w:r>
      <w:proofErr w:type="spellEnd"/>
      <w:r w:rsidR="005B2263" w:rsidRPr="005673E7">
        <w:rPr>
          <w:rFonts w:ascii="BrowalliaUPC" w:hAnsi="BrowalliaUPC" w:cs="BrowalliaUPC"/>
          <w:sz w:val="28"/>
          <w:szCs w:val="28"/>
          <w:cs/>
        </w:rPr>
        <w:t xml:space="preserve"> จำกัด (มหาชน)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ทำให้สัดส่วนการลงทุนในบริษัทย่อยลดลงจากร้อยละ </w:t>
      </w:r>
      <w:r w:rsidRPr="005673E7">
        <w:rPr>
          <w:rFonts w:ascii="BrowalliaUPC" w:hAnsi="BrowalliaUPC" w:cs="BrowalliaUPC"/>
          <w:sz w:val="28"/>
          <w:szCs w:val="28"/>
        </w:rPr>
        <w:t xml:space="preserve">63.70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เป็นร้อยละ </w:t>
      </w:r>
      <w:r w:rsidRPr="005673E7">
        <w:rPr>
          <w:rFonts w:ascii="BrowalliaUPC" w:hAnsi="BrowalliaUPC" w:cs="BrowalliaUPC"/>
          <w:sz w:val="28"/>
          <w:szCs w:val="28"/>
        </w:rPr>
        <w:t xml:space="preserve">56.00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และบันทึกผลต่างจากการเปลี่ยนแปลงสัดส่วนเงินลงทุนในบริษัทย่อย จำนวน </w:t>
      </w:r>
      <w:r w:rsidRPr="005673E7">
        <w:rPr>
          <w:rFonts w:ascii="BrowalliaUPC" w:hAnsi="BrowalliaUPC" w:cs="BrowalliaUPC"/>
          <w:sz w:val="28"/>
          <w:szCs w:val="28"/>
        </w:rPr>
        <w:t xml:space="preserve">170.16 </w:t>
      </w:r>
      <w:r w:rsidRPr="005673E7">
        <w:rPr>
          <w:rFonts w:ascii="BrowalliaUPC" w:hAnsi="BrowalliaUPC" w:cs="BrowalliaUPC"/>
          <w:sz w:val="28"/>
          <w:szCs w:val="28"/>
          <w:cs/>
        </w:rPr>
        <w:t>ล้านบาท ในงบแสดงการเปลี่ยนแปลงส่วนของผู้ถือหุ้น</w:t>
      </w:r>
    </w:p>
    <w:p w14:paraId="56EC5746" w14:textId="77777777" w:rsidR="006D0E45" w:rsidRPr="005673E7" w:rsidRDefault="006D0E45" w:rsidP="006D0E45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609B44E" w14:textId="2C1A6EBD" w:rsidR="0031657C" w:rsidRPr="005673E7" w:rsidRDefault="00D9126C" w:rsidP="00DA7AB9">
      <w:pPr>
        <w:tabs>
          <w:tab w:val="clear" w:pos="454"/>
          <w:tab w:val="clear" w:pos="680"/>
          <w:tab w:val="left" w:pos="666"/>
        </w:tabs>
        <w:spacing w:line="240" w:lineRule="auto"/>
        <w:ind w:left="432" w:hanging="27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lang w:val="en-GB"/>
        </w:rPr>
        <w:tab/>
      </w:r>
      <w:r w:rsidR="0031657C" w:rsidRPr="005673E7">
        <w:rPr>
          <w:rFonts w:ascii="BrowalliaUPC" w:hAnsi="BrowalliaUPC" w:cs="BrowalliaUPC"/>
          <w:sz w:val="28"/>
          <w:szCs w:val="28"/>
          <w:cs/>
        </w:rPr>
        <w:t xml:space="preserve">สำหรับปีสิ้นสุดวันที่ </w:t>
      </w:r>
      <w:r w:rsidR="0031657C" w:rsidRPr="005673E7">
        <w:rPr>
          <w:rFonts w:ascii="BrowalliaUPC" w:hAnsi="BrowalliaUPC" w:cs="BrowalliaUPC"/>
          <w:sz w:val="28"/>
          <w:szCs w:val="28"/>
        </w:rPr>
        <w:t>31</w:t>
      </w:r>
      <w:r w:rsidR="0031657C" w:rsidRPr="005673E7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9449E3" w:rsidRPr="005673E7">
        <w:rPr>
          <w:rFonts w:ascii="BrowalliaUPC" w:hAnsi="BrowalliaUPC" w:cs="BrowalliaUPC"/>
          <w:sz w:val="28"/>
          <w:szCs w:val="28"/>
        </w:rPr>
        <w:t>25</w:t>
      </w:r>
      <w:r w:rsidR="005F3B63" w:rsidRPr="005673E7">
        <w:rPr>
          <w:rFonts w:ascii="BrowalliaUPC" w:hAnsi="BrowalliaUPC" w:cs="BrowalliaUPC"/>
          <w:sz w:val="28"/>
          <w:szCs w:val="28"/>
        </w:rPr>
        <w:t>6</w:t>
      </w:r>
      <w:r w:rsidR="007D122D" w:rsidRPr="005673E7">
        <w:rPr>
          <w:rFonts w:ascii="BrowalliaUPC" w:hAnsi="BrowalliaUPC" w:cs="BrowalliaUPC"/>
          <w:sz w:val="28"/>
          <w:szCs w:val="28"/>
        </w:rPr>
        <w:t>3</w:t>
      </w:r>
      <w:r w:rsidR="00265089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265089" w:rsidRPr="005673E7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="00265089" w:rsidRPr="005673E7">
        <w:rPr>
          <w:rFonts w:ascii="BrowalliaUPC" w:hAnsi="BrowalliaUPC" w:cs="BrowalliaUPC"/>
          <w:sz w:val="28"/>
          <w:szCs w:val="28"/>
        </w:rPr>
        <w:t>2</w:t>
      </w:r>
      <w:r w:rsidR="007D122D" w:rsidRPr="005673E7">
        <w:rPr>
          <w:rFonts w:ascii="BrowalliaUPC" w:hAnsi="BrowalliaUPC" w:cs="BrowalliaUPC"/>
          <w:sz w:val="28"/>
          <w:szCs w:val="28"/>
        </w:rPr>
        <w:t>562</w:t>
      </w:r>
      <w:r w:rsidR="0031657C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31657C" w:rsidRPr="005673E7">
        <w:rPr>
          <w:rFonts w:ascii="BrowalliaUPC" w:hAnsi="BrowalliaUPC" w:cs="BrowalliaUPC"/>
          <w:sz w:val="28"/>
          <w:szCs w:val="28"/>
          <w:cs/>
        </w:rPr>
        <w:t>เงินลงทุนในบริษัทย่อยมีการเปลี่ยนแปลง ดังนี้</w:t>
      </w:r>
    </w:p>
    <w:p w14:paraId="0D170C79" w14:textId="77777777" w:rsidR="003F6F36" w:rsidRPr="005673E7" w:rsidRDefault="003F6F36" w:rsidP="00DA7AB9">
      <w:pPr>
        <w:tabs>
          <w:tab w:val="clear" w:pos="454"/>
          <w:tab w:val="clear" w:pos="680"/>
          <w:tab w:val="left" w:pos="666"/>
        </w:tabs>
        <w:spacing w:line="240" w:lineRule="auto"/>
        <w:ind w:left="432" w:hanging="27"/>
        <w:jc w:val="thaiDistribute"/>
        <w:rPr>
          <w:rFonts w:ascii="BrowalliaUPC" w:hAnsi="BrowalliaUPC" w:cs="BrowalliaUPC"/>
          <w:sz w:val="20"/>
          <w:szCs w:val="20"/>
        </w:rPr>
      </w:pPr>
    </w:p>
    <w:p w14:paraId="6D5718BB" w14:textId="77777777" w:rsidR="0031657C" w:rsidRPr="005673E7" w:rsidRDefault="0031657C" w:rsidP="00AE6BB0">
      <w:pPr>
        <w:tabs>
          <w:tab w:val="left" w:pos="360"/>
        </w:tabs>
        <w:spacing w:line="240" w:lineRule="auto"/>
        <w:jc w:val="thaiDistribute"/>
        <w:rPr>
          <w:rFonts w:ascii="BrowalliaUPC" w:hAnsi="BrowalliaUPC" w:cs="BrowalliaUPC"/>
          <w:sz w:val="12"/>
          <w:szCs w:val="12"/>
          <w:lang w:val="en-GB"/>
        </w:rPr>
      </w:pPr>
    </w:p>
    <w:tbl>
      <w:tblPr>
        <w:tblW w:w="8889" w:type="dxa"/>
        <w:tblInd w:w="426" w:type="dxa"/>
        <w:tblLook w:val="01E0" w:firstRow="1" w:lastRow="1" w:firstColumn="1" w:lastColumn="1" w:noHBand="0" w:noVBand="0"/>
      </w:tblPr>
      <w:tblGrid>
        <w:gridCol w:w="6054"/>
        <w:gridCol w:w="1276"/>
        <w:gridCol w:w="283"/>
        <w:gridCol w:w="1276"/>
      </w:tblGrid>
      <w:tr w:rsidR="00321723" w:rsidRPr="005673E7" w14:paraId="0DA5476A" w14:textId="77777777" w:rsidTr="003F5614">
        <w:tc>
          <w:tcPr>
            <w:tcW w:w="6054" w:type="dxa"/>
          </w:tcPr>
          <w:p w14:paraId="415CBCA3" w14:textId="77777777" w:rsidR="00321723" w:rsidRPr="005673E7" w:rsidRDefault="00321723" w:rsidP="00AE6BB0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gridSpan w:val="3"/>
            <w:hideMark/>
          </w:tcPr>
          <w:p w14:paraId="1DBD990D" w14:textId="77777777" w:rsidR="00321723" w:rsidRPr="005673E7" w:rsidRDefault="00321723" w:rsidP="00AE6BB0">
            <w:pPr>
              <w:spacing w:line="240" w:lineRule="auto"/>
              <w:ind w:right="-108" w:hanging="97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หน่วย :</w:t>
            </w:r>
            <w:proofErr w:type="gramEnd"/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21723" w:rsidRPr="005673E7" w14:paraId="79474CA5" w14:textId="77777777" w:rsidTr="003F5614">
        <w:tc>
          <w:tcPr>
            <w:tcW w:w="6054" w:type="dxa"/>
          </w:tcPr>
          <w:p w14:paraId="18B1701F" w14:textId="77777777" w:rsidR="00321723" w:rsidRPr="005673E7" w:rsidRDefault="00321723" w:rsidP="00AE6BB0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A271B18" w14:textId="77777777" w:rsidR="00321723" w:rsidRPr="005673E7" w:rsidRDefault="00321723" w:rsidP="00AE6BB0">
            <w:pPr>
              <w:spacing w:line="240" w:lineRule="auto"/>
              <w:ind w:right="-108" w:hanging="97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5673E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321723" w:rsidRPr="005673E7" w14:paraId="3861F8F3" w14:textId="77777777" w:rsidTr="003F5614">
        <w:trPr>
          <w:trHeight w:val="95"/>
        </w:trPr>
        <w:tc>
          <w:tcPr>
            <w:tcW w:w="6054" w:type="dxa"/>
          </w:tcPr>
          <w:p w14:paraId="3F54497B" w14:textId="77777777" w:rsidR="00321723" w:rsidRPr="005673E7" w:rsidRDefault="00321723" w:rsidP="00AE6BB0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93D11F" w14:textId="334729E8" w:rsidR="00321723" w:rsidRPr="005673E7" w:rsidRDefault="005F3B63" w:rsidP="004C0E2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7D122D" w:rsidRPr="005673E7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CA5926" w14:textId="77777777" w:rsidR="00321723" w:rsidRPr="005673E7" w:rsidRDefault="00321723" w:rsidP="00AE6BB0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CAB3D6" w14:textId="6EF079B3" w:rsidR="00321723" w:rsidRPr="005673E7" w:rsidRDefault="005F3B63" w:rsidP="004C0E2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="003F5614" w:rsidRPr="005673E7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7D122D" w:rsidRPr="005673E7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</w:tr>
      <w:tr w:rsidR="00321723" w:rsidRPr="005673E7" w14:paraId="3E6C0BF1" w14:textId="77777777" w:rsidTr="003F5614">
        <w:trPr>
          <w:trHeight w:val="95"/>
        </w:trPr>
        <w:tc>
          <w:tcPr>
            <w:tcW w:w="6054" w:type="dxa"/>
          </w:tcPr>
          <w:p w14:paraId="219864CF" w14:textId="77777777" w:rsidR="00321723" w:rsidRPr="005673E7" w:rsidRDefault="00321723" w:rsidP="00AE6BB0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E602D91" w14:textId="77777777" w:rsidR="00321723" w:rsidRPr="005673E7" w:rsidRDefault="00321723" w:rsidP="009F2D23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83" w:type="dxa"/>
          </w:tcPr>
          <w:p w14:paraId="7AC101BE" w14:textId="77777777" w:rsidR="00321723" w:rsidRPr="005673E7" w:rsidRDefault="00321723" w:rsidP="00AE6BB0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596CCFC8" w14:textId="77777777" w:rsidR="00321723" w:rsidRPr="005673E7" w:rsidRDefault="00321723" w:rsidP="00AE6BB0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5A17DB" w:rsidRPr="005673E7" w14:paraId="4912C988" w14:textId="77777777" w:rsidTr="003F5614">
        <w:tc>
          <w:tcPr>
            <w:tcW w:w="6054" w:type="dxa"/>
            <w:hideMark/>
          </w:tcPr>
          <w:p w14:paraId="5212DFB0" w14:textId="77777777" w:rsidR="005A17DB" w:rsidRPr="005673E7" w:rsidRDefault="005A17DB" w:rsidP="005A17D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276" w:type="dxa"/>
          </w:tcPr>
          <w:p w14:paraId="391C3330" w14:textId="64E35689" w:rsidR="005A17DB" w:rsidRPr="005673E7" w:rsidRDefault="005A17DB" w:rsidP="005A17D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59,391</w:t>
            </w:r>
          </w:p>
        </w:tc>
        <w:tc>
          <w:tcPr>
            <w:tcW w:w="283" w:type="dxa"/>
          </w:tcPr>
          <w:p w14:paraId="09E48086" w14:textId="77777777" w:rsidR="005A17DB" w:rsidRPr="005673E7" w:rsidRDefault="005A17DB" w:rsidP="005A17D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E233E1E" w14:textId="59779BFB" w:rsidR="005A17DB" w:rsidRPr="005673E7" w:rsidRDefault="005A17DB" w:rsidP="005A17D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69,591</w:t>
            </w:r>
          </w:p>
        </w:tc>
      </w:tr>
      <w:tr w:rsidR="005A17DB" w:rsidRPr="005673E7" w14:paraId="16D71866" w14:textId="77777777" w:rsidTr="003F5614">
        <w:tc>
          <w:tcPr>
            <w:tcW w:w="6054" w:type="dxa"/>
          </w:tcPr>
          <w:p w14:paraId="456BA562" w14:textId="02551A15" w:rsidR="005A17DB" w:rsidRPr="005673E7" w:rsidRDefault="005A17DB" w:rsidP="005A17D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ค่าเผื่อการด้อยค่า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DB474BF" w14:textId="25950815" w:rsidR="005A17DB" w:rsidRPr="005673E7" w:rsidRDefault="005A17DB" w:rsidP="005A17D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FFFFFF" w:themeFill="background1"/>
          </w:tcPr>
          <w:p w14:paraId="1EEF9C8E" w14:textId="77777777" w:rsidR="005A17DB" w:rsidRPr="005673E7" w:rsidRDefault="005A17DB" w:rsidP="005A17D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955ACE7" w14:textId="2B19E937" w:rsidR="005A17DB" w:rsidRPr="005673E7" w:rsidRDefault="005A17DB" w:rsidP="005A17D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(10,200)</w:t>
            </w:r>
          </w:p>
        </w:tc>
      </w:tr>
      <w:tr w:rsidR="005A17DB" w:rsidRPr="005673E7" w14:paraId="188FE4DC" w14:textId="77777777" w:rsidTr="003F5614">
        <w:tc>
          <w:tcPr>
            <w:tcW w:w="6054" w:type="dxa"/>
            <w:hideMark/>
          </w:tcPr>
          <w:p w14:paraId="54CFCBE8" w14:textId="77777777" w:rsidR="005A17DB" w:rsidRPr="005673E7" w:rsidRDefault="005A17DB" w:rsidP="005A17DB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2CE6EBB" w14:textId="6163D017" w:rsidR="005A17DB" w:rsidRPr="005673E7" w:rsidRDefault="005A17DB" w:rsidP="005A17D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59,391</w:t>
            </w:r>
          </w:p>
        </w:tc>
        <w:tc>
          <w:tcPr>
            <w:tcW w:w="283" w:type="dxa"/>
          </w:tcPr>
          <w:p w14:paraId="047AC18C" w14:textId="77777777" w:rsidR="005A17DB" w:rsidRPr="005673E7" w:rsidRDefault="005A17DB" w:rsidP="005A17D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45FC184" w14:textId="1C14B46E" w:rsidR="005A17DB" w:rsidRPr="005673E7" w:rsidRDefault="005A17DB" w:rsidP="005A17DB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59,391</w:t>
            </w:r>
          </w:p>
        </w:tc>
      </w:tr>
    </w:tbl>
    <w:p w14:paraId="332D30EC" w14:textId="77777777" w:rsidR="004F5ECB" w:rsidRPr="005673E7" w:rsidRDefault="004F5ECB" w:rsidP="00F509D4">
      <w:pPr>
        <w:tabs>
          <w:tab w:val="clear" w:pos="454"/>
          <w:tab w:val="clear" w:pos="680"/>
          <w:tab w:val="left" w:pos="450"/>
        </w:tabs>
        <w:spacing w:line="240" w:lineRule="auto"/>
        <w:ind w:left="450"/>
        <w:jc w:val="thaiDistribute"/>
        <w:rPr>
          <w:rFonts w:ascii="BrowalliaUPC" w:hAnsi="BrowalliaUPC" w:cs="BrowalliaUPC"/>
          <w:sz w:val="20"/>
          <w:szCs w:val="20"/>
        </w:rPr>
      </w:pPr>
    </w:p>
    <w:p w14:paraId="31B4BA65" w14:textId="2CEE8D7B" w:rsidR="00F509D4" w:rsidRPr="00536991" w:rsidRDefault="007E7A3B" w:rsidP="00536991">
      <w:pPr>
        <w:pStyle w:val="CordiaNew"/>
        <w:tabs>
          <w:tab w:val="clear" w:pos="4153"/>
        </w:tabs>
        <w:ind w:left="423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536991">
        <w:rPr>
          <w:rFonts w:ascii="BrowalliaUPC" w:hAnsi="BrowalliaUPC" w:cs="BrowalliaUPC"/>
          <w:spacing w:val="-4"/>
          <w:sz w:val="28"/>
          <w:szCs w:val="28"/>
          <w:cs/>
        </w:rPr>
        <w:t xml:space="preserve">ณ วันที่ </w:t>
      </w:r>
      <w:r w:rsidRPr="00536991">
        <w:rPr>
          <w:rFonts w:ascii="BrowalliaUPC" w:hAnsi="BrowalliaUPC" w:cs="BrowalliaUPC"/>
          <w:spacing w:val="-4"/>
          <w:sz w:val="28"/>
          <w:szCs w:val="28"/>
        </w:rPr>
        <w:t xml:space="preserve">31 </w:t>
      </w:r>
      <w:r w:rsidRPr="00536991">
        <w:rPr>
          <w:rFonts w:ascii="BrowalliaUPC" w:hAnsi="BrowalliaUPC" w:cs="BrowalliaUPC"/>
          <w:spacing w:val="-4"/>
          <w:sz w:val="28"/>
          <w:szCs w:val="28"/>
          <w:cs/>
        </w:rPr>
        <w:t xml:space="preserve">ธันวาคม </w:t>
      </w:r>
      <w:r w:rsidRPr="00536991">
        <w:rPr>
          <w:rFonts w:ascii="BrowalliaUPC" w:hAnsi="BrowalliaUPC" w:cs="BrowalliaUPC"/>
          <w:spacing w:val="-4"/>
          <w:sz w:val="28"/>
          <w:szCs w:val="28"/>
        </w:rPr>
        <w:t>256</w:t>
      </w:r>
      <w:r w:rsidR="007D122D" w:rsidRPr="00536991">
        <w:rPr>
          <w:rFonts w:ascii="BrowalliaUPC" w:hAnsi="BrowalliaUPC" w:cs="BrowalliaUPC"/>
          <w:spacing w:val="-4"/>
          <w:sz w:val="28"/>
          <w:szCs w:val="28"/>
        </w:rPr>
        <w:t>2</w:t>
      </w:r>
      <w:r w:rsidRPr="00536991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F509D4" w:rsidRPr="00536991">
        <w:rPr>
          <w:rFonts w:ascii="BrowalliaUPC" w:hAnsi="BrowalliaUPC" w:cs="BrowalliaUPC"/>
          <w:spacing w:val="-4"/>
          <w:sz w:val="28"/>
          <w:szCs w:val="28"/>
          <w:cs/>
        </w:rPr>
        <w:t>บริษัทบันทึกค่าเผื่อการด้อยค่าเงินลงทุนในบริษัท</w:t>
      </w:r>
      <w:r w:rsidR="004C2085" w:rsidRPr="00536991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 </w:t>
      </w:r>
      <w:r w:rsidR="000B4A4A" w:rsidRPr="00536991">
        <w:rPr>
          <w:rFonts w:ascii="BrowalliaUPC" w:hAnsi="BrowalliaUPC" w:cs="BrowalliaUPC" w:hint="cs"/>
          <w:spacing w:val="-4"/>
          <w:sz w:val="28"/>
          <w:szCs w:val="28"/>
          <w:cs/>
        </w:rPr>
        <w:t>สยาม</w:t>
      </w:r>
      <w:proofErr w:type="spellStart"/>
      <w:r w:rsidR="000B4A4A" w:rsidRPr="00536991">
        <w:rPr>
          <w:rFonts w:ascii="BrowalliaUPC" w:hAnsi="BrowalliaUPC" w:cs="BrowalliaUPC" w:hint="cs"/>
          <w:spacing w:val="-4"/>
          <w:sz w:val="28"/>
          <w:szCs w:val="28"/>
          <w:cs/>
        </w:rPr>
        <w:t>สเนล</w:t>
      </w:r>
      <w:proofErr w:type="spellEnd"/>
      <w:r w:rsidR="000B4A4A" w:rsidRPr="00536991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 จำกัด </w:t>
      </w:r>
      <w:r w:rsidR="00F509D4" w:rsidRPr="00536991">
        <w:rPr>
          <w:rFonts w:ascii="BrowalliaUPC" w:hAnsi="BrowalliaUPC" w:cs="BrowalliaUPC"/>
          <w:spacing w:val="-4"/>
          <w:sz w:val="28"/>
          <w:szCs w:val="28"/>
          <w:cs/>
        </w:rPr>
        <w:t>จำนวน</w:t>
      </w:r>
      <w:r w:rsidR="00F509D4" w:rsidRPr="00536991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7D122D" w:rsidRPr="00536991">
        <w:rPr>
          <w:rFonts w:ascii="BrowalliaUPC" w:hAnsi="BrowalliaUPC" w:cs="BrowalliaUPC"/>
          <w:spacing w:val="-4"/>
          <w:sz w:val="28"/>
          <w:szCs w:val="28"/>
        </w:rPr>
        <w:t>10.20</w:t>
      </w:r>
      <w:r w:rsidR="00797BBA" w:rsidRPr="00536991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797BBA" w:rsidRPr="00536991">
        <w:rPr>
          <w:rFonts w:ascii="BrowalliaUPC" w:hAnsi="BrowalliaUPC" w:cs="BrowalliaUPC"/>
          <w:spacing w:val="-4"/>
          <w:sz w:val="28"/>
          <w:szCs w:val="28"/>
          <w:cs/>
        </w:rPr>
        <w:t xml:space="preserve">ล้านบาท </w:t>
      </w:r>
      <w:r w:rsidR="00F509D4" w:rsidRPr="00536991">
        <w:rPr>
          <w:rFonts w:ascii="BrowalliaUPC" w:hAnsi="BrowalliaUPC" w:cs="BrowalliaUPC"/>
          <w:spacing w:val="-4"/>
          <w:sz w:val="28"/>
          <w:szCs w:val="28"/>
          <w:cs/>
        </w:rPr>
        <w:t>เนื่องจากมูลค่าที่</w:t>
      </w:r>
      <w:r w:rsidR="00B043B5" w:rsidRPr="00536991">
        <w:rPr>
          <w:rFonts w:ascii="BrowalliaUPC" w:hAnsi="BrowalliaUPC" w:cs="BrowalliaUPC"/>
          <w:spacing w:val="-4"/>
          <w:sz w:val="28"/>
          <w:szCs w:val="28"/>
          <w:cs/>
        </w:rPr>
        <w:t>คาดว่</w:t>
      </w:r>
      <w:r w:rsidR="006D39A4" w:rsidRPr="00536991">
        <w:rPr>
          <w:rFonts w:ascii="BrowalliaUPC" w:hAnsi="BrowalliaUPC" w:cs="BrowalliaUPC"/>
          <w:spacing w:val="-4"/>
          <w:sz w:val="28"/>
          <w:szCs w:val="28"/>
          <w:cs/>
        </w:rPr>
        <w:t>า</w:t>
      </w:r>
      <w:r w:rsidR="00F509D4" w:rsidRPr="00536991">
        <w:rPr>
          <w:rFonts w:ascii="BrowalliaUPC" w:hAnsi="BrowalliaUPC" w:cs="BrowalliaUPC"/>
          <w:spacing w:val="-4"/>
          <w:sz w:val="28"/>
          <w:szCs w:val="28"/>
          <w:cs/>
        </w:rPr>
        <w:t>จะได้รับคืนต่ำกว่ามูลค่าตามบัญชีของเงินลงทุน</w:t>
      </w:r>
      <w:r w:rsidR="00F509D4" w:rsidRPr="00536991">
        <w:rPr>
          <w:rFonts w:ascii="BrowalliaUPC" w:hAnsi="BrowalliaUPC" w:cs="BrowalliaUPC"/>
          <w:spacing w:val="-4"/>
          <w:sz w:val="28"/>
          <w:szCs w:val="28"/>
        </w:rPr>
        <w:t xml:space="preserve"> </w:t>
      </w:r>
    </w:p>
    <w:p w14:paraId="72588C22" w14:textId="77777777" w:rsidR="00775C81" w:rsidRPr="005673E7" w:rsidRDefault="00775C81" w:rsidP="00F509D4">
      <w:pPr>
        <w:tabs>
          <w:tab w:val="clear" w:pos="454"/>
          <w:tab w:val="clear" w:pos="680"/>
          <w:tab w:val="left" w:pos="450"/>
        </w:tabs>
        <w:spacing w:line="240" w:lineRule="auto"/>
        <w:ind w:left="450"/>
        <w:jc w:val="thaiDistribute"/>
        <w:rPr>
          <w:rFonts w:ascii="BrowalliaUPC" w:hAnsi="BrowalliaUPC" w:cs="BrowalliaUPC"/>
          <w:sz w:val="20"/>
          <w:szCs w:val="20"/>
        </w:rPr>
      </w:pPr>
    </w:p>
    <w:p w14:paraId="662A8075" w14:textId="3A14910D" w:rsidR="003A1A70" w:rsidRPr="005673E7" w:rsidRDefault="008B480B" w:rsidP="003A1A7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บริษัท ดับบลิวซีไอ โฮลดิ้ง จำกัด (มหาชน)</w:t>
      </w:r>
      <w:r w:rsidRPr="005673E7">
        <w:rPr>
          <w:rFonts w:ascii="BrowalliaUPC" w:hAnsi="BrowalliaUPC" w:cs="BrowalliaUPC"/>
          <w:sz w:val="28"/>
          <w:szCs w:val="28"/>
          <w:u w:val="single"/>
        </w:rPr>
        <w:t xml:space="preserve"> -</w:t>
      </w:r>
      <w:r w:rsidRPr="005673E7">
        <w:rPr>
          <w:rFonts w:ascii="BrowalliaUPC" w:hAnsi="BrowalliaUPC" w:cs="BrowalliaUPC"/>
          <w:sz w:val="28"/>
          <w:szCs w:val="28"/>
          <w:u w:val="single"/>
          <w:cs/>
        </w:rPr>
        <w:t xml:space="preserve"> บริษัทย่อย</w:t>
      </w:r>
    </w:p>
    <w:p w14:paraId="1BFB4EAF" w14:textId="13065C74" w:rsidR="00227DAD" w:rsidRPr="005673E7" w:rsidRDefault="00227DAD" w:rsidP="001F0831">
      <w:pPr>
        <w:pStyle w:val="CordiaNew"/>
        <w:tabs>
          <w:tab w:val="clear" w:pos="4153"/>
        </w:tabs>
        <w:jc w:val="thaiDistribute"/>
        <w:rPr>
          <w:rFonts w:ascii="BrowalliaUPC" w:hAnsi="BrowalliaUPC" w:cs="BrowalliaUPC"/>
          <w:sz w:val="20"/>
          <w:szCs w:val="20"/>
        </w:rPr>
      </w:pPr>
    </w:p>
    <w:p w14:paraId="56999731" w14:textId="6813DA8B" w:rsidR="00025626" w:rsidRPr="004A233B" w:rsidRDefault="004F15D8" w:rsidP="004A233B">
      <w:pPr>
        <w:pStyle w:val="CordiaNew"/>
        <w:tabs>
          <w:tab w:val="clear" w:pos="4153"/>
        </w:tabs>
        <w:ind w:left="423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ณ วันที่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ธันวาคม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pacing w:val="-4"/>
          <w:sz w:val="28"/>
          <w:szCs w:val="28"/>
          <w:lang w:val="en-GB"/>
        </w:rPr>
        <w:t>256</w:t>
      </w:r>
      <w:r w:rsidRPr="005673E7">
        <w:rPr>
          <w:rFonts w:ascii="BrowalliaUPC" w:hAnsi="BrowalliaUPC" w:cs="BrowalliaUPC"/>
          <w:spacing w:val="-4"/>
          <w:sz w:val="28"/>
          <w:szCs w:val="28"/>
        </w:rPr>
        <w:t xml:space="preserve">3 </w:t>
      </w:r>
      <w:r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และ </w:t>
      </w:r>
      <w:r w:rsidRPr="005673E7">
        <w:rPr>
          <w:rFonts w:ascii="BrowalliaUPC" w:hAnsi="BrowalliaUPC" w:cs="BrowalliaUPC"/>
          <w:spacing w:val="-4"/>
          <w:sz w:val="28"/>
          <w:szCs w:val="28"/>
        </w:rPr>
        <w:t>2562</w:t>
      </w:r>
      <w:r w:rsidRPr="005673E7">
        <w:rPr>
          <w:rFonts w:ascii="BrowalliaUPC" w:hAnsi="BrowalliaUPC" w:cs="BrowalliaUPC"/>
          <w:spacing w:val="-4"/>
          <w:sz w:val="28"/>
          <w:szCs w:val="28"/>
          <w:lang w:val="en-GB"/>
        </w:rPr>
        <w:t xml:space="preserve"> </w:t>
      </w:r>
      <w:r w:rsidR="00227DAD" w:rsidRPr="005673E7">
        <w:rPr>
          <w:rFonts w:ascii="BrowalliaUPC" w:hAnsi="BrowalliaUPC" w:cs="BrowalliaUPC"/>
          <w:sz w:val="28"/>
          <w:szCs w:val="28"/>
          <w:cs/>
        </w:rPr>
        <w:t>บริษัท ดับบลิวซีไอ โฮลด</w:t>
      </w:r>
      <w:proofErr w:type="spellStart"/>
      <w:r w:rsidR="00227DAD" w:rsidRPr="005673E7">
        <w:rPr>
          <w:rFonts w:ascii="BrowalliaUPC" w:hAnsi="BrowalliaUPC" w:cs="BrowalliaUPC"/>
          <w:sz w:val="28"/>
          <w:szCs w:val="28"/>
          <w:cs/>
        </w:rPr>
        <w:t>ิ้ง</w:t>
      </w:r>
      <w:proofErr w:type="spellEnd"/>
      <w:r w:rsidR="00227DAD" w:rsidRPr="005673E7">
        <w:rPr>
          <w:rFonts w:ascii="BrowalliaUPC" w:hAnsi="BrowalliaUPC" w:cs="BrowalliaUPC"/>
          <w:sz w:val="28"/>
          <w:szCs w:val="28"/>
          <w:cs/>
        </w:rPr>
        <w:t xml:space="preserve"> จำกัด (มหาชน) มีผลขาดทุนสะสมเป็นจำนวนเงิน </w:t>
      </w:r>
      <w:r w:rsidR="00BE5FAD" w:rsidRPr="005673E7">
        <w:rPr>
          <w:rFonts w:ascii="BrowalliaUPC" w:hAnsi="BrowalliaUPC" w:cs="BrowalliaUPC"/>
          <w:sz w:val="28"/>
          <w:szCs w:val="28"/>
        </w:rPr>
        <w:t>5,6</w:t>
      </w:r>
      <w:r w:rsidR="00BF7D3A" w:rsidRPr="005673E7">
        <w:rPr>
          <w:rFonts w:ascii="BrowalliaUPC" w:hAnsi="BrowalliaUPC" w:cs="BrowalliaUPC"/>
          <w:sz w:val="28"/>
          <w:szCs w:val="28"/>
        </w:rPr>
        <w:t>1</w:t>
      </w:r>
      <w:r w:rsidR="00F378DA">
        <w:rPr>
          <w:rFonts w:ascii="BrowalliaUPC" w:hAnsi="BrowalliaUPC" w:cs="BrowalliaUPC"/>
          <w:sz w:val="28"/>
          <w:szCs w:val="28"/>
        </w:rPr>
        <w:t>5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="00227DAD" w:rsidRPr="005673E7">
        <w:rPr>
          <w:rFonts w:ascii="BrowalliaUPC" w:hAnsi="BrowalliaUPC" w:cs="BrowalliaUPC"/>
          <w:sz w:val="28"/>
          <w:szCs w:val="28"/>
        </w:rPr>
        <w:t>5,015</w:t>
      </w:r>
      <w:r w:rsidR="00227DAD" w:rsidRPr="005673E7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="00BF5C6E" w:rsidRPr="005673E7">
        <w:rPr>
          <w:rFonts w:ascii="BrowalliaUPC" w:hAnsi="BrowalliaUPC" w:cs="BrowalliaUPC"/>
          <w:sz w:val="28"/>
          <w:szCs w:val="28"/>
          <w:cs/>
        </w:rPr>
        <w:t xml:space="preserve"> ตามลำดับ</w:t>
      </w:r>
      <w:r w:rsidR="00227DAD" w:rsidRPr="005673E7">
        <w:rPr>
          <w:rFonts w:ascii="BrowalliaUPC" w:hAnsi="BrowalliaUPC" w:cs="BrowalliaUPC"/>
          <w:sz w:val="28"/>
          <w:szCs w:val="28"/>
          <w:cs/>
        </w:rPr>
        <w:t xml:space="preserve"> รวมถึงมีหนี้สินหมุนเวียนมากกว่า</w:t>
      </w:r>
      <w:r w:rsidR="00227DAD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สินทรัพย์หมุนเวียน จำนวน </w:t>
      </w:r>
      <w:r w:rsidR="003914CE" w:rsidRPr="005673E7">
        <w:rPr>
          <w:rFonts w:ascii="BrowalliaUPC" w:hAnsi="BrowalliaUPC" w:cs="BrowalliaUPC"/>
          <w:spacing w:val="-4"/>
          <w:sz w:val="28"/>
          <w:szCs w:val="28"/>
        </w:rPr>
        <w:t>1,</w:t>
      </w:r>
      <w:r w:rsidR="00FC6407" w:rsidRPr="005673E7">
        <w:rPr>
          <w:rFonts w:ascii="BrowalliaUPC" w:hAnsi="BrowalliaUPC" w:cs="BrowalliaUPC"/>
          <w:spacing w:val="-4"/>
          <w:sz w:val="28"/>
          <w:szCs w:val="28"/>
        </w:rPr>
        <w:t>68</w:t>
      </w:r>
      <w:r w:rsidR="00F378DA">
        <w:rPr>
          <w:rFonts w:ascii="BrowalliaUPC" w:hAnsi="BrowalliaUPC" w:cs="BrowalliaUPC"/>
          <w:spacing w:val="-4"/>
          <w:sz w:val="28"/>
          <w:szCs w:val="28"/>
        </w:rPr>
        <w:t>4</w:t>
      </w:r>
      <w:r w:rsidR="004D2008" w:rsidRPr="005673E7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4D2008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ล้านบาท และ </w:t>
      </w:r>
      <w:r w:rsidR="00227DAD" w:rsidRPr="005673E7">
        <w:rPr>
          <w:rFonts w:ascii="BrowalliaUPC" w:hAnsi="BrowalliaUPC" w:cs="BrowalliaUPC"/>
          <w:sz w:val="28"/>
          <w:szCs w:val="28"/>
        </w:rPr>
        <w:t xml:space="preserve">841 </w:t>
      </w:r>
      <w:r w:rsidR="00227DAD" w:rsidRPr="005673E7">
        <w:rPr>
          <w:rFonts w:ascii="BrowalliaUPC" w:hAnsi="BrowalliaUPC" w:cs="BrowalliaUPC"/>
          <w:spacing w:val="-4"/>
          <w:sz w:val="28"/>
          <w:szCs w:val="28"/>
          <w:cs/>
        </w:rPr>
        <w:t>ล้านบาท</w:t>
      </w:r>
      <w:r w:rsidR="004D2008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 ตามลำดับ</w:t>
      </w:r>
    </w:p>
    <w:p w14:paraId="0B2BFF5A" w14:textId="77777777" w:rsidR="00D167B1" w:rsidRPr="005673E7" w:rsidRDefault="00D167B1" w:rsidP="00C856B1">
      <w:pPr>
        <w:spacing w:line="240" w:lineRule="auto"/>
        <w:jc w:val="thaiDistribute"/>
        <w:rPr>
          <w:rFonts w:ascii="BrowalliaUPC" w:hAnsi="BrowalliaUPC" w:cs="BrowalliaUPC"/>
          <w:spacing w:val="-4"/>
          <w:sz w:val="28"/>
          <w:szCs w:val="28"/>
        </w:rPr>
      </w:pPr>
    </w:p>
    <w:p w14:paraId="41EDFB1C" w14:textId="6F728057" w:rsidR="001E2AF6" w:rsidRPr="005673E7" w:rsidRDefault="002A0D33" w:rsidP="00DB248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>
        <w:rPr>
          <w:rFonts w:ascii="BrowalliaUPC" w:hAnsi="BrowalliaUPC" w:cs="BrowalliaUPC" w:hint="cs"/>
          <w:spacing w:val="-4"/>
          <w:sz w:val="28"/>
          <w:szCs w:val="28"/>
          <w:cs/>
        </w:rPr>
        <w:t>ในระหว่าง</w:t>
      </w:r>
      <w:r w:rsidR="00515D82">
        <w:rPr>
          <w:rFonts w:ascii="BrowalliaUPC" w:hAnsi="BrowalliaUPC" w:cs="BrowalliaUPC" w:hint="cs"/>
          <w:spacing w:val="-4"/>
          <w:sz w:val="28"/>
          <w:szCs w:val="28"/>
          <w:cs/>
        </w:rPr>
        <w:t>ปี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>หุ้นของ</w:t>
      </w:r>
      <w:r w:rsidR="00100284" w:rsidRPr="005673E7">
        <w:rPr>
          <w:rFonts w:ascii="BrowalliaUPC" w:hAnsi="BrowalliaUPC" w:cs="BrowalliaUPC"/>
          <w:spacing w:val="-2"/>
          <w:sz w:val="28"/>
          <w:szCs w:val="28"/>
          <w:cs/>
        </w:rPr>
        <w:t>บริษัท วุฒิศักดิ์ คลินิก อินเตอร์กรุ๊ป จำกัด (“</w:t>
      </w:r>
      <w:r w:rsidR="00100284">
        <w:rPr>
          <w:rFonts w:ascii="BrowalliaUPC" w:hAnsi="BrowalliaUPC" w:cs="BrowalliaUPC" w:hint="cs"/>
          <w:spacing w:val="-2"/>
          <w:sz w:val="28"/>
          <w:szCs w:val="28"/>
          <w:cs/>
        </w:rPr>
        <w:t>วุฒิศักดิ์</w:t>
      </w:r>
      <w:r w:rsidR="00100284" w:rsidRPr="005673E7">
        <w:rPr>
          <w:rFonts w:ascii="BrowalliaUPC" w:hAnsi="BrowalliaUPC" w:cs="BrowalliaUPC"/>
          <w:spacing w:val="-2"/>
          <w:sz w:val="28"/>
          <w:szCs w:val="28"/>
        </w:rPr>
        <w:t>”)</w:t>
      </w:r>
      <w:r w:rsidR="00100284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>ถูกบังคับขายทอดตลาด</w:t>
      </w:r>
      <w:r w:rsidR="00956100">
        <w:rPr>
          <w:rFonts w:ascii="BrowalliaUPC" w:hAnsi="BrowalliaUPC" w:cs="BrowalliaUPC" w:hint="cs"/>
          <w:spacing w:val="-4"/>
          <w:sz w:val="28"/>
          <w:szCs w:val="28"/>
          <w:cs/>
        </w:rPr>
        <w:t xml:space="preserve">ตามหมายเหตุ </w:t>
      </w:r>
      <w:r w:rsidR="00956100">
        <w:rPr>
          <w:rFonts w:ascii="BrowalliaUPC" w:hAnsi="BrowalliaUPC" w:cs="BrowalliaUPC"/>
          <w:spacing w:val="-4"/>
          <w:sz w:val="28"/>
          <w:szCs w:val="28"/>
        </w:rPr>
        <w:t xml:space="preserve">22 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>ทำให้สัดส่วนการลงทุนของบริษัทย่อยใน</w:t>
      </w:r>
      <w:r w:rsidR="00956100">
        <w:rPr>
          <w:rFonts w:ascii="BrowalliaUPC" w:hAnsi="BrowalliaUPC" w:cs="BrowalliaUPC" w:hint="cs"/>
          <w:spacing w:val="-2"/>
          <w:sz w:val="28"/>
          <w:szCs w:val="28"/>
          <w:cs/>
        </w:rPr>
        <w:t>วุฒิศักดิ์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ลดลงจากเดิมร้อยละ </w:t>
      </w:r>
      <w:r w:rsidR="00404F02" w:rsidRPr="005673E7">
        <w:rPr>
          <w:rFonts w:ascii="BrowalliaUPC" w:hAnsi="BrowalliaUPC" w:cs="BrowalliaUPC"/>
          <w:spacing w:val="-4"/>
          <w:sz w:val="28"/>
          <w:szCs w:val="28"/>
        </w:rPr>
        <w:t xml:space="preserve">100 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เหลือเพียงร้อยละ </w:t>
      </w:r>
      <w:r w:rsidR="00404F02" w:rsidRPr="005673E7">
        <w:rPr>
          <w:rFonts w:ascii="BrowalliaUPC" w:hAnsi="BrowalliaUPC" w:cs="BrowalliaUPC"/>
          <w:spacing w:val="-4"/>
          <w:sz w:val="28"/>
          <w:szCs w:val="28"/>
        </w:rPr>
        <w:t>20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 </w:t>
      </w:r>
      <w:r w:rsidR="00404F02" w:rsidRPr="005673E7">
        <w:rPr>
          <w:rFonts w:ascii="BrowalliaUPC" w:hAnsi="BrowalliaUPC" w:cs="BrowalliaUPC"/>
          <w:spacing w:val="-4"/>
          <w:sz w:val="28"/>
          <w:szCs w:val="28"/>
        </w:rPr>
        <w:t>(</w:t>
      </w:r>
      <w:r w:rsidR="00404F02" w:rsidRPr="005673E7">
        <w:rPr>
          <w:rFonts w:ascii="BrowalliaUPC" w:hAnsi="BrowalliaUPC" w:cs="BrowalliaUPC"/>
          <w:sz w:val="28"/>
          <w:szCs w:val="28"/>
          <w:cs/>
        </w:rPr>
        <w:t xml:space="preserve">สัดส่วนของบริษัทคงเหลืออยู่เพียงร้อยละ </w:t>
      </w:r>
      <w:r w:rsidR="00404F02" w:rsidRPr="005673E7">
        <w:rPr>
          <w:rFonts w:ascii="BrowalliaUPC" w:hAnsi="BrowalliaUPC" w:cs="BrowalliaUPC"/>
          <w:sz w:val="28"/>
          <w:szCs w:val="28"/>
        </w:rPr>
        <w:t>11.20</w:t>
      </w:r>
      <w:r w:rsidR="00404F02" w:rsidRPr="005673E7">
        <w:rPr>
          <w:rFonts w:ascii="BrowalliaUPC" w:hAnsi="BrowalliaUPC" w:cs="BrowalliaUPC"/>
          <w:sz w:val="28"/>
          <w:szCs w:val="28"/>
          <w:cs/>
        </w:rPr>
        <w:t xml:space="preserve">) 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>อย่างไรก็ตาม บริษัทย่อยของบริษัทยังคงมีอำนาจควบคุม</w:t>
      </w:r>
      <w:r w:rsidR="00956100">
        <w:rPr>
          <w:rFonts w:ascii="BrowalliaUPC" w:hAnsi="BrowalliaUPC" w:cs="BrowalliaUPC" w:hint="cs"/>
          <w:spacing w:val="-2"/>
          <w:sz w:val="28"/>
          <w:szCs w:val="28"/>
          <w:cs/>
        </w:rPr>
        <w:t>วุฒิศักดิ์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>ในฐานะผู้ถือหุ้นและฐานะเจ้าหนี้รายใหญ่ บริษัทย่อยของบริษัทจึงยังคงต้องรวมงบการเงินของ</w:t>
      </w:r>
      <w:r w:rsidR="00B85FCA">
        <w:rPr>
          <w:rFonts w:ascii="BrowalliaUPC" w:hAnsi="BrowalliaUPC" w:cs="BrowalliaUPC" w:hint="cs"/>
          <w:spacing w:val="-2"/>
          <w:sz w:val="28"/>
          <w:szCs w:val="28"/>
          <w:cs/>
        </w:rPr>
        <w:t>วุฒิศักดิ์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>ในงบการเงินรวมของบริษัทย่อย ซึ่งส่งผลกระทบให้ต้องรวมงบการเงินของ</w:t>
      </w:r>
      <w:r w:rsidR="00B85FCA">
        <w:rPr>
          <w:rFonts w:ascii="BrowalliaUPC" w:hAnsi="BrowalliaUPC" w:cs="BrowalliaUPC" w:hint="cs"/>
          <w:spacing w:val="-2"/>
          <w:sz w:val="28"/>
          <w:szCs w:val="28"/>
          <w:cs/>
        </w:rPr>
        <w:t>วุฒิศักดิ์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>ในงบการเงินรวมของบริษัทด้วย</w:t>
      </w:r>
      <w:r w:rsidR="00404F02" w:rsidRPr="005673E7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>โดยผลกระทบจากเหตุการณ์ดังกล่าวถูกแสดงอยู่ใน</w:t>
      </w:r>
      <w:r w:rsidR="00404F02" w:rsidRPr="005673E7">
        <w:rPr>
          <w:rFonts w:ascii="BrowalliaUPC" w:hAnsi="BrowalliaUPC" w:cs="BrowalliaUPC"/>
          <w:spacing w:val="-4"/>
          <w:sz w:val="28"/>
          <w:szCs w:val="28"/>
        </w:rPr>
        <w:t xml:space="preserve"> “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>ผลต่างจากการเปลี่ยนแปลงสัดส่วนเงินลงทุนในบริษัทย่อยทางอ้อม</w:t>
      </w:r>
      <w:r w:rsidR="00404F02" w:rsidRPr="005673E7">
        <w:rPr>
          <w:rFonts w:ascii="BrowalliaUPC" w:hAnsi="BrowalliaUPC" w:cs="BrowalliaUPC"/>
          <w:spacing w:val="-4"/>
          <w:sz w:val="28"/>
          <w:szCs w:val="28"/>
        </w:rPr>
        <w:t xml:space="preserve">” 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จำนวน </w:t>
      </w:r>
      <w:r w:rsidR="00404F02" w:rsidRPr="005673E7">
        <w:rPr>
          <w:rFonts w:ascii="BrowalliaUPC" w:hAnsi="BrowalliaUPC" w:cs="BrowalliaUPC"/>
          <w:spacing w:val="-4"/>
          <w:sz w:val="28"/>
          <w:szCs w:val="28"/>
        </w:rPr>
        <w:t xml:space="preserve">684.59 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>ล้านบาท</w:t>
      </w:r>
      <w:r w:rsidR="00404F02" w:rsidRPr="005673E7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404F02" w:rsidRPr="005673E7">
        <w:rPr>
          <w:rFonts w:ascii="BrowalliaUPC" w:hAnsi="BrowalliaUPC" w:cs="BrowalliaUPC"/>
          <w:spacing w:val="-4"/>
          <w:sz w:val="28"/>
          <w:szCs w:val="28"/>
          <w:cs/>
        </w:rPr>
        <w:t>ในงบแสดงฐานะทางการเงินรวม</w:t>
      </w:r>
    </w:p>
    <w:p w14:paraId="05090432" w14:textId="45F2B00E" w:rsidR="00BE173D" w:rsidRPr="005673E7" w:rsidRDefault="00BE173D" w:rsidP="00DB248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09E64ED" w14:textId="77777777" w:rsidR="006F6422" w:rsidRPr="005673E7" w:rsidRDefault="006F6422" w:rsidP="006F642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บริษัท วุฒิศักดิ์ คอสเมติกอินเตอร์ จำกัด</w:t>
      </w:r>
    </w:p>
    <w:p w14:paraId="57928654" w14:textId="77777777" w:rsidR="006F6422" w:rsidRPr="005673E7" w:rsidRDefault="006F6422" w:rsidP="006F6422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DD8E43F" w14:textId="436FDE9A" w:rsidR="00100284" w:rsidRDefault="006F6422" w:rsidP="00CC1ED8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ที่ประชุมคณะกรรมการของบริษัท วุฒิศักดิ์ คอสเมติกอ</w:t>
      </w:r>
      <w:proofErr w:type="spellStart"/>
      <w:r w:rsidRPr="005673E7">
        <w:rPr>
          <w:rFonts w:ascii="BrowalliaUPC" w:hAnsi="BrowalliaUPC" w:cs="BrowalliaUPC"/>
          <w:sz w:val="28"/>
          <w:szCs w:val="28"/>
          <w:cs/>
        </w:rPr>
        <w:t>ินเต</w:t>
      </w:r>
      <w:proofErr w:type="spellEnd"/>
      <w:r w:rsidRPr="005673E7">
        <w:rPr>
          <w:rFonts w:ascii="BrowalliaUPC" w:hAnsi="BrowalliaUPC" w:cs="BrowalliaUPC"/>
          <w:sz w:val="28"/>
          <w:szCs w:val="28"/>
          <w:cs/>
        </w:rPr>
        <w:t xml:space="preserve">อร์ จำกัด (“บริษัทย่อยทางอ้อม”) ครั้งที่ </w:t>
      </w:r>
      <w:r w:rsidRPr="005673E7">
        <w:rPr>
          <w:rFonts w:ascii="BrowalliaUPC" w:hAnsi="BrowalliaUPC" w:cs="BrowalliaUPC"/>
          <w:sz w:val="28"/>
          <w:szCs w:val="28"/>
        </w:rPr>
        <w:t>2/2562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เมื่อวันที่ </w:t>
      </w:r>
      <w:r w:rsidRPr="005673E7">
        <w:rPr>
          <w:rFonts w:ascii="BrowalliaUPC" w:hAnsi="BrowalliaUPC" w:cs="BrowalliaUPC"/>
          <w:sz w:val="28"/>
          <w:szCs w:val="28"/>
        </w:rPr>
        <w:t>18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มีนาคม </w:t>
      </w:r>
      <w:r w:rsidRPr="005673E7">
        <w:rPr>
          <w:rFonts w:ascii="BrowalliaUPC" w:hAnsi="BrowalliaUPC" w:cs="BrowalliaUPC"/>
          <w:sz w:val="28"/>
          <w:szCs w:val="28"/>
        </w:rPr>
        <w:t>2562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มีมติอนุมัติให้เพิ่มทุนของบริษัทจำนวน </w:t>
      </w:r>
      <w:r w:rsidRPr="005673E7">
        <w:rPr>
          <w:rFonts w:ascii="BrowalliaUPC" w:hAnsi="BrowalliaUPC" w:cs="BrowalliaUPC"/>
          <w:sz w:val="28"/>
          <w:szCs w:val="28"/>
        </w:rPr>
        <w:t>10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ล้านหุ้น มูลค่าที่ตราไว้หุ้นละ </w:t>
      </w:r>
      <w:r w:rsidRPr="005673E7">
        <w:rPr>
          <w:rFonts w:ascii="BrowalliaUPC" w:hAnsi="BrowalliaUPC" w:cs="BrowalliaUPC"/>
          <w:sz w:val="28"/>
          <w:szCs w:val="28"/>
        </w:rPr>
        <w:t>10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บาท ซึ่งบริษัทย่อยทางอ้อมได้รับเงินชำระค่าหุ้นเรียบร้อยแล้ว เมื่อวันที่ </w:t>
      </w:r>
      <w:r w:rsidRPr="005673E7">
        <w:rPr>
          <w:rFonts w:ascii="BrowalliaUPC" w:hAnsi="BrowalliaUPC" w:cs="BrowalliaUPC"/>
          <w:sz w:val="28"/>
          <w:szCs w:val="28"/>
        </w:rPr>
        <w:t>4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5673E7">
        <w:rPr>
          <w:rFonts w:ascii="BrowalliaUPC" w:hAnsi="BrowalliaUPC" w:cs="BrowalliaUPC"/>
          <w:sz w:val="28"/>
          <w:szCs w:val="28"/>
        </w:rPr>
        <w:t>2562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รวมเป็นเงิน </w:t>
      </w:r>
      <w:r w:rsidRPr="005673E7">
        <w:rPr>
          <w:rFonts w:ascii="BrowalliaUPC" w:hAnsi="BrowalliaUPC" w:cs="BrowalliaUPC"/>
          <w:sz w:val="28"/>
          <w:szCs w:val="28"/>
        </w:rPr>
        <w:t>100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ล้านบาท การเพิ่มทุนดังกล่าวได้รับอนุมัติจากที่ประชุมผู้ถือหุ้นของบริษัทย่อยทางอ้อม ครั้งที่ </w:t>
      </w:r>
      <w:r w:rsidRPr="005673E7">
        <w:rPr>
          <w:rFonts w:ascii="BrowalliaUPC" w:hAnsi="BrowalliaUPC" w:cs="BrowalliaUPC"/>
          <w:sz w:val="28"/>
          <w:szCs w:val="28"/>
        </w:rPr>
        <w:t>3/2562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เมื่อวันที่ </w:t>
      </w:r>
      <w:r w:rsidRPr="005673E7">
        <w:rPr>
          <w:rFonts w:ascii="BrowalliaUPC" w:hAnsi="BrowalliaUPC" w:cs="BrowalliaUPC"/>
          <w:sz w:val="28"/>
          <w:szCs w:val="28"/>
        </w:rPr>
        <w:t>12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5673E7">
        <w:rPr>
          <w:rFonts w:ascii="BrowalliaUPC" w:hAnsi="BrowalliaUPC" w:cs="BrowalliaUPC"/>
          <w:sz w:val="28"/>
          <w:szCs w:val="28"/>
        </w:rPr>
        <w:t>2562</w:t>
      </w:r>
    </w:p>
    <w:p w14:paraId="7F53975E" w14:textId="77777777" w:rsidR="00A726AD" w:rsidRPr="005673E7" w:rsidRDefault="00A726AD" w:rsidP="000D1541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88221BA" w14:textId="77777777" w:rsidR="00E92A5C" w:rsidRPr="005673E7" w:rsidRDefault="00E92A5C" w:rsidP="00E92A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Style w:val="normaltextrun"/>
          <w:rFonts w:ascii="BrowalliaUPC" w:hAnsi="BrowalliaUPC" w:cs="BrowalliaUPC"/>
          <w:color w:val="000000"/>
          <w:sz w:val="28"/>
          <w:szCs w:val="28"/>
          <w:u w:val="single"/>
          <w:shd w:val="clear" w:color="auto" w:fill="FFFFFF"/>
        </w:rPr>
      </w:pPr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u w:val="single"/>
          <w:shd w:val="clear" w:color="auto" w:fill="FFFFFF"/>
          <w:cs/>
        </w:rPr>
        <w:lastRenderedPageBreak/>
        <w:t xml:space="preserve">บริษัท </w:t>
      </w:r>
      <w:proofErr w:type="spellStart"/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u w:val="single"/>
          <w:shd w:val="clear" w:color="auto" w:fill="FFFFFF"/>
          <w:cs/>
        </w:rPr>
        <w:t>สเปซเ</w:t>
      </w:r>
      <w:proofErr w:type="spellEnd"/>
      <w:r w:rsidRPr="005673E7">
        <w:rPr>
          <w:rStyle w:val="normaltextrun"/>
          <w:rFonts w:ascii="BrowalliaUPC" w:hAnsi="BrowalliaUPC" w:cs="BrowalliaUPC"/>
          <w:color w:val="000000"/>
          <w:sz w:val="28"/>
          <w:szCs w:val="28"/>
          <w:u w:val="single"/>
          <w:shd w:val="clear" w:color="auto" w:fill="FFFFFF"/>
          <w:cs/>
        </w:rPr>
        <w:t>มด จำกัด</w:t>
      </w:r>
    </w:p>
    <w:p w14:paraId="3354D295" w14:textId="77777777" w:rsidR="00E92A5C" w:rsidRPr="006C1D50" w:rsidRDefault="00E92A5C" w:rsidP="00E92A5C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1DF24BF8" w14:textId="6639A90E" w:rsidR="00B8123A" w:rsidRPr="006C1D50" w:rsidRDefault="00B8123A" w:rsidP="00E358F4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ที่ประชุมสามัญผู้ถือหุ้นของบริษัท สเปซเมด จำกัด ประจำปี 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>2563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เมื่อวันที่ </w:t>
      </w:r>
      <w:r w:rsidR="000A67AF" w:rsidRPr="006C1D50">
        <w:rPr>
          <w:rFonts w:ascii="BrowalliaUPC" w:hAnsi="BrowalliaUPC" w:cs="BrowalliaUPC"/>
          <w:color w:val="auto"/>
          <w:sz w:val="28"/>
          <w:szCs w:val="28"/>
        </w:rPr>
        <w:t>30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</w:t>
      </w:r>
      <w:r w:rsidR="000A67AF" w:rsidRPr="006C1D50">
        <w:rPr>
          <w:rFonts w:ascii="BrowalliaUPC" w:hAnsi="BrowalliaUPC" w:cs="BrowalliaUPC"/>
          <w:color w:val="auto"/>
          <w:sz w:val="28"/>
          <w:szCs w:val="28"/>
          <w:cs/>
        </w:rPr>
        <w:t>เ</w:t>
      </w:r>
      <w:r w:rsidR="00C0736E" w:rsidRPr="006C1D50">
        <w:rPr>
          <w:rFonts w:ascii="BrowalliaUPC" w:hAnsi="BrowalliaUPC" w:cs="BrowalliaUPC"/>
          <w:color w:val="auto"/>
          <w:sz w:val="28"/>
          <w:szCs w:val="28"/>
          <w:cs/>
        </w:rPr>
        <w:t>มษา</w:t>
      </w:r>
      <w:r w:rsidR="000A67AF" w:rsidRPr="006C1D50">
        <w:rPr>
          <w:rFonts w:ascii="BrowalliaUPC" w:hAnsi="BrowalliaUPC" w:cs="BrowalliaUPC"/>
          <w:color w:val="auto"/>
          <w:sz w:val="28"/>
          <w:szCs w:val="28"/>
          <w:cs/>
        </w:rPr>
        <w:t xml:space="preserve">ยน 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>2563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มีมติอนุมัติการจ่ายเงินปันผลจากกำไรของผลการดำเนินงานสำหรับปี 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>2</w:t>
      </w:r>
      <w:r w:rsidR="00597B07" w:rsidRPr="006C1D50">
        <w:rPr>
          <w:rFonts w:ascii="BrowalliaUPC" w:hAnsi="BrowalliaUPC" w:cs="BrowalliaUPC"/>
          <w:color w:val="auto"/>
          <w:sz w:val="28"/>
          <w:szCs w:val="28"/>
        </w:rPr>
        <w:t>56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>2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จำนวนรวม 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>17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ล้านบาท โดยจ่ายปันผลเป็นเงินสดในอัตรา 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>34</w:t>
      </w:r>
      <w:r w:rsidRPr="006C1D50"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  <w:t xml:space="preserve"> บาทต่อหุ้น</w:t>
      </w:r>
    </w:p>
    <w:p w14:paraId="4D175873" w14:textId="13A90FDE" w:rsidR="00301FAD" w:rsidRPr="006C1D50" w:rsidRDefault="00301FAD" w:rsidP="00E358F4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57D27430" w14:textId="0C078069" w:rsidR="00301FAD" w:rsidRDefault="0087338E" w:rsidP="00E358F4">
      <w:pPr>
        <w:pStyle w:val="CordiaNew"/>
        <w:tabs>
          <w:tab w:val="clear" w:pos="4153"/>
        </w:tabs>
        <w:ind w:left="426"/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cs/>
          <w:lang w:eastAsia="en-US"/>
        </w:rPr>
      </w:pP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ที่ประชุมสามัญผู้ถือหุ้นของบริษัท </w:t>
      </w:r>
      <w:proofErr w:type="spellStart"/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สเปซเ</w:t>
      </w:r>
      <w:proofErr w:type="spellEnd"/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มด จำกัด ประจำปี </w:t>
      </w:r>
      <w:r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2562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เมื่อวันที่ </w:t>
      </w:r>
      <w:r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30 </w:t>
      </w:r>
      <w:r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เมษายน </w:t>
      </w:r>
      <w:r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2562 </w:t>
      </w:r>
      <w:r w:rsidR="001677FF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มีมติอนุมัติการจ่ายเงินปันผลจากกำไรของผลการดำเนินงานสำหรับปีที่ </w:t>
      </w:r>
      <w:r w:rsidR="001677FF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2561 </w:t>
      </w:r>
      <w:r w:rsidR="001677FF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จำนวนรวม </w:t>
      </w:r>
      <w:r w:rsidR="001677FF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15 </w:t>
      </w:r>
      <w:r w:rsidR="001677FF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ล้านบาท โดยจ่าย</w:t>
      </w:r>
      <w:r w:rsidR="009052C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 xml:space="preserve">ปันผลเป็นเงินสดในอัตรา </w:t>
      </w:r>
      <w:r w:rsidR="009052C9"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t xml:space="preserve">30 </w:t>
      </w:r>
      <w:r w:rsidR="009052C9">
        <w:rPr>
          <w:rFonts w:ascii="BrowalliaUPC" w:eastAsia="Times New Roman" w:hAnsi="BrowalliaUPC" w:cs="BrowalliaUPC" w:hint="cs"/>
          <w:color w:val="auto"/>
          <w:sz w:val="28"/>
          <w:szCs w:val="28"/>
          <w:cs/>
          <w:lang w:eastAsia="en-US"/>
        </w:rPr>
        <w:t>บาทต่อหุ้น</w:t>
      </w:r>
    </w:p>
    <w:p w14:paraId="34F35635" w14:textId="77777777" w:rsidR="00656A06" w:rsidRPr="005673E7" w:rsidRDefault="00656A06" w:rsidP="00482BE1">
      <w:pPr>
        <w:pStyle w:val="CordiaNew"/>
        <w:tabs>
          <w:tab w:val="clear" w:pos="4153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</w:pPr>
    </w:p>
    <w:p w14:paraId="3195F612" w14:textId="3196AA44" w:rsidR="008A3E49" w:rsidRPr="005673E7" w:rsidRDefault="008A3E49" w:rsidP="00AE6BB0">
      <w:pPr>
        <w:pStyle w:val="CordiaNew"/>
        <w:numPr>
          <w:ilvl w:val="0"/>
          <w:numId w:val="16"/>
        </w:numPr>
        <w:tabs>
          <w:tab w:val="clear" w:pos="4153"/>
          <w:tab w:val="num" w:pos="450"/>
        </w:tabs>
        <w:ind w:left="426" w:hanging="426"/>
        <w:jc w:val="thaiDistribute"/>
        <w:rPr>
          <w:rStyle w:val="hps"/>
          <w:rFonts w:ascii="BrowalliaUPC" w:hAnsi="BrowalliaUPC" w:cs="BrowalliaUPC"/>
          <w:b/>
          <w:bCs/>
          <w:sz w:val="28"/>
          <w:szCs w:val="28"/>
          <w:cs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ส่วนได้เสียที่ไม่</w:t>
      </w:r>
      <w:r w:rsidR="00E553DB">
        <w:rPr>
          <w:rFonts w:ascii="BrowalliaUPC" w:hAnsi="BrowalliaUPC" w:cs="BrowalliaUPC" w:hint="cs"/>
          <w:b/>
          <w:bCs/>
          <w:sz w:val="28"/>
          <w:szCs w:val="28"/>
          <w:cs/>
        </w:rPr>
        <w:t>มี</w:t>
      </w: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 xml:space="preserve">อำนาจควบคุม </w:t>
      </w:r>
    </w:p>
    <w:p w14:paraId="53130DAB" w14:textId="77777777" w:rsidR="00AA3463" w:rsidRPr="005673E7" w:rsidRDefault="00AA3463" w:rsidP="002E0B6F">
      <w:pPr>
        <w:spacing w:line="240" w:lineRule="auto"/>
        <w:ind w:left="450" w:hanging="18"/>
        <w:rPr>
          <w:rFonts w:ascii="BrowalliaUPC" w:hAnsi="BrowalliaUPC" w:cs="BrowalliaUPC"/>
          <w:sz w:val="28"/>
          <w:szCs w:val="28"/>
          <w:lang w:val="en-GB"/>
        </w:rPr>
      </w:pPr>
    </w:p>
    <w:p w14:paraId="610DD8C5" w14:textId="00FC7BC1" w:rsidR="008A3E49" w:rsidRPr="005673E7" w:rsidRDefault="008A3E49" w:rsidP="002E0B6F">
      <w:pPr>
        <w:spacing w:line="240" w:lineRule="auto"/>
        <w:ind w:left="450" w:hanging="18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บริษัทย่อยที่มีส่วนได้เสียที่ไม่</w:t>
      </w:r>
      <w:r w:rsidR="003A7FBE">
        <w:rPr>
          <w:rFonts w:ascii="BrowalliaUPC" w:hAnsi="BrowalliaUPC" w:cs="BrowalliaUPC" w:hint="cs"/>
          <w:sz w:val="28"/>
          <w:szCs w:val="28"/>
          <w:cs/>
          <w:lang w:val="en-GB"/>
        </w:rPr>
        <w:t>มี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อำนาจควบคุมที่เป็นสาระสำคัญ</w:t>
      </w:r>
    </w:p>
    <w:p w14:paraId="6B41DB4D" w14:textId="77777777" w:rsidR="008A3E49" w:rsidRPr="005673E7" w:rsidRDefault="008A3E49" w:rsidP="00AE6BB0">
      <w:pPr>
        <w:spacing w:line="240" w:lineRule="auto"/>
        <w:ind w:left="360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960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3024"/>
        <w:gridCol w:w="950"/>
        <w:gridCol w:w="40"/>
        <w:gridCol w:w="900"/>
        <w:gridCol w:w="999"/>
        <w:gridCol w:w="1056"/>
        <w:gridCol w:w="40"/>
        <w:gridCol w:w="999"/>
        <w:gridCol w:w="952"/>
      </w:tblGrid>
      <w:tr w:rsidR="008A3E49" w:rsidRPr="005673E7" w14:paraId="0F8EF7E8" w14:textId="77777777" w:rsidTr="0039019C">
        <w:trPr>
          <w:cantSplit/>
        </w:trPr>
        <w:tc>
          <w:tcPr>
            <w:tcW w:w="3024" w:type="dxa"/>
          </w:tcPr>
          <w:p w14:paraId="5886FBBA" w14:textId="77777777" w:rsidR="008A3E49" w:rsidRPr="005673E7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4D73F7FE" w14:textId="77777777" w:rsidR="008A3E49" w:rsidRPr="005673E7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FDBAEA" w14:textId="77777777" w:rsidR="008A3E49" w:rsidRPr="005673E7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right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4046" w:type="dxa"/>
            <w:gridSpan w:val="5"/>
            <w:vAlign w:val="bottom"/>
            <w:hideMark/>
          </w:tcPr>
          <w:p w14:paraId="44F89593" w14:textId="77777777" w:rsidR="008A3E49" w:rsidRPr="005673E7" w:rsidRDefault="008A3E49" w:rsidP="00AE6BB0">
            <w:pPr>
              <w:spacing w:line="240" w:lineRule="auto"/>
              <w:ind w:right="-90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proofErr w:type="gramStart"/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:</w:t>
            </w:r>
            <w:proofErr w:type="gramEnd"/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8A3E49" w:rsidRPr="005673E7" w14:paraId="75B0E934" w14:textId="77777777" w:rsidTr="0039019C">
        <w:trPr>
          <w:cantSplit/>
        </w:trPr>
        <w:tc>
          <w:tcPr>
            <w:tcW w:w="3024" w:type="dxa"/>
          </w:tcPr>
          <w:p w14:paraId="7AC9280A" w14:textId="77777777" w:rsidR="008A3E49" w:rsidRPr="005673E7" w:rsidRDefault="008A3E49" w:rsidP="00AE6BB0">
            <w:pPr>
              <w:tabs>
                <w:tab w:val="left" w:pos="540"/>
              </w:tabs>
              <w:spacing w:line="240" w:lineRule="auto"/>
              <w:ind w:right="-90"/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121200A5" w14:textId="4D3DE3A0" w:rsidR="008A3E49" w:rsidRPr="005673E7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สัดส่วนการถือของ             ส่วนได้เสียที่ไม่มีอำนาจควบคุม</w:t>
            </w:r>
            <w:r w:rsidR="00C053F4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="00C053F4"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2095" w:type="dxa"/>
            <w:gridSpan w:val="3"/>
            <w:vAlign w:val="bottom"/>
            <w:hideMark/>
          </w:tcPr>
          <w:p w14:paraId="57AF7AE7" w14:textId="77777777" w:rsidR="008A3E49" w:rsidRPr="005673E7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กำไรขาดทุนเบ็ดเสร็จจัดสรรให้ส่วนได้เสียที่ไม่มีอำนาจควบคุม</w:t>
            </w:r>
          </w:p>
        </w:tc>
        <w:tc>
          <w:tcPr>
            <w:tcW w:w="1951" w:type="dxa"/>
            <w:gridSpan w:val="2"/>
            <w:vAlign w:val="bottom"/>
            <w:hideMark/>
          </w:tcPr>
          <w:p w14:paraId="020ADC45" w14:textId="77777777" w:rsidR="008A3E49" w:rsidRPr="005673E7" w:rsidRDefault="008A3E49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ส่วนได้เสียที่ไม่มีอำนาจควบคุมสะสม</w:t>
            </w:r>
          </w:p>
        </w:tc>
      </w:tr>
      <w:tr w:rsidR="00C83279" w:rsidRPr="005673E7" w14:paraId="720D8166" w14:textId="77777777" w:rsidTr="0039019C">
        <w:trPr>
          <w:cantSplit/>
        </w:trPr>
        <w:tc>
          <w:tcPr>
            <w:tcW w:w="3024" w:type="dxa"/>
            <w:vAlign w:val="bottom"/>
            <w:hideMark/>
          </w:tcPr>
          <w:p w14:paraId="1EEF5B31" w14:textId="77777777" w:rsidR="00C83279" w:rsidRPr="005673E7" w:rsidRDefault="00C83279" w:rsidP="00C83279">
            <w:pPr>
              <w:pBdr>
                <w:bottom w:val="single" w:sz="4" w:space="1" w:color="auto"/>
              </w:pBdr>
              <w:spacing w:line="240" w:lineRule="auto"/>
              <w:ind w:right="-90"/>
              <w:jc w:val="center"/>
              <w:rPr>
                <w:rFonts w:ascii="BrowalliaUPC" w:hAnsi="BrowalliaUPC" w:cs="BrowalliaUPC"/>
                <w:color w:val="000000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950" w:type="dxa"/>
            <w:vAlign w:val="bottom"/>
            <w:hideMark/>
          </w:tcPr>
          <w:p w14:paraId="5F8A358C" w14:textId="41D23DCC" w:rsidR="00C83279" w:rsidRPr="005673E7" w:rsidRDefault="00C83279" w:rsidP="00C832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940" w:type="dxa"/>
            <w:gridSpan w:val="2"/>
            <w:shd w:val="clear" w:color="auto" w:fill="auto"/>
            <w:vAlign w:val="bottom"/>
            <w:hideMark/>
          </w:tcPr>
          <w:p w14:paraId="54353864" w14:textId="53BA8289" w:rsidR="00C83279" w:rsidRPr="005673E7" w:rsidRDefault="00C83279" w:rsidP="00C832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999" w:type="dxa"/>
            <w:shd w:val="clear" w:color="auto" w:fill="auto"/>
            <w:vAlign w:val="bottom"/>
            <w:hideMark/>
          </w:tcPr>
          <w:p w14:paraId="18C129D3" w14:textId="0E6CD875" w:rsidR="00C83279" w:rsidRPr="005673E7" w:rsidRDefault="00C83279" w:rsidP="00C832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056" w:type="dxa"/>
            <w:shd w:val="clear" w:color="auto" w:fill="auto"/>
            <w:vAlign w:val="bottom"/>
            <w:hideMark/>
          </w:tcPr>
          <w:p w14:paraId="456E40CB" w14:textId="4989EE18" w:rsidR="00C83279" w:rsidRPr="005673E7" w:rsidRDefault="00C83279" w:rsidP="00C832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1039" w:type="dxa"/>
            <w:gridSpan w:val="2"/>
            <w:shd w:val="clear" w:color="auto" w:fill="auto"/>
            <w:vAlign w:val="bottom"/>
            <w:hideMark/>
          </w:tcPr>
          <w:p w14:paraId="31B88DFA" w14:textId="4B3EF322" w:rsidR="00C83279" w:rsidRPr="005673E7" w:rsidRDefault="00C83279" w:rsidP="00C832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952" w:type="dxa"/>
            <w:shd w:val="clear" w:color="auto" w:fill="auto"/>
            <w:vAlign w:val="bottom"/>
            <w:hideMark/>
          </w:tcPr>
          <w:p w14:paraId="102B8EAF" w14:textId="779D8459" w:rsidR="00C83279" w:rsidRPr="005673E7" w:rsidRDefault="00C83279" w:rsidP="00C832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</w:tr>
      <w:tr w:rsidR="008A3E49" w:rsidRPr="005673E7" w14:paraId="1CF2B841" w14:textId="77777777" w:rsidTr="0039019C">
        <w:trPr>
          <w:cantSplit/>
        </w:trPr>
        <w:tc>
          <w:tcPr>
            <w:tcW w:w="3024" w:type="dxa"/>
          </w:tcPr>
          <w:p w14:paraId="0B2A1E3E" w14:textId="77777777" w:rsidR="008A3E49" w:rsidRPr="005673E7" w:rsidRDefault="008A3E49" w:rsidP="00AE6BB0">
            <w:pPr>
              <w:tabs>
                <w:tab w:val="left" w:pos="540"/>
              </w:tabs>
              <w:spacing w:line="240" w:lineRule="auto"/>
              <w:ind w:left="214" w:right="-108" w:hanging="214"/>
              <w:rPr>
                <w:rFonts w:ascii="BrowalliaUPC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950" w:type="dxa"/>
            <w:vAlign w:val="bottom"/>
          </w:tcPr>
          <w:p w14:paraId="69D6F17C" w14:textId="77777777" w:rsidR="008A3E49" w:rsidRPr="005673E7" w:rsidRDefault="008A3E49" w:rsidP="00AE6BB0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gridSpan w:val="2"/>
            <w:shd w:val="clear" w:color="auto" w:fill="auto"/>
            <w:vAlign w:val="bottom"/>
          </w:tcPr>
          <w:p w14:paraId="75FB0E64" w14:textId="77777777" w:rsidR="008A3E49" w:rsidRPr="005673E7" w:rsidRDefault="008A3E49" w:rsidP="00AE6BB0">
            <w:pPr>
              <w:tabs>
                <w:tab w:val="left" w:pos="54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B640532" w14:textId="77777777" w:rsidR="008A3E49" w:rsidRPr="005673E7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UPC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728142D" w14:textId="77777777" w:rsidR="008A3E49" w:rsidRPr="005673E7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UPC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279AC0FD" w14:textId="77777777" w:rsidR="008A3E49" w:rsidRPr="005673E7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UPC" w:hAnsi="BrowalliaUPC" w:cs="BrowalliaUPC"/>
                <w:color w:val="000000"/>
                <w:sz w:val="16"/>
                <w:szCs w:val="16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76EA7E0D" w14:textId="77777777" w:rsidR="008A3E49" w:rsidRPr="005673E7" w:rsidRDefault="008A3E49" w:rsidP="00AE6BB0">
            <w:pPr>
              <w:tabs>
                <w:tab w:val="left" w:pos="540"/>
              </w:tabs>
              <w:spacing w:line="240" w:lineRule="auto"/>
              <w:ind w:left="-108" w:right="-43"/>
              <w:jc w:val="right"/>
              <w:rPr>
                <w:rFonts w:ascii="BrowalliaUPC" w:hAnsi="BrowalliaUPC" w:cs="BrowalliaUPC"/>
                <w:color w:val="000000"/>
                <w:sz w:val="16"/>
                <w:szCs w:val="16"/>
              </w:rPr>
            </w:pPr>
          </w:p>
        </w:tc>
      </w:tr>
      <w:tr w:rsidR="000E6C1E" w:rsidRPr="005673E7" w14:paraId="310C9ECF" w14:textId="77777777" w:rsidTr="0039019C">
        <w:trPr>
          <w:cantSplit/>
        </w:trPr>
        <w:tc>
          <w:tcPr>
            <w:tcW w:w="3024" w:type="dxa"/>
          </w:tcPr>
          <w:p w14:paraId="26934F16" w14:textId="2685D539" w:rsidR="000E6C1E" w:rsidRPr="005673E7" w:rsidRDefault="000E6C1E" w:rsidP="000E6C1E">
            <w:pPr>
              <w:tabs>
                <w:tab w:val="clear" w:pos="2580"/>
                <w:tab w:val="left" w:pos="360"/>
              </w:tabs>
              <w:spacing w:line="240" w:lineRule="auto"/>
              <w:ind w:left="227" w:right="-420" w:hanging="227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บริษัท ดับบลิวซีไอ โฮลดิ้ง จำกัด (มหาชน)</w:t>
            </w:r>
          </w:p>
        </w:tc>
        <w:tc>
          <w:tcPr>
            <w:tcW w:w="950" w:type="dxa"/>
            <w:shd w:val="clear" w:color="auto" w:fill="auto"/>
          </w:tcPr>
          <w:p w14:paraId="7C4DBEAE" w14:textId="21FF75CB" w:rsidR="000E6C1E" w:rsidRPr="005673E7" w:rsidRDefault="000E6C1E" w:rsidP="000E6C1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44.00</w:t>
            </w:r>
          </w:p>
        </w:tc>
        <w:tc>
          <w:tcPr>
            <w:tcW w:w="940" w:type="dxa"/>
            <w:gridSpan w:val="2"/>
            <w:shd w:val="clear" w:color="auto" w:fill="auto"/>
          </w:tcPr>
          <w:p w14:paraId="4D99022F" w14:textId="60B168D2" w:rsidR="000E6C1E" w:rsidRPr="006C1D50" w:rsidRDefault="000E6C1E" w:rsidP="000E6C1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44.00</w:t>
            </w:r>
          </w:p>
        </w:tc>
        <w:tc>
          <w:tcPr>
            <w:tcW w:w="999" w:type="dxa"/>
            <w:shd w:val="clear" w:color="auto" w:fill="auto"/>
          </w:tcPr>
          <w:p w14:paraId="01F5B15A" w14:textId="6E72BD33" w:rsidR="000E6C1E" w:rsidRPr="006C1D50" w:rsidRDefault="000E6C1E" w:rsidP="000E6C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825066" w:rsidRPr="006C1D50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="00AD0836" w:rsidRPr="006C1D50">
              <w:rPr>
                <w:rFonts w:ascii="BrowalliaUPC" w:hAnsi="BrowalliaUPC" w:cs="BrowalliaUPC"/>
                <w:sz w:val="24"/>
                <w:szCs w:val="24"/>
              </w:rPr>
              <w:t>32</w:t>
            </w:r>
            <w:r w:rsidR="00F820D5" w:rsidRPr="006C1D50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AD0836" w:rsidRPr="006C1D50">
              <w:rPr>
                <w:rFonts w:ascii="BrowalliaUPC" w:hAnsi="BrowalliaUPC" w:cs="BrowalliaUPC"/>
                <w:sz w:val="24"/>
                <w:szCs w:val="24"/>
              </w:rPr>
              <w:t>182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56" w:type="dxa"/>
            <w:shd w:val="clear" w:color="auto" w:fill="auto"/>
          </w:tcPr>
          <w:p w14:paraId="49A168DD" w14:textId="63095D20" w:rsidR="000E6C1E" w:rsidRPr="006C1D50" w:rsidRDefault="000E6C1E" w:rsidP="000E6C1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(308,086)</w:t>
            </w:r>
          </w:p>
        </w:tc>
        <w:tc>
          <w:tcPr>
            <w:tcW w:w="1039" w:type="dxa"/>
            <w:gridSpan w:val="2"/>
            <w:shd w:val="clear" w:color="auto" w:fill="auto"/>
          </w:tcPr>
          <w:p w14:paraId="5040D5B5" w14:textId="75503D50" w:rsidR="000E6C1E" w:rsidRPr="006C1D50" w:rsidRDefault="000E6C1E" w:rsidP="000E6C1E">
            <w:pP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="006113E1" w:rsidRPr="006C1D50">
              <w:rPr>
                <w:rFonts w:ascii="BrowalliaUPC" w:hAnsi="BrowalliaUPC" w:cs="BrowalliaUPC"/>
                <w:sz w:val="24"/>
                <w:szCs w:val="24"/>
              </w:rPr>
              <w:t>1,</w:t>
            </w:r>
            <w:r w:rsidR="00DB747B" w:rsidRPr="006C1D50">
              <w:rPr>
                <w:rFonts w:ascii="BrowalliaUPC" w:hAnsi="BrowalliaUPC" w:cs="BrowalliaUPC"/>
                <w:sz w:val="24"/>
                <w:szCs w:val="24"/>
              </w:rPr>
              <w:t>4</w:t>
            </w:r>
            <w:r w:rsidR="00924FAD" w:rsidRPr="006C1D50">
              <w:rPr>
                <w:rFonts w:ascii="BrowalliaUPC" w:hAnsi="BrowalliaUPC" w:cs="BrowalliaUPC"/>
                <w:sz w:val="24"/>
                <w:szCs w:val="24"/>
              </w:rPr>
              <w:t>65</w:t>
            </w:r>
            <w:r w:rsidR="00DB747B" w:rsidRPr="006C1D50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924FAD" w:rsidRPr="006C1D50">
              <w:rPr>
                <w:rFonts w:ascii="BrowalliaUPC" w:hAnsi="BrowalliaUPC" w:cs="BrowalliaUPC"/>
                <w:sz w:val="24"/>
                <w:szCs w:val="24"/>
              </w:rPr>
              <w:t>28</w:t>
            </w:r>
            <w:r w:rsidR="00BD2C47" w:rsidRPr="006C1D50">
              <w:rPr>
                <w:rFonts w:ascii="BrowalliaUPC" w:hAnsi="BrowalliaUPC" w:cs="BrowalliaUPC"/>
                <w:sz w:val="24"/>
                <w:szCs w:val="24"/>
              </w:rPr>
              <w:t>8</w:t>
            </w: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952" w:type="dxa"/>
            <w:shd w:val="clear" w:color="auto" w:fill="auto"/>
          </w:tcPr>
          <w:p w14:paraId="62534F0D" w14:textId="136D3860" w:rsidR="000E6C1E" w:rsidRPr="006C1D50" w:rsidRDefault="000E6C1E" w:rsidP="000E6C1E">
            <w:pP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(420,599)</w:t>
            </w:r>
          </w:p>
        </w:tc>
      </w:tr>
      <w:tr w:rsidR="000E6C1E" w:rsidRPr="005673E7" w14:paraId="4AEACFAE" w14:textId="77777777" w:rsidTr="0039019C">
        <w:trPr>
          <w:cantSplit/>
        </w:trPr>
        <w:tc>
          <w:tcPr>
            <w:tcW w:w="3024" w:type="dxa"/>
            <w:hideMark/>
          </w:tcPr>
          <w:p w14:paraId="4C35330E" w14:textId="77777777" w:rsidR="000E6C1E" w:rsidRPr="005673E7" w:rsidRDefault="000E6C1E" w:rsidP="000E6C1E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บริษัท สยามสเนล จำกัด</w:t>
            </w:r>
          </w:p>
        </w:tc>
        <w:tc>
          <w:tcPr>
            <w:tcW w:w="950" w:type="dxa"/>
            <w:shd w:val="clear" w:color="auto" w:fill="auto"/>
          </w:tcPr>
          <w:p w14:paraId="2FF48158" w14:textId="6056ADC8" w:rsidR="000E6C1E" w:rsidRPr="005673E7" w:rsidRDefault="000E6C1E" w:rsidP="000E6C1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940" w:type="dxa"/>
            <w:gridSpan w:val="2"/>
            <w:shd w:val="clear" w:color="auto" w:fill="auto"/>
          </w:tcPr>
          <w:p w14:paraId="5212DDF7" w14:textId="110F1842" w:rsidR="000E6C1E" w:rsidRPr="006C1D50" w:rsidRDefault="000E6C1E" w:rsidP="000E6C1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999" w:type="dxa"/>
            <w:shd w:val="clear" w:color="auto" w:fill="auto"/>
          </w:tcPr>
          <w:p w14:paraId="38DA3422" w14:textId="149AC3D0" w:rsidR="000E6C1E" w:rsidRPr="006C1D50" w:rsidRDefault="000E6C1E" w:rsidP="000E6C1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743AE6" w:rsidRPr="006C1D50">
              <w:rPr>
                <w:rFonts w:ascii="BrowalliaUPC" w:hAnsi="BrowalliaUPC" w:cs="BrowalliaUPC"/>
                <w:sz w:val="24"/>
                <w:szCs w:val="24"/>
              </w:rPr>
              <w:t>2,274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56" w:type="dxa"/>
            <w:shd w:val="clear" w:color="auto" w:fill="auto"/>
          </w:tcPr>
          <w:p w14:paraId="260EC94E" w14:textId="79468098" w:rsidR="000E6C1E" w:rsidRPr="006C1D50" w:rsidRDefault="000E6C1E" w:rsidP="000E6C1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(9,824)</w:t>
            </w:r>
          </w:p>
        </w:tc>
        <w:tc>
          <w:tcPr>
            <w:tcW w:w="1039" w:type="dxa"/>
            <w:gridSpan w:val="2"/>
            <w:shd w:val="clear" w:color="auto" w:fill="auto"/>
          </w:tcPr>
          <w:p w14:paraId="204D7DB8" w14:textId="7F5C01A7" w:rsidR="000E6C1E" w:rsidRPr="006C1D50" w:rsidRDefault="000E6C1E" w:rsidP="000E6C1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(1</w:t>
            </w:r>
            <w:r w:rsidR="008113DF" w:rsidRPr="006C1D50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8113DF" w:rsidRPr="006C1D50">
              <w:rPr>
                <w:rFonts w:ascii="BrowalliaUPC" w:hAnsi="BrowalliaUPC" w:cs="BrowalliaUPC"/>
                <w:sz w:val="24"/>
                <w:szCs w:val="24"/>
              </w:rPr>
              <w:t>388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52" w:type="dxa"/>
            <w:shd w:val="clear" w:color="auto" w:fill="auto"/>
          </w:tcPr>
          <w:p w14:paraId="57DCC127" w14:textId="60187C10" w:rsidR="000E6C1E" w:rsidRPr="006C1D50" w:rsidRDefault="000E6C1E" w:rsidP="000E6C1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(8,114)</w:t>
            </w:r>
          </w:p>
        </w:tc>
      </w:tr>
      <w:tr w:rsidR="00162435" w:rsidRPr="005673E7" w14:paraId="3B56B8DD" w14:textId="77777777" w:rsidTr="0039019C">
        <w:trPr>
          <w:cantSplit/>
        </w:trPr>
        <w:tc>
          <w:tcPr>
            <w:tcW w:w="3024" w:type="dxa"/>
            <w:shd w:val="clear" w:color="auto" w:fill="auto"/>
            <w:hideMark/>
          </w:tcPr>
          <w:p w14:paraId="2D2E303C" w14:textId="77777777" w:rsidR="00162435" w:rsidRPr="005673E7" w:rsidRDefault="00162435" w:rsidP="00162435">
            <w:pPr>
              <w:tabs>
                <w:tab w:val="clear" w:pos="2580"/>
                <w:tab w:val="left" w:pos="360"/>
              </w:tabs>
              <w:spacing w:line="240" w:lineRule="auto"/>
              <w:ind w:left="227" w:right="-288" w:hanging="227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950" w:type="dxa"/>
            <w:shd w:val="clear" w:color="auto" w:fill="auto"/>
          </w:tcPr>
          <w:p w14:paraId="5FFD4875" w14:textId="77777777" w:rsidR="00162435" w:rsidRPr="005673E7" w:rsidRDefault="00162435" w:rsidP="00162435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40" w:type="dxa"/>
            <w:gridSpan w:val="2"/>
            <w:shd w:val="clear" w:color="auto" w:fill="auto"/>
          </w:tcPr>
          <w:p w14:paraId="12D1A878" w14:textId="77777777" w:rsidR="00162435" w:rsidRPr="006C1D50" w:rsidRDefault="00162435" w:rsidP="00162435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038AFA8" w14:textId="0696B2A6" w:rsidR="00162435" w:rsidRPr="006C1D50" w:rsidRDefault="00162435" w:rsidP="0016243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="00ED4511"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="00AD0836"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34</w:t>
            </w:r>
            <w:r w:rsidR="00F820D5"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924FAD"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456</w:t>
            </w: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69B76C03" w14:textId="1079D5D7" w:rsidR="00162435" w:rsidRPr="006C1D50" w:rsidRDefault="00162435" w:rsidP="00162435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(317,910)</w:t>
            </w:r>
          </w:p>
        </w:tc>
        <w:tc>
          <w:tcPr>
            <w:tcW w:w="1039" w:type="dxa"/>
            <w:gridSpan w:val="2"/>
            <w:shd w:val="clear" w:color="auto" w:fill="auto"/>
            <w:vAlign w:val="bottom"/>
          </w:tcPr>
          <w:p w14:paraId="3CB7A0D5" w14:textId="2C26427D" w:rsidR="00162435" w:rsidRPr="006C1D50" w:rsidRDefault="00916C62" w:rsidP="00162435">
            <w:pPr>
              <w:pBdr>
                <w:bottom w:val="single" w:sz="12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8113DF" w:rsidRPr="006C1D50">
              <w:rPr>
                <w:rFonts w:ascii="BrowalliaUPC" w:hAnsi="BrowalliaUPC" w:cs="BrowalliaUPC"/>
                <w:sz w:val="24"/>
                <w:szCs w:val="24"/>
              </w:rPr>
              <w:t>1,4</w:t>
            </w:r>
            <w:r w:rsidR="00924FAD" w:rsidRPr="006C1D50">
              <w:rPr>
                <w:rFonts w:ascii="BrowalliaUPC" w:hAnsi="BrowalliaUPC" w:cs="BrowalliaUPC"/>
                <w:sz w:val="24"/>
                <w:szCs w:val="24"/>
              </w:rPr>
              <w:t>75</w:t>
            </w:r>
            <w:r w:rsidR="001D1C09" w:rsidRPr="006C1D50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924FAD" w:rsidRPr="006C1D50">
              <w:rPr>
                <w:rFonts w:ascii="BrowalliaUPC" w:hAnsi="BrowalliaUPC" w:cs="BrowalliaUPC"/>
                <w:sz w:val="24"/>
                <w:szCs w:val="24"/>
              </w:rPr>
              <w:t>67</w:t>
            </w:r>
            <w:r w:rsidR="00D16A8B" w:rsidRPr="006C1D50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BA1DAE0" w14:textId="265C4CB4" w:rsidR="00162435" w:rsidRPr="006C1D50" w:rsidRDefault="00162435" w:rsidP="00162435">
            <w:pPr>
              <w:pBdr>
                <w:bottom w:val="single" w:sz="12" w:space="1" w:color="auto"/>
              </w:pBdr>
              <w:tabs>
                <w:tab w:val="clear" w:pos="907"/>
                <w:tab w:val="left" w:pos="743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(428,713)</w:t>
            </w:r>
          </w:p>
        </w:tc>
      </w:tr>
    </w:tbl>
    <w:p w14:paraId="7013CB6F" w14:textId="57948267" w:rsidR="005B37D3" w:rsidRDefault="005B37D3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75B861A" w14:textId="0D3487BD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3480D8A" w14:textId="6E3C4398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8F9FD9B" w14:textId="4982DFA0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CC9DF6E" w14:textId="278D64CA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6606D73" w14:textId="6C53CD56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5F9401F" w14:textId="261DC40C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EF6D195" w14:textId="3DD31712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6628F47D" w14:textId="4C384F47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74637E7" w14:textId="4BDB5BFA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9647577" w14:textId="5DFB226E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664CBC1" w14:textId="63E94CE7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838370D" w14:textId="6FA4AE3C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BBD1CB3" w14:textId="59553CA5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604603B" w14:textId="77777777" w:rsidR="00100284" w:rsidRDefault="00100284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13BBCE1" w14:textId="0BC9D08B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8521EF0" w14:textId="6179D11A" w:rsidR="002E5CDB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957AC36" w14:textId="77777777" w:rsidR="002E5CDB" w:rsidRPr="005673E7" w:rsidRDefault="002E5CDB" w:rsidP="00946FD9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6D33901" w14:textId="4A160941" w:rsidR="0023179B" w:rsidRPr="005673E7" w:rsidRDefault="00CD5E00" w:rsidP="002D63B0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สรุปข้อมูลทางการเงินของ</w:t>
      </w:r>
      <w:r w:rsidR="0082578F" w:rsidRPr="005673E7">
        <w:rPr>
          <w:rFonts w:ascii="BrowalliaUPC" w:hAnsi="BrowalliaUPC" w:cs="BrowalliaUPC"/>
          <w:sz w:val="28"/>
          <w:szCs w:val="28"/>
          <w:cs/>
          <w:lang w:val="en-GB"/>
        </w:rPr>
        <w:t>บริษัท ดับบลิวซีไอ โฮลดิ้ง จำกัด (มหาชน)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และบริษัท สยามสเนล จำกัด ก่อนการตัดรายการระหว่างกันและรายการปรับปรุงอื่นในการจัดทำงบการเงินรวม มีดังนี้</w:t>
      </w:r>
    </w:p>
    <w:p w14:paraId="2B4847CA" w14:textId="77777777" w:rsidR="0023179B" w:rsidRPr="005673E7" w:rsidRDefault="0023179B" w:rsidP="001A7A60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968" w:type="dxa"/>
        <w:tblInd w:w="388" w:type="dxa"/>
        <w:tblLayout w:type="fixed"/>
        <w:tblLook w:val="0000" w:firstRow="0" w:lastRow="0" w:firstColumn="0" w:lastColumn="0" w:noHBand="0" w:noVBand="0"/>
      </w:tblPr>
      <w:tblGrid>
        <w:gridCol w:w="3598"/>
        <w:gridCol w:w="1157"/>
        <w:gridCol w:w="242"/>
        <w:gridCol w:w="1196"/>
        <w:gridCol w:w="236"/>
        <w:gridCol w:w="1171"/>
        <w:gridCol w:w="242"/>
        <w:gridCol w:w="1126"/>
      </w:tblGrid>
      <w:tr w:rsidR="00CE33BA" w:rsidRPr="005673E7" w14:paraId="41810B9D" w14:textId="77777777" w:rsidTr="00C13DD2">
        <w:trPr>
          <w:tblHeader/>
        </w:trPr>
        <w:tc>
          <w:tcPr>
            <w:tcW w:w="3598" w:type="dxa"/>
          </w:tcPr>
          <w:p w14:paraId="638238C2" w14:textId="77777777" w:rsidR="00CE33BA" w:rsidRPr="005673E7" w:rsidRDefault="00CE33BA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70" w:type="dxa"/>
            <w:gridSpan w:val="7"/>
          </w:tcPr>
          <w:p w14:paraId="15C85567" w14:textId="77777777" w:rsidR="00CE33BA" w:rsidRPr="005673E7" w:rsidRDefault="00CE33BA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CE33BA" w:rsidRPr="005673E7" w14:paraId="2C73A760" w14:textId="77777777" w:rsidTr="00C13DD2">
        <w:trPr>
          <w:tblHeader/>
        </w:trPr>
        <w:tc>
          <w:tcPr>
            <w:tcW w:w="3598" w:type="dxa"/>
          </w:tcPr>
          <w:p w14:paraId="0EA74C8C" w14:textId="77777777" w:rsidR="00CE33BA" w:rsidRPr="005673E7" w:rsidRDefault="00CE33BA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95" w:type="dxa"/>
            <w:gridSpan w:val="3"/>
            <w:tcBorders>
              <w:bottom w:val="single" w:sz="4" w:space="0" w:color="auto"/>
            </w:tcBorders>
          </w:tcPr>
          <w:p w14:paraId="18804C0F" w14:textId="77777777" w:rsidR="00F672E1" w:rsidRPr="005673E7" w:rsidRDefault="0082578F" w:rsidP="00C45C75">
            <w:pPr>
              <w:tabs>
                <w:tab w:val="clear" w:pos="2580"/>
                <w:tab w:val="clear" w:pos="2807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บริษัท ดับบลิวซีไอ โฮลดิ้ง </w:t>
            </w:r>
          </w:p>
          <w:p w14:paraId="4330476A" w14:textId="28A68D1D" w:rsidR="00CE33BA" w:rsidRPr="005673E7" w:rsidRDefault="0082578F" w:rsidP="00C45C75">
            <w:pPr>
              <w:tabs>
                <w:tab w:val="clear" w:pos="2580"/>
                <w:tab w:val="clear" w:pos="2807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 (มหาชน)</w:t>
            </w:r>
          </w:p>
        </w:tc>
        <w:tc>
          <w:tcPr>
            <w:tcW w:w="236" w:type="dxa"/>
          </w:tcPr>
          <w:p w14:paraId="2E307BF6" w14:textId="77777777" w:rsidR="00CE33BA" w:rsidRPr="005673E7" w:rsidRDefault="00CE33BA" w:rsidP="00AE6BB0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tcBorders>
              <w:bottom w:val="single" w:sz="4" w:space="0" w:color="auto"/>
            </w:tcBorders>
          </w:tcPr>
          <w:p w14:paraId="4F95D4F3" w14:textId="77777777" w:rsidR="00F672E1" w:rsidRPr="005673E7" w:rsidRDefault="00F672E1" w:rsidP="00C45C75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  <w:p w14:paraId="151046AA" w14:textId="0CF2899C" w:rsidR="00CE33BA" w:rsidRPr="005673E7" w:rsidRDefault="00CE33BA" w:rsidP="00C45C75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สยามสเนล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C83279" w:rsidRPr="005673E7" w14:paraId="277CE64C" w14:textId="77777777" w:rsidTr="00C13DD2">
        <w:trPr>
          <w:tblHeader/>
        </w:trPr>
        <w:tc>
          <w:tcPr>
            <w:tcW w:w="3598" w:type="dxa"/>
          </w:tcPr>
          <w:p w14:paraId="6BE8C984" w14:textId="77777777" w:rsidR="00C83279" w:rsidRPr="005673E7" w:rsidRDefault="00C83279" w:rsidP="00C8327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7BD45" w14:textId="4F7E7EB9" w:rsidR="00C83279" w:rsidRPr="005673E7" w:rsidRDefault="00C83279" w:rsidP="00C8327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5E74E4B2" w14:textId="77777777" w:rsidR="00C83279" w:rsidRPr="005673E7" w:rsidRDefault="00C83279" w:rsidP="00C8327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65855" w14:textId="6E5BB6BE" w:rsidR="00C83279" w:rsidRPr="005673E7" w:rsidRDefault="00C83279" w:rsidP="00C8327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68277C49" w14:textId="77777777" w:rsidR="00C83279" w:rsidRPr="005673E7" w:rsidRDefault="00C83279" w:rsidP="00C8327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7DA54" w14:textId="476FAC0B" w:rsidR="00C83279" w:rsidRPr="005673E7" w:rsidRDefault="00C83279" w:rsidP="00C83279">
            <w:pPr>
              <w:tabs>
                <w:tab w:val="clear" w:pos="907"/>
              </w:tabs>
              <w:spacing w:line="240" w:lineRule="auto"/>
              <w:ind w:left="-96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42" w:type="dxa"/>
            <w:vAlign w:val="bottom"/>
          </w:tcPr>
          <w:p w14:paraId="6CDFB23D" w14:textId="77777777" w:rsidR="00C83279" w:rsidRPr="005673E7" w:rsidRDefault="00C83279" w:rsidP="00C83279">
            <w:pPr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CC5B350" w14:textId="73BB697D" w:rsidR="00C83279" w:rsidRPr="005673E7" w:rsidRDefault="00C83279" w:rsidP="00C83279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C45C75" w:rsidRPr="005673E7" w14:paraId="2A430BDF" w14:textId="77777777" w:rsidTr="00C13DD2">
        <w:trPr>
          <w:trHeight w:val="341"/>
          <w:tblHeader/>
        </w:trPr>
        <w:tc>
          <w:tcPr>
            <w:tcW w:w="3598" w:type="dxa"/>
          </w:tcPr>
          <w:p w14:paraId="7D9BAA1A" w14:textId="77777777" w:rsidR="00C45C75" w:rsidRPr="005673E7" w:rsidRDefault="00C45C75" w:rsidP="00AE6BB0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14"/>
                <w:szCs w:val="1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7D9A600" w14:textId="77777777" w:rsidR="00C45C75" w:rsidRPr="005673E7" w:rsidRDefault="00C45C75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242" w:type="dxa"/>
          </w:tcPr>
          <w:p w14:paraId="53C21FE5" w14:textId="77777777" w:rsidR="00C45C75" w:rsidRPr="005673E7" w:rsidRDefault="00C45C75" w:rsidP="00AE6BB0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b/>
                <w:bCs/>
                <w:sz w:val="14"/>
                <w:szCs w:val="14"/>
                <w:u w:val="single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594E827C" w14:textId="77777777" w:rsidR="00C45C75" w:rsidRPr="005673E7" w:rsidRDefault="00C45C75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236" w:type="dxa"/>
          </w:tcPr>
          <w:p w14:paraId="33F0B746" w14:textId="77777777" w:rsidR="00C45C75" w:rsidRPr="005673E7" w:rsidRDefault="00C45C75" w:rsidP="00AE6BB0">
            <w:pPr>
              <w:tabs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4B3C54F" w14:textId="77777777" w:rsidR="00C45C75" w:rsidRPr="005673E7" w:rsidRDefault="00C45C75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242" w:type="dxa"/>
          </w:tcPr>
          <w:p w14:paraId="6FA5291C" w14:textId="77777777" w:rsidR="00C45C75" w:rsidRPr="005673E7" w:rsidRDefault="00C45C75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</w:tcBorders>
          </w:tcPr>
          <w:p w14:paraId="2E2706F7" w14:textId="77777777" w:rsidR="00C45C75" w:rsidRPr="005673E7" w:rsidRDefault="00C45C75" w:rsidP="00AE6BB0">
            <w:pPr>
              <w:tabs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</w:tr>
      <w:tr w:rsidR="001631C3" w:rsidRPr="005673E7" w14:paraId="648FB43C" w14:textId="77777777" w:rsidTr="0039019C">
        <w:tc>
          <w:tcPr>
            <w:tcW w:w="3598" w:type="dxa"/>
            <w:vAlign w:val="bottom"/>
          </w:tcPr>
          <w:p w14:paraId="692B3131" w14:textId="77777777" w:rsidR="001631C3" w:rsidRPr="005673E7" w:rsidRDefault="001631C3" w:rsidP="001631C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90B1412" w14:textId="40180546" w:rsidR="001631C3" w:rsidRPr="005673E7" w:rsidRDefault="001631C3" w:rsidP="001631C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="00C26FB8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09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C26FB8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226</w:t>
            </w:r>
          </w:p>
        </w:tc>
        <w:tc>
          <w:tcPr>
            <w:tcW w:w="242" w:type="dxa"/>
          </w:tcPr>
          <w:p w14:paraId="790DC642" w14:textId="77777777" w:rsidR="001631C3" w:rsidRPr="005673E7" w:rsidRDefault="001631C3" w:rsidP="001631C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07BDC5F" w14:textId="08009A26" w:rsidR="001631C3" w:rsidRPr="005673E7" w:rsidRDefault="001631C3" w:rsidP="001631C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267,941</w:t>
            </w:r>
          </w:p>
        </w:tc>
        <w:tc>
          <w:tcPr>
            <w:tcW w:w="236" w:type="dxa"/>
          </w:tcPr>
          <w:p w14:paraId="4AC1EEDE" w14:textId="77777777" w:rsidR="001631C3" w:rsidRPr="005673E7" w:rsidRDefault="001631C3" w:rsidP="001631C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CF5A9FF" w14:textId="746A7BC1" w:rsidR="001631C3" w:rsidRPr="005673E7" w:rsidRDefault="001631C3" w:rsidP="001631C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2,749</w:t>
            </w:r>
          </w:p>
        </w:tc>
        <w:tc>
          <w:tcPr>
            <w:tcW w:w="242" w:type="dxa"/>
            <w:vAlign w:val="bottom"/>
          </w:tcPr>
          <w:p w14:paraId="47874BF7" w14:textId="77777777" w:rsidR="001631C3" w:rsidRPr="005673E7" w:rsidRDefault="001631C3" w:rsidP="001631C3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left w:val="nil"/>
            </w:tcBorders>
            <w:vAlign w:val="bottom"/>
          </w:tcPr>
          <w:p w14:paraId="2C7A22A4" w14:textId="0AEFB992" w:rsidR="001631C3" w:rsidRPr="005673E7" w:rsidRDefault="001631C3" w:rsidP="001631C3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5,964</w:t>
            </w:r>
          </w:p>
        </w:tc>
      </w:tr>
      <w:tr w:rsidR="001631C3" w:rsidRPr="005673E7" w14:paraId="3ADB825F" w14:textId="77777777" w:rsidTr="0039019C">
        <w:tc>
          <w:tcPr>
            <w:tcW w:w="3598" w:type="dxa"/>
            <w:vAlign w:val="bottom"/>
          </w:tcPr>
          <w:p w14:paraId="780246A6" w14:textId="77777777" w:rsidR="001631C3" w:rsidRPr="005673E7" w:rsidRDefault="001631C3" w:rsidP="001631C3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D3AE1" w14:textId="129998B1" w:rsidR="001631C3" w:rsidRPr="005673E7" w:rsidRDefault="001631C3" w:rsidP="001631C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="00C26FB8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C26FB8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566</w:t>
            </w:r>
          </w:p>
        </w:tc>
        <w:tc>
          <w:tcPr>
            <w:tcW w:w="242" w:type="dxa"/>
          </w:tcPr>
          <w:p w14:paraId="35A884DC" w14:textId="77777777" w:rsidR="001631C3" w:rsidRPr="005673E7" w:rsidRDefault="001631C3" w:rsidP="001631C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CFDAB77" w14:textId="1A265BB4" w:rsidR="001631C3" w:rsidRPr="005673E7" w:rsidRDefault="001631C3" w:rsidP="001631C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969,808</w:t>
            </w:r>
          </w:p>
        </w:tc>
        <w:tc>
          <w:tcPr>
            <w:tcW w:w="236" w:type="dxa"/>
          </w:tcPr>
          <w:p w14:paraId="4AA7A8E8" w14:textId="77777777" w:rsidR="001631C3" w:rsidRPr="005673E7" w:rsidRDefault="001631C3" w:rsidP="001631C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79A5C" w14:textId="721D3A63" w:rsidR="001631C3" w:rsidRPr="005673E7" w:rsidRDefault="001631C3" w:rsidP="001631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363</w:t>
            </w:r>
          </w:p>
        </w:tc>
        <w:tc>
          <w:tcPr>
            <w:tcW w:w="242" w:type="dxa"/>
            <w:vAlign w:val="bottom"/>
          </w:tcPr>
          <w:p w14:paraId="47B9793D" w14:textId="77777777" w:rsidR="001631C3" w:rsidRPr="005673E7" w:rsidRDefault="001631C3" w:rsidP="001631C3">
            <w:pPr>
              <w:tabs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</w:tcBorders>
            <w:vAlign w:val="bottom"/>
          </w:tcPr>
          <w:p w14:paraId="316CED61" w14:textId="29AECD7D" w:rsidR="001631C3" w:rsidRPr="005673E7" w:rsidRDefault="001631C3" w:rsidP="001631C3">
            <w:pPr>
              <w:tabs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1,647</w:t>
            </w:r>
          </w:p>
        </w:tc>
      </w:tr>
      <w:tr w:rsidR="001631C3" w:rsidRPr="005673E7" w14:paraId="58F0E260" w14:textId="77777777" w:rsidTr="0039019C">
        <w:tc>
          <w:tcPr>
            <w:tcW w:w="3598" w:type="dxa"/>
            <w:vAlign w:val="bottom"/>
          </w:tcPr>
          <w:p w14:paraId="12255214" w14:textId="77777777" w:rsidR="001631C3" w:rsidRPr="005673E7" w:rsidRDefault="001631C3" w:rsidP="001631C3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รวมสินทรัพย์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CCA7B65" w14:textId="2DDAE822" w:rsidR="001631C3" w:rsidRPr="005673E7" w:rsidRDefault="001631C3" w:rsidP="001631C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223,792</w:t>
            </w:r>
          </w:p>
        </w:tc>
        <w:tc>
          <w:tcPr>
            <w:tcW w:w="242" w:type="dxa"/>
          </w:tcPr>
          <w:p w14:paraId="3EEC9906" w14:textId="77777777" w:rsidR="001631C3" w:rsidRPr="005673E7" w:rsidRDefault="001631C3" w:rsidP="001631C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5B75206" w14:textId="4C98CF33" w:rsidR="001631C3" w:rsidRPr="005673E7" w:rsidRDefault="001631C3" w:rsidP="001631C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1,237,749</w:t>
            </w:r>
          </w:p>
        </w:tc>
        <w:tc>
          <w:tcPr>
            <w:tcW w:w="236" w:type="dxa"/>
          </w:tcPr>
          <w:p w14:paraId="34D277AA" w14:textId="77777777" w:rsidR="001631C3" w:rsidRPr="005673E7" w:rsidRDefault="001631C3" w:rsidP="001631C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45732D" w14:textId="3AF2960F" w:rsidR="001631C3" w:rsidRPr="005673E7" w:rsidRDefault="001631C3" w:rsidP="001631C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3,112</w:t>
            </w:r>
          </w:p>
        </w:tc>
        <w:tc>
          <w:tcPr>
            <w:tcW w:w="242" w:type="dxa"/>
            <w:vAlign w:val="bottom"/>
          </w:tcPr>
          <w:p w14:paraId="48604496" w14:textId="77777777" w:rsidR="001631C3" w:rsidRPr="005673E7" w:rsidRDefault="001631C3" w:rsidP="001631C3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0341405" w14:textId="320DF7C6" w:rsidR="001631C3" w:rsidRPr="005673E7" w:rsidRDefault="001631C3" w:rsidP="001631C3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7,611</w:t>
            </w:r>
          </w:p>
        </w:tc>
      </w:tr>
      <w:tr w:rsidR="00B870F4" w:rsidRPr="005673E7" w14:paraId="51648476" w14:textId="77777777" w:rsidTr="00B870F4">
        <w:tc>
          <w:tcPr>
            <w:tcW w:w="3598" w:type="dxa"/>
            <w:vAlign w:val="bottom"/>
          </w:tcPr>
          <w:p w14:paraId="6D9F1046" w14:textId="77777777" w:rsidR="00B870F4" w:rsidRPr="005673E7" w:rsidRDefault="00B870F4" w:rsidP="001631C3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0465E" w14:textId="77777777" w:rsidR="00B870F4" w:rsidRPr="005673E7" w:rsidRDefault="00B870F4" w:rsidP="001631C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5ED83E37" w14:textId="77777777" w:rsidR="00B870F4" w:rsidRPr="005673E7" w:rsidRDefault="00B870F4" w:rsidP="001631C3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8D7BB6B" w14:textId="77777777" w:rsidR="00B870F4" w:rsidRPr="005673E7" w:rsidRDefault="00B870F4" w:rsidP="001631C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73DBFE0" w14:textId="77777777" w:rsidR="00B870F4" w:rsidRPr="005673E7" w:rsidRDefault="00B870F4" w:rsidP="001631C3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6E392" w14:textId="77777777" w:rsidR="00B870F4" w:rsidRPr="005673E7" w:rsidRDefault="00B870F4" w:rsidP="001631C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188520CC" w14:textId="77777777" w:rsidR="00B870F4" w:rsidRPr="005673E7" w:rsidRDefault="00B870F4" w:rsidP="001631C3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</w:tcBorders>
            <w:vAlign w:val="bottom"/>
          </w:tcPr>
          <w:p w14:paraId="4647F3E5" w14:textId="77777777" w:rsidR="00B870F4" w:rsidRPr="005673E7" w:rsidRDefault="00B870F4" w:rsidP="001631C3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96217A" w:rsidRPr="005673E7" w14:paraId="33DB8BBF" w14:textId="77777777" w:rsidTr="0039019C">
        <w:tc>
          <w:tcPr>
            <w:tcW w:w="3598" w:type="dxa"/>
            <w:vAlign w:val="bottom"/>
          </w:tcPr>
          <w:p w14:paraId="53379434" w14:textId="77777777" w:rsidR="0096217A" w:rsidRPr="005673E7" w:rsidRDefault="0096217A" w:rsidP="0096217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หนี้สินหมุนเวียน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63D777E" w14:textId="78E2B3B9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1,89</w:t>
            </w:r>
            <w:r w:rsidR="009C26C9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9C26C9">
              <w:rPr>
                <w:rFonts w:ascii="BrowalliaUPC" w:hAnsi="BrowalliaUPC" w:cs="BrowalliaUPC"/>
                <w:sz w:val="28"/>
                <w:szCs w:val="28"/>
                <w:lang w:val="en-GB"/>
              </w:rPr>
              <w:t>11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</w:p>
        </w:tc>
        <w:tc>
          <w:tcPr>
            <w:tcW w:w="242" w:type="dxa"/>
          </w:tcPr>
          <w:p w14:paraId="4F1DE621" w14:textId="77777777" w:rsidR="0096217A" w:rsidRPr="005673E7" w:rsidRDefault="0096217A" w:rsidP="0096217A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49125329" w14:textId="1D51A3F5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1,108,461</w:t>
            </w:r>
          </w:p>
        </w:tc>
        <w:tc>
          <w:tcPr>
            <w:tcW w:w="236" w:type="dxa"/>
          </w:tcPr>
          <w:p w14:paraId="5F0D1732" w14:textId="77777777" w:rsidR="0096217A" w:rsidRPr="005673E7" w:rsidRDefault="0096217A" w:rsidP="0096217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43FC810" w14:textId="78263C30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24,313</w:t>
            </w:r>
          </w:p>
        </w:tc>
        <w:tc>
          <w:tcPr>
            <w:tcW w:w="242" w:type="dxa"/>
            <w:vAlign w:val="bottom"/>
          </w:tcPr>
          <w:p w14:paraId="6DEABAB1" w14:textId="77777777" w:rsidR="0096217A" w:rsidRPr="005673E7" w:rsidRDefault="0096217A" w:rsidP="0096217A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left w:val="nil"/>
            </w:tcBorders>
            <w:vAlign w:val="bottom"/>
          </w:tcPr>
          <w:p w14:paraId="610910EF" w14:textId="5CE725B8" w:rsidR="0096217A" w:rsidRPr="005673E7" w:rsidRDefault="0096217A" w:rsidP="0096217A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25,270</w:t>
            </w:r>
          </w:p>
        </w:tc>
      </w:tr>
      <w:tr w:rsidR="0096217A" w:rsidRPr="005673E7" w14:paraId="5FAE4613" w14:textId="77777777" w:rsidTr="0039019C">
        <w:tc>
          <w:tcPr>
            <w:tcW w:w="3598" w:type="dxa"/>
            <w:vAlign w:val="bottom"/>
          </w:tcPr>
          <w:p w14:paraId="088CFFF2" w14:textId="77777777" w:rsidR="0096217A" w:rsidRPr="005673E7" w:rsidRDefault="0096217A" w:rsidP="0096217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3AD6C" w14:textId="4321DED9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562</w:t>
            </w:r>
          </w:p>
        </w:tc>
        <w:tc>
          <w:tcPr>
            <w:tcW w:w="242" w:type="dxa"/>
          </w:tcPr>
          <w:p w14:paraId="5360DF26" w14:textId="77777777" w:rsidR="0096217A" w:rsidRPr="005673E7" w:rsidRDefault="0096217A" w:rsidP="0096217A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65DA99E" w14:textId="600BABF8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1,118,833</w:t>
            </w:r>
          </w:p>
        </w:tc>
        <w:tc>
          <w:tcPr>
            <w:tcW w:w="236" w:type="dxa"/>
          </w:tcPr>
          <w:p w14:paraId="1240F30F" w14:textId="77777777" w:rsidR="0096217A" w:rsidRPr="005673E7" w:rsidRDefault="0096217A" w:rsidP="0096217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94610" w14:textId="6DE0026F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42" w:type="dxa"/>
            <w:vAlign w:val="bottom"/>
          </w:tcPr>
          <w:p w14:paraId="3EC1B5D2" w14:textId="77777777" w:rsidR="0096217A" w:rsidRPr="005673E7" w:rsidRDefault="0096217A" w:rsidP="0096217A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left w:val="nil"/>
              <w:bottom w:val="single" w:sz="4" w:space="0" w:color="auto"/>
            </w:tcBorders>
            <w:vAlign w:val="bottom"/>
          </w:tcPr>
          <w:p w14:paraId="2869033F" w14:textId="2A9EE5ED" w:rsidR="0096217A" w:rsidRPr="005673E7" w:rsidRDefault="0096217A" w:rsidP="0096217A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2,285</w:t>
            </w:r>
          </w:p>
        </w:tc>
      </w:tr>
      <w:tr w:rsidR="0096217A" w:rsidRPr="005673E7" w14:paraId="36386FCF" w14:textId="77777777" w:rsidTr="0039019C">
        <w:tc>
          <w:tcPr>
            <w:tcW w:w="3598" w:type="dxa"/>
            <w:vAlign w:val="bottom"/>
          </w:tcPr>
          <w:p w14:paraId="3BC33DF7" w14:textId="77777777" w:rsidR="0096217A" w:rsidRPr="005673E7" w:rsidRDefault="0096217A" w:rsidP="0096217A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รวมหนี้สิน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C2CF842" w14:textId="11C29B2B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1,89</w:t>
            </w:r>
            <w:r w:rsidR="009C26C9">
              <w:rPr>
                <w:rFonts w:ascii="BrowalliaUPC" w:hAnsi="BrowalliaUPC" w:cs="BrowalliaUPC"/>
                <w:sz w:val="28"/>
                <w:szCs w:val="28"/>
                <w:lang w:val="en-GB"/>
              </w:rPr>
              <w:t>4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9C26C9">
              <w:rPr>
                <w:rFonts w:ascii="BrowalliaUPC" w:hAnsi="BrowalliaUPC" w:cs="BrowalliaUPC"/>
                <w:sz w:val="28"/>
                <w:szCs w:val="28"/>
                <w:lang w:val="en-GB"/>
              </w:rPr>
              <w:t>675</w:t>
            </w:r>
          </w:p>
        </w:tc>
        <w:tc>
          <w:tcPr>
            <w:tcW w:w="242" w:type="dxa"/>
          </w:tcPr>
          <w:p w14:paraId="743CD969" w14:textId="77777777" w:rsidR="0096217A" w:rsidRPr="005673E7" w:rsidRDefault="0096217A" w:rsidP="0096217A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D6D7E63" w14:textId="3AD12B40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2,227,294</w:t>
            </w:r>
          </w:p>
        </w:tc>
        <w:tc>
          <w:tcPr>
            <w:tcW w:w="236" w:type="dxa"/>
          </w:tcPr>
          <w:p w14:paraId="4C9695DF" w14:textId="77777777" w:rsidR="0096217A" w:rsidRPr="005673E7" w:rsidRDefault="0096217A" w:rsidP="0096217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8007A28" w14:textId="6C21F188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24,313</w:t>
            </w:r>
          </w:p>
        </w:tc>
        <w:tc>
          <w:tcPr>
            <w:tcW w:w="242" w:type="dxa"/>
            <w:vAlign w:val="bottom"/>
          </w:tcPr>
          <w:p w14:paraId="555B2AD2" w14:textId="77777777" w:rsidR="0096217A" w:rsidRPr="005673E7" w:rsidRDefault="0096217A" w:rsidP="0096217A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25868F69" w14:textId="2CE78606" w:rsidR="0096217A" w:rsidRPr="005673E7" w:rsidRDefault="0096217A" w:rsidP="0096217A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27,555</w:t>
            </w:r>
          </w:p>
        </w:tc>
      </w:tr>
      <w:tr w:rsidR="0096217A" w:rsidRPr="005673E7" w14:paraId="6B074F5B" w14:textId="77777777" w:rsidTr="0039019C">
        <w:trPr>
          <w:trHeight w:val="330"/>
        </w:trPr>
        <w:tc>
          <w:tcPr>
            <w:tcW w:w="3598" w:type="dxa"/>
            <w:vAlign w:val="bottom"/>
          </w:tcPr>
          <w:p w14:paraId="2E2628AC" w14:textId="77777777" w:rsidR="0096217A" w:rsidRPr="005673E7" w:rsidRDefault="0096217A" w:rsidP="0096217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14"/>
                <w:szCs w:val="14"/>
                <w:cs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8F32B79" w14:textId="77777777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242" w:type="dxa"/>
          </w:tcPr>
          <w:p w14:paraId="73D78464" w14:textId="77777777" w:rsidR="0096217A" w:rsidRPr="005673E7" w:rsidRDefault="0096217A" w:rsidP="0096217A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1196" w:type="dxa"/>
            <w:tcBorders>
              <w:top w:val="single" w:sz="12" w:space="0" w:color="auto"/>
            </w:tcBorders>
            <w:vAlign w:val="bottom"/>
          </w:tcPr>
          <w:p w14:paraId="2DFEDC73" w14:textId="77777777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236" w:type="dxa"/>
          </w:tcPr>
          <w:p w14:paraId="255C05D0" w14:textId="77777777" w:rsidR="0096217A" w:rsidRPr="005673E7" w:rsidRDefault="0096217A" w:rsidP="0096217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  <w:lang w:val="en-GB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657D4D4" w14:textId="77777777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242" w:type="dxa"/>
            <w:vAlign w:val="bottom"/>
          </w:tcPr>
          <w:p w14:paraId="028CA1CF" w14:textId="77777777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nil"/>
            </w:tcBorders>
            <w:vAlign w:val="bottom"/>
          </w:tcPr>
          <w:p w14:paraId="68283F0A" w14:textId="77777777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</w:tr>
      <w:tr w:rsidR="0096217A" w:rsidRPr="005673E7" w14:paraId="76EEDCD2" w14:textId="77777777" w:rsidTr="0039019C">
        <w:tc>
          <w:tcPr>
            <w:tcW w:w="3598" w:type="dxa"/>
            <w:vAlign w:val="bottom"/>
          </w:tcPr>
          <w:p w14:paraId="127C360B" w14:textId="77777777" w:rsidR="0096217A" w:rsidRPr="005673E7" w:rsidRDefault="0096217A" w:rsidP="0096217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ส่วนของผู้ถือหุ้นของบริษัท</w:t>
            </w:r>
          </w:p>
        </w:tc>
        <w:tc>
          <w:tcPr>
            <w:tcW w:w="1157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23211B2" w14:textId="71D59983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="000C271C" w:rsidRPr="005673E7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9C26C9">
              <w:rPr>
                <w:rFonts w:ascii="BrowalliaUPC" w:hAnsi="BrowalliaUPC" w:cs="BrowalliaUPC"/>
                <w:sz w:val="28"/>
                <w:szCs w:val="28"/>
              </w:rPr>
              <w:t>07</w:t>
            </w:r>
            <w:r w:rsidR="000C271C"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C26C9">
              <w:rPr>
                <w:rFonts w:ascii="BrowalliaUPC" w:hAnsi="BrowalliaUPC" w:cs="BrowalliaUPC"/>
                <w:sz w:val="28"/>
                <w:szCs w:val="28"/>
              </w:rPr>
              <w:t>219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242" w:type="dxa"/>
          </w:tcPr>
          <w:p w14:paraId="15DDC15E" w14:textId="77777777" w:rsidR="0096217A" w:rsidRPr="005673E7" w:rsidRDefault="0096217A" w:rsidP="0096217A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96" w:type="dxa"/>
            <w:tcBorders>
              <w:bottom w:val="single" w:sz="12" w:space="0" w:color="auto"/>
            </w:tcBorders>
            <w:vAlign w:val="bottom"/>
          </w:tcPr>
          <w:p w14:paraId="774FF59B" w14:textId="05750E25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(554,145)</w:t>
            </w:r>
          </w:p>
        </w:tc>
        <w:tc>
          <w:tcPr>
            <w:tcW w:w="236" w:type="dxa"/>
          </w:tcPr>
          <w:p w14:paraId="518E3FEE" w14:textId="77777777" w:rsidR="0096217A" w:rsidRPr="005673E7" w:rsidRDefault="0096217A" w:rsidP="0096217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59377AC8" w14:textId="49FD367E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(10,813)</w:t>
            </w:r>
          </w:p>
        </w:tc>
        <w:tc>
          <w:tcPr>
            <w:tcW w:w="242" w:type="dxa"/>
            <w:vAlign w:val="bottom"/>
          </w:tcPr>
          <w:p w14:paraId="406E2505" w14:textId="77777777" w:rsidR="0096217A" w:rsidRPr="005673E7" w:rsidRDefault="0096217A" w:rsidP="0096217A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6" w:type="dxa"/>
            <w:tcBorders>
              <w:left w:val="nil"/>
              <w:bottom w:val="single" w:sz="12" w:space="0" w:color="auto"/>
            </w:tcBorders>
            <w:vAlign w:val="bottom"/>
          </w:tcPr>
          <w:p w14:paraId="5C8F0CE7" w14:textId="490D4E40" w:rsidR="0096217A" w:rsidRPr="005673E7" w:rsidRDefault="0096217A" w:rsidP="0096217A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(10,171)</w:t>
            </w:r>
          </w:p>
        </w:tc>
      </w:tr>
      <w:tr w:rsidR="0096217A" w:rsidRPr="005673E7" w14:paraId="00ADA593" w14:textId="77777777" w:rsidTr="0039019C">
        <w:trPr>
          <w:trHeight w:val="339"/>
        </w:trPr>
        <w:tc>
          <w:tcPr>
            <w:tcW w:w="3598" w:type="dxa"/>
            <w:vAlign w:val="bottom"/>
          </w:tcPr>
          <w:p w14:paraId="449A5B80" w14:textId="77777777" w:rsidR="0096217A" w:rsidRPr="005673E7" w:rsidRDefault="0096217A" w:rsidP="0096217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14"/>
                <w:szCs w:val="14"/>
                <w:cs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  <w:shd w:val="clear" w:color="auto" w:fill="auto"/>
          </w:tcPr>
          <w:p w14:paraId="70B51709" w14:textId="77777777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  <w:lang w:val="en-GB"/>
              </w:rPr>
            </w:pPr>
          </w:p>
        </w:tc>
        <w:tc>
          <w:tcPr>
            <w:tcW w:w="242" w:type="dxa"/>
          </w:tcPr>
          <w:p w14:paraId="6E41B6CB" w14:textId="77777777" w:rsidR="0096217A" w:rsidRPr="005673E7" w:rsidRDefault="0096217A" w:rsidP="0096217A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1196" w:type="dxa"/>
            <w:tcBorders>
              <w:top w:val="single" w:sz="12" w:space="0" w:color="auto"/>
            </w:tcBorders>
          </w:tcPr>
          <w:p w14:paraId="6A0E73C4" w14:textId="77777777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236" w:type="dxa"/>
          </w:tcPr>
          <w:p w14:paraId="477C274E" w14:textId="77777777" w:rsidR="0096217A" w:rsidRPr="005673E7" w:rsidRDefault="0096217A" w:rsidP="0096217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  <w:lang w:val="en-GB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0FCB3E8" w14:textId="77777777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242" w:type="dxa"/>
            <w:vAlign w:val="bottom"/>
          </w:tcPr>
          <w:p w14:paraId="798E7337" w14:textId="77777777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nil"/>
            </w:tcBorders>
            <w:vAlign w:val="bottom"/>
          </w:tcPr>
          <w:p w14:paraId="68E6FE10" w14:textId="77777777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14"/>
                <w:szCs w:val="14"/>
              </w:rPr>
            </w:pPr>
          </w:p>
        </w:tc>
      </w:tr>
      <w:tr w:rsidR="0096217A" w:rsidRPr="005673E7" w14:paraId="518D1AA6" w14:textId="77777777" w:rsidTr="0039019C">
        <w:tc>
          <w:tcPr>
            <w:tcW w:w="3598" w:type="dxa"/>
            <w:vAlign w:val="bottom"/>
          </w:tcPr>
          <w:p w14:paraId="20B5B240" w14:textId="77777777" w:rsidR="0096217A" w:rsidRPr="005673E7" w:rsidRDefault="0096217A" w:rsidP="0096217A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u w:val="single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157" w:type="dxa"/>
            <w:tcBorders>
              <w:bottom w:val="single" w:sz="12" w:space="0" w:color="auto"/>
            </w:tcBorders>
            <w:shd w:val="clear" w:color="auto" w:fill="auto"/>
          </w:tcPr>
          <w:p w14:paraId="7583FD6A" w14:textId="61BB6A7D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="000C271C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1,2</w:t>
            </w:r>
            <w:r w:rsidR="009C26C9">
              <w:rPr>
                <w:rFonts w:ascii="BrowalliaUPC" w:hAnsi="BrowalliaUPC" w:cs="BrowalliaUPC"/>
                <w:sz w:val="28"/>
                <w:szCs w:val="28"/>
                <w:lang w:val="en-GB"/>
              </w:rPr>
              <w:t>63</w:t>
            </w:r>
            <w:r w:rsidR="000C271C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9C26C9">
              <w:rPr>
                <w:rFonts w:ascii="BrowalliaUPC" w:hAnsi="BrowalliaUPC" w:cs="BrowalliaUPC"/>
                <w:sz w:val="28"/>
                <w:szCs w:val="28"/>
                <w:lang w:val="en-GB"/>
              </w:rPr>
              <w:t>664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242" w:type="dxa"/>
          </w:tcPr>
          <w:p w14:paraId="639DD1BD" w14:textId="77777777" w:rsidR="0096217A" w:rsidRPr="005673E7" w:rsidRDefault="0096217A" w:rsidP="0096217A">
            <w:pPr>
              <w:tabs>
                <w:tab w:val="clear" w:pos="907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12" w:space="0" w:color="auto"/>
            </w:tcBorders>
          </w:tcPr>
          <w:p w14:paraId="38843C6B" w14:textId="76AC5763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(435,400)</w:t>
            </w:r>
          </w:p>
        </w:tc>
        <w:tc>
          <w:tcPr>
            <w:tcW w:w="236" w:type="dxa"/>
          </w:tcPr>
          <w:p w14:paraId="440E98E8" w14:textId="77777777" w:rsidR="0096217A" w:rsidRPr="005673E7" w:rsidRDefault="0096217A" w:rsidP="0096217A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F0CD36B" w14:textId="0E997881" w:rsidR="0096217A" w:rsidRPr="005673E7" w:rsidRDefault="0096217A" w:rsidP="0096217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(10,</w:t>
            </w:r>
            <w:r w:rsidR="00F62ADD" w:rsidRPr="005673E7">
              <w:rPr>
                <w:rFonts w:ascii="BrowalliaUPC" w:hAnsi="BrowalliaUPC" w:cs="BrowalliaUPC"/>
                <w:sz w:val="28"/>
                <w:szCs w:val="28"/>
              </w:rPr>
              <w:t>388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A17B997" w14:textId="77777777" w:rsidR="0096217A" w:rsidRPr="005673E7" w:rsidRDefault="0096217A" w:rsidP="0096217A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6" w:type="dxa"/>
            <w:tcBorders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6B37AA4C" w14:textId="1E7FBE53" w:rsidR="0096217A" w:rsidRPr="005673E7" w:rsidRDefault="0096217A" w:rsidP="0096217A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(9,773)</w:t>
            </w:r>
          </w:p>
        </w:tc>
      </w:tr>
    </w:tbl>
    <w:p w14:paraId="52BFC47D" w14:textId="77777777" w:rsidR="00102F85" w:rsidRPr="005673E7" w:rsidRDefault="00102F85" w:rsidP="00390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</w:tabs>
        <w:spacing w:after="120"/>
        <w:rPr>
          <w:rFonts w:ascii="BrowalliaUPC" w:hAnsi="BrowalliaUPC" w:cs="BrowalliaUPC"/>
          <w:sz w:val="28"/>
          <w:szCs w:val="28"/>
        </w:rPr>
      </w:pPr>
    </w:p>
    <w:tbl>
      <w:tblPr>
        <w:tblW w:w="898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604"/>
        <w:gridCol w:w="1191"/>
        <w:gridCol w:w="236"/>
        <w:gridCol w:w="1188"/>
        <w:gridCol w:w="236"/>
        <w:gridCol w:w="1165"/>
        <w:gridCol w:w="236"/>
        <w:gridCol w:w="1131"/>
      </w:tblGrid>
      <w:tr w:rsidR="00F672E1" w:rsidRPr="005673E7" w14:paraId="0154B6BC" w14:textId="77777777" w:rsidTr="0039019C">
        <w:tc>
          <w:tcPr>
            <w:tcW w:w="3604" w:type="dxa"/>
          </w:tcPr>
          <w:p w14:paraId="23916C3A" w14:textId="77777777" w:rsidR="00F672E1" w:rsidRPr="005673E7" w:rsidRDefault="00F672E1" w:rsidP="006361F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383" w:type="dxa"/>
            <w:gridSpan w:val="7"/>
          </w:tcPr>
          <w:p w14:paraId="1CF1BFB8" w14:textId="77777777" w:rsidR="00F672E1" w:rsidRPr="005673E7" w:rsidRDefault="00F672E1" w:rsidP="006361F6">
            <w:pPr>
              <w:tabs>
                <w:tab w:val="left" w:pos="540"/>
              </w:tabs>
              <w:spacing w:line="240" w:lineRule="auto"/>
              <w:ind w:left="34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F672E1" w:rsidRPr="005673E7" w14:paraId="1B81A3A2" w14:textId="77777777" w:rsidTr="0039019C">
        <w:tc>
          <w:tcPr>
            <w:tcW w:w="3604" w:type="dxa"/>
          </w:tcPr>
          <w:p w14:paraId="29F30950" w14:textId="77777777" w:rsidR="00F672E1" w:rsidRPr="005673E7" w:rsidRDefault="00F672E1" w:rsidP="006361F6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615" w:type="dxa"/>
            <w:gridSpan w:val="3"/>
            <w:tcBorders>
              <w:bottom w:val="single" w:sz="4" w:space="0" w:color="auto"/>
            </w:tcBorders>
          </w:tcPr>
          <w:p w14:paraId="6BB912AF" w14:textId="77777777" w:rsidR="00F672E1" w:rsidRPr="005673E7" w:rsidRDefault="00F672E1" w:rsidP="006361F6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บริษัท ดับบลิวซีไอ โฮลดิ้ง </w:t>
            </w:r>
          </w:p>
          <w:p w14:paraId="360EBA00" w14:textId="77777777" w:rsidR="00F672E1" w:rsidRPr="005673E7" w:rsidRDefault="00F672E1" w:rsidP="006361F6">
            <w:pPr>
              <w:tabs>
                <w:tab w:val="left" w:pos="540"/>
              </w:tabs>
              <w:spacing w:line="240" w:lineRule="auto"/>
              <w:ind w:left="-80" w:right="-147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 (มหาชน)</w:t>
            </w:r>
          </w:p>
        </w:tc>
        <w:tc>
          <w:tcPr>
            <w:tcW w:w="236" w:type="dxa"/>
          </w:tcPr>
          <w:p w14:paraId="6E025BF4" w14:textId="77777777" w:rsidR="00F672E1" w:rsidRPr="005673E7" w:rsidRDefault="00F672E1" w:rsidP="006361F6">
            <w:pPr>
              <w:tabs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32" w:type="dxa"/>
            <w:gridSpan w:val="3"/>
            <w:tcBorders>
              <w:bottom w:val="single" w:sz="4" w:space="0" w:color="auto"/>
            </w:tcBorders>
          </w:tcPr>
          <w:p w14:paraId="6B8E8431" w14:textId="77777777" w:rsidR="00F672E1" w:rsidRPr="005673E7" w:rsidRDefault="00F672E1" w:rsidP="006361F6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  <w:p w14:paraId="55724303" w14:textId="77777777" w:rsidR="00F672E1" w:rsidRPr="005673E7" w:rsidRDefault="00F672E1" w:rsidP="006361F6">
            <w:pPr>
              <w:tabs>
                <w:tab w:val="clear" w:pos="2580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สยามสเนล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C83279" w:rsidRPr="005673E7" w14:paraId="020B7DFD" w14:textId="77777777" w:rsidTr="0039019C">
        <w:tc>
          <w:tcPr>
            <w:tcW w:w="3604" w:type="dxa"/>
          </w:tcPr>
          <w:p w14:paraId="576F33A6" w14:textId="77777777" w:rsidR="00C83279" w:rsidRPr="005673E7" w:rsidRDefault="00C83279" w:rsidP="00C83279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D512D" w14:textId="3C7E0329" w:rsidR="00C83279" w:rsidRPr="005673E7" w:rsidRDefault="00C83279" w:rsidP="00C8327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FC01E70" w14:textId="77777777" w:rsidR="00C83279" w:rsidRPr="005673E7" w:rsidRDefault="00C83279" w:rsidP="00C8327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C8886" w14:textId="03A6249B" w:rsidR="00C83279" w:rsidRPr="005673E7" w:rsidRDefault="00C83279" w:rsidP="00C8327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40EE74B7" w14:textId="77777777" w:rsidR="00C83279" w:rsidRPr="005673E7" w:rsidRDefault="00C83279" w:rsidP="00C83279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069DF" w14:textId="26258A53" w:rsidR="00C83279" w:rsidRPr="005673E7" w:rsidRDefault="00C83279" w:rsidP="00C83279">
            <w:pPr>
              <w:tabs>
                <w:tab w:val="clear" w:pos="907"/>
              </w:tabs>
              <w:spacing w:line="240" w:lineRule="auto"/>
              <w:ind w:left="-150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05EA5E3E" w14:textId="77777777" w:rsidR="00C83279" w:rsidRPr="005673E7" w:rsidRDefault="00C83279" w:rsidP="00C83279">
            <w:pPr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B2E15EB" w14:textId="4F2A3F48" w:rsidR="00C83279" w:rsidRPr="005673E7" w:rsidRDefault="00C83279" w:rsidP="00C83279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95721D" w:rsidRPr="005673E7" w14:paraId="4D62F7C4" w14:textId="77777777" w:rsidTr="0039019C">
        <w:tc>
          <w:tcPr>
            <w:tcW w:w="3604" w:type="dxa"/>
          </w:tcPr>
          <w:p w14:paraId="6F1FF4BA" w14:textId="77777777" w:rsidR="0095721D" w:rsidRPr="005673E7" w:rsidRDefault="0095721D" w:rsidP="00915427">
            <w:pPr>
              <w:tabs>
                <w:tab w:val="left" w:pos="540"/>
              </w:tabs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37FC6AD3" w14:textId="77777777" w:rsidR="0095721D" w:rsidRPr="005673E7" w:rsidRDefault="0095721D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99ADFD1" w14:textId="77777777" w:rsidR="0095721D" w:rsidRPr="005673E7" w:rsidRDefault="0095721D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589337B" w14:textId="77777777" w:rsidR="0095721D" w:rsidRPr="005673E7" w:rsidRDefault="0095721D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B88FEBB" w14:textId="77777777" w:rsidR="0095721D" w:rsidRPr="005673E7" w:rsidRDefault="0095721D" w:rsidP="00915427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41A107F4" w14:textId="77777777" w:rsidR="0095721D" w:rsidRPr="005673E7" w:rsidRDefault="0095721D" w:rsidP="00915427">
            <w:pPr>
              <w:tabs>
                <w:tab w:val="clear" w:pos="907"/>
              </w:tabs>
              <w:spacing w:line="240" w:lineRule="auto"/>
              <w:ind w:left="-150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BAE212" w14:textId="77777777" w:rsidR="0095721D" w:rsidRPr="005673E7" w:rsidRDefault="0095721D" w:rsidP="00915427">
            <w:pPr>
              <w:spacing w:line="240" w:lineRule="auto"/>
              <w:ind w:right="-108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</w:tcBorders>
            <w:vAlign w:val="bottom"/>
          </w:tcPr>
          <w:p w14:paraId="717FC2D9" w14:textId="77777777" w:rsidR="0095721D" w:rsidRPr="005673E7" w:rsidRDefault="0095721D" w:rsidP="00915427">
            <w:pPr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520FC" w:rsidRPr="005673E7" w14:paraId="6ADC80E6" w14:textId="77777777" w:rsidTr="0039019C">
        <w:tc>
          <w:tcPr>
            <w:tcW w:w="3604" w:type="dxa"/>
            <w:vAlign w:val="bottom"/>
          </w:tcPr>
          <w:p w14:paraId="490DF201" w14:textId="77777777" w:rsidR="005520FC" w:rsidRPr="005673E7" w:rsidRDefault="005520FC" w:rsidP="005520F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รายได้</w:t>
            </w:r>
          </w:p>
        </w:tc>
        <w:tc>
          <w:tcPr>
            <w:tcW w:w="119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709E51C" w14:textId="5D870C96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34,290</w:t>
            </w:r>
          </w:p>
        </w:tc>
        <w:tc>
          <w:tcPr>
            <w:tcW w:w="236" w:type="dxa"/>
          </w:tcPr>
          <w:p w14:paraId="11A7275C" w14:textId="77777777" w:rsidR="005520FC" w:rsidRPr="005673E7" w:rsidRDefault="005520FC" w:rsidP="005520F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vAlign w:val="bottom"/>
          </w:tcPr>
          <w:p w14:paraId="549DB323" w14:textId="5FAAA22E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180,119</w:t>
            </w:r>
          </w:p>
        </w:tc>
        <w:tc>
          <w:tcPr>
            <w:tcW w:w="236" w:type="dxa"/>
          </w:tcPr>
          <w:p w14:paraId="40EE20D4" w14:textId="77777777" w:rsidR="005520FC" w:rsidRPr="005673E7" w:rsidRDefault="005520FC" w:rsidP="005520F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0A6E3A10" w14:textId="0B9AE4DA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4,752</w:t>
            </w:r>
          </w:p>
        </w:tc>
        <w:tc>
          <w:tcPr>
            <w:tcW w:w="236" w:type="dxa"/>
            <w:vAlign w:val="bottom"/>
          </w:tcPr>
          <w:p w14:paraId="41B63182" w14:textId="77777777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  <w:bottom w:val="single" w:sz="12" w:space="0" w:color="auto"/>
            </w:tcBorders>
            <w:vAlign w:val="bottom"/>
          </w:tcPr>
          <w:p w14:paraId="05961CD3" w14:textId="1091C5A0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14,997</w:t>
            </w:r>
          </w:p>
        </w:tc>
      </w:tr>
      <w:tr w:rsidR="005520FC" w:rsidRPr="005673E7" w14:paraId="1DAABD4E" w14:textId="77777777" w:rsidTr="0039019C">
        <w:tc>
          <w:tcPr>
            <w:tcW w:w="3604" w:type="dxa"/>
            <w:vAlign w:val="bottom"/>
          </w:tcPr>
          <w:p w14:paraId="2849E4E0" w14:textId="77777777" w:rsidR="005520FC" w:rsidRPr="005673E7" w:rsidRDefault="005520FC" w:rsidP="005520FC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ขาดทุนส่วนที่เป็นของผู้ถือหุ้นของบริษัท</w:t>
            </w:r>
          </w:p>
        </w:tc>
        <w:tc>
          <w:tcPr>
            <w:tcW w:w="119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5DE3FD0" w14:textId="20FAB56E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(393,334)</w:t>
            </w:r>
          </w:p>
        </w:tc>
        <w:tc>
          <w:tcPr>
            <w:tcW w:w="236" w:type="dxa"/>
          </w:tcPr>
          <w:p w14:paraId="2A42F19F" w14:textId="77777777" w:rsidR="005520FC" w:rsidRPr="005673E7" w:rsidRDefault="005520FC" w:rsidP="005520F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vAlign w:val="bottom"/>
          </w:tcPr>
          <w:p w14:paraId="653C192E" w14:textId="029E846A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(396,168)</w:t>
            </w:r>
          </w:p>
        </w:tc>
        <w:tc>
          <w:tcPr>
            <w:tcW w:w="236" w:type="dxa"/>
          </w:tcPr>
          <w:p w14:paraId="4D9EF14C" w14:textId="77777777" w:rsidR="005520FC" w:rsidRPr="005673E7" w:rsidRDefault="005520FC" w:rsidP="005520F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59BC68D" w14:textId="77F1679C" w:rsidR="005520FC" w:rsidRPr="005673E7" w:rsidRDefault="005520FC" w:rsidP="00552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(642)</w:t>
            </w:r>
          </w:p>
        </w:tc>
        <w:tc>
          <w:tcPr>
            <w:tcW w:w="236" w:type="dxa"/>
            <w:vAlign w:val="bottom"/>
          </w:tcPr>
          <w:p w14:paraId="241CF62D" w14:textId="77777777" w:rsidR="005520FC" w:rsidRPr="005673E7" w:rsidRDefault="005520FC" w:rsidP="005520FC">
            <w:pPr>
              <w:tabs>
                <w:tab w:val="left" w:pos="0"/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12" w:space="0" w:color="auto"/>
              <w:left w:val="nil"/>
            </w:tcBorders>
            <w:vAlign w:val="bottom"/>
          </w:tcPr>
          <w:p w14:paraId="061CE5DB" w14:textId="76306EEA" w:rsidR="005520FC" w:rsidRPr="005673E7" w:rsidRDefault="005520FC" w:rsidP="005520FC">
            <w:pPr>
              <w:tabs>
                <w:tab w:val="left" w:pos="0"/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(10,224)</w:t>
            </w:r>
          </w:p>
        </w:tc>
      </w:tr>
      <w:tr w:rsidR="005520FC" w:rsidRPr="005673E7" w14:paraId="46012376" w14:textId="77777777" w:rsidTr="0039019C">
        <w:tc>
          <w:tcPr>
            <w:tcW w:w="3604" w:type="dxa"/>
            <w:vAlign w:val="bottom"/>
          </w:tcPr>
          <w:p w14:paraId="3A2D1C66" w14:textId="77777777" w:rsidR="005520FC" w:rsidRPr="005673E7" w:rsidRDefault="005520FC" w:rsidP="005520FC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3E55" w14:textId="4D0EF5C2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(309,048)</w:t>
            </w:r>
          </w:p>
        </w:tc>
        <w:tc>
          <w:tcPr>
            <w:tcW w:w="236" w:type="dxa"/>
          </w:tcPr>
          <w:p w14:paraId="7E0F3571" w14:textId="77777777" w:rsidR="005520FC" w:rsidRPr="005673E7" w:rsidRDefault="005520FC" w:rsidP="005520F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88225EA" w14:textId="164A8B2F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(311,275)</w:t>
            </w:r>
          </w:p>
        </w:tc>
        <w:tc>
          <w:tcPr>
            <w:tcW w:w="236" w:type="dxa"/>
          </w:tcPr>
          <w:p w14:paraId="23F55136" w14:textId="77777777" w:rsidR="005520FC" w:rsidRPr="005673E7" w:rsidRDefault="005520FC" w:rsidP="005520F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937DF" w14:textId="1785ED23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(615)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2122C7" w14:textId="77777777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540120C" w14:textId="3B1BF501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(9,824)</w:t>
            </w:r>
          </w:p>
        </w:tc>
      </w:tr>
      <w:tr w:rsidR="005520FC" w:rsidRPr="005673E7" w14:paraId="54D21C80" w14:textId="77777777" w:rsidTr="0039019C">
        <w:tc>
          <w:tcPr>
            <w:tcW w:w="3604" w:type="dxa"/>
            <w:vAlign w:val="bottom"/>
          </w:tcPr>
          <w:p w14:paraId="34BA3C30" w14:textId="77777777" w:rsidR="005520FC" w:rsidRPr="005673E7" w:rsidRDefault="005520FC" w:rsidP="005520F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ขาดทุนสำหรับปี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7A3BA81" w14:textId="51F6E12D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(702,382)</w:t>
            </w:r>
          </w:p>
        </w:tc>
        <w:tc>
          <w:tcPr>
            <w:tcW w:w="236" w:type="dxa"/>
          </w:tcPr>
          <w:p w14:paraId="0F36C221" w14:textId="77777777" w:rsidR="005520FC" w:rsidRPr="005673E7" w:rsidRDefault="005520FC" w:rsidP="005520F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2C2289B" w14:textId="44CA5827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(707,443)</w:t>
            </w:r>
          </w:p>
        </w:tc>
        <w:tc>
          <w:tcPr>
            <w:tcW w:w="236" w:type="dxa"/>
          </w:tcPr>
          <w:p w14:paraId="2D9C9A20" w14:textId="77777777" w:rsidR="005520FC" w:rsidRPr="005673E7" w:rsidRDefault="005520FC" w:rsidP="005520F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BD192F7" w14:textId="2FF9D419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(1,257)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009A9" w14:textId="77777777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367F8305" w14:textId="3A92F3B7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(20,048)</w:t>
            </w:r>
          </w:p>
        </w:tc>
      </w:tr>
      <w:tr w:rsidR="005520FC" w:rsidRPr="005673E7" w14:paraId="34E5FAD3" w14:textId="77777777" w:rsidTr="0039019C">
        <w:tc>
          <w:tcPr>
            <w:tcW w:w="3604" w:type="dxa"/>
            <w:vAlign w:val="bottom"/>
          </w:tcPr>
          <w:p w14:paraId="1B9C317F" w14:textId="77777777" w:rsidR="005520FC" w:rsidRPr="005673E7" w:rsidRDefault="005520FC" w:rsidP="005520F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91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2238431" w14:textId="77777777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7932857" w14:textId="77777777" w:rsidR="005520FC" w:rsidRPr="005673E7" w:rsidRDefault="005520FC" w:rsidP="005520F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12" w:space="0" w:color="auto"/>
            </w:tcBorders>
            <w:vAlign w:val="bottom"/>
          </w:tcPr>
          <w:p w14:paraId="237F5199" w14:textId="77777777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666A12B4" w14:textId="77777777" w:rsidR="005520FC" w:rsidRPr="005673E7" w:rsidRDefault="005520FC" w:rsidP="005520F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E5C5F1B" w14:textId="77777777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B94EE0" w14:textId="77777777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12" w:space="0" w:color="auto"/>
              <w:left w:val="nil"/>
            </w:tcBorders>
            <w:shd w:val="clear" w:color="auto" w:fill="auto"/>
            <w:vAlign w:val="bottom"/>
          </w:tcPr>
          <w:p w14:paraId="4813A677" w14:textId="77777777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5520FC" w:rsidRPr="005673E7" w14:paraId="0A92B090" w14:textId="77777777" w:rsidTr="0039019C">
        <w:tc>
          <w:tcPr>
            <w:tcW w:w="3604" w:type="dxa"/>
            <w:vAlign w:val="bottom"/>
          </w:tcPr>
          <w:p w14:paraId="75D43116" w14:textId="248AAA00" w:rsidR="005520FC" w:rsidRPr="005673E7" w:rsidRDefault="005520FC" w:rsidP="005520FC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กำไรขาดทุนเบ็ดเสร็จรวมของผู้ถือหุ้น         ของบริษัท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86C2149" w14:textId="0729630D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(393,334)</w:t>
            </w:r>
          </w:p>
        </w:tc>
        <w:tc>
          <w:tcPr>
            <w:tcW w:w="236" w:type="dxa"/>
          </w:tcPr>
          <w:p w14:paraId="1745D6F2" w14:textId="77777777" w:rsidR="005520FC" w:rsidRPr="005673E7" w:rsidRDefault="005520FC" w:rsidP="005520F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6D53CB31" w14:textId="21A4A4FD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(396,168)</w:t>
            </w:r>
          </w:p>
        </w:tc>
        <w:tc>
          <w:tcPr>
            <w:tcW w:w="236" w:type="dxa"/>
          </w:tcPr>
          <w:p w14:paraId="42A7095E" w14:textId="77777777" w:rsidR="005520FC" w:rsidRPr="005673E7" w:rsidRDefault="005520FC" w:rsidP="005520F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D1F2AA6" w14:textId="7E3BABA7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(642)</w:t>
            </w:r>
          </w:p>
        </w:tc>
        <w:tc>
          <w:tcPr>
            <w:tcW w:w="236" w:type="dxa"/>
            <w:vAlign w:val="bottom"/>
          </w:tcPr>
          <w:p w14:paraId="4FB3F16E" w14:textId="77777777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</w:tcBorders>
            <w:vAlign w:val="bottom"/>
          </w:tcPr>
          <w:p w14:paraId="4541DB9B" w14:textId="329C90D8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(10,224)</w:t>
            </w:r>
          </w:p>
        </w:tc>
      </w:tr>
      <w:tr w:rsidR="005520FC" w:rsidRPr="005673E7" w14:paraId="218F51D0" w14:textId="77777777" w:rsidTr="0039019C">
        <w:tc>
          <w:tcPr>
            <w:tcW w:w="3604" w:type="dxa"/>
            <w:vAlign w:val="bottom"/>
          </w:tcPr>
          <w:p w14:paraId="388C4354" w14:textId="1682EF5D" w:rsidR="005520FC" w:rsidRPr="005673E7" w:rsidRDefault="005520FC" w:rsidP="005520FC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กำไรขาดทุนเบ็ดเสร็จรวมของส่วนได้เสีย       ที่ไม่มีอำนาจควบคุม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FBE23" w14:textId="59C9AC2F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(309,048)</w:t>
            </w:r>
          </w:p>
        </w:tc>
        <w:tc>
          <w:tcPr>
            <w:tcW w:w="236" w:type="dxa"/>
          </w:tcPr>
          <w:p w14:paraId="292E2FA4" w14:textId="77777777" w:rsidR="005520FC" w:rsidRPr="005673E7" w:rsidRDefault="005520FC" w:rsidP="005520F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BE661D8" w14:textId="445A4910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(311,275)</w:t>
            </w:r>
          </w:p>
        </w:tc>
        <w:tc>
          <w:tcPr>
            <w:tcW w:w="236" w:type="dxa"/>
          </w:tcPr>
          <w:p w14:paraId="00448F50" w14:textId="77777777" w:rsidR="005520FC" w:rsidRPr="005673E7" w:rsidRDefault="005520FC" w:rsidP="005520F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A9CA5" w14:textId="2810B98D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(615)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9842B5" w14:textId="77777777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C43D6AD" w14:textId="3B6D6E62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(9,824)</w:t>
            </w:r>
          </w:p>
        </w:tc>
      </w:tr>
      <w:tr w:rsidR="005520FC" w:rsidRPr="005673E7" w14:paraId="138F47D0" w14:textId="77777777" w:rsidTr="0039019C">
        <w:tc>
          <w:tcPr>
            <w:tcW w:w="3604" w:type="dxa"/>
            <w:vAlign w:val="bottom"/>
          </w:tcPr>
          <w:p w14:paraId="12425D6D" w14:textId="77777777" w:rsidR="005520FC" w:rsidRPr="005673E7" w:rsidRDefault="005520FC" w:rsidP="005520FC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กำไรขาดทุนเบ็ดเสร็จรวมสำหรับปี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706CF4E" w14:textId="28DF6556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(702,382)</w:t>
            </w:r>
          </w:p>
        </w:tc>
        <w:tc>
          <w:tcPr>
            <w:tcW w:w="236" w:type="dxa"/>
          </w:tcPr>
          <w:p w14:paraId="7B4B995B" w14:textId="77777777" w:rsidR="005520FC" w:rsidRPr="005673E7" w:rsidRDefault="005520FC" w:rsidP="005520FC">
            <w:pPr>
              <w:tabs>
                <w:tab w:val="left" w:pos="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E4736D7" w14:textId="56B1CBC5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(707,443)</w:t>
            </w:r>
          </w:p>
        </w:tc>
        <w:tc>
          <w:tcPr>
            <w:tcW w:w="236" w:type="dxa"/>
          </w:tcPr>
          <w:p w14:paraId="2D0F9678" w14:textId="77777777" w:rsidR="005520FC" w:rsidRPr="005673E7" w:rsidRDefault="005520FC" w:rsidP="005520FC">
            <w:pPr>
              <w:tabs>
                <w:tab w:val="clear" w:pos="907"/>
                <w:tab w:val="left" w:pos="0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A0C548E" w14:textId="1D808CFD" w:rsidR="005520FC" w:rsidRPr="005673E7" w:rsidRDefault="005520FC" w:rsidP="005520F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(1,257)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14B90E" w14:textId="77777777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740C3662" w14:textId="70307D1D" w:rsidR="005520FC" w:rsidRPr="005673E7" w:rsidRDefault="005520FC" w:rsidP="005520F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(20,048)</w:t>
            </w:r>
          </w:p>
        </w:tc>
      </w:tr>
    </w:tbl>
    <w:p w14:paraId="0577A082" w14:textId="3E92CD45" w:rsidR="00100284" w:rsidRDefault="00100284" w:rsidP="0039019C">
      <w:pPr>
        <w:rPr>
          <w:rFonts w:ascii="BrowalliaUPC" w:hAnsi="BrowalliaUPC" w:cs="BrowalliaUPC"/>
          <w:sz w:val="36"/>
          <w:szCs w:val="36"/>
        </w:rPr>
      </w:pPr>
    </w:p>
    <w:p w14:paraId="20D99527" w14:textId="77777777" w:rsidR="00192C7F" w:rsidRDefault="00192C7F" w:rsidP="0039019C">
      <w:pPr>
        <w:rPr>
          <w:rFonts w:ascii="BrowalliaUPC" w:hAnsi="BrowalliaUPC" w:cs="BrowalliaUPC"/>
          <w:sz w:val="36"/>
          <w:szCs w:val="36"/>
        </w:rPr>
      </w:pPr>
    </w:p>
    <w:tbl>
      <w:tblPr>
        <w:tblW w:w="900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657"/>
        <w:gridCol w:w="1167"/>
        <w:gridCol w:w="237"/>
        <w:gridCol w:w="1176"/>
        <w:gridCol w:w="240"/>
        <w:gridCol w:w="1164"/>
        <w:gridCol w:w="240"/>
        <w:gridCol w:w="1124"/>
      </w:tblGrid>
      <w:tr w:rsidR="00C118E0" w:rsidRPr="005673E7" w14:paraId="4DBFEA02" w14:textId="77777777" w:rsidTr="0039019C">
        <w:tc>
          <w:tcPr>
            <w:tcW w:w="3657" w:type="dxa"/>
          </w:tcPr>
          <w:p w14:paraId="05DE4BED" w14:textId="5EDC2C80" w:rsidR="00C118E0" w:rsidRPr="005673E7" w:rsidRDefault="00C118E0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5348" w:type="dxa"/>
            <w:gridSpan w:val="7"/>
            <w:shd w:val="clear" w:color="auto" w:fill="auto"/>
          </w:tcPr>
          <w:p w14:paraId="3B83E39E" w14:textId="608A7C57" w:rsidR="00C118E0" w:rsidRPr="005673E7" w:rsidRDefault="00C118E0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(หน่วย : พันบาท)</w:t>
            </w:r>
          </w:p>
        </w:tc>
      </w:tr>
      <w:tr w:rsidR="00336857" w:rsidRPr="005673E7" w14:paraId="4525E446" w14:textId="77777777" w:rsidTr="0039019C">
        <w:tc>
          <w:tcPr>
            <w:tcW w:w="3657" w:type="dxa"/>
          </w:tcPr>
          <w:p w14:paraId="683C808A" w14:textId="77777777" w:rsidR="00336857" w:rsidRPr="005673E7" w:rsidRDefault="00336857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3"/>
            <w:shd w:val="clear" w:color="auto" w:fill="auto"/>
          </w:tcPr>
          <w:p w14:paraId="0A67873E" w14:textId="775E83A5" w:rsidR="00336857" w:rsidRPr="005673E7" w:rsidRDefault="0082578F" w:rsidP="002E0B6F">
            <w:pPr>
              <w:tabs>
                <w:tab w:val="clear" w:pos="454"/>
                <w:tab w:val="clear" w:pos="680"/>
                <w:tab w:val="left" w:pos="258"/>
              </w:tabs>
              <w:spacing w:line="240" w:lineRule="auto"/>
              <w:ind w:left="-102" w:right="-8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ดับบลิวซีไอ โฮลดิ้ง จำกัด (มหาชน)</w:t>
            </w:r>
          </w:p>
        </w:tc>
        <w:tc>
          <w:tcPr>
            <w:tcW w:w="240" w:type="dxa"/>
          </w:tcPr>
          <w:p w14:paraId="40BC01CE" w14:textId="77777777" w:rsidR="00336857" w:rsidRPr="005673E7" w:rsidRDefault="00336857" w:rsidP="002E0B6F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28" w:type="dxa"/>
            <w:gridSpan w:val="3"/>
            <w:tcBorders>
              <w:bottom w:val="single" w:sz="4" w:space="0" w:color="auto"/>
            </w:tcBorders>
          </w:tcPr>
          <w:p w14:paraId="7535CE93" w14:textId="77777777" w:rsidR="00972487" w:rsidRPr="005673E7" w:rsidRDefault="00972487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  <w:p w14:paraId="2F435523" w14:textId="7609E8D3" w:rsidR="00336857" w:rsidRPr="005673E7" w:rsidRDefault="00336857" w:rsidP="002E0B6F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บริษัท สยามสเนล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จำกัด</w:t>
            </w:r>
          </w:p>
        </w:tc>
      </w:tr>
      <w:tr w:rsidR="00C83279" w:rsidRPr="005673E7" w14:paraId="15104FE2" w14:textId="77777777" w:rsidTr="00C13DD2">
        <w:tc>
          <w:tcPr>
            <w:tcW w:w="3657" w:type="dxa"/>
          </w:tcPr>
          <w:p w14:paraId="1E496B4A" w14:textId="77777777" w:rsidR="00C83279" w:rsidRPr="005673E7" w:rsidRDefault="00C83279" w:rsidP="00C83279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5BE58" w14:textId="27BB2121" w:rsidR="00C83279" w:rsidRPr="005673E7" w:rsidRDefault="00C83279" w:rsidP="00C832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AF192F" w:rsidRPr="005673E7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E83DBE2" w14:textId="77777777" w:rsidR="00C83279" w:rsidRPr="005673E7" w:rsidRDefault="00C83279" w:rsidP="00C83279">
            <w:pPr>
              <w:tabs>
                <w:tab w:val="left" w:pos="540"/>
              </w:tabs>
              <w:spacing w:line="240" w:lineRule="auto"/>
              <w:ind w:right="7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7437F" w14:textId="50F2A982" w:rsidR="00C83279" w:rsidRPr="005673E7" w:rsidRDefault="00C83279" w:rsidP="00C832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AF192F" w:rsidRPr="005673E7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240" w:type="dxa"/>
            <w:vAlign w:val="bottom"/>
          </w:tcPr>
          <w:p w14:paraId="4D052EA3" w14:textId="77777777" w:rsidR="00C83279" w:rsidRPr="005673E7" w:rsidRDefault="00C83279" w:rsidP="00C83279">
            <w:pPr>
              <w:tabs>
                <w:tab w:val="clear" w:pos="907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AF256" w14:textId="085DB4C0" w:rsidR="00C83279" w:rsidRPr="005673E7" w:rsidRDefault="00C83279" w:rsidP="00C832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AF192F" w:rsidRPr="005673E7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40" w:type="dxa"/>
            <w:vAlign w:val="bottom"/>
          </w:tcPr>
          <w:p w14:paraId="1C8FC641" w14:textId="77777777" w:rsidR="00C83279" w:rsidRPr="005673E7" w:rsidRDefault="00C83279" w:rsidP="00C832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2B56C80" w14:textId="0DEBD908" w:rsidR="00C83279" w:rsidRPr="005673E7" w:rsidRDefault="00C83279" w:rsidP="00C8327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AF192F" w:rsidRPr="005673E7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</w:tr>
      <w:tr w:rsidR="00336857" w:rsidRPr="005673E7" w14:paraId="6F41B49C" w14:textId="77777777" w:rsidTr="0039019C">
        <w:tc>
          <w:tcPr>
            <w:tcW w:w="3657" w:type="dxa"/>
            <w:vAlign w:val="bottom"/>
          </w:tcPr>
          <w:p w14:paraId="361DAD63" w14:textId="77777777" w:rsidR="00336857" w:rsidRPr="005673E7" w:rsidRDefault="00336857" w:rsidP="00336857">
            <w:pPr>
              <w:tabs>
                <w:tab w:val="clear" w:pos="454"/>
                <w:tab w:val="clear" w:pos="680"/>
              </w:tabs>
              <w:spacing w:line="240" w:lineRule="auto"/>
              <w:ind w:right="28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1868F" w14:textId="77777777" w:rsidR="00336857" w:rsidRPr="005673E7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E3DC64" w14:textId="77777777" w:rsidR="00336857" w:rsidRPr="005673E7" w:rsidRDefault="00336857" w:rsidP="00336857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88AA3E6" w14:textId="77777777" w:rsidR="00336857" w:rsidRPr="005673E7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69BE718A" w14:textId="77777777" w:rsidR="00336857" w:rsidRPr="005673E7" w:rsidRDefault="00336857" w:rsidP="00336857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6A3CF" w14:textId="422BEB87" w:rsidR="00336857" w:rsidRPr="005673E7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40" w:type="dxa"/>
            <w:vAlign w:val="bottom"/>
          </w:tcPr>
          <w:p w14:paraId="61970C85" w14:textId="77777777" w:rsidR="00336857" w:rsidRPr="005673E7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</w:tcBorders>
            <w:vAlign w:val="bottom"/>
          </w:tcPr>
          <w:p w14:paraId="7AC83FBA" w14:textId="77777777" w:rsidR="00336857" w:rsidRPr="005673E7" w:rsidRDefault="00336857" w:rsidP="00336857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542DC" w:rsidRPr="005673E7" w14:paraId="691C404B" w14:textId="77777777" w:rsidTr="00C13DD2">
        <w:tc>
          <w:tcPr>
            <w:tcW w:w="3657" w:type="dxa"/>
            <w:vAlign w:val="bottom"/>
          </w:tcPr>
          <w:p w14:paraId="7FAEA1C8" w14:textId="1D9FAC01" w:rsidR="006542DC" w:rsidRPr="005673E7" w:rsidRDefault="006542DC" w:rsidP="006542DC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6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เงินสดสุทธิจาก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ใช้ไปใน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)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กิจกรรมดำเนินงาน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9816885" w14:textId="7CF627B2" w:rsidR="006542DC" w:rsidRPr="005673E7" w:rsidRDefault="00C2678D" w:rsidP="006542D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(4,001)</w:t>
            </w:r>
          </w:p>
        </w:tc>
        <w:tc>
          <w:tcPr>
            <w:tcW w:w="237" w:type="dxa"/>
          </w:tcPr>
          <w:p w14:paraId="2493A1B1" w14:textId="77777777" w:rsidR="006542DC" w:rsidRPr="005673E7" w:rsidRDefault="006542DC" w:rsidP="006542DC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EAEC1F1" w14:textId="42A36753" w:rsidR="006542DC" w:rsidRPr="005673E7" w:rsidRDefault="006542DC" w:rsidP="006542D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(178,004)</w:t>
            </w:r>
          </w:p>
        </w:tc>
        <w:tc>
          <w:tcPr>
            <w:tcW w:w="240" w:type="dxa"/>
          </w:tcPr>
          <w:p w14:paraId="21530EB3" w14:textId="77777777" w:rsidR="006542DC" w:rsidRPr="005673E7" w:rsidRDefault="006542DC" w:rsidP="006542D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A679BD5" w14:textId="2F987D25" w:rsidR="006542DC" w:rsidRPr="005673E7" w:rsidRDefault="006542DC" w:rsidP="006542D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(275)</w:t>
            </w:r>
          </w:p>
        </w:tc>
        <w:tc>
          <w:tcPr>
            <w:tcW w:w="240" w:type="dxa"/>
            <w:vAlign w:val="bottom"/>
          </w:tcPr>
          <w:p w14:paraId="43D1F3B3" w14:textId="77777777" w:rsidR="006542DC" w:rsidRPr="005673E7" w:rsidRDefault="006542DC" w:rsidP="006542D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4" w:type="dxa"/>
            <w:tcBorders>
              <w:left w:val="nil"/>
            </w:tcBorders>
            <w:vAlign w:val="bottom"/>
          </w:tcPr>
          <w:p w14:paraId="687EF224" w14:textId="6A3121B6" w:rsidR="006542DC" w:rsidRPr="005673E7" w:rsidRDefault="006542DC" w:rsidP="006542D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1,788</w:t>
            </w:r>
          </w:p>
        </w:tc>
      </w:tr>
      <w:tr w:rsidR="006542DC" w:rsidRPr="005673E7" w14:paraId="32ED0347" w14:textId="77777777" w:rsidTr="00C13DD2">
        <w:tc>
          <w:tcPr>
            <w:tcW w:w="3657" w:type="dxa"/>
            <w:vAlign w:val="bottom"/>
          </w:tcPr>
          <w:p w14:paraId="7BDB68B1" w14:textId="77777777" w:rsidR="006542DC" w:rsidRPr="005673E7" w:rsidRDefault="006542DC" w:rsidP="006542DC">
            <w:pPr>
              <w:tabs>
                <w:tab w:val="clear" w:pos="454"/>
                <w:tab w:val="clear" w:pos="680"/>
              </w:tabs>
              <w:spacing w:line="240" w:lineRule="auto"/>
              <w:ind w:left="252" w:right="-90" w:hanging="26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เงินสดสุทธิจาก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ใช้ไปใน) กิจกรรมการลงทุน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B4C3A46" w14:textId="2419DBE3" w:rsidR="006542DC" w:rsidRPr="005673E7" w:rsidRDefault="00C2678D" w:rsidP="006542D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2,424</w:t>
            </w:r>
          </w:p>
        </w:tc>
        <w:tc>
          <w:tcPr>
            <w:tcW w:w="237" w:type="dxa"/>
          </w:tcPr>
          <w:p w14:paraId="26645F88" w14:textId="77777777" w:rsidR="006542DC" w:rsidRPr="005673E7" w:rsidRDefault="006542DC" w:rsidP="006542DC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3B19E8C" w14:textId="11BFA63C" w:rsidR="006542DC" w:rsidRPr="005673E7" w:rsidRDefault="006542DC" w:rsidP="006542D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(4,595)</w:t>
            </w:r>
          </w:p>
        </w:tc>
        <w:tc>
          <w:tcPr>
            <w:tcW w:w="240" w:type="dxa"/>
          </w:tcPr>
          <w:p w14:paraId="001C5F45" w14:textId="77777777" w:rsidR="006542DC" w:rsidRPr="005673E7" w:rsidRDefault="006542DC" w:rsidP="006542D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5B7F77A9" w14:textId="61B352BB" w:rsidR="006542DC" w:rsidRPr="005673E7" w:rsidRDefault="006542DC" w:rsidP="006542D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245</w:t>
            </w:r>
          </w:p>
        </w:tc>
        <w:tc>
          <w:tcPr>
            <w:tcW w:w="240" w:type="dxa"/>
            <w:vAlign w:val="bottom"/>
          </w:tcPr>
          <w:p w14:paraId="441E84EF" w14:textId="77777777" w:rsidR="006542DC" w:rsidRPr="005673E7" w:rsidRDefault="006542DC" w:rsidP="006542DC">
            <w:pPr>
              <w:tabs>
                <w:tab w:val="left" w:pos="720"/>
              </w:tabs>
              <w:spacing w:line="240" w:lineRule="auto"/>
              <w:ind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24" w:type="dxa"/>
            <w:tcBorders>
              <w:left w:val="nil"/>
            </w:tcBorders>
            <w:vAlign w:val="bottom"/>
          </w:tcPr>
          <w:p w14:paraId="61DE9452" w14:textId="79E72A71" w:rsidR="006542DC" w:rsidRPr="005673E7" w:rsidRDefault="006542DC" w:rsidP="006542DC">
            <w:pPr>
              <w:tabs>
                <w:tab w:val="left" w:pos="720"/>
              </w:tabs>
              <w:spacing w:line="240" w:lineRule="auto"/>
              <w:ind w:left="-108" w:right="3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191</w:t>
            </w:r>
          </w:p>
        </w:tc>
      </w:tr>
      <w:tr w:rsidR="006542DC" w:rsidRPr="005673E7" w14:paraId="6E1C11FE" w14:textId="77777777" w:rsidTr="00C13DD2">
        <w:tc>
          <w:tcPr>
            <w:tcW w:w="3657" w:type="dxa"/>
            <w:vAlign w:val="bottom"/>
          </w:tcPr>
          <w:p w14:paraId="49A38D70" w14:textId="77777777" w:rsidR="006542DC" w:rsidRPr="005673E7" w:rsidRDefault="006542DC" w:rsidP="006542DC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61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เงินสดสุทธิจาก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(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ใช้ไปใน) กิจกรรมจัดหาเงิน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5E8F1" w14:textId="641D512D" w:rsidR="006542DC" w:rsidRPr="005673E7" w:rsidRDefault="00C2678D" w:rsidP="006542D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557</w:t>
            </w:r>
          </w:p>
        </w:tc>
        <w:tc>
          <w:tcPr>
            <w:tcW w:w="237" w:type="dxa"/>
          </w:tcPr>
          <w:p w14:paraId="20762491" w14:textId="77777777" w:rsidR="006542DC" w:rsidRPr="005673E7" w:rsidRDefault="006542DC" w:rsidP="006542DC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F659F4C" w14:textId="0058FF6D" w:rsidR="006542DC" w:rsidRPr="005673E7" w:rsidRDefault="006542DC" w:rsidP="006542D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174,701</w:t>
            </w:r>
          </w:p>
        </w:tc>
        <w:tc>
          <w:tcPr>
            <w:tcW w:w="240" w:type="dxa"/>
          </w:tcPr>
          <w:p w14:paraId="289D1189" w14:textId="77777777" w:rsidR="006542DC" w:rsidRPr="005673E7" w:rsidRDefault="006542DC" w:rsidP="006542D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6700A" w14:textId="01AACBE6" w:rsidR="006542DC" w:rsidRPr="005673E7" w:rsidRDefault="006542DC" w:rsidP="006542D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54</w:t>
            </w:r>
          </w:p>
        </w:tc>
        <w:tc>
          <w:tcPr>
            <w:tcW w:w="240" w:type="dxa"/>
            <w:vAlign w:val="bottom"/>
          </w:tcPr>
          <w:p w14:paraId="6DF4FD1B" w14:textId="77777777" w:rsidR="006542DC" w:rsidRPr="005673E7" w:rsidRDefault="006542DC" w:rsidP="006542D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4" w:type="dxa"/>
            <w:tcBorders>
              <w:left w:val="nil"/>
              <w:bottom w:val="single" w:sz="4" w:space="0" w:color="auto"/>
            </w:tcBorders>
            <w:vAlign w:val="bottom"/>
          </w:tcPr>
          <w:p w14:paraId="6A9EEDF7" w14:textId="34541D66" w:rsidR="006542DC" w:rsidRPr="005673E7" w:rsidRDefault="006542DC" w:rsidP="006542D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(2,061)</w:t>
            </w:r>
          </w:p>
        </w:tc>
      </w:tr>
      <w:tr w:rsidR="006542DC" w:rsidRPr="005673E7" w14:paraId="5BA33843" w14:textId="77777777" w:rsidTr="00C13DD2">
        <w:tc>
          <w:tcPr>
            <w:tcW w:w="3657" w:type="dxa"/>
            <w:vAlign w:val="bottom"/>
          </w:tcPr>
          <w:p w14:paraId="45EB2161" w14:textId="149C642E" w:rsidR="006542DC" w:rsidRPr="005673E7" w:rsidRDefault="006542DC" w:rsidP="006542DC">
            <w:pPr>
              <w:tabs>
                <w:tab w:val="clear" w:pos="454"/>
                <w:tab w:val="clear" w:pos="680"/>
              </w:tabs>
              <w:spacing w:line="240" w:lineRule="auto"/>
              <w:ind w:left="252" w:right="28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เงินสดรับ (จ่าย) สุทธิ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86C537D" w14:textId="791F54FF" w:rsidR="006542DC" w:rsidRPr="005673E7" w:rsidRDefault="00C2678D" w:rsidP="006542D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(1,020)</w:t>
            </w:r>
          </w:p>
        </w:tc>
        <w:tc>
          <w:tcPr>
            <w:tcW w:w="237" w:type="dxa"/>
          </w:tcPr>
          <w:p w14:paraId="1ECBC6AB" w14:textId="77777777" w:rsidR="006542DC" w:rsidRPr="005673E7" w:rsidRDefault="006542DC" w:rsidP="006542DC">
            <w:pPr>
              <w:tabs>
                <w:tab w:val="left" w:pos="540"/>
              </w:tabs>
              <w:spacing w:line="240" w:lineRule="auto"/>
              <w:ind w:right="7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9142F3" w14:textId="714BB1D7" w:rsidR="006542DC" w:rsidRPr="005673E7" w:rsidRDefault="006542DC" w:rsidP="006542DC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(7,898)</w:t>
            </w:r>
          </w:p>
        </w:tc>
        <w:tc>
          <w:tcPr>
            <w:tcW w:w="240" w:type="dxa"/>
          </w:tcPr>
          <w:p w14:paraId="01C219EE" w14:textId="77777777" w:rsidR="006542DC" w:rsidRPr="005673E7" w:rsidRDefault="006542DC" w:rsidP="006542DC">
            <w:pPr>
              <w:tabs>
                <w:tab w:val="clear" w:pos="907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69750A" w14:textId="0BBEAB01" w:rsidR="006542DC" w:rsidRPr="005673E7" w:rsidRDefault="006542DC" w:rsidP="006542D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24</w:t>
            </w:r>
          </w:p>
        </w:tc>
        <w:tc>
          <w:tcPr>
            <w:tcW w:w="240" w:type="dxa"/>
            <w:vAlign w:val="bottom"/>
          </w:tcPr>
          <w:p w14:paraId="7EBBAF3D" w14:textId="77777777" w:rsidR="006542DC" w:rsidRPr="005673E7" w:rsidRDefault="006542DC" w:rsidP="006542D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013EA742" w14:textId="19F89EB5" w:rsidR="006542DC" w:rsidRPr="005673E7" w:rsidRDefault="006542DC" w:rsidP="006542DC">
            <w:pPr>
              <w:tabs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(82)</w:t>
            </w:r>
          </w:p>
        </w:tc>
      </w:tr>
    </w:tbl>
    <w:p w14:paraId="25F4805F" w14:textId="653609E4" w:rsidR="00810811" w:rsidRPr="005673E7" w:rsidRDefault="000926DB" w:rsidP="00C053F4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 xml:space="preserve">  </w:t>
      </w:r>
    </w:p>
    <w:p w14:paraId="1437284A" w14:textId="258F861C" w:rsidR="005753E0" w:rsidRPr="005673E7" w:rsidRDefault="005753E0" w:rsidP="00DA7AB9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เงินลงทุนในบริษัทอื่น</w:t>
      </w:r>
    </w:p>
    <w:p w14:paraId="685C6090" w14:textId="77777777" w:rsidR="001E401B" w:rsidRPr="005673E7" w:rsidRDefault="001E401B" w:rsidP="001E401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8969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276"/>
        <w:gridCol w:w="900"/>
        <w:gridCol w:w="900"/>
        <w:gridCol w:w="990"/>
        <w:gridCol w:w="962"/>
        <w:gridCol w:w="949"/>
        <w:gridCol w:w="992"/>
      </w:tblGrid>
      <w:tr w:rsidR="005753E0" w:rsidRPr="005673E7" w14:paraId="0E6F6DE4" w14:textId="77777777" w:rsidTr="0039019C">
        <w:trPr>
          <w:cantSplit/>
          <w:trHeight w:val="124"/>
        </w:trPr>
        <w:tc>
          <w:tcPr>
            <w:tcW w:w="3276" w:type="dxa"/>
          </w:tcPr>
          <w:p w14:paraId="6B7D1A7D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6E0E25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216819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72A36BEF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2" w:type="dxa"/>
          </w:tcPr>
          <w:p w14:paraId="02709C66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941" w:type="dxa"/>
            <w:gridSpan w:val="2"/>
          </w:tcPr>
          <w:p w14:paraId="352CB02D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</w:t>
            </w:r>
            <w:proofErr w:type="gramStart"/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หน่วย :</w:t>
            </w:r>
            <w:proofErr w:type="gramEnd"/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753E0" w:rsidRPr="005673E7" w14:paraId="791F69CC" w14:textId="77777777" w:rsidTr="0039019C">
        <w:trPr>
          <w:cantSplit/>
        </w:trPr>
        <w:tc>
          <w:tcPr>
            <w:tcW w:w="3276" w:type="dxa"/>
          </w:tcPr>
          <w:p w14:paraId="63D78F81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5693" w:type="dxa"/>
            <w:gridSpan w:val="6"/>
          </w:tcPr>
          <w:p w14:paraId="5FA9333C" w14:textId="77777777" w:rsidR="005753E0" w:rsidRPr="005673E7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5753E0" w:rsidRPr="005673E7" w14:paraId="6581872B" w14:textId="77777777" w:rsidTr="0039019C">
        <w:trPr>
          <w:cantSplit/>
        </w:trPr>
        <w:tc>
          <w:tcPr>
            <w:tcW w:w="3276" w:type="dxa"/>
          </w:tcPr>
          <w:p w14:paraId="452AB19E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800" w:type="dxa"/>
            <w:gridSpan w:val="2"/>
          </w:tcPr>
          <w:p w14:paraId="11ECD3A4" w14:textId="77777777" w:rsidR="005753E0" w:rsidRPr="005673E7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52" w:type="dxa"/>
            <w:gridSpan w:val="2"/>
          </w:tcPr>
          <w:p w14:paraId="457FFADE" w14:textId="77777777" w:rsidR="005753E0" w:rsidRPr="005673E7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941" w:type="dxa"/>
            <w:gridSpan w:val="2"/>
          </w:tcPr>
          <w:p w14:paraId="59C7EAA4" w14:textId="77777777" w:rsidR="005753E0" w:rsidRPr="005673E7" w:rsidRDefault="005753E0" w:rsidP="00AE6BB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วิธีราคาทุน</w:t>
            </w:r>
          </w:p>
        </w:tc>
      </w:tr>
      <w:tr w:rsidR="0099288D" w:rsidRPr="005673E7" w14:paraId="44F8F664" w14:textId="77777777" w:rsidTr="0039019C">
        <w:trPr>
          <w:cantSplit/>
        </w:trPr>
        <w:tc>
          <w:tcPr>
            <w:tcW w:w="3276" w:type="dxa"/>
          </w:tcPr>
          <w:p w14:paraId="352B648C" w14:textId="77777777" w:rsidR="0099288D" w:rsidRPr="005673E7" w:rsidRDefault="0099288D" w:rsidP="0099288D">
            <w:pPr>
              <w:pStyle w:val="BodyText"/>
              <w:tabs>
                <w:tab w:val="clear" w:pos="227"/>
                <w:tab w:val="clear" w:pos="1644"/>
                <w:tab w:val="clear" w:pos="5387"/>
                <w:tab w:val="left" w:pos="5496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5CBD2639" w14:textId="14EAA67E" w:rsidR="0099288D" w:rsidRPr="005673E7" w:rsidRDefault="0099288D" w:rsidP="009928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900" w:type="dxa"/>
          </w:tcPr>
          <w:p w14:paraId="5F7050F7" w14:textId="2B6BDDE9" w:rsidR="0099288D" w:rsidRPr="005673E7" w:rsidRDefault="0099288D" w:rsidP="009928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14:paraId="72DF0206" w14:textId="3C8D95FD" w:rsidR="0099288D" w:rsidRPr="005673E7" w:rsidRDefault="0099288D" w:rsidP="009928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962" w:type="dxa"/>
          </w:tcPr>
          <w:p w14:paraId="705D8867" w14:textId="42195289" w:rsidR="0099288D" w:rsidRPr="005673E7" w:rsidRDefault="0099288D" w:rsidP="009928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949" w:type="dxa"/>
          </w:tcPr>
          <w:p w14:paraId="4F46CABB" w14:textId="2F43C38E" w:rsidR="0099288D" w:rsidRPr="005673E7" w:rsidRDefault="0099288D" w:rsidP="009928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  <w:tab w:val="clear" w:pos="6322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992" w:type="dxa"/>
          </w:tcPr>
          <w:p w14:paraId="69DC56C0" w14:textId="266C2C98" w:rsidR="0099288D" w:rsidRPr="005673E7" w:rsidRDefault="0099288D" w:rsidP="0099288D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</w:tr>
      <w:tr w:rsidR="005753E0" w:rsidRPr="005673E7" w14:paraId="1C21A779" w14:textId="77777777" w:rsidTr="0039019C">
        <w:trPr>
          <w:cantSplit/>
        </w:trPr>
        <w:tc>
          <w:tcPr>
            <w:tcW w:w="3276" w:type="dxa"/>
          </w:tcPr>
          <w:p w14:paraId="1E1130B9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486ED3F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7483AAB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8FF6F1D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62" w:type="dxa"/>
          </w:tcPr>
          <w:p w14:paraId="0A567FD5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49" w:type="dxa"/>
          </w:tcPr>
          <w:p w14:paraId="3372CF1E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  <w:tab w:val="decimal" w:pos="517"/>
              </w:tabs>
              <w:spacing w:after="0" w:line="240" w:lineRule="auto"/>
              <w:ind w:left="-42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808957" w14:textId="77777777" w:rsidR="005753E0" w:rsidRPr="005673E7" w:rsidRDefault="005753E0" w:rsidP="00AE6BB0">
            <w:pPr>
              <w:pStyle w:val="BodyTex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5A17DB" w:rsidRPr="005673E7" w14:paraId="264038C0" w14:textId="77777777" w:rsidTr="0039019C">
        <w:trPr>
          <w:cantSplit/>
        </w:trPr>
        <w:tc>
          <w:tcPr>
            <w:tcW w:w="3276" w:type="dxa"/>
            <w:vAlign w:val="bottom"/>
          </w:tcPr>
          <w:p w14:paraId="522290C4" w14:textId="77777777" w:rsidR="005A17DB" w:rsidRPr="005673E7" w:rsidRDefault="005A17DB" w:rsidP="005A17DB">
            <w:pPr>
              <w:spacing w:line="240" w:lineRule="auto"/>
              <w:ind w:right="-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 แดทโซ เอเชีย คอร์ปอร์เรชั่น จำกัด</w:t>
            </w:r>
          </w:p>
        </w:tc>
        <w:tc>
          <w:tcPr>
            <w:tcW w:w="900" w:type="dxa"/>
            <w:vAlign w:val="bottom"/>
          </w:tcPr>
          <w:p w14:paraId="131897CE" w14:textId="24F77F79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300,000</w:t>
            </w:r>
          </w:p>
        </w:tc>
        <w:tc>
          <w:tcPr>
            <w:tcW w:w="900" w:type="dxa"/>
            <w:vAlign w:val="bottom"/>
          </w:tcPr>
          <w:p w14:paraId="31848331" w14:textId="673FE491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300,000</w:t>
            </w:r>
          </w:p>
        </w:tc>
        <w:tc>
          <w:tcPr>
            <w:tcW w:w="990" w:type="dxa"/>
            <w:vAlign w:val="bottom"/>
          </w:tcPr>
          <w:p w14:paraId="43A9C1F9" w14:textId="7E79F0B7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12.00</w:t>
            </w:r>
          </w:p>
        </w:tc>
        <w:tc>
          <w:tcPr>
            <w:tcW w:w="962" w:type="dxa"/>
            <w:vAlign w:val="bottom"/>
          </w:tcPr>
          <w:p w14:paraId="628338C2" w14:textId="6618B805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12.00</w:t>
            </w:r>
          </w:p>
        </w:tc>
        <w:tc>
          <w:tcPr>
            <w:tcW w:w="949" w:type="dxa"/>
            <w:vAlign w:val="bottom"/>
          </w:tcPr>
          <w:p w14:paraId="5F25595E" w14:textId="3BE60789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36,000</w:t>
            </w:r>
          </w:p>
        </w:tc>
        <w:tc>
          <w:tcPr>
            <w:tcW w:w="992" w:type="dxa"/>
            <w:vAlign w:val="bottom"/>
          </w:tcPr>
          <w:p w14:paraId="36E264C2" w14:textId="11669C25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36,000</w:t>
            </w:r>
          </w:p>
        </w:tc>
      </w:tr>
      <w:tr w:rsidR="005A17DB" w:rsidRPr="005673E7" w14:paraId="4139E5CA" w14:textId="77777777" w:rsidTr="0039019C">
        <w:trPr>
          <w:cantSplit/>
        </w:trPr>
        <w:tc>
          <w:tcPr>
            <w:tcW w:w="3276" w:type="dxa"/>
            <w:vAlign w:val="bottom"/>
          </w:tcPr>
          <w:p w14:paraId="08CDE22A" w14:textId="77777777" w:rsidR="005A17DB" w:rsidRPr="005673E7" w:rsidRDefault="005A17DB" w:rsidP="005A17DB">
            <w:pPr>
              <w:spacing w:line="240" w:lineRule="auto"/>
              <w:ind w:right="-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บริษัท อิเมจิแมกซ์ จำกัด</w:t>
            </w:r>
          </w:p>
        </w:tc>
        <w:tc>
          <w:tcPr>
            <w:tcW w:w="900" w:type="dxa"/>
            <w:vAlign w:val="bottom"/>
          </w:tcPr>
          <w:p w14:paraId="5D6A1283" w14:textId="45E1FFED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108,000</w:t>
            </w:r>
          </w:p>
        </w:tc>
        <w:tc>
          <w:tcPr>
            <w:tcW w:w="900" w:type="dxa"/>
            <w:vAlign w:val="bottom"/>
          </w:tcPr>
          <w:p w14:paraId="495520B4" w14:textId="093F3510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108,000</w:t>
            </w:r>
          </w:p>
        </w:tc>
        <w:tc>
          <w:tcPr>
            <w:tcW w:w="990" w:type="dxa"/>
            <w:vAlign w:val="bottom"/>
          </w:tcPr>
          <w:p w14:paraId="61D46F8E" w14:textId="27149F3B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7.40</w:t>
            </w:r>
          </w:p>
        </w:tc>
        <w:tc>
          <w:tcPr>
            <w:tcW w:w="962" w:type="dxa"/>
            <w:vAlign w:val="bottom"/>
          </w:tcPr>
          <w:p w14:paraId="2DC89672" w14:textId="52B7874B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7.40</w:t>
            </w:r>
          </w:p>
        </w:tc>
        <w:tc>
          <w:tcPr>
            <w:tcW w:w="949" w:type="dxa"/>
            <w:vAlign w:val="bottom"/>
          </w:tcPr>
          <w:p w14:paraId="0340508F" w14:textId="02BBF468" w:rsidR="005A17DB" w:rsidRPr="005673E7" w:rsidRDefault="005A17DB" w:rsidP="005A17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8,000</w:t>
            </w:r>
          </w:p>
        </w:tc>
        <w:tc>
          <w:tcPr>
            <w:tcW w:w="992" w:type="dxa"/>
            <w:vAlign w:val="bottom"/>
          </w:tcPr>
          <w:p w14:paraId="555F39D1" w14:textId="2E57EEAC" w:rsidR="005A17DB" w:rsidRPr="005673E7" w:rsidRDefault="005A17DB" w:rsidP="005A17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8,000</w:t>
            </w:r>
          </w:p>
        </w:tc>
      </w:tr>
      <w:tr w:rsidR="005A17DB" w:rsidRPr="005673E7" w14:paraId="0D57038A" w14:textId="77777777" w:rsidTr="0039019C">
        <w:trPr>
          <w:cantSplit/>
        </w:trPr>
        <w:tc>
          <w:tcPr>
            <w:tcW w:w="3276" w:type="dxa"/>
            <w:vAlign w:val="bottom"/>
          </w:tcPr>
          <w:p w14:paraId="65313F36" w14:textId="77777777" w:rsidR="005A17DB" w:rsidRPr="005673E7" w:rsidRDefault="005A17DB" w:rsidP="005A17DB">
            <w:pPr>
              <w:spacing w:line="240" w:lineRule="auto"/>
              <w:ind w:right="-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2D52E9BD" w14:textId="77777777" w:rsidR="005A17DB" w:rsidRPr="005673E7" w:rsidRDefault="005A17DB" w:rsidP="005A17DB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60DDB972" w14:textId="77777777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2036B0" w14:textId="77777777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2FDEC379" w14:textId="77777777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0FFDC204" w14:textId="7F9BE0E4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44,000</w:t>
            </w:r>
          </w:p>
        </w:tc>
        <w:tc>
          <w:tcPr>
            <w:tcW w:w="992" w:type="dxa"/>
            <w:shd w:val="clear" w:color="auto" w:fill="auto"/>
          </w:tcPr>
          <w:p w14:paraId="1508CAC1" w14:textId="24409093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44,000</w:t>
            </w:r>
          </w:p>
        </w:tc>
      </w:tr>
      <w:tr w:rsidR="005A17DB" w:rsidRPr="005673E7" w14:paraId="0B088323" w14:textId="77777777" w:rsidTr="0039019C">
        <w:trPr>
          <w:cantSplit/>
        </w:trPr>
        <w:tc>
          <w:tcPr>
            <w:tcW w:w="3276" w:type="dxa"/>
            <w:vAlign w:val="bottom"/>
          </w:tcPr>
          <w:p w14:paraId="5E2F8C2A" w14:textId="4B016AFF" w:rsidR="005A17DB" w:rsidRPr="005673E7" w:rsidRDefault="005A17DB" w:rsidP="005A17DB">
            <w:pPr>
              <w:spacing w:line="240" w:lineRule="auto"/>
              <w:ind w:right="-180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900" w:type="dxa"/>
          </w:tcPr>
          <w:p w14:paraId="61210897" w14:textId="77777777" w:rsidR="005A17DB" w:rsidRPr="005673E7" w:rsidRDefault="005A17DB" w:rsidP="005A17DB">
            <w:pPr>
              <w:pStyle w:val="Header"/>
              <w:tabs>
                <w:tab w:val="clear" w:pos="227"/>
                <w:tab w:val="clear" w:pos="1644"/>
              </w:tabs>
              <w:spacing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</w:tcPr>
          <w:p w14:paraId="4B5360D2" w14:textId="77777777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B63B91" w14:textId="77777777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62" w:type="dxa"/>
            <w:vAlign w:val="bottom"/>
          </w:tcPr>
          <w:p w14:paraId="62181D5D" w14:textId="77777777" w:rsidR="005A17DB" w:rsidRPr="005673E7" w:rsidRDefault="005A17DB" w:rsidP="005A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49" w:type="dxa"/>
            <w:shd w:val="clear" w:color="auto" w:fill="auto"/>
          </w:tcPr>
          <w:p w14:paraId="522B6402" w14:textId="1A0F83FE" w:rsidR="005A17DB" w:rsidRPr="005673E7" w:rsidRDefault="005A17DB" w:rsidP="005A17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44,000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5A877CB" w14:textId="11A3EB28" w:rsidR="005A17DB" w:rsidRPr="005673E7" w:rsidRDefault="005A17DB" w:rsidP="005A17D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44,000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</w:tr>
      <w:tr w:rsidR="005A17DB" w:rsidRPr="005673E7" w14:paraId="256197C2" w14:textId="77777777" w:rsidTr="0039019C">
        <w:trPr>
          <w:cantSplit/>
        </w:trPr>
        <w:tc>
          <w:tcPr>
            <w:tcW w:w="3276" w:type="dxa"/>
          </w:tcPr>
          <w:p w14:paraId="609B87C4" w14:textId="77777777" w:rsidR="005A17DB" w:rsidRPr="005673E7" w:rsidRDefault="005A17DB" w:rsidP="005A17DB">
            <w:pPr>
              <w:tabs>
                <w:tab w:val="left" w:pos="114"/>
                <w:tab w:val="left" w:pos="851"/>
                <w:tab w:val="left" w:pos="1418"/>
                <w:tab w:val="left" w:pos="1985"/>
              </w:tabs>
              <w:spacing w:line="240" w:lineRule="auto"/>
              <w:ind w:right="-57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900" w:type="dxa"/>
          </w:tcPr>
          <w:p w14:paraId="49B450EE" w14:textId="77777777" w:rsidR="005A17DB" w:rsidRPr="005673E7" w:rsidRDefault="005A17DB" w:rsidP="005A17DB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591956D" w14:textId="77777777" w:rsidR="005A17DB" w:rsidRPr="005673E7" w:rsidRDefault="005A17DB" w:rsidP="005A17DB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1E3DB4" w14:textId="77777777" w:rsidR="005A17DB" w:rsidRPr="005673E7" w:rsidRDefault="005A17DB" w:rsidP="005A17DB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62" w:type="dxa"/>
          </w:tcPr>
          <w:p w14:paraId="6C320AB0" w14:textId="77777777" w:rsidR="005A17DB" w:rsidRPr="005673E7" w:rsidRDefault="005A17DB" w:rsidP="005A17DB">
            <w:pPr>
              <w:pStyle w:val="BodyTextIndent"/>
              <w:tabs>
                <w:tab w:val="clear" w:pos="227"/>
                <w:tab w:val="clear" w:pos="1644"/>
              </w:tabs>
              <w:spacing w:after="0" w:line="240" w:lineRule="auto"/>
              <w:ind w:left="-42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14:paraId="56D0FC25" w14:textId="54EEB5E3" w:rsidR="005A17DB" w:rsidRPr="005673E7" w:rsidRDefault="005A17DB" w:rsidP="005A17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</w:t>
            </w:r>
            <w:r w:rsidR="00CF0C3C"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A65FB2C" w14:textId="5E526777" w:rsidR="005A17DB" w:rsidRPr="005673E7" w:rsidRDefault="005A17DB" w:rsidP="005A17DB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</w:t>
            </w:r>
            <w:r w:rsidR="00CF0C3C"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</w:tbl>
    <w:p w14:paraId="193D79BF" w14:textId="77777777" w:rsidR="00396759" w:rsidRPr="005673E7" w:rsidRDefault="00F706AF" w:rsidP="0099288D">
      <w:pPr>
        <w:tabs>
          <w:tab w:val="clear" w:pos="454"/>
          <w:tab w:val="clear" w:pos="680"/>
          <w:tab w:val="left" w:pos="709"/>
        </w:tabs>
        <w:ind w:left="706" w:hanging="139"/>
        <w:jc w:val="thaiDistribute"/>
        <w:rPr>
          <w:rFonts w:ascii="BrowalliaUPC" w:hAnsi="BrowalliaUPC" w:cs="BrowalliaUPC"/>
          <w:caps/>
          <w:sz w:val="28"/>
          <w:szCs w:val="28"/>
          <w:lang w:eastAsia="zh-HK"/>
        </w:rPr>
      </w:pPr>
      <w:r w:rsidRPr="005673E7">
        <w:rPr>
          <w:rFonts w:ascii="BrowalliaUPC" w:hAnsi="BrowalliaUPC" w:cs="BrowalliaUPC"/>
          <w:caps/>
          <w:sz w:val="28"/>
          <w:szCs w:val="28"/>
          <w:lang w:eastAsia="zh-HK"/>
        </w:rPr>
        <w:t xml:space="preserve">  </w:t>
      </w:r>
    </w:p>
    <w:p w14:paraId="4127B374" w14:textId="77777777" w:rsidR="006C36AD" w:rsidRPr="006C1D50" w:rsidRDefault="00BC4FD4" w:rsidP="00BE56B2">
      <w:pPr>
        <w:tabs>
          <w:tab w:val="clear" w:pos="454"/>
          <w:tab w:val="clear" w:pos="680"/>
          <w:tab w:val="left" w:pos="1080"/>
        </w:tabs>
        <w:ind w:left="441" w:hanging="9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บริษัทบันทึกค่าเผื่อการด้อยค่าเงินลงทุนในบริษัทอื่นทั้งจำนวน เนื่องจากผู้บริหารพิจารณาว่ามูลค่าที่</w:t>
      </w:r>
      <w:r w:rsidR="00301FAC" w:rsidRPr="005673E7">
        <w:rPr>
          <w:rFonts w:ascii="BrowalliaUPC" w:hAnsi="BrowalliaUPC" w:cs="BrowalliaUPC"/>
          <w:sz w:val="28"/>
          <w:szCs w:val="28"/>
          <w:cs/>
        </w:rPr>
        <w:t>คาดว่า</w:t>
      </w:r>
      <w:r w:rsidRPr="005673E7">
        <w:rPr>
          <w:rFonts w:ascii="BrowalliaUPC" w:hAnsi="BrowalliaUPC" w:cs="BrowalliaUPC"/>
          <w:sz w:val="28"/>
          <w:szCs w:val="28"/>
          <w:cs/>
        </w:rPr>
        <w:t>จะ</w:t>
      </w:r>
      <w:r w:rsidR="00F706AF" w:rsidRPr="005673E7">
        <w:rPr>
          <w:rFonts w:ascii="BrowalliaUPC" w:hAnsi="BrowalliaUPC" w:cs="BrowalliaUPC"/>
          <w:sz w:val="28"/>
          <w:szCs w:val="28"/>
        </w:rPr>
        <w:t xml:space="preserve">   </w:t>
      </w:r>
      <w:r w:rsidRPr="006C1D50">
        <w:rPr>
          <w:rFonts w:ascii="BrowalliaUPC" w:hAnsi="BrowalliaUPC" w:cs="BrowalliaUPC"/>
          <w:sz w:val="28"/>
          <w:szCs w:val="28"/>
          <w:cs/>
        </w:rPr>
        <w:t>ได้รับคืนต่ำกว่ามูลค่า</w:t>
      </w:r>
      <w:r w:rsidR="00C053F4" w:rsidRPr="006C1D50">
        <w:rPr>
          <w:rFonts w:ascii="BrowalliaUPC" w:hAnsi="BrowalliaUPC" w:cs="BrowalliaUPC"/>
          <w:sz w:val="28"/>
          <w:szCs w:val="28"/>
          <w:cs/>
        </w:rPr>
        <w:t>ตาม</w:t>
      </w:r>
      <w:r w:rsidRPr="006C1D50">
        <w:rPr>
          <w:rFonts w:ascii="BrowalliaUPC" w:hAnsi="BrowalliaUPC" w:cs="BrowalliaUPC"/>
          <w:sz w:val="28"/>
          <w:szCs w:val="28"/>
          <w:cs/>
        </w:rPr>
        <w:t>บัญชีของเงินลงทุน</w:t>
      </w:r>
    </w:p>
    <w:p w14:paraId="15DCBFC7" w14:textId="77777777" w:rsidR="006955E6" w:rsidRPr="006C1D50" w:rsidRDefault="006955E6" w:rsidP="00BE56B2">
      <w:pPr>
        <w:tabs>
          <w:tab w:val="clear" w:pos="454"/>
          <w:tab w:val="clear" w:pos="680"/>
          <w:tab w:val="left" w:pos="1080"/>
        </w:tabs>
        <w:ind w:left="441" w:hanging="9"/>
        <w:jc w:val="thaiDistribute"/>
        <w:rPr>
          <w:rFonts w:ascii="BrowalliaUPC" w:hAnsi="BrowalliaUPC" w:cs="BrowalliaUPC"/>
          <w:sz w:val="28"/>
          <w:szCs w:val="28"/>
        </w:rPr>
      </w:pPr>
    </w:p>
    <w:p w14:paraId="5DB30127" w14:textId="77777777" w:rsidR="005C5E5A" w:rsidRPr="006C1D50" w:rsidRDefault="005C5E5A" w:rsidP="005C5E5A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37400F15" w14:textId="77777777" w:rsidR="005C5E5A" w:rsidRPr="006C1D50" w:rsidRDefault="005C5E5A" w:rsidP="005C5E5A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12"/>
          <w:szCs w:val="12"/>
        </w:rPr>
      </w:pPr>
    </w:p>
    <w:tbl>
      <w:tblPr>
        <w:tblW w:w="8920" w:type="dxa"/>
        <w:tblInd w:w="426" w:type="dxa"/>
        <w:tblLook w:val="04A0" w:firstRow="1" w:lastRow="0" w:firstColumn="1" w:lastColumn="0" w:noHBand="0" w:noVBand="1"/>
      </w:tblPr>
      <w:tblGrid>
        <w:gridCol w:w="3345"/>
        <w:gridCol w:w="1701"/>
        <w:gridCol w:w="236"/>
        <w:gridCol w:w="1701"/>
        <w:gridCol w:w="236"/>
        <w:gridCol w:w="1701"/>
      </w:tblGrid>
      <w:tr w:rsidR="006C1D50" w:rsidRPr="006C1D50" w14:paraId="701966D7" w14:textId="77777777" w:rsidTr="00F004F0">
        <w:trPr>
          <w:tblHeader/>
        </w:trPr>
        <w:tc>
          <w:tcPr>
            <w:tcW w:w="3345" w:type="dxa"/>
          </w:tcPr>
          <w:p w14:paraId="2F8F7145" w14:textId="77777777" w:rsidR="005C5E5A" w:rsidRPr="006C1D50" w:rsidRDefault="005C5E5A" w:rsidP="00330AA1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575" w:type="dxa"/>
            <w:gridSpan w:val="5"/>
            <w:vAlign w:val="bottom"/>
          </w:tcPr>
          <w:p w14:paraId="2CF93956" w14:textId="77777777" w:rsidR="005C5E5A" w:rsidRPr="006C1D50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6C1D50" w:rsidRPr="006C1D50" w14:paraId="7C64DF98" w14:textId="77777777" w:rsidTr="00F004F0">
        <w:trPr>
          <w:tblHeader/>
        </w:trPr>
        <w:tc>
          <w:tcPr>
            <w:tcW w:w="3345" w:type="dxa"/>
          </w:tcPr>
          <w:p w14:paraId="198B34B4" w14:textId="77777777" w:rsidR="005C5E5A" w:rsidRPr="006C1D50" w:rsidRDefault="005C5E5A" w:rsidP="00330AA1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575" w:type="dxa"/>
            <w:gridSpan w:val="5"/>
            <w:tcBorders>
              <w:bottom w:val="single" w:sz="4" w:space="0" w:color="auto"/>
            </w:tcBorders>
            <w:vAlign w:val="bottom"/>
          </w:tcPr>
          <w:p w14:paraId="0C7194C4" w14:textId="77777777" w:rsidR="005C5E5A" w:rsidRPr="006C1D50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นเฉพาะ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ของบริษัท</w:t>
            </w:r>
          </w:p>
        </w:tc>
      </w:tr>
      <w:tr w:rsidR="006C1D50" w:rsidRPr="006C1D50" w14:paraId="0E252070" w14:textId="77777777" w:rsidTr="00F004F0">
        <w:trPr>
          <w:tblHeader/>
        </w:trPr>
        <w:tc>
          <w:tcPr>
            <w:tcW w:w="3345" w:type="dxa"/>
          </w:tcPr>
          <w:p w14:paraId="44E2B37E" w14:textId="77777777" w:rsidR="005C5E5A" w:rsidRPr="006C1D50" w:rsidRDefault="005C5E5A" w:rsidP="00330AA1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CCA8E" w14:textId="77777777" w:rsidR="005C5E5A" w:rsidRPr="006C1D50" w:rsidRDefault="005C5E5A" w:rsidP="00330AA1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C38500" w14:textId="77777777" w:rsidR="005C5E5A" w:rsidRPr="006C1D50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303D05" w14:textId="77777777" w:rsidR="001D2664" w:rsidRPr="006C1D50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อาคารและ</w:t>
            </w:r>
          </w:p>
          <w:p w14:paraId="40D21B8E" w14:textId="501FF614" w:rsidR="005C5E5A" w:rsidRPr="006C1D50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สิ่งปลูกสร้าง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77E629" w14:textId="77777777" w:rsidR="005C5E5A" w:rsidRPr="006C1D50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588FD" w14:textId="77777777" w:rsidR="005C5E5A" w:rsidRPr="006C1D50" w:rsidRDefault="005C5E5A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6C1D50" w:rsidRPr="006C1D50" w14:paraId="553E04C4" w14:textId="77777777" w:rsidTr="001D2664">
        <w:trPr>
          <w:cantSplit/>
        </w:trPr>
        <w:tc>
          <w:tcPr>
            <w:tcW w:w="3345" w:type="dxa"/>
            <w:hideMark/>
          </w:tcPr>
          <w:p w14:paraId="415A29F3" w14:textId="3D1D2D18" w:rsidR="005C5E5A" w:rsidRPr="006C1D50" w:rsidRDefault="005C5E5A" w:rsidP="00330AA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B083122" w14:textId="77777777" w:rsidR="005C5E5A" w:rsidRPr="006C1D50" w:rsidRDefault="005C5E5A" w:rsidP="00330AA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</w:tcPr>
          <w:p w14:paraId="4451C7BC" w14:textId="77777777" w:rsidR="005C5E5A" w:rsidRPr="006C1D50" w:rsidRDefault="005C5E5A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0683DBC" w14:textId="77777777" w:rsidR="005C5E5A" w:rsidRPr="006C1D50" w:rsidRDefault="005C5E5A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6" w:type="dxa"/>
          </w:tcPr>
          <w:p w14:paraId="0A14FEE3" w14:textId="77777777" w:rsidR="005C5E5A" w:rsidRPr="006C1D50" w:rsidRDefault="005C5E5A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282F6AC" w14:textId="77777777" w:rsidR="005C5E5A" w:rsidRPr="006C1D50" w:rsidRDefault="005C5E5A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6C1D50" w:rsidRPr="006C1D50" w14:paraId="1998C360" w14:textId="77777777" w:rsidTr="001D2664">
        <w:trPr>
          <w:cantSplit/>
        </w:trPr>
        <w:tc>
          <w:tcPr>
            <w:tcW w:w="3345" w:type="dxa"/>
          </w:tcPr>
          <w:p w14:paraId="3EFEB446" w14:textId="2357D141" w:rsidR="001D2664" w:rsidRPr="006C1D50" w:rsidRDefault="001D2664" w:rsidP="00330AA1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</w:tcPr>
          <w:p w14:paraId="4C56AADC" w14:textId="77777777" w:rsidR="001D2664" w:rsidRPr="006C1D50" w:rsidRDefault="001D2664" w:rsidP="00330AA1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33E59410" w14:textId="77777777" w:rsidR="001D2664" w:rsidRPr="006C1D50" w:rsidRDefault="001D2664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96DF0FF" w14:textId="77777777" w:rsidR="001D2664" w:rsidRPr="006C1D50" w:rsidRDefault="001D2664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C32F8A" w14:textId="77777777" w:rsidR="001D2664" w:rsidRPr="006C1D50" w:rsidRDefault="001D2664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003B739" w14:textId="77777777" w:rsidR="001D2664" w:rsidRPr="006C1D50" w:rsidRDefault="001D2664" w:rsidP="00330AA1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2BDE5F02" w14:textId="77777777" w:rsidTr="006F07D9">
        <w:trPr>
          <w:cantSplit/>
        </w:trPr>
        <w:tc>
          <w:tcPr>
            <w:tcW w:w="3345" w:type="dxa"/>
            <w:hideMark/>
          </w:tcPr>
          <w:p w14:paraId="4749BCB4" w14:textId="77777777" w:rsidR="005A17DB" w:rsidRPr="006C1D50" w:rsidRDefault="005A17DB" w:rsidP="005A17DB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701" w:type="dxa"/>
            <w:vAlign w:val="bottom"/>
          </w:tcPr>
          <w:p w14:paraId="72D915A3" w14:textId="0ED71DE6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D1FFCAA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F2CAF58" w14:textId="068957B0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04F958B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828AF6A" w14:textId="5C85B1FE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6C1D50" w:rsidRPr="006C1D50" w14:paraId="42F553A3" w14:textId="77777777" w:rsidTr="006F07D9">
        <w:trPr>
          <w:cantSplit/>
        </w:trPr>
        <w:tc>
          <w:tcPr>
            <w:tcW w:w="3345" w:type="dxa"/>
            <w:hideMark/>
          </w:tcPr>
          <w:p w14:paraId="0CEF9FFA" w14:textId="77777777" w:rsidR="005A17DB" w:rsidRPr="006C1D50" w:rsidRDefault="005A17DB" w:rsidP="005A17DB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FD901E6" w14:textId="6DA2C27D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174,392</w:t>
            </w:r>
          </w:p>
        </w:tc>
        <w:tc>
          <w:tcPr>
            <w:tcW w:w="236" w:type="dxa"/>
            <w:vAlign w:val="bottom"/>
          </w:tcPr>
          <w:p w14:paraId="232ACAB8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3BAFB97B" w14:textId="100A52EA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107,15</w:t>
            </w:r>
            <w:r w:rsidR="000F38E7"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vAlign w:val="bottom"/>
          </w:tcPr>
          <w:p w14:paraId="5F6B65D8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EF838" w14:textId="771B9539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281,54</w:t>
            </w:r>
            <w:r w:rsidR="00284204"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</w:p>
        </w:tc>
      </w:tr>
      <w:tr w:rsidR="006C1D50" w:rsidRPr="006C1D50" w14:paraId="3413C8F4" w14:textId="77777777" w:rsidTr="006F07D9">
        <w:trPr>
          <w:cantSplit/>
        </w:trPr>
        <w:tc>
          <w:tcPr>
            <w:tcW w:w="3345" w:type="dxa"/>
            <w:hideMark/>
          </w:tcPr>
          <w:p w14:paraId="58965F24" w14:textId="77777777" w:rsidR="005A17DB" w:rsidRPr="006C1D50" w:rsidRDefault="005A17DB" w:rsidP="005A17DB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CDA7F" w14:textId="180C2F9F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174,392</w:t>
            </w:r>
          </w:p>
        </w:tc>
        <w:tc>
          <w:tcPr>
            <w:tcW w:w="236" w:type="dxa"/>
            <w:vAlign w:val="bottom"/>
          </w:tcPr>
          <w:p w14:paraId="1CE6FBA0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FF985" w14:textId="7838B114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        107,15</w:t>
            </w:r>
            <w:r w:rsidR="000F38E7"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36" w:type="dxa"/>
            <w:vAlign w:val="bottom"/>
          </w:tcPr>
          <w:p w14:paraId="6B245FB2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81D95" w14:textId="31EE3265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281,54</w:t>
            </w:r>
            <w:r w:rsidR="00284204"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8</w:t>
            </w:r>
          </w:p>
        </w:tc>
      </w:tr>
      <w:tr w:rsidR="006C1D50" w:rsidRPr="006C1D50" w14:paraId="500D4430" w14:textId="77777777" w:rsidTr="00CA4EB3">
        <w:trPr>
          <w:cantSplit/>
        </w:trPr>
        <w:tc>
          <w:tcPr>
            <w:tcW w:w="3345" w:type="dxa"/>
          </w:tcPr>
          <w:p w14:paraId="7610FACD" w14:textId="77777777" w:rsidR="005A17DB" w:rsidRPr="006C1D50" w:rsidRDefault="005A17DB" w:rsidP="005A17DB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472733A" w14:textId="7777777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6"/>
                <w:szCs w:val="16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35BB2926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8266FAB" w14:textId="7777777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596DD4C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16"/>
                <w:szCs w:val="1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7B46ED9" w14:textId="7777777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</w:p>
        </w:tc>
      </w:tr>
      <w:tr w:rsidR="006C1D50" w:rsidRPr="006C1D50" w14:paraId="68B0986E" w14:textId="77777777" w:rsidTr="00CA4EB3">
        <w:trPr>
          <w:cantSplit/>
        </w:trPr>
        <w:tc>
          <w:tcPr>
            <w:tcW w:w="3345" w:type="dxa"/>
          </w:tcPr>
          <w:p w14:paraId="27FDB89C" w14:textId="1F37AD97" w:rsidR="005A17DB" w:rsidRPr="006C1D50" w:rsidRDefault="005A17DB" w:rsidP="005A17DB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4BA003F9" w14:textId="7777777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36" w:type="dxa"/>
            <w:vAlign w:val="bottom"/>
          </w:tcPr>
          <w:p w14:paraId="54C5565A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318E8DF1" w14:textId="7777777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E828D2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vAlign w:val="bottom"/>
          </w:tcPr>
          <w:p w14:paraId="1972EB11" w14:textId="7777777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C1D50" w:rsidRPr="006C1D50" w14:paraId="2DCDA97D" w14:textId="77777777" w:rsidTr="00CA4EB3">
        <w:trPr>
          <w:cantSplit/>
        </w:trPr>
        <w:tc>
          <w:tcPr>
            <w:tcW w:w="3345" w:type="dxa"/>
          </w:tcPr>
          <w:p w14:paraId="59D4A913" w14:textId="08BBDF5F" w:rsidR="005A17DB" w:rsidRPr="006C1D50" w:rsidRDefault="005A17DB" w:rsidP="005A17DB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4E671412" w14:textId="5B23D554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379CC08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2953269" w14:textId="65752BF2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0BBC860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F02E9BB" w14:textId="360B2AC9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C1D50" w:rsidRPr="006C1D50" w14:paraId="47DDC7FE" w14:textId="77777777" w:rsidTr="00CA4EB3">
        <w:trPr>
          <w:cantSplit/>
        </w:trPr>
        <w:tc>
          <w:tcPr>
            <w:tcW w:w="3345" w:type="dxa"/>
          </w:tcPr>
          <w:p w14:paraId="45EBF24F" w14:textId="0B4328FF" w:rsidR="005A17DB" w:rsidRPr="006C1D50" w:rsidRDefault="005A17DB" w:rsidP="005A17DB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7BB88A2" w14:textId="7827004B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07570B7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471E95B" w14:textId="623075E0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1122FD5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1C1EE3F" w14:textId="2A74E98C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C1D50" w:rsidRPr="006C1D50" w14:paraId="6B5D8490" w14:textId="77777777" w:rsidTr="00CA4EB3">
        <w:trPr>
          <w:cantSplit/>
        </w:trPr>
        <w:tc>
          <w:tcPr>
            <w:tcW w:w="3345" w:type="dxa"/>
          </w:tcPr>
          <w:p w14:paraId="5FDBB6EC" w14:textId="77777777" w:rsidR="00CA4EB3" w:rsidRPr="006C1D50" w:rsidRDefault="00CA4EB3" w:rsidP="005A17DB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0B056204" w14:textId="77777777" w:rsidR="00CA4EB3" w:rsidRPr="006C1D50" w:rsidRDefault="00CA4EB3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88DE49B" w14:textId="77777777" w:rsidR="00CA4EB3" w:rsidRPr="006C1D50" w:rsidRDefault="00CA4EB3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687EE25" w14:textId="77777777" w:rsidR="00CA4EB3" w:rsidRPr="006C1D50" w:rsidRDefault="00CA4EB3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7C7C121" w14:textId="77777777" w:rsidR="00CA4EB3" w:rsidRPr="006C1D50" w:rsidRDefault="00CA4EB3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48F7F6" w14:textId="77777777" w:rsidR="00CA4EB3" w:rsidRPr="006C1D50" w:rsidRDefault="00CA4EB3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C1D50" w:rsidRPr="006C1D50" w14:paraId="2E492F83" w14:textId="77777777" w:rsidTr="00A60676">
        <w:trPr>
          <w:cantSplit/>
        </w:trPr>
        <w:tc>
          <w:tcPr>
            <w:tcW w:w="3345" w:type="dxa"/>
          </w:tcPr>
          <w:p w14:paraId="5F266311" w14:textId="167AA060" w:rsidR="00CA4EB3" w:rsidRPr="006C1D50" w:rsidRDefault="00CA4EB3" w:rsidP="005A17DB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vAlign w:val="bottom"/>
          </w:tcPr>
          <w:p w14:paraId="5EB371FE" w14:textId="77777777" w:rsidR="00CA4EB3" w:rsidRPr="006C1D50" w:rsidRDefault="00CA4EB3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5290FEA" w14:textId="77777777" w:rsidR="00CA4EB3" w:rsidRPr="006C1D50" w:rsidRDefault="00CA4EB3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3545A67" w14:textId="77777777" w:rsidR="00CA4EB3" w:rsidRPr="006C1D50" w:rsidRDefault="00CA4EB3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61CE574" w14:textId="77777777" w:rsidR="00CA4EB3" w:rsidRPr="006C1D50" w:rsidRDefault="00CA4EB3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D9B6A48" w14:textId="77777777" w:rsidR="00CA4EB3" w:rsidRPr="006C1D50" w:rsidRDefault="00CA4EB3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C1D50" w:rsidRPr="006C1D50" w14:paraId="76A57FA8" w14:textId="77777777" w:rsidTr="00A60676">
        <w:trPr>
          <w:cantSplit/>
        </w:trPr>
        <w:tc>
          <w:tcPr>
            <w:tcW w:w="3345" w:type="dxa"/>
          </w:tcPr>
          <w:p w14:paraId="7A30E618" w14:textId="5E499E51" w:rsidR="00CA4EB3" w:rsidRPr="006C1D50" w:rsidRDefault="00CA4EB3" w:rsidP="005A17DB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2F1BE2" w:rsidRPr="006C1D50">
              <w:rPr>
                <w:rFonts w:ascii="BrowalliaUPC" w:hAnsi="BrowalliaUPC" w:cs="BrowalliaUPC" w:hint="cs"/>
                <w:sz w:val="28"/>
                <w:szCs w:val="28"/>
                <w:cs/>
              </w:rPr>
              <w:t>มกราคม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701" w:type="dxa"/>
            <w:vAlign w:val="bottom"/>
          </w:tcPr>
          <w:p w14:paraId="40F81829" w14:textId="788A1D1F" w:rsidR="00CA4EB3" w:rsidRPr="006C1D50" w:rsidRDefault="00CA4EB3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8C3B709" w14:textId="77777777" w:rsidR="00CA4EB3" w:rsidRPr="006C1D50" w:rsidRDefault="00CA4EB3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57519B73" w14:textId="658C1AE8" w:rsidR="00CA4EB3" w:rsidRPr="006C1D50" w:rsidRDefault="00CA4EB3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70C57A0B" w14:textId="77777777" w:rsidR="00CA4EB3" w:rsidRPr="006C1D50" w:rsidRDefault="00CA4EB3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2E7EE15" w14:textId="4AF11ECE" w:rsidR="00CA4EB3" w:rsidRPr="006C1D50" w:rsidRDefault="00CA4EB3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6C1D50" w:rsidRPr="006C1D50" w14:paraId="458DC813" w14:textId="77777777" w:rsidTr="00E1754A">
        <w:trPr>
          <w:cantSplit/>
          <w:trHeight w:val="310"/>
        </w:trPr>
        <w:tc>
          <w:tcPr>
            <w:tcW w:w="3345" w:type="dxa"/>
            <w:hideMark/>
          </w:tcPr>
          <w:p w14:paraId="224E44B3" w14:textId="1FE65164" w:rsidR="005A17DB" w:rsidRPr="006C1D50" w:rsidRDefault="00CA4EB3" w:rsidP="005A17DB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FAE504F" w14:textId="3494688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D4BB2E7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C1B1757" w14:textId="504C9088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(4,03</w:t>
            </w:r>
            <w:r w:rsidR="000F38E7"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665B531F" w14:textId="77777777" w:rsidR="005A17DB" w:rsidRPr="006C1D50" w:rsidRDefault="005A17DB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0C977" w14:textId="2451A3E6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(4,03</w:t>
            </w:r>
            <w:r w:rsidR="00284204"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6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6C1D50" w:rsidRPr="006C1D50" w14:paraId="7DB68642" w14:textId="77777777" w:rsidTr="00E1754A">
        <w:trPr>
          <w:cantSplit/>
          <w:trHeight w:val="310"/>
        </w:trPr>
        <w:tc>
          <w:tcPr>
            <w:tcW w:w="3345" w:type="dxa"/>
          </w:tcPr>
          <w:p w14:paraId="22921EC4" w14:textId="2FC63CA7" w:rsidR="00E1754A" w:rsidRPr="006C1D50" w:rsidRDefault="00E1754A" w:rsidP="00E1754A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6C1D50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ธันวาคม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31945" w14:textId="4B3E37A4" w:rsidR="00E1754A" w:rsidRPr="006C1D50" w:rsidRDefault="00E1754A" w:rsidP="00E1754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23DD64A1" w14:textId="77777777" w:rsidR="00E1754A" w:rsidRPr="006C1D50" w:rsidRDefault="00E1754A" w:rsidP="00E1754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31ED" w14:textId="14098382" w:rsidR="00E1754A" w:rsidRPr="006C1D50" w:rsidRDefault="00E1754A" w:rsidP="00E1754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(4,036)</w:t>
            </w:r>
          </w:p>
        </w:tc>
        <w:tc>
          <w:tcPr>
            <w:tcW w:w="236" w:type="dxa"/>
            <w:vAlign w:val="bottom"/>
          </w:tcPr>
          <w:p w14:paraId="280A4F34" w14:textId="77777777" w:rsidR="00E1754A" w:rsidRPr="006C1D50" w:rsidRDefault="00E1754A" w:rsidP="00E1754A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D4C58" w14:textId="4C06CDA5" w:rsidR="00E1754A" w:rsidRPr="006C1D50" w:rsidRDefault="00E1754A" w:rsidP="00E1754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(4,036)</w:t>
            </w:r>
          </w:p>
        </w:tc>
      </w:tr>
      <w:tr w:rsidR="006C1D50" w:rsidRPr="006C1D50" w14:paraId="7D7ADB59" w14:textId="77777777" w:rsidTr="00E1754A">
        <w:trPr>
          <w:cantSplit/>
          <w:trHeight w:val="310"/>
        </w:trPr>
        <w:tc>
          <w:tcPr>
            <w:tcW w:w="3345" w:type="dxa"/>
          </w:tcPr>
          <w:p w14:paraId="6B4165AE" w14:textId="77777777" w:rsidR="005A17DB" w:rsidRPr="006C1D50" w:rsidRDefault="005A17DB" w:rsidP="005A17DB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46E6A9D0" w14:textId="7777777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0"/>
                <w:szCs w:val="1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A0D7618" w14:textId="77777777" w:rsidR="005A17DB" w:rsidRPr="006C1D50" w:rsidRDefault="005A17DB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782EEB" w14:textId="7777777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0"/>
                <w:szCs w:val="1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AACA9B0" w14:textId="77777777" w:rsidR="005A17DB" w:rsidRPr="006C1D50" w:rsidRDefault="005A17DB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F6A73E" w14:textId="7777777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10"/>
                <w:szCs w:val="10"/>
                <w:lang w:val="en-GB"/>
              </w:rPr>
            </w:pPr>
          </w:p>
        </w:tc>
      </w:tr>
      <w:tr w:rsidR="006C1D50" w:rsidRPr="006C1D50" w14:paraId="2306A431" w14:textId="77777777" w:rsidTr="006F07D9">
        <w:trPr>
          <w:cantSplit/>
        </w:trPr>
        <w:tc>
          <w:tcPr>
            <w:tcW w:w="3345" w:type="dxa"/>
          </w:tcPr>
          <w:p w14:paraId="3FA7B866" w14:textId="4115F95E" w:rsidR="00072235" w:rsidRPr="006C1D50" w:rsidRDefault="00114522" w:rsidP="006551AA">
            <w:pPr>
              <w:pStyle w:val="Heading6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ค่าเผื่อการด้อยค่าของ</w:t>
            </w:r>
          </w:p>
          <w:p w14:paraId="6D3DDFC3" w14:textId="2059F188" w:rsidR="005A17DB" w:rsidRPr="006C1D50" w:rsidRDefault="00114522" w:rsidP="00072235">
            <w:pPr>
              <w:pStyle w:val="Heading6"/>
              <w:ind w:left="27" w:firstLine="142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vAlign w:val="bottom"/>
          </w:tcPr>
          <w:p w14:paraId="79BE348C" w14:textId="7777777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0F2D0AE" w14:textId="77777777" w:rsidR="005A17DB" w:rsidRPr="006C1D50" w:rsidRDefault="005A17DB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E3C5364" w14:textId="7777777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B57F54C" w14:textId="77777777" w:rsidR="005A17DB" w:rsidRPr="006C1D50" w:rsidRDefault="005A17DB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786A59DE" w14:textId="77777777" w:rsidR="005A17DB" w:rsidRPr="006C1D50" w:rsidRDefault="005A17DB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C1D50" w:rsidRPr="006C1D50" w14:paraId="77270373" w14:textId="77777777" w:rsidTr="008E080E">
        <w:trPr>
          <w:cantSplit/>
        </w:trPr>
        <w:tc>
          <w:tcPr>
            <w:tcW w:w="3345" w:type="dxa"/>
          </w:tcPr>
          <w:p w14:paraId="170D70D6" w14:textId="5CA32C57" w:rsidR="00114522" w:rsidRPr="006C1D50" w:rsidRDefault="00114522" w:rsidP="00114522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>1</w:t>
            </w:r>
            <w:r w:rsidRPr="006C1D5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 มกราคม </w:t>
            </w:r>
            <w:r w:rsidRPr="006C1D5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701" w:type="dxa"/>
            <w:vAlign w:val="bottom"/>
          </w:tcPr>
          <w:p w14:paraId="79AE8B52" w14:textId="6AF77A5A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823B0DE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4C44F3AA" w14:textId="331DC528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C449162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3D8A2129" w14:textId="1821701E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6C1D50" w:rsidRPr="006C1D50" w14:paraId="53B9B0D2" w14:textId="77777777" w:rsidTr="008E080E">
        <w:trPr>
          <w:cantSplit/>
        </w:trPr>
        <w:tc>
          <w:tcPr>
            <w:tcW w:w="3345" w:type="dxa"/>
          </w:tcPr>
          <w:p w14:paraId="4F92E91E" w14:textId="214AA383" w:rsidR="00114522" w:rsidRPr="006C1D50" w:rsidRDefault="00114522" w:rsidP="00114522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20616B0" w14:textId="55D6E78B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4EA14244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B780CDD" w14:textId="307DA5A0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(24,379)</w:t>
            </w:r>
          </w:p>
        </w:tc>
        <w:tc>
          <w:tcPr>
            <w:tcW w:w="236" w:type="dxa"/>
            <w:vAlign w:val="bottom"/>
          </w:tcPr>
          <w:p w14:paraId="67922BD0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DA7A6DF" w14:textId="5F47B4B4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(24,379)</w:t>
            </w:r>
          </w:p>
        </w:tc>
      </w:tr>
      <w:tr w:rsidR="006C1D50" w:rsidRPr="006C1D50" w14:paraId="3C572F04" w14:textId="77777777" w:rsidTr="006F07D9">
        <w:trPr>
          <w:cantSplit/>
        </w:trPr>
        <w:tc>
          <w:tcPr>
            <w:tcW w:w="3345" w:type="dxa"/>
          </w:tcPr>
          <w:p w14:paraId="4055124E" w14:textId="139C637C" w:rsidR="00114522" w:rsidRPr="006C1D50" w:rsidRDefault="00114522" w:rsidP="00114522">
            <w:pPr>
              <w:pStyle w:val="Heading6"/>
              <w:ind w:left="162" w:hanging="162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31 </w:t>
            </w:r>
            <w:r w:rsidRPr="006C1D50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6C1D50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C0A49" w14:textId="6E34EE5A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5136517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A03A3" w14:textId="7FA8DAD8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(24,379)</w:t>
            </w:r>
          </w:p>
        </w:tc>
        <w:tc>
          <w:tcPr>
            <w:tcW w:w="236" w:type="dxa"/>
            <w:vAlign w:val="bottom"/>
          </w:tcPr>
          <w:p w14:paraId="550A6DB7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FD5BB" w14:textId="0BE07CE5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(24,379)</w:t>
            </w:r>
          </w:p>
        </w:tc>
      </w:tr>
      <w:tr w:rsidR="006C1D50" w:rsidRPr="006C1D50" w14:paraId="3BAEC6B3" w14:textId="77777777" w:rsidTr="006F07D9">
        <w:trPr>
          <w:cantSplit/>
        </w:trPr>
        <w:tc>
          <w:tcPr>
            <w:tcW w:w="3345" w:type="dxa"/>
          </w:tcPr>
          <w:p w14:paraId="026F385B" w14:textId="77777777" w:rsidR="00114522" w:rsidRPr="006C1D50" w:rsidRDefault="00114522" w:rsidP="00114522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FD1BC9E" w14:textId="77777777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C3DF722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03E95F6" w14:textId="77777777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C0BEA90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0327B3E" w14:textId="77777777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C1D50" w:rsidRPr="006C1D50" w14:paraId="733A9C13" w14:textId="77777777" w:rsidTr="006F07D9">
        <w:trPr>
          <w:cantSplit/>
        </w:trPr>
        <w:tc>
          <w:tcPr>
            <w:tcW w:w="3345" w:type="dxa"/>
          </w:tcPr>
          <w:p w14:paraId="3ED78806" w14:textId="3A18A7C8" w:rsidR="00114522" w:rsidRPr="006C1D50" w:rsidRDefault="00114522" w:rsidP="00114522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vAlign w:val="bottom"/>
          </w:tcPr>
          <w:p w14:paraId="6D8A2ADD" w14:textId="77777777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89B5492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2A0861A5" w14:textId="77777777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E96D368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1B38F5CE" w14:textId="77777777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C1D50" w:rsidRPr="006C1D50" w14:paraId="0B7D09D6" w14:textId="77777777" w:rsidTr="006F07D9">
        <w:trPr>
          <w:cantSplit/>
        </w:trPr>
        <w:tc>
          <w:tcPr>
            <w:tcW w:w="3345" w:type="dxa"/>
            <w:hideMark/>
          </w:tcPr>
          <w:p w14:paraId="50D5C018" w14:textId="77777777" w:rsidR="00114522" w:rsidRPr="006C1D50" w:rsidRDefault="00114522" w:rsidP="00114522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bottom"/>
          </w:tcPr>
          <w:p w14:paraId="33373FD2" w14:textId="19F2D85D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174,392</w:t>
            </w:r>
          </w:p>
        </w:tc>
        <w:tc>
          <w:tcPr>
            <w:tcW w:w="236" w:type="dxa"/>
            <w:vAlign w:val="bottom"/>
          </w:tcPr>
          <w:p w14:paraId="699832BA" w14:textId="77777777" w:rsidR="00114522" w:rsidRPr="006C1D50" w:rsidRDefault="00114522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bottom"/>
          </w:tcPr>
          <w:p w14:paraId="0EDF08CD" w14:textId="64771DD5" w:rsidR="00114522" w:rsidRPr="006C1D50" w:rsidRDefault="00454826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78,74</w:t>
            </w:r>
            <w:r w:rsidR="000264AD"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  <w:vAlign w:val="bottom"/>
          </w:tcPr>
          <w:p w14:paraId="1D616449" w14:textId="77777777" w:rsidR="00114522" w:rsidRPr="006C1D50" w:rsidRDefault="00114522" w:rsidP="006F07D9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C5106C2" w14:textId="0F2D3140" w:rsidR="00114522" w:rsidRPr="006C1D50" w:rsidRDefault="00454826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253,133</w:t>
            </w:r>
          </w:p>
        </w:tc>
      </w:tr>
      <w:tr w:rsidR="006C1D50" w:rsidRPr="006C1D50" w14:paraId="74A023DB" w14:textId="77777777" w:rsidTr="006F07D9">
        <w:trPr>
          <w:cantSplit/>
          <w:trHeight w:val="243"/>
        </w:trPr>
        <w:tc>
          <w:tcPr>
            <w:tcW w:w="3345" w:type="dxa"/>
          </w:tcPr>
          <w:p w14:paraId="56EF038C" w14:textId="77777777" w:rsidR="00114522" w:rsidRPr="006C1D50" w:rsidRDefault="00114522" w:rsidP="00114522">
            <w:pPr>
              <w:spacing w:line="240" w:lineRule="auto"/>
              <w:rPr>
                <w:rFonts w:ascii="BrowalliaUPC" w:hAnsi="BrowalliaUPC" w:cs="BrowalliaUPC"/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bottom"/>
          </w:tcPr>
          <w:p w14:paraId="2A680387" w14:textId="77777777" w:rsidR="00114522" w:rsidRPr="006C1D50" w:rsidRDefault="00114522" w:rsidP="006F07D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"/>
                <w:szCs w:val="2"/>
                <w:u w:val="double"/>
              </w:rPr>
            </w:pPr>
          </w:p>
        </w:tc>
        <w:tc>
          <w:tcPr>
            <w:tcW w:w="236" w:type="dxa"/>
            <w:vAlign w:val="bottom"/>
          </w:tcPr>
          <w:p w14:paraId="735C1A92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"/>
                <w:szCs w:val="2"/>
                <w:u w:val="double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bottom"/>
          </w:tcPr>
          <w:p w14:paraId="2F744CA6" w14:textId="77777777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"/>
                <w:szCs w:val="2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BAD4EA7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"/>
                <w:szCs w:val="2"/>
                <w:u w:val="double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bottom"/>
          </w:tcPr>
          <w:p w14:paraId="62AF280B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"/>
                <w:szCs w:val="2"/>
                <w:u w:val="double"/>
              </w:rPr>
            </w:pPr>
          </w:p>
        </w:tc>
      </w:tr>
      <w:tr w:rsidR="006C1D50" w:rsidRPr="006C1D50" w14:paraId="15A8E718" w14:textId="77777777" w:rsidTr="006F07D9">
        <w:trPr>
          <w:cantSplit/>
        </w:trPr>
        <w:tc>
          <w:tcPr>
            <w:tcW w:w="3345" w:type="dxa"/>
            <w:hideMark/>
          </w:tcPr>
          <w:p w14:paraId="3E8C7E0C" w14:textId="77777777" w:rsidR="00114522" w:rsidRPr="006C1D50" w:rsidRDefault="00114522" w:rsidP="0011452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ค่าเสื่อมราคาสำหรับปี </w:t>
            </w: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01" w:type="dxa"/>
            <w:vAlign w:val="bottom"/>
          </w:tcPr>
          <w:p w14:paraId="2ECC6502" w14:textId="77777777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4BBE9D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5EDC7269" w14:textId="77777777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A1E1D35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005345C9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</w:tr>
      <w:tr w:rsidR="00114522" w:rsidRPr="006C1D50" w14:paraId="03DB257F" w14:textId="77777777" w:rsidTr="006F07D9">
        <w:trPr>
          <w:cantSplit/>
        </w:trPr>
        <w:tc>
          <w:tcPr>
            <w:tcW w:w="3345" w:type="dxa"/>
            <w:hideMark/>
          </w:tcPr>
          <w:p w14:paraId="0BB64A9B" w14:textId="77777777" w:rsidR="00114522" w:rsidRPr="006C1D50" w:rsidRDefault="00114522" w:rsidP="00114522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6B58D7B5" w14:textId="77777777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581E04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318454A6" w14:textId="77777777" w:rsidR="00114522" w:rsidRPr="006C1D50" w:rsidRDefault="00114522" w:rsidP="006F07D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CB02BF0" w14:textId="77777777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D92628A" w14:textId="6B097702" w:rsidR="00114522" w:rsidRPr="006C1D50" w:rsidRDefault="00114522" w:rsidP="006F07D9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4,036</w:t>
            </w:r>
          </w:p>
        </w:tc>
      </w:tr>
    </w:tbl>
    <w:p w14:paraId="5FB8D6FB" w14:textId="511C3985" w:rsidR="00BA7913" w:rsidRPr="006C1D50" w:rsidRDefault="00BA7913" w:rsidP="008E080E">
      <w:pPr>
        <w:spacing w:line="240" w:lineRule="auto"/>
        <w:ind w:right="-45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74A9A76" w14:textId="3E608264" w:rsidR="00EC0464" w:rsidRPr="006C1D50" w:rsidRDefault="0048015A" w:rsidP="00EC0464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บริษัทรับโอนอสังหาริมทรัพย์เพื่อการลงทุน</w:t>
      </w:r>
      <w:r w:rsidR="00E71641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และหักกลบกับเงินให้กู้ยืมแก่บริษัทย่อยด้วยมูลค่ายุติธรรม</w:t>
      </w:r>
      <w:r w:rsidR="00164EE6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ซึ่งอสังหาริมทรัพย์</w:t>
      </w:r>
      <w:r w:rsidR="00475249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ดังกล่าว</w:t>
      </w:r>
      <w:r w:rsidR="00EC0464" w:rsidRPr="006C1D50">
        <w:rPr>
          <w:rFonts w:ascii="BrowalliaUPC" w:hAnsi="BrowalliaUPC" w:cs="BrowalliaUPC"/>
          <w:sz w:val="28"/>
          <w:szCs w:val="28"/>
          <w:cs/>
          <w:lang w:val="en-GB"/>
        </w:rPr>
        <w:t>เป็นหลักประกันสำหรับวงเงินกู้ยืมระยะยาวจากสถาบัน</w:t>
      </w:r>
      <w:r w:rsidR="005A29AE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การ</w:t>
      </w:r>
      <w:r w:rsidR="00337753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เงิน</w:t>
      </w:r>
      <w:r w:rsidR="00EC0464" w:rsidRPr="006C1D50">
        <w:rPr>
          <w:rFonts w:ascii="BrowalliaUPC" w:hAnsi="BrowalliaUPC" w:cs="BrowalliaUPC"/>
          <w:sz w:val="28"/>
          <w:szCs w:val="28"/>
          <w:cs/>
          <w:lang w:val="en-GB"/>
        </w:rPr>
        <w:t>แห่งหนึ่ง</w:t>
      </w:r>
      <w:r w:rsidR="00EC0464" w:rsidRPr="006C1D50">
        <w:rPr>
          <w:rFonts w:ascii="BrowalliaUPC" w:hAnsi="BrowalliaUPC" w:cs="BrowalliaUPC"/>
          <w:sz w:val="28"/>
          <w:szCs w:val="28"/>
          <w:lang w:val="en-GB"/>
        </w:rPr>
        <w:t> </w:t>
      </w:r>
    </w:p>
    <w:p w14:paraId="3946691A" w14:textId="77777777" w:rsidR="00454826" w:rsidRPr="006C1D50" w:rsidRDefault="00454826" w:rsidP="00C13DD2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  <w:highlight w:val="lightGray"/>
          <w:lang w:val="en-GB"/>
        </w:rPr>
      </w:pPr>
    </w:p>
    <w:p w14:paraId="6EC019ED" w14:textId="623F8494" w:rsidR="00EC0464" w:rsidRPr="006C1D50" w:rsidRDefault="00FF5113" w:rsidP="00EC0464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สำห</w:t>
      </w:r>
      <w:r w:rsidR="00EC0464" w:rsidRPr="006C1D50">
        <w:rPr>
          <w:rFonts w:ascii="BrowalliaUPC" w:hAnsi="BrowalliaUPC" w:cs="BrowalliaUPC"/>
          <w:sz w:val="28"/>
          <w:szCs w:val="28"/>
          <w:cs/>
          <w:lang w:val="en-GB"/>
        </w:rPr>
        <w:t>รับทรัพย์สิน</w:t>
      </w:r>
      <w:r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ที่ได้รับ</w:t>
      </w:r>
      <w:r w:rsidR="001A3C91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โอน</w:t>
      </w:r>
      <w:r w:rsidR="00EC0464" w:rsidRPr="006C1D50">
        <w:rPr>
          <w:rFonts w:ascii="BrowalliaUPC" w:hAnsi="BrowalliaUPC" w:cs="BrowalliaUPC"/>
          <w:sz w:val="28"/>
          <w:szCs w:val="28"/>
          <w:cs/>
          <w:lang w:val="en-GB"/>
        </w:rPr>
        <w:t>ดังกล่าว</w:t>
      </w:r>
      <w:r w:rsidR="00337753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บริษัท</w:t>
      </w:r>
      <w:r w:rsidR="00EC0464" w:rsidRPr="006C1D50">
        <w:rPr>
          <w:rFonts w:ascii="BrowalliaUPC" w:hAnsi="BrowalliaUPC" w:cs="BrowalliaUPC"/>
          <w:sz w:val="28"/>
          <w:szCs w:val="28"/>
          <w:cs/>
          <w:lang w:val="en-GB"/>
        </w:rPr>
        <w:t>มี</w:t>
      </w:r>
      <w:r w:rsidR="00CF280F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ความตั้งใจจะ</w:t>
      </w:r>
      <w:r w:rsidR="00EC0464" w:rsidRPr="006C1D50">
        <w:rPr>
          <w:rFonts w:ascii="BrowalliaUPC" w:hAnsi="BrowalliaUPC" w:cs="BrowalliaUPC"/>
          <w:sz w:val="28"/>
          <w:szCs w:val="28"/>
          <w:cs/>
          <w:lang w:val="en-GB"/>
        </w:rPr>
        <w:t>จำหน่ายจ่ายโอนทรัพย์สินนั้น</w:t>
      </w:r>
      <w:r w:rsidR="00CF280F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ในอนาคต</w:t>
      </w:r>
      <w:r w:rsidR="006551AA" w:rsidRPr="006C1D5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EC0464" w:rsidRPr="006C1D50">
        <w:rPr>
          <w:rFonts w:ascii="BrowalliaUPC" w:hAnsi="BrowalliaUPC" w:cs="BrowalliaUPC"/>
          <w:sz w:val="28"/>
          <w:szCs w:val="28"/>
          <w:cs/>
          <w:lang w:val="en-GB"/>
        </w:rPr>
        <w:t>อย่างไรก็ตาม บริษัทยังไม่มีแผนการขาย</w:t>
      </w:r>
      <w:r w:rsidR="00EC0464" w:rsidRPr="006C1D5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EC0464" w:rsidRPr="006C1D50">
        <w:rPr>
          <w:rFonts w:ascii="BrowalliaUPC" w:hAnsi="BrowalliaUPC" w:cs="BrowalliaUPC"/>
          <w:sz w:val="28"/>
          <w:szCs w:val="28"/>
          <w:cs/>
          <w:lang w:val="en-GB"/>
        </w:rPr>
        <w:t>อีกทั้งยังไม่มีผู้ซื้อ</w:t>
      </w:r>
      <w:r w:rsidR="00DD1F17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ที่แน่นอนและ</w:t>
      </w:r>
      <w:r w:rsidR="00EC0464" w:rsidRPr="006C1D50">
        <w:rPr>
          <w:rFonts w:ascii="BrowalliaUPC" w:hAnsi="BrowalliaUPC" w:cs="BrowalliaUPC"/>
          <w:sz w:val="28"/>
          <w:szCs w:val="28"/>
          <w:cs/>
          <w:lang w:val="en-GB"/>
        </w:rPr>
        <w:t>ชัดเจน จึงจัดประเภท</w:t>
      </w:r>
      <w:r w:rsidR="00DD1F17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ทรัพย์</w:t>
      </w:r>
      <w:r w:rsidR="00EC0464" w:rsidRPr="006C1D50">
        <w:rPr>
          <w:rFonts w:ascii="BrowalliaUPC" w:hAnsi="BrowalliaUPC" w:cs="BrowalliaUPC"/>
          <w:sz w:val="28"/>
          <w:szCs w:val="28"/>
          <w:cs/>
          <w:lang w:val="en-GB"/>
        </w:rPr>
        <w:t>สินดังกล่าวไว้</w:t>
      </w:r>
      <w:r w:rsidR="003974D3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เป็น</w:t>
      </w:r>
      <w:r w:rsidR="00EC0464" w:rsidRPr="006C1D50">
        <w:rPr>
          <w:rFonts w:ascii="BrowalliaUPC" w:hAnsi="BrowalliaUPC" w:cs="BrowalliaUPC"/>
          <w:sz w:val="28"/>
          <w:szCs w:val="28"/>
          <w:cs/>
          <w:lang w:val="en-GB"/>
        </w:rPr>
        <w:t>อสังหาริมทรัพย์เพื่อการลงทุน</w:t>
      </w:r>
      <w:r w:rsidR="007956C9" w:rsidRPr="006C1D5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3974D3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โดย</w:t>
      </w:r>
      <w:r w:rsidR="007956C9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มีบริษ</w:t>
      </w:r>
      <w:r w:rsidR="007D5254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ัท</w:t>
      </w:r>
      <w:r w:rsidR="007956C9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ย่อยทางอ้อมเป็นผู้บริหารจัดการดูแลและบำรุงรักษาให้มีสภาพพร้อมจำหน่าย</w:t>
      </w:r>
      <w:r w:rsidR="00C37E73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</w:t>
      </w:r>
      <w:r w:rsidR="007956C9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โดย</w:t>
      </w:r>
      <w:r w:rsidR="00994A2A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ไม่คิดค่าใช้จ่าย</w:t>
      </w:r>
      <w:r w:rsidR="0014081B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 xml:space="preserve"> บริษัทจึงไม่ได้ค</w:t>
      </w:r>
      <w:r w:rsidR="000A3E62" w:rsidRPr="006C1D50">
        <w:rPr>
          <w:rFonts w:ascii="BrowalliaUPC" w:hAnsi="BrowalliaUPC" w:cs="BrowalliaUPC" w:hint="cs"/>
          <w:sz w:val="28"/>
          <w:szCs w:val="28"/>
          <w:cs/>
          <w:lang w:val="en-GB"/>
        </w:rPr>
        <w:t>ิดค่าเช่ากับบริษัทย่อยทางอ้อม</w:t>
      </w:r>
    </w:p>
    <w:p w14:paraId="71622822" w14:textId="77777777" w:rsidR="00BB63F6" w:rsidRPr="006C1D50" w:rsidRDefault="00BB63F6" w:rsidP="00C13DD2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5AAF8D03" w14:textId="6B3E1B1A" w:rsidR="00EC0464" w:rsidRPr="006C1D50" w:rsidRDefault="00EC0464" w:rsidP="00C13DD2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>ณ วันที่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 xml:space="preserve"> 31 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 xml:space="preserve">2563 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มูลค่ายุติธรรมของอสังหาริมทรัพย์เพื่อการลงทุนซึ่งประเมินโดยผู้ประเมินราคาอิสระมีมูลค่าเท่ากับ 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 xml:space="preserve">271 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ล้านบาท </w:t>
      </w:r>
      <w:r w:rsidR="00BB63F6"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(ข้อมูลระดับ </w:t>
      </w:r>
      <w:r w:rsidR="00BB63F6" w:rsidRPr="006C1D50">
        <w:rPr>
          <w:rFonts w:ascii="BrowalliaUPC" w:hAnsi="BrowalliaUPC" w:cs="BrowalliaUPC"/>
          <w:sz w:val="28"/>
          <w:szCs w:val="28"/>
        </w:rPr>
        <w:t>2</w:t>
      </w:r>
      <w:r w:rsidR="00BB63F6" w:rsidRPr="006C1D50">
        <w:rPr>
          <w:rFonts w:ascii="BrowalliaUPC" w:hAnsi="BrowalliaUPC" w:cs="BrowalliaUPC"/>
          <w:sz w:val="28"/>
          <w:szCs w:val="28"/>
          <w:cs/>
        </w:rPr>
        <w:t>)</w:t>
      </w:r>
    </w:p>
    <w:p w14:paraId="48A2AE0E" w14:textId="77777777" w:rsidR="00BB63F6" w:rsidRPr="006C1D50" w:rsidRDefault="00BB63F6" w:rsidP="00C13DD2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8"/>
          <w:szCs w:val="28"/>
          <w:highlight w:val="lightGray"/>
          <w:cs/>
        </w:rPr>
      </w:pPr>
    </w:p>
    <w:p w14:paraId="6072B280" w14:textId="2930F422" w:rsidR="00BA7913" w:rsidRPr="006C1D50" w:rsidRDefault="00BA7913" w:rsidP="00F00AA8">
      <w:pPr>
        <w:pStyle w:val="CordiaNew"/>
        <w:tabs>
          <w:tab w:val="clear" w:pos="4153"/>
        </w:tabs>
        <w:jc w:val="thaiDistribute"/>
        <w:rPr>
          <w:rFonts w:ascii="BrowalliaUPC" w:eastAsia="Times New Roman" w:hAnsi="BrowalliaUPC" w:cs="BrowalliaUPC"/>
          <w:color w:val="auto"/>
          <w:sz w:val="28"/>
          <w:szCs w:val="28"/>
          <w:lang w:eastAsia="en-US"/>
        </w:rPr>
        <w:sectPr w:rsidR="00BA7913" w:rsidRPr="006C1D50" w:rsidSect="00AB4F4C">
          <w:footerReference w:type="default" r:id="rId11"/>
          <w:footerReference w:type="first" r:id="rId12"/>
          <w:pgSz w:w="11909" w:h="16834" w:code="9"/>
          <w:pgMar w:top="1440" w:right="1136" w:bottom="1259" w:left="1418" w:header="992" w:footer="460" w:gutter="0"/>
          <w:pgNumType w:start="9"/>
          <w:cols w:space="720"/>
          <w:docGrid w:linePitch="245"/>
        </w:sectPr>
      </w:pPr>
    </w:p>
    <w:p w14:paraId="50E6F510" w14:textId="7F13D542" w:rsidR="00903D86" w:rsidRPr="006C1D50" w:rsidRDefault="00946BD3" w:rsidP="00903D8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ที่ดิน</w:t>
      </w:r>
      <w:r w:rsidR="000E519E"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  <w:r w:rsidR="00903D86"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อาคารและอุปกรณ์</w:t>
      </w:r>
    </w:p>
    <w:p w14:paraId="71FC245B" w14:textId="77777777" w:rsidR="001E4098" w:rsidRPr="006C1D50" w:rsidRDefault="001E4098" w:rsidP="001E4098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color w:val="auto"/>
          <w:u w:val="single"/>
        </w:rPr>
      </w:pPr>
    </w:p>
    <w:tbl>
      <w:tblPr>
        <w:tblW w:w="14222" w:type="dxa"/>
        <w:tblInd w:w="3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4"/>
        <w:gridCol w:w="1167"/>
        <w:gridCol w:w="1401"/>
        <w:gridCol w:w="94"/>
        <w:gridCol w:w="1078"/>
        <w:gridCol w:w="177"/>
        <w:gridCol w:w="994"/>
        <w:gridCol w:w="1340"/>
        <w:gridCol w:w="1402"/>
        <w:gridCol w:w="1174"/>
        <w:gridCol w:w="6"/>
        <w:gridCol w:w="1254"/>
        <w:gridCol w:w="1261"/>
      </w:tblGrid>
      <w:tr w:rsidR="006C1D50" w:rsidRPr="006C1D50" w14:paraId="3F9D5952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4D1B77DF" w14:textId="77777777" w:rsidR="00247E94" w:rsidRPr="006C1D50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  <w:shd w:val="clear" w:color="auto" w:fill="auto"/>
          </w:tcPr>
          <w:p w14:paraId="31D27403" w14:textId="77777777" w:rsidR="00247E94" w:rsidRPr="006C1D50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14:paraId="71B9744C" w14:textId="77777777" w:rsidR="00247E94" w:rsidRPr="006C1D50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72AF864F" w14:textId="77777777" w:rsidR="00247E94" w:rsidRPr="006C1D50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7431" w:type="dxa"/>
            <w:gridSpan w:val="7"/>
            <w:shd w:val="clear" w:color="auto" w:fill="auto"/>
            <w:hideMark/>
          </w:tcPr>
          <w:p w14:paraId="52C08AE5" w14:textId="77777777" w:rsidR="00247E94" w:rsidRPr="006C1D50" w:rsidRDefault="00247E94" w:rsidP="0001389A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6C1D50" w:rsidRPr="006C1D50" w14:paraId="72E95E02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1278685F" w14:textId="77777777" w:rsidR="00247E94" w:rsidRPr="006C1D50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8" w:type="dxa"/>
            <w:gridSpan w:val="12"/>
            <w:shd w:val="clear" w:color="auto" w:fill="auto"/>
          </w:tcPr>
          <w:p w14:paraId="3048C63A" w14:textId="77777777" w:rsidR="00247E94" w:rsidRPr="006C1D50" w:rsidRDefault="00247E94" w:rsidP="003D14A4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C1D50" w:rsidRPr="006C1D50" w14:paraId="2DB6F0E1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DC862BE" w14:textId="77777777" w:rsidR="00247E94" w:rsidRPr="006C1D50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B810225" w14:textId="77777777" w:rsidR="00247E94" w:rsidRPr="006C1D50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ที่ดิน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6F3C074D" w14:textId="77777777" w:rsidR="00247E94" w:rsidRPr="006C1D50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CF10836" w14:textId="77777777" w:rsidR="00247E94" w:rsidRPr="006C1D50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75D4E78A" w14:textId="77777777" w:rsidR="00247E94" w:rsidRPr="006C1D50" w:rsidRDefault="00247E94" w:rsidP="000E5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3C396F1" w14:textId="1BACC1EC" w:rsidR="00247E94" w:rsidRPr="006C1D50" w:rsidRDefault="00B01B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</w:t>
            </w:r>
            <w:r w:rsidR="00247E94" w:rsidRPr="006C1D50">
              <w:rPr>
                <w:rFonts w:ascii="BrowalliaUPC" w:hAnsi="BrowalliaUPC" w:cs="BrowalliaUPC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1824E22" w14:textId="77777777" w:rsidR="00247E94" w:rsidRPr="006C1D50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EFC12C3" w14:textId="77777777" w:rsidR="00247E94" w:rsidRPr="006C1D50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768CDAF" w14:textId="77777777" w:rsidR="00247E94" w:rsidRPr="006C1D50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7AA787EA" w14:textId="77777777" w:rsidR="00247E94" w:rsidRPr="006C1D50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สินทรัพย์ระหว่าง</w:t>
            </w:r>
          </w:p>
          <w:p w14:paraId="081617F1" w14:textId="77777777" w:rsidR="00247E94" w:rsidRPr="006C1D50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2A13CCF" w14:textId="77777777" w:rsidR="00247E94" w:rsidRPr="006C1D50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EA6BD40" w14:textId="77777777" w:rsidR="00247E94" w:rsidRPr="006C1D50" w:rsidRDefault="00247E94" w:rsidP="000E519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6C1D50" w:rsidRPr="006C1D50" w14:paraId="416AD29C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1019851" w14:textId="77777777" w:rsidR="0087381E" w:rsidRPr="006C1D50" w:rsidRDefault="0087381E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53D5721" w14:textId="77777777" w:rsidR="0087381E" w:rsidRPr="006C1D50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7D4488FE" w14:textId="77777777" w:rsidR="0087381E" w:rsidRPr="006C1D50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94869B7" w14:textId="77777777" w:rsidR="0087381E" w:rsidRPr="006C1D50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7A0C6B9E" w14:textId="77777777" w:rsidR="0087381E" w:rsidRPr="006C1D50" w:rsidRDefault="0087381E" w:rsidP="00873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498979F1" w14:textId="77777777" w:rsidR="0087381E" w:rsidRPr="006C1D50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A1801F8" w14:textId="77777777" w:rsidR="0087381E" w:rsidRPr="006C1D50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461064C1" w14:textId="77777777" w:rsidR="0087381E" w:rsidRPr="006C1D50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DF61BE6" w14:textId="77777777" w:rsidR="0087381E" w:rsidRPr="006C1D50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59933F3" w14:textId="77777777" w:rsidR="0087381E" w:rsidRPr="006C1D50" w:rsidRDefault="0087381E" w:rsidP="0087381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0A37A941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5E43BD28" w14:textId="77777777" w:rsidR="00247E94" w:rsidRPr="006C1D50" w:rsidRDefault="00247E94" w:rsidP="0001389A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BC8411" w14:textId="77777777" w:rsidR="00247E94" w:rsidRPr="006C1D50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6236687" w14:textId="77777777" w:rsidR="00247E94" w:rsidRPr="006C1D50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7212787" w14:textId="77777777" w:rsidR="00247E94" w:rsidRPr="006C1D50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2DF641C2" w14:textId="77777777" w:rsidR="00247E94" w:rsidRPr="006C1D50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5B456F8A" w14:textId="77777777" w:rsidR="00247E94" w:rsidRPr="006C1D50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1D4E697" w14:textId="77777777" w:rsidR="00247E94" w:rsidRPr="006C1D50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2F9EE016" w14:textId="77777777" w:rsidR="00247E94" w:rsidRPr="006C1D50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D076C6D" w14:textId="77777777" w:rsidR="00247E94" w:rsidRPr="006C1D50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D799E5" w14:textId="77777777" w:rsidR="00247E94" w:rsidRPr="006C1D50" w:rsidRDefault="00247E94" w:rsidP="0001389A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0F3D1C10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1464EBE5" w14:textId="465C3A95" w:rsidR="00396759" w:rsidRPr="006C1D50" w:rsidRDefault="006B6D16" w:rsidP="00396759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</w:rPr>
              <w:t>25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14:paraId="7EBA7C64" w14:textId="339CEC24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166,000</w:t>
            </w:r>
          </w:p>
        </w:tc>
        <w:tc>
          <w:tcPr>
            <w:tcW w:w="1401" w:type="dxa"/>
            <w:shd w:val="clear" w:color="auto" w:fill="auto"/>
          </w:tcPr>
          <w:p w14:paraId="5342FE1D" w14:textId="261BF9B8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186,599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4C1B8D0E" w14:textId="1A47DD1D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104,983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57FF28DA" w14:textId="51FA7022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212,557</w:t>
            </w:r>
          </w:p>
        </w:tc>
        <w:tc>
          <w:tcPr>
            <w:tcW w:w="1340" w:type="dxa"/>
            <w:shd w:val="clear" w:color="auto" w:fill="auto"/>
          </w:tcPr>
          <w:p w14:paraId="72CF1A12" w14:textId="0FACB6F3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211,705</w:t>
            </w:r>
          </w:p>
        </w:tc>
        <w:tc>
          <w:tcPr>
            <w:tcW w:w="1402" w:type="dxa"/>
            <w:shd w:val="clear" w:color="auto" w:fill="auto"/>
          </w:tcPr>
          <w:p w14:paraId="0E280D71" w14:textId="6FF33FA6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109,172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19866EB" w14:textId="61DDA60F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35,918</w:t>
            </w:r>
          </w:p>
        </w:tc>
        <w:tc>
          <w:tcPr>
            <w:tcW w:w="1254" w:type="dxa"/>
            <w:shd w:val="clear" w:color="auto" w:fill="auto"/>
          </w:tcPr>
          <w:p w14:paraId="3EB1080F" w14:textId="0F3876E0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11</w:t>
            </w:r>
          </w:p>
        </w:tc>
        <w:tc>
          <w:tcPr>
            <w:tcW w:w="1261" w:type="dxa"/>
            <w:shd w:val="clear" w:color="auto" w:fill="auto"/>
          </w:tcPr>
          <w:p w14:paraId="288EF441" w14:textId="043538A9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1,026,945</w:t>
            </w:r>
          </w:p>
        </w:tc>
      </w:tr>
      <w:tr w:rsidR="006C1D50" w:rsidRPr="006C1D50" w14:paraId="14877080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7299D04" w14:textId="77777777" w:rsidR="00396759" w:rsidRPr="006C1D50" w:rsidRDefault="00396759" w:rsidP="00396759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167" w:type="dxa"/>
            <w:shd w:val="clear" w:color="auto" w:fill="auto"/>
          </w:tcPr>
          <w:p w14:paraId="22796C1C" w14:textId="08CB513D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273536DB" w14:textId="7AF83A38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F862A61" w14:textId="1FDE64DE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6,166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19149545" w14:textId="663C2F4B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39,683</w:t>
            </w:r>
          </w:p>
        </w:tc>
        <w:tc>
          <w:tcPr>
            <w:tcW w:w="1340" w:type="dxa"/>
            <w:shd w:val="clear" w:color="auto" w:fill="auto"/>
          </w:tcPr>
          <w:p w14:paraId="45AF3D3A" w14:textId="36D6C945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      6,240</w:t>
            </w:r>
          </w:p>
        </w:tc>
        <w:tc>
          <w:tcPr>
            <w:tcW w:w="1402" w:type="dxa"/>
            <w:shd w:val="clear" w:color="auto" w:fill="auto"/>
          </w:tcPr>
          <w:p w14:paraId="6ECCA6A5" w14:textId="6B73665F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2,490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C21FA35" w14:textId="452B301D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7E889D3D" w14:textId="24E1AE11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A053321" w14:textId="00DF7A60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54,780</w:t>
            </w:r>
          </w:p>
        </w:tc>
      </w:tr>
      <w:tr w:rsidR="006C1D50" w:rsidRPr="006C1D50" w14:paraId="432711A1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2AF3AD7A" w14:textId="77777777" w:rsidR="00396759" w:rsidRPr="006C1D50" w:rsidRDefault="00396759" w:rsidP="00396759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7" w:type="dxa"/>
            <w:shd w:val="clear" w:color="auto" w:fill="auto"/>
          </w:tcPr>
          <w:p w14:paraId="6152E607" w14:textId="18667132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444F8A09" w14:textId="2D11471C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     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A6F5FE6" w14:textId="0AE1C824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5DBED238" w14:textId="7AB0E35D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(3,558)</w:t>
            </w:r>
          </w:p>
        </w:tc>
        <w:tc>
          <w:tcPr>
            <w:tcW w:w="1340" w:type="dxa"/>
            <w:shd w:val="clear" w:color="auto" w:fill="auto"/>
          </w:tcPr>
          <w:p w14:paraId="7C939C1C" w14:textId="3EA975BE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  (10,422)</w:t>
            </w:r>
          </w:p>
        </w:tc>
        <w:tc>
          <w:tcPr>
            <w:tcW w:w="1402" w:type="dxa"/>
            <w:shd w:val="clear" w:color="auto" w:fill="auto"/>
          </w:tcPr>
          <w:p w14:paraId="45D8E258" w14:textId="095D966A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(31,870)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2C7033B2" w14:textId="66600E66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677BF274" w14:textId="0E1555DB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19112E39" w14:textId="638B78D7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(45,850)</w:t>
            </w:r>
          </w:p>
        </w:tc>
      </w:tr>
      <w:tr w:rsidR="006C1D50" w:rsidRPr="006C1D50" w14:paraId="3FB524F4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9EAEFA2" w14:textId="1600F570" w:rsidR="00396759" w:rsidRPr="006C1D50" w:rsidRDefault="00396759" w:rsidP="00396759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1167" w:type="dxa"/>
            <w:shd w:val="clear" w:color="auto" w:fill="auto"/>
          </w:tcPr>
          <w:p w14:paraId="44F81ED9" w14:textId="78A7B87A" w:rsidR="00396759" w:rsidRPr="006C1D50" w:rsidRDefault="00396759" w:rsidP="0039675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7DC4548D" w14:textId="555D217F" w:rsidR="00396759" w:rsidRPr="006C1D50" w:rsidRDefault="00396759" w:rsidP="0039675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     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FECB0BD" w14:textId="70DAE4AB" w:rsidR="00396759" w:rsidRPr="006C1D50" w:rsidRDefault="00396759" w:rsidP="0039675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(32,506)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664524E4" w14:textId="188364AB" w:rsidR="00396759" w:rsidRPr="006C1D50" w:rsidRDefault="00396759" w:rsidP="0039675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05A51DC4" w14:textId="03B9A102" w:rsidR="00396759" w:rsidRPr="006C1D50" w:rsidRDefault="00396759" w:rsidP="0039675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     -</w:t>
            </w:r>
          </w:p>
        </w:tc>
        <w:tc>
          <w:tcPr>
            <w:tcW w:w="1402" w:type="dxa"/>
            <w:shd w:val="clear" w:color="auto" w:fill="auto"/>
          </w:tcPr>
          <w:p w14:paraId="2A73A100" w14:textId="036275A3" w:rsidR="00396759" w:rsidRPr="006C1D50" w:rsidRDefault="00396759" w:rsidP="0039675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(209)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30F44AB4" w14:textId="7347B29F" w:rsidR="00396759" w:rsidRPr="006C1D50" w:rsidRDefault="00396759" w:rsidP="0039675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26E29CBB" w14:textId="209C77BF" w:rsidR="00396759" w:rsidRPr="006C1D50" w:rsidRDefault="00396759" w:rsidP="0039675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EA37465" w14:textId="2DAAA923" w:rsidR="00396759" w:rsidRPr="006C1D50" w:rsidRDefault="00396759" w:rsidP="00396759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(32,715)</w:t>
            </w:r>
          </w:p>
        </w:tc>
      </w:tr>
      <w:tr w:rsidR="006C1D50" w:rsidRPr="006C1D50" w14:paraId="1B1664FD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6C547269" w14:textId="58993DF2" w:rsidR="00396759" w:rsidRPr="006C1D50" w:rsidRDefault="006B6D16" w:rsidP="00396759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5367E2" w:rsidRPr="006C1D50">
              <w:rPr>
                <w:rFonts w:ascii="BrowalliaUPC" w:hAnsi="BrowalliaUPC" w:cs="BrowalliaUPC"/>
                <w:sz w:val="22"/>
                <w:szCs w:val="22"/>
              </w:rPr>
              <w:t>2</w:t>
            </w:r>
          </w:p>
        </w:tc>
        <w:tc>
          <w:tcPr>
            <w:tcW w:w="1167" w:type="dxa"/>
            <w:shd w:val="clear" w:color="auto" w:fill="auto"/>
          </w:tcPr>
          <w:p w14:paraId="7EB60779" w14:textId="072779E3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166,000</w:t>
            </w:r>
          </w:p>
        </w:tc>
        <w:tc>
          <w:tcPr>
            <w:tcW w:w="1401" w:type="dxa"/>
            <w:shd w:val="clear" w:color="auto" w:fill="auto"/>
          </w:tcPr>
          <w:p w14:paraId="2849AB5D" w14:textId="107BA899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186,800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2D3FD2BF" w14:textId="72FFB2B9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78,643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0484B990" w14:textId="56784570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248,682</w:t>
            </w:r>
          </w:p>
        </w:tc>
        <w:tc>
          <w:tcPr>
            <w:tcW w:w="1340" w:type="dxa"/>
            <w:shd w:val="clear" w:color="auto" w:fill="auto"/>
          </w:tcPr>
          <w:p w14:paraId="72CF8A6C" w14:textId="5F0CB89F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207,523</w:t>
            </w:r>
          </w:p>
        </w:tc>
        <w:tc>
          <w:tcPr>
            <w:tcW w:w="1402" w:type="dxa"/>
            <w:shd w:val="clear" w:color="auto" w:fill="auto"/>
          </w:tcPr>
          <w:p w14:paraId="1EFE4B85" w14:textId="06138AED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79,583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CA3F194" w14:textId="36C54D70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35,918</w:t>
            </w:r>
          </w:p>
        </w:tc>
        <w:tc>
          <w:tcPr>
            <w:tcW w:w="1254" w:type="dxa"/>
            <w:shd w:val="clear" w:color="auto" w:fill="auto"/>
          </w:tcPr>
          <w:p w14:paraId="58778073" w14:textId="4A388306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11</w:t>
            </w:r>
          </w:p>
        </w:tc>
        <w:tc>
          <w:tcPr>
            <w:tcW w:w="1261" w:type="dxa"/>
            <w:shd w:val="clear" w:color="auto" w:fill="auto"/>
          </w:tcPr>
          <w:p w14:paraId="7B8792C4" w14:textId="75076600" w:rsidR="00396759" w:rsidRPr="006C1D50" w:rsidRDefault="00396759" w:rsidP="00396759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1,003,160</w:t>
            </w:r>
          </w:p>
        </w:tc>
      </w:tr>
      <w:tr w:rsidR="006C1D50" w:rsidRPr="006C1D50" w14:paraId="38EAAB31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3E68227C" w14:textId="5B31D30E" w:rsidR="003A5735" w:rsidRPr="006C1D50" w:rsidRDefault="003A5735" w:rsidP="003A5735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รายการปรับปรุงตามมาตรฐานการรายงานทางการเงินฉบับที่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16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7" w:type="dxa"/>
            <w:shd w:val="clear" w:color="auto" w:fill="auto"/>
          </w:tcPr>
          <w:p w14:paraId="4732EED1" w14:textId="77777777" w:rsidR="003A5735" w:rsidRPr="006C1D50" w:rsidRDefault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BFFB7F4" w14:textId="56C6F19E" w:rsidR="003A5735" w:rsidRPr="006C1D50" w:rsidRDefault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61A465AE" w14:textId="77777777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C40DB5D" w14:textId="44871D28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03EB6317" w14:textId="77777777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F2C62D1" w14:textId="48CE26B5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51F94252" w14:textId="77777777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4D7B236" w14:textId="0AA0314E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5BBD2E7E" w14:textId="77777777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1DC83A2" w14:textId="40CE799F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6F124C41" w14:textId="77777777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3B2924E" w14:textId="7E7F87BE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46590605" w14:textId="77777777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4A37381" w14:textId="7C25DDAD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(2</w:t>
            </w:r>
            <w:r w:rsidR="001633C2" w:rsidRPr="006C1D50">
              <w:rPr>
                <w:rFonts w:ascii="BrowalliaUPC" w:hAnsi="BrowalliaUPC" w:cs="BrowalliaUPC"/>
                <w:sz w:val="22"/>
                <w:szCs w:val="22"/>
              </w:rPr>
              <w:t>9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1633C2" w:rsidRPr="006C1D50">
              <w:rPr>
                <w:rFonts w:ascii="BrowalliaUPC" w:hAnsi="BrowalliaUPC" w:cs="BrowalliaUPC"/>
                <w:sz w:val="22"/>
                <w:szCs w:val="22"/>
              </w:rPr>
              <w:t>409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54" w:type="dxa"/>
            <w:shd w:val="clear" w:color="auto" w:fill="auto"/>
          </w:tcPr>
          <w:p w14:paraId="0658B217" w14:textId="77777777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D932366" w14:textId="1158291C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0C1E13C" w14:textId="4C5501F1" w:rsidR="003A5735" w:rsidRPr="006C1D50" w:rsidRDefault="003A5735" w:rsidP="003A5735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(2</w:t>
            </w:r>
            <w:r w:rsidR="00396E83" w:rsidRPr="006C1D50">
              <w:rPr>
                <w:rFonts w:ascii="BrowalliaUPC" w:hAnsi="BrowalliaUPC" w:cs="BrowalliaUPC"/>
                <w:sz w:val="22"/>
                <w:szCs w:val="22"/>
              </w:rPr>
              <w:t>9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396E83" w:rsidRPr="006C1D50">
              <w:rPr>
                <w:rFonts w:ascii="BrowalliaUPC" w:hAnsi="BrowalliaUPC" w:cs="BrowalliaUPC"/>
                <w:sz w:val="22"/>
                <w:szCs w:val="22"/>
              </w:rPr>
              <w:t>409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6C1D50" w:rsidRPr="006C1D50" w14:paraId="0E05C16A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13869100" w14:textId="1209C71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highlight w:val="yellow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 –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หลังปรับปรุง</w:t>
            </w:r>
          </w:p>
        </w:tc>
        <w:tc>
          <w:tcPr>
            <w:tcW w:w="1167" w:type="dxa"/>
            <w:shd w:val="clear" w:color="auto" w:fill="auto"/>
          </w:tcPr>
          <w:p w14:paraId="2C756798" w14:textId="456B4EA3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166,000</w:t>
            </w:r>
          </w:p>
        </w:tc>
        <w:tc>
          <w:tcPr>
            <w:tcW w:w="1401" w:type="dxa"/>
            <w:shd w:val="clear" w:color="auto" w:fill="auto"/>
          </w:tcPr>
          <w:p w14:paraId="2F140DB5" w14:textId="40B4AE5D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186,800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2F5EAA47" w14:textId="6E91F5E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78,643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5DB7313F" w14:textId="7092BF9B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248,682</w:t>
            </w:r>
          </w:p>
        </w:tc>
        <w:tc>
          <w:tcPr>
            <w:tcW w:w="1340" w:type="dxa"/>
            <w:shd w:val="clear" w:color="auto" w:fill="auto"/>
          </w:tcPr>
          <w:p w14:paraId="57E9145A" w14:textId="48CD9BB6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207,523</w:t>
            </w:r>
          </w:p>
        </w:tc>
        <w:tc>
          <w:tcPr>
            <w:tcW w:w="1402" w:type="dxa"/>
            <w:shd w:val="clear" w:color="auto" w:fill="auto"/>
          </w:tcPr>
          <w:p w14:paraId="23BEB210" w14:textId="12DB7F7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79,583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65C1E2D5" w14:textId="2232DF5E" w:rsidR="00B3799C" w:rsidRPr="006C1D50" w:rsidRDefault="005B5F7B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="00B3799C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509</w:t>
            </w:r>
          </w:p>
        </w:tc>
        <w:tc>
          <w:tcPr>
            <w:tcW w:w="1254" w:type="dxa"/>
            <w:shd w:val="clear" w:color="auto" w:fill="auto"/>
          </w:tcPr>
          <w:p w14:paraId="5A27E91B" w14:textId="7B578C2E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11</w:t>
            </w:r>
          </w:p>
        </w:tc>
        <w:tc>
          <w:tcPr>
            <w:tcW w:w="1261" w:type="dxa"/>
            <w:shd w:val="clear" w:color="auto" w:fill="auto"/>
          </w:tcPr>
          <w:p w14:paraId="4826A7F2" w14:textId="3E52F11A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highlight w:val="yellow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9</w:t>
            </w:r>
            <w:r w:rsidR="00396E83" w:rsidRPr="006C1D50">
              <w:rPr>
                <w:rFonts w:ascii="BrowalliaUPC" w:hAnsi="BrowalliaUPC" w:cs="BrowalliaUPC"/>
                <w:sz w:val="22"/>
                <w:szCs w:val="22"/>
              </w:rPr>
              <w:t>73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396E83" w:rsidRPr="006C1D50">
              <w:rPr>
                <w:rFonts w:ascii="BrowalliaUPC" w:hAnsi="BrowalliaUPC" w:cs="BrowalliaUPC"/>
                <w:sz w:val="22"/>
                <w:szCs w:val="22"/>
              </w:rPr>
              <w:t>751</w:t>
            </w:r>
          </w:p>
        </w:tc>
      </w:tr>
      <w:tr w:rsidR="006C1D50" w:rsidRPr="006C1D50" w14:paraId="0036A98A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52CF415" w14:textId="3B4F0570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67" w:type="dxa"/>
            <w:shd w:val="clear" w:color="auto" w:fill="auto"/>
          </w:tcPr>
          <w:p w14:paraId="689CAFFB" w14:textId="1BAF495A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5E180EAB" w14:textId="3C95131C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5BF791D5" w14:textId="3E0AFAE1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43A27ECE" w14:textId="46475E2F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14,992</w:t>
            </w:r>
          </w:p>
        </w:tc>
        <w:tc>
          <w:tcPr>
            <w:tcW w:w="1340" w:type="dxa"/>
            <w:shd w:val="clear" w:color="auto" w:fill="auto"/>
          </w:tcPr>
          <w:p w14:paraId="4BE78A4A" w14:textId="3AF4FFC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119</w:t>
            </w:r>
          </w:p>
        </w:tc>
        <w:tc>
          <w:tcPr>
            <w:tcW w:w="1402" w:type="dxa"/>
            <w:shd w:val="clear" w:color="auto" w:fill="auto"/>
          </w:tcPr>
          <w:p w14:paraId="0CB1107A" w14:textId="640437F3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1,002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7FD1D8C1" w14:textId="10E33EE5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30756C69" w14:textId="78F093F5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3CCBB35" w14:textId="406903C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16,113</w:t>
            </w:r>
          </w:p>
        </w:tc>
      </w:tr>
      <w:tr w:rsidR="006C1D50" w:rsidRPr="006C1D50" w14:paraId="6420888C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6E3B0D09" w14:textId="48512280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highlight w:val="magenta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167" w:type="dxa"/>
            <w:shd w:val="clear" w:color="auto" w:fill="auto"/>
          </w:tcPr>
          <w:p w14:paraId="6A70020F" w14:textId="2E9DBDF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660BF9F3" w14:textId="17C1F6BB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480CCD2" w14:textId="072321D4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0C3E8390" w14:textId="69D576D6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19,721</w:t>
            </w:r>
          </w:p>
        </w:tc>
        <w:tc>
          <w:tcPr>
            <w:tcW w:w="1340" w:type="dxa"/>
            <w:shd w:val="clear" w:color="auto" w:fill="auto"/>
          </w:tcPr>
          <w:p w14:paraId="5549D4BF" w14:textId="3D3CF21E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149</w:t>
            </w:r>
          </w:p>
        </w:tc>
        <w:tc>
          <w:tcPr>
            <w:tcW w:w="1402" w:type="dxa"/>
            <w:shd w:val="clear" w:color="auto" w:fill="auto"/>
          </w:tcPr>
          <w:p w14:paraId="0C738E63" w14:textId="662144D5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482A2E20" w14:textId="255A9AB6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15386A61" w14:textId="1FEE1136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3055BC2B" w14:textId="0B16F6F9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19,870</w:t>
            </w:r>
          </w:p>
        </w:tc>
      </w:tr>
      <w:tr w:rsidR="006C1D50" w:rsidRPr="006C1D50" w14:paraId="794C61B5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018061B" w14:textId="38C3DC6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167" w:type="dxa"/>
            <w:shd w:val="clear" w:color="auto" w:fill="auto"/>
          </w:tcPr>
          <w:p w14:paraId="64AF2B79" w14:textId="748C7B86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2F23AFED" w14:textId="0B0D6456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0720F151" w14:textId="1BCEDB5C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15D65837" w14:textId="69C22106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5B02FAC3" w14:textId="5779E3C1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1C5B014E" w14:textId="7A2357A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6A4DC77A" w14:textId="38E58046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4,000</w:t>
            </w:r>
          </w:p>
        </w:tc>
        <w:tc>
          <w:tcPr>
            <w:tcW w:w="1254" w:type="dxa"/>
            <w:shd w:val="clear" w:color="auto" w:fill="auto"/>
          </w:tcPr>
          <w:p w14:paraId="44EA91B9" w14:textId="5776CDAD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5E55074" w14:textId="03BD544C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4,000</w:t>
            </w:r>
          </w:p>
        </w:tc>
      </w:tr>
      <w:tr w:rsidR="006C1D50" w:rsidRPr="006C1D50" w14:paraId="3AA7E6E3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C12B8F9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67" w:type="dxa"/>
            <w:shd w:val="clear" w:color="auto" w:fill="auto"/>
          </w:tcPr>
          <w:p w14:paraId="054EF7E3" w14:textId="4C6BADA1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41886FA5" w14:textId="1157910C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2A2FDEEA" w14:textId="67643DFE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098785E9" w14:textId="0BAB21CD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(7,117)</w:t>
            </w:r>
          </w:p>
        </w:tc>
        <w:tc>
          <w:tcPr>
            <w:tcW w:w="1340" w:type="dxa"/>
            <w:shd w:val="clear" w:color="auto" w:fill="auto"/>
          </w:tcPr>
          <w:p w14:paraId="2F28F963" w14:textId="2F19959B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(43,452)</w:t>
            </w:r>
          </w:p>
        </w:tc>
        <w:tc>
          <w:tcPr>
            <w:tcW w:w="1402" w:type="dxa"/>
            <w:shd w:val="clear" w:color="auto" w:fill="auto"/>
          </w:tcPr>
          <w:p w14:paraId="51F41837" w14:textId="0DCF0A3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(56)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C51DA3D" w14:textId="42CA9F26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5B5F7B" w:rsidRPr="006C1D50">
              <w:rPr>
                <w:rFonts w:ascii="BrowalliaUPC" w:hAnsi="BrowalliaUPC" w:cs="BrowalliaUPC"/>
                <w:sz w:val="22"/>
                <w:szCs w:val="22"/>
              </w:rPr>
              <w:t>7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5B5F7B" w:rsidRPr="006C1D50">
              <w:rPr>
                <w:rFonts w:ascii="BrowalliaUPC" w:hAnsi="BrowalliaUPC" w:cs="BrowalliaUPC"/>
                <w:sz w:val="22"/>
                <w:szCs w:val="22"/>
              </w:rPr>
              <w:t>779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54" w:type="dxa"/>
            <w:shd w:val="clear" w:color="auto" w:fill="auto"/>
          </w:tcPr>
          <w:p w14:paraId="0B2E0AFD" w14:textId="38F478B3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00684190" w14:textId="2B58E8AA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(5</w:t>
            </w:r>
            <w:r w:rsidR="00396E83" w:rsidRPr="006C1D50">
              <w:rPr>
                <w:rFonts w:ascii="BrowalliaUPC" w:hAnsi="BrowalliaUPC" w:cs="BrowalliaUPC"/>
                <w:sz w:val="22"/>
                <w:szCs w:val="22"/>
              </w:rPr>
              <w:t>8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396E83" w:rsidRPr="006C1D50">
              <w:rPr>
                <w:rFonts w:ascii="BrowalliaUPC" w:hAnsi="BrowalliaUPC" w:cs="BrowalliaUPC"/>
                <w:sz w:val="22"/>
                <w:szCs w:val="22"/>
              </w:rPr>
              <w:t>404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6C1D50" w:rsidRPr="006C1D50" w14:paraId="3C4F2991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1D4A96E4" w14:textId="796E01A2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highlight w:val="cyan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ตัดจำหน่ายสินทรัพย์</w:t>
            </w:r>
          </w:p>
        </w:tc>
        <w:tc>
          <w:tcPr>
            <w:tcW w:w="1167" w:type="dxa"/>
            <w:shd w:val="clear" w:color="auto" w:fill="auto"/>
          </w:tcPr>
          <w:p w14:paraId="518B7CE6" w14:textId="59F0CD55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6F4355C0" w14:textId="1503945B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(21,028)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053D8A8F" w14:textId="671E8244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(59,849)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24F94154" w14:textId="6BF73209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094C01E5" w14:textId="05476F05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(141)</w:t>
            </w:r>
          </w:p>
        </w:tc>
        <w:tc>
          <w:tcPr>
            <w:tcW w:w="1402" w:type="dxa"/>
            <w:shd w:val="clear" w:color="auto" w:fill="auto"/>
          </w:tcPr>
          <w:p w14:paraId="43F16184" w14:textId="207ACE16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(929)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1E36EF0E" w14:textId="0A472C6A" w:rsidR="00B3799C" w:rsidRPr="006C1D50" w:rsidRDefault="005B5F7B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54" w:type="dxa"/>
            <w:shd w:val="clear" w:color="auto" w:fill="auto"/>
          </w:tcPr>
          <w:p w14:paraId="3C7DA75B" w14:textId="302FA164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3B8A1B89" w14:textId="39D8836B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396E83" w:rsidRPr="006C1D50">
              <w:rPr>
                <w:rFonts w:ascii="BrowalliaUPC" w:hAnsi="BrowalliaUPC" w:cs="BrowalliaUPC"/>
                <w:sz w:val="22"/>
                <w:szCs w:val="22"/>
              </w:rPr>
              <w:t>81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396E83" w:rsidRPr="006C1D50">
              <w:rPr>
                <w:rFonts w:ascii="BrowalliaUPC" w:hAnsi="BrowalliaUPC" w:cs="BrowalliaUPC"/>
                <w:sz w:val="22"/>
                <w:szCs w:val="22"/>
              </w:rPr>
              <w:t>947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6C1D50" w:rsidRPr="006C1D50" w14:paraId="5301AEC3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182AC07E" w14:textId="7DA0D405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67" w:type="dxa"/>
            <w:shd w:val="clear" w:color="auto" w:fill="auto"/>
          </w:tcPr>
          <w:p w14:paraId="3B276403" w14:textId="0602198A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166,000</w:t>
            </w:r>
          </w:p>
        </w:tc>
        <w:tc>
          <w:tcPr>
            <w:tcW w:w="1401" w:type="dxa"/>
            <w:shd w:val="clear" w:color="auto" w:fill="auto"/>
          </w:tcPr>
          <w:p w14:paraId="71349071" w14:textId="328FDD4E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165,772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08963897" w14:textId="36131C56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18,794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06059DF3" w14:textId="625265A2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276,278</w:t>
            </w:r>
          </w:p>
        </w:tc>
        <w:tc>
          <w:tcPr>
            <w:tcW w:w="1340" w:type="dxa"/>
            <w:shd w:val="clear" w:color="auto" w:fill="auto"/>
          </w:tcPr>
          <w:p w14:paraId="20892362" w14:textId="0E11D690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164,198</w:t>
            </w:r>
          </w:p>
        </w:tc>
        <w:tc>
          <w:tcPr>
            <w:tcW w:w="1402" w:type="dxa"/>
            <w:shd w:val="clear" w:color="auto" w:fill="auto"/>
          </w:tcPr>
          <w:p w14:paraId="481F319B" w14:textId="5D611C91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79,600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6FBEDA54" w14:textId="7191C0BD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2,730</w:t>
            </w:r>
          </w:p>
        </w:tc>
        <w:tc>
          <w:tcPr>
            <w:tcW w:w="1254" w:type="dxa"/>
            <w:shd w:val="clear" w:color="auto" w:fill="auto"/>
          </w:tcPr>
          <w:p w14:paraId="07CAAC40" w14:textId="7F9BF93C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11</w:t>
            </w:r>
          </w:p>
        </w:tc>
        <w:tc>
          <w:tcPr>
            <w:tcW w:w="1261" w:type="dxa"/>
            <w:shd w:val="clear" w:color="auto" w:fill="auto"/>
          </w:tcPr>
          <w:p w14:paraId="053EBDBD" w14:textId="1F5E6816" w:rsidR="00B3799C" w:rsidRPr="006C1D50" w:rsidRDefault="007E4EE9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873,383</w:t>
            </w:r>
          </w:p>
        </w:tc>
      </w:tr>
      <w:tr w:rsidR="006C1D50" w:rsidRPr="006C1D50" w14:paraId="7635EC95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029A440A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67" w:type="dxa"/>
            <w:shd w:val="clear" w:color="auto" w:fill="auto"/>
          </w:tcPr>
          <w:p w14:paraId="7330D4E6" w14:textId="1151E69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33646E46" w14:textId="0CE3918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2EE7416E" w14:textId="3D1294CF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78C5F62B" w14:textId="126162A8" w:rsidR="00B3799C" w:rsidRPr="006C1D50" w:rsidRDefault="00B3799C" w:rsidP="00B3799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5D81CE53" w14:textId="0C2F6C7B" w:rsidR="00B3799C" w:rsidRPr="006C1D50" w:rsidRDefault="00B3799C" w:rsidP="00B3799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57D525FC" w14:textId="6C7629D3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271F1A9A" w14:textId="45F1E8A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54" w:type="dxa"/>
            <w:shd w:val="clear" w:color="auto" w:fill="auto"/>
          </w:tcPr>
          <w:p w14:paraId="6F4C488E" w14:textId="56CE5DD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5C885BC8" w14:textId="042D3EC9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6C1D50" w:rsidRPr="006C1D50" w14:paraId="0E1B43C5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0DC203AC" w14:textId="77777777" w:rsidR="00B3799C" w:rsidRPr="006C1D50" w:rsidRDefault="00B3799C" w:rsidP="00B3799C">
            <w:pPr>
              <w:pStyle w:val="Heading6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67" w:type="dxa"/>
            <w:shd w:val="clear" w:color="auto" w:fill="auto"/>
          </w:tcPr>
          <w:p w14:paraId="6713948E" w14:textId="1A2275D6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1" w:type="dxa"/>
            <w:shd w:val="clear" w:color="auto" w:fill="auto"/>
          </w:tcPr>
          <w:p w14:paraId="7536F8D4" w14:textId="51D2AC2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58F4D6C6" w14:textId="525995BF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43E04A36" w14:textId="5692A1E4" w:rsidR="00B3799C" w:rsidRPr="006C1D50" w:rsidRDefault="00B3799C" w:rsidP="00B3799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340" w:type="dxa"/>
            <w:shd w:val="clear" w:color="auto" w:fill="auto"/>
          </w:tcPr>
          <w:p w14:paraId="0E8BE31F" w14:textId="47EC7D60" w:rsidR="00B3799C" w:rsidRPr="006C1D50" w:rsidRDefault="00B3799C" w:rsidP="00B3799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402" w:type="dxa"/>
            <w:shd w:val="clear" w:color="auto" w:fill="auto"/>
          </w:tcPr>
          <w:p w14:paraId="2794C626" w14:textId="201E5D4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174" w:type="dxa"/>
            <w:shd w:val="clear" w:color="auto" w:fill="auto"/>
          </w:tcPr>
          <w:p w14:paraId="118267E4" w14:textId="54782488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2D83F43" w14:textId="4438DCB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261" w:type="dxa"/>
            <w:shd w:val="clear" w:color="auto" w:fill="auto"/>
          </w:tcPr>
          <w:p w14:paraId="4CFFD856" w14:textId="3F308A5D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6C1D50" w:rsidRPr="006C1D50" w14:paraId="3B4600A5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7039EF4" w14:textId="54F86F12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167" w:type="dxa"/>
            <w:shd w:val="clear" w:color="auto" w:fill="auto"/>
          </w:tcPr>
          <w:p w14:paraId="70F5CDEE" w14:textId="661FC521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0EA14C1" w14:textId="6BDA68AA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64,894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F2AFC2A" w14:textId="34EE2E41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47,216</w:t>
            </w: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3F18BF1C" w14:textId="30714E0E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114,622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33686592" w14:textId="05CC2BC8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199,074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70D680E" w14:textId="04B85015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99,805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85DCF01" w14:textId="2DE4E07D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13,262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1DB451C" w14:textId="4084F15A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3F724A8" w14:textId="472BF0A6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538,873</w:t>
            </w:r>
          </w:p>
        </w:tc>
      </w:tr>
      <w:tr w:rsidR="006C1D50" w:rsidRPr="006C1D50" w14:paraId="47AB3F5F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DF166FD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7" w:type="dxa"/>
            <w:shd w:val="clear" w:color="auto" w:fill="auto"/>
          </w:tcPr>
          <w:p w14:paraId="4108D93E" w14:textId="7BBBD9CE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0B82F77E" w14:textId="709FBB4E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10,992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A5D59B1" w14:textId="3AE188C3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8,270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2A46A8A1" w14:textId="79486A31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46,010</w:t>
            </w:r>
          </w:p>
        </w:tc>
        <w:tc>
          <w:tcPr>
            <w:tcW w:w="1340" w:type="dxa"/>
            <w:shd w:val="clear" w:color="auto" w:fill="auto"/>
          </w:tcPr>
          <w:p w14:paraId="73BFED58" w14:textId="6A1ED355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7,212</w:t>
            </w:r>
          </w:p>
        </w:tc>
        <w:tc>
          <w:tcPr>
            <w:tcW w:w="1402" w:type="dxa"/>
            <w:shd w:val="clear" w:color="auto" w:fill="auto"/>
          </w:tcPr>
          <w:p w14:paraId="25014667" w14:textId="3B9E55B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4,016</w:t>
            </w:r>
          </w:p>
        </w:tc>
        <w:tc>
          <w:tcPr>
            <w:tcW w:w="1174" w:type="dxa"/>
            <w:shd w:val="clear" w:color="auto" w:fill="auto"/>
          </w:tcPr>
          <w:p w14:paraId="3CF69397" w14:textId="444A642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5,743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A88EE35" w14:textId="74F0375A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22745BD" w14:textId="3E887114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82,243</w:t>
            </w:r>
          </w:p>
        </w:tc>
      </w:tr>
      <w:tr w:rsidR="006C1D50" w:rsidRPr="006C1D50" w14:paraId="319667C9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0FAB05F1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67" w:type="dxa"/>
            <w:shd w:val="clear" w:color="auto" w:fill="auto"/>
          </w:tcPr>
          <w:p w14:paraId="2F0FADA4" w14:textId="1366F00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0785442C" w14:textId="6F11DA68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     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1E950C6D" w14:textId="1AF4C0A5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570A6D2A" w14:textId="3A8F2CF8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(2,623)</w:t>
            </w:r>
          </w:p>
        </w:tc>
        <w:tc>
          <w:tcPr>
            <w:tcW w:w="1340" w:type="dxa"/>
            <w:shd w:val="clear" w:color="auto" w:fill="auto"/>
          </w:tcPr>
          <w:p w14:paraId="460ACD9B" w14:textId="21BCF45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(10,047)</w:t>
            </w:r>
          </w:p>
        </w:tc>
        <w:tc>
          <w:tcPr>
            <w:tcW w:w="1402" w:type="dxa"/>
            <w:shd w:val="clear" w:color="auto" w:fill="auto"/>
          </w:tcPr>
          <w:p w14:paraId="277E9BFC" w14:textId="68F5B98A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(31,274)</w:t>
            </w:r>
          </w:p>
        </w:tc>
        <w:tc>
          <w:tcPr>
            <w:tcW w:w="1174" w:type="dxa"/>
            <w:shd w:val="clear" w:color="auto" w:fill="auto"/>
          </w:tcPr>
          <w:p w14:paraId="3F32E2DF" w14:textId="35DBD579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E365410" w14:textId="4D9963D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2543B57E" w14:textId="109803A1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(43,944)</w:t>
            </w:r>
          </w:p>
        </w:tc>
      </w:tr>
      <w:tr w:rsidR="006C1D50" w:rsidRPr="006C1D50" w14:paraId="0EB49F6B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62C18ED4" w14:textId="49BCE0FA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ค่าเสื่อมราคาสำหรับส่วนที่ตัดจ่าย</w:t>
            </w:r>
          </w:p>
        </w:tc>
        <w:tc>
          <w:tcPr>
            <w:tcW w:w="1167" w:type="dxa"/>
            <w:shd w:val="clear" w:color="auto" w:fill="auto"/>
          </w:tcPr>
          <w:p w14:paraId="369134DB" w14:textId="32CFE6C5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7BA5873A" w14:textId="6CD4DEA4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     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1841BBD3" w14:textId="3D6E39EE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(15,138)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2CCF5BF4" w14:textId="48B13F25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2A07725D" w14:textId="52D0468E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     -</w:t>
            </w:r>
          </w:p>
        </w:tc>
        <w:tc>
          <w:tcPr>
            <w:tcW w:w="1402" w:type="dxa"/>
            <w:shd w:val="clear" w:color="auto" w:fill="auto"/>
          </w:tcPr>
          <w:p w14:paraId="7ABB21A3" w14:textId="1B2FA6CE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(151)</w:t>
            </w:r>
          </w:p>
        </w:tc>
        <w:tc>
          <w:tcPr>
            <w:tcW w:w="1174" w:type="dxa"/>
            <w:shd w:val="clear" w:color="auto" w:fill="auto"/>
          </w:tcPr>
          <w:p w14:paraId="780671D5" w14:textId="0E1EF1EC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A49EFE4" w14:textId="5433B058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184CCE0" w14:textId="5E00EFFE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(15,289)</w:t>
            </w:r>
          </w:p>
        </w:tc>
      </w:tr>
      <w:tr w:rsidR="006C1D50" w:rsidRPr="006C1D50" w14:paraId="4475557F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59746BD3" w14:textId="614D0B96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167" w:type="dxa"/>
            <w:shd w:val="clear" w:color="auto" w:fill="auto"/>
          </w:tcPr>
          <w:p w14:paraId="625950D2" w14:textId="6503BCD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77E79F5" w14:textId="5B6F53B9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75,886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A197488" w14:textId="58EBCA14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40,348</w:t>
            </w: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6D987F03" w14:textId="68B4545A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158,009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E4D8EBA" w14:textId="691500E5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196,239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0693A21" w14:textId="65D04939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72,396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FE7E58B" w14:textId="02960F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19,005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E5DF25E" w14:textId="51DBF01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527D723" w14:textId="7D969478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561,883</w:t>
            </w:r>
          </w:p>
        </w:tc>
      </w:tr>
      <w:tr w:rsidR="006C1D50" w:rsidRPr="006C1D50" w14:paraId="77EC5E99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3F72ADB5" w14:textId="2632ED12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รายการปรับปรุงตามมาตรฐานการรายงานทางการเงินฉบับที่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16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7" w:type="dxa"/>
            <w:shd w:val="clear" w:color="auto" w:fill="auto"/>
          </w:tcPr>
          <w:p w14:paraId="360C2A8B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D7EDF7B" w14:textId="4589A4CB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4A54A733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7504CA5" w14:textId="7060C368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040312F5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E994369" w14:textId="495DB22B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4A2367B3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8BBFB85" w14:textId="715CCD4B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4BC98764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EACF822" w14:textId="62BDF2C3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4EF11D9B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6CB7E985" w14:textId="59104D15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68683DB" w14:textId="0520CDF6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(1</w:t>
            </w:r>
            <w:r w:rsidR="007C64C2" w:rsidRPr="006C1D50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7C64C2" w:rsidRPr="006C1D50">
              <w:rPr>
                <w:rFonts w:ascii="BrowalliaUPC" w:hAnsi="BrowalliaUPC" w:cs="BrowalliaUPC"/>
                <w:sz w:val="22"/>
                <w:szCs w:val="22"/>
              </w:rPr>
              <w:t>091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246FD65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17D622B" w14:textId="2C72A1AE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22BDDE4" w14:textId="5A7A37A5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(1</w:t>
            </w:r>
            <w:r w:rsidR="00396E83" w:rsidRPr="006C1D50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396E83" w:rsidRPr="006C1D50">
              <w:rPr>
                <w:rFonts w:ascii="BrowalliaUPC" w:hAnsi="BrowalliaUPC" w:cs="BrowalliaUPC"/>
                <w:sz w:val="22"/>
                <w:szCs w:val="22"/>
              </w:rPr>
              <w:t>091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</w:tr>
      <w:tr w:rsidR="006C1D50" w:rsidRPr="006C1D50" w14:paraId="2F69E540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71E5A5D" w14:textId="0ABD907A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 –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หลังปรับปรุง</w:t>
            </w:r>
          </w:p>
        </w:tc>
        <w:tc>
          <w:tcPr>
            <w:tcW w:w="1167" w:type="dxa"/>
            <w:shd w:val="clear" w:color="auto" w:fill="auto"/>
          </w:tcPr>
          <w:p w14:paraId="627D92ED" w14:textId="332C8DC8" w:rsidR="00B3799C" w:rsidRPr="006C1D50" w:rsidRDefault="00B3799C" w:rsidP="00554B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067A72BB" w14:textId="645D4889" w:rsidR="00B3799C" w:rsidRPr="006C1D50" w:rsidRDefault="00B3799C" w:rsidP="00554B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75,886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2290213D" w14:textId="69B49C90" w:rsidR="00B3799C" w:rsidRPr="006C1D50" w:rsidRDefault="00B3799C" w:rsidP="00554B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40,348</w:t>
            </w: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0E57E892" w14:textId="50E736A0" w:rsidR="00B3799C" w:rsidRPr="006C1D50" w:rsidRDefault="00B3799C" w:rsidP="00554B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158,009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D81E07C" w14:textId="51276AB2" w:rsidR="00B3799C" w:rsidRPr="006C1D50" w:rsidRDefault="00B3799C" w:rsidP="00554B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196,239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A8DDEC5" w14:textId="70350EF2" w:rsidR="00B3799C" w:rsidRPr="006C1D50" w:rsidRDefault="00B3799C" w:rsidP="00554B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72,396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FA810B9" w14:textId="74AA986E" w:rsidR="00B3799C" w:rsidRPr="006C1D50" w:rsidRDefault="007C64C2" w:rsidP="00554B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4</w:t>
            </w:r>
            <w:r w:rsidR="00B3799C" w:rsidRPr="006C1D5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914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D9644ED" w14:textId="7FA609C1" w:rsidR="00B3799C" w:rsidRPr="006C1D50" w:rsidRDefault="00B3799C" w:rsidP="00554B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8DF0905" w14:textId="0BC0A822" w:rsidR="00B3799C" w:rsidRPr="006C1D50" w:rsidRDefault="00B3799C" w:rsidP="00554B91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54</w:t>
            </w:r>
            <w:r w:rsidR="00396E83" w:rsidRPr="006C1D50">
              <w:rPr>
                <w:rFonts w:ascii="BrowalliaUPC" w:hAnsi="BrowalliaUPC" w:cs="BrowalliaUPC"/>
                <w:sz w:val="22"/>
                <w:szCs w:val="22"/>
              </w:rPr>
              <w:t>7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396E83" w:rsidRPr="006C1D50">
              <w:rPr>
                <w:rFonts w:ascii="BrowalliaUPC" w:hAnsi="BrowalliaUPC" w:cs="BrowalliaUPC"/>
                <w:sz w:val="22"/>
                <w:szCs w:val="22"/>
              </w:rPr>
              <w:t>792</w:t>
            </w:r>
          </w:p>
        </w:tc>
      </w:tr>
      <w:tr w:rsidR="006C1D50" w:rsidRPr="006C1D50" w14:paraId="10B7C75B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3CF9AAAD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51159426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3E165D3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90C1855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200E5610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1086DD7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B6ABCA1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8D33910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A410D15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C9F922D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7A66C2A2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63E7D8DF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167" w:type="dxa"/>
            <w:shd w:val="clear" w:color="auto" w:fill="auto"/>
          </w:tcPr>
          <w:p w14:paraId="5077DB45" w14:textId="77777777" w:rsidR="00B3799C" w:rsidRPr="006C1D50" w:rsidRDefault="00B3799C" w:rsidP="00B3799C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14:paraId="2123D45D" w14:textId="77777777" w:rsidR="00B3799C" w:rsidRPr="006C1D50" w:rsidRDefault="00B3799C" w:rsidP="00B3799C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55" w:type="dxa"/>
            <w:gridSpan w:val="2"/>
            <w:shd w:val="clear" w:color="auto" w:fill="auto"/>
          </w:tcPr>
          <w:p w14:paraId="7696B5A5" w14:textId="77777777" w:rsidR="00B3799C" w:rsidRPr="006C1D50" w:rsidRDefault="00B3799C" w:rsidP="00B3799C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7431" w:type="dxa"/>
            <w:gridSpan w:val="7"/>
            <w:shd w:val="clear" w:color="auto" w:fill="auto"/>
            <w:hideMark/>
          </w:tcPr>
          <w:p w14:paraId="0EC36E2F" w14:textId="77777777" w:rsidR="00B3799C" w:rsidRPr="006C1D50" w:rsidRDefault="00B3799C" w:rsidP="00B3799C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6C1D50" w:rsidRPr="006C1D50" w14:paraId="4F849037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5345BE95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48" w:type="dxa"/>
            <w:gridSpan w:val="12"/>
            <w:shd w:val="clear" w:color="auto" w:fill="auto"/>
          </w:tcPr>
          <w:p w14:paraId="35AD2C2D" w14:textId="77777777" w:rsidR="00B3799C" w:rsidRPr="006C1D50" w:rsidRDefault="00B3799C" w:rsidP="00B3799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C1D50" w:rsidRPr="006C1D50" w14:paraId="0EDF41DE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2B9D6DF7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1906A5B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ที่ดิน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2C4D05CB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21E40355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ส่วนปรับปรุงพื้นที่เช่า</w:t>
            </w: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43608B67" w14:textId="77777777" w:rsidR="00B3799C" w:rsidRPr="006C1D50" w:rsidRDefault="00B3799C" w:rsidP="00B379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9D0B8BF" w14:textId="729E0C4B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74C586C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16E8E354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F65DAEA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4" w:type="dxa"/>
            <w:shd w:val="clear" w:color="auto" w:fill="auto"/>
            <w:vAlign w:val="bottom"/>
          </w:tcPr>
          <w:p w14:paraId="018C3534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สินทรัพย์ระหว่าง</w:t>
            </w:r>
          </w:p>
          <w:p w14:paraId="7AE1B878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406ED6B8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7303146" w14:textId="7777777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6C1D50" w:rsidRPr="006C1D50" w14:paraId="2965A18E" w14:textId="77777777" w:rsidTr="00BB3265">
        <w:trPr>
          <w:cantSplit/>
          <w:trHeight w:val="128"/>
        </w:trPr>
        <w:tc>
          <w:tcPr>
            <w:tcW w:w="2874" w:type="dxa"/>
            <w:shd w:val="clear" w:color="auto" w:fill="auto"/>
          </w:tcPr>
          <w:p w14:paraId="307D48D0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15F2EE6" w14:textId="77777777" w:rsidR="00B3799C" w:rsidRPr="006C1D50" w:rsidRDefault="00B3799C" w:rsidP="00B3799C">
            <w:pPr>
              <w:spacing w:line="240" w:lineRule="auto"/>
              <w:ind w:right="-36"/>
              <w:rPr>
                <w:rFonts w:ascii="BrowalliaUPC" w:hAnsi="BrowalliaUPC" w:cs="BrowalliaUPC"/>
                <w:sz w:val="8"/>
                <w:szCs w:val="8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4B971781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6"/>
                <w:szCs w:val="6"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E6D838E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14"/>
                <w:szCs w:val="1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4A5CDAAB" w14:textId="77777777" w:rsidR="00B3799C" w:rsidRPr="006C1D50" w:rsidRDefault="00B3799C" w:rsidP="00B37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14"/>
                <w:szCs w:val="14"/>
                <w:cs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73DA42A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14"/>
                <w:szCs w:val="14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2CFDB7D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14"/>
                <w:szCs w:val="14"/>
                <w:cs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3B242A65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14"/>
                <w:szCs w:val="14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757B3250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14"/>
                <w:szCs w:val="14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2462E29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14"/>
                <w:szCs w:val="14"/>
              </w:rPr>
            </w:pPr>
          </w:p>
        </w:tc>
      </w:tr>
      <w:tr w:rsidR="006C1D50" w:rsidRPr="006C1D50" w14:paraId="56FBC19E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08AA336D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67" w:type="dxa"/>
            <w:shd w:val="clear" w:color="auto" w:fill="auto"/>
          </w:tcPr>
          <w:p w14:paraId="048391F3" w14:textId="2024E87C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4682D757" w14:textId="011B9C4C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9,709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248C0A0F" w14:textId="1B47CF14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4,984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2B6AB90B" w14:textId="2CDFDFF9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47,299</w:t>
            </w:r>
          </w:p>
        </w:tc>
        <w:tc>
          <w:tcPr>
            <w:tcW w:w="1340" w:type="dxa"/>
            <w:shd w:val="clear" w:color="auto" w:fill="auto"/>
          </w:tcPr>
          <w:p w14:paraId="38499B6F" w14:textId="23A03128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4,373</w:t>
            </w:r>
          </w:p>
        </w:tc>
        <w:tc>
          <w:tcPr>
            <w:tcW w:w="1402" w:type="dxa"/>
            <w:shd w:val="clear" w:color="auto" w:fill="auto"/>
          </w:tcPr>
          <w:p w14:paraId="7ADCD341" w14:textId="538A979F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3,115</w:t>
            </w:r>
          </w:p>
        </w:tc>
        <w:tc>
          <w:tcPr>
            <w:tcW w:w="1174" w:type="dxa"/>
            <w:shd w:val="clear" w:color="auto" w:fill="auto"/>
          </w:tcPr>
          <w:p w14:paraId="04A14DF7" w14:textId="3F8135D3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1,</w:t>
            </w:r>
            <w:r w:rsidR="00291D0D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103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B38BF31" w14:textId="7B2FA09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0B0B9910" w14:textId="4FECBAE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="00291D0D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="00B74C34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583</w:t>
            </w:r>
          </w:p>
        </w:tc>
      </w:tr>
      <w:tr w:rsidR="006C1D50" w:rsidRPr="006C1D50" w14:paraId="4E472D45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133FBD31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67" w:type="dxa"/>
            <w:shd w:val="clear" w:color="auto" w:fill="auto"/>
          </w:tcPr>
          <w:p w14:paraId="0F49BEC5" w14:textId="42F79791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1B28475D" w14:textId="57475F11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(8,618)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3466C4F" w14:textId="19AF35AB" w:rsidR="00B3799C" w:rsidRPr="006C1D50" w:rsidRDefault="00926042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6FB6155F" w14:textId="514F57A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(5,808)</w:t>
            </w:r>
          </w:p>
        </w:tc>
        <w:tc>
          <w:tcPr>
            <w:tcW w:w="1340" w:type="dxa"/>
            <w:shd w:val="clear" w:color="auto" w:fill="auto"/>
          </w:tcPr>
          <w:p w14:paraId="375ED553" w14:textId="5616E31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(43,6</w:t>
            </w:r>
            <w:r w:rsidR="00926042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38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402" w:type="dxa"/>
            <w:shd w:val="clear" w:color="auto" w:fill="auto"/>
          </w:tcPr>
          <w:p w14:paraId="4C2A95B6" w14:textId="43ACBCEB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(751)</w:t>
            </w:r>
          </w:p>
        </w:tc>
        <w:tc>
          <w:tcPr>
            <w:tcW w:w="1174" w:type="dxa"/>
            <w:shd w:val="clear" w:color="auto" w:fill="auto"/>
          </w:tcPr>
          <w:p w14:paraId="18BE48AD" w14:textId="104147F8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="00291D0D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="00291D0D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815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6F6DB5B" w14:textId="0B4334E1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74A08F9" w14:textId="6489B459" w:rsidR="00B3799C" w:rsidRPr="006C1D50" w:rsidRDefault="00926042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(6</w:t>
            </w:r>
            <w:r w:rsidR="00B74C34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="00B74C34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630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</w:tr>
      <w:tr w:rsidR="006C1D50" w:rsidRPr="006C1D50" w14:paraId="05E03AEF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0F959894" w14:textId="73298CDF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ค่าเสื่อมราคารับโอนจากสินทรัพย์สิทธิการใช้</w:t>
            </w:r>
          </w:p>
        </w:tc>
        <w:tc>
          <w:tcPr>
            <w:tcW w:w="1167" w:type="dxa"/>
            <w:shd w:val="clear" w:color="auto" w:fill="auto"/>
          </w:tcPr>
          <w:p w14:paraId="790B1F4F" w14:textId="2F7E6A3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3ABD06B8" w14:textId="20C4F99A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00B7A5C7" w14:textId="71AAAEBE" w:rsidR="00B3799C" w:rsidRPr="006C1D50" w:rsidRDefault="00926042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205F6A1C" w14:textId="3FA84E6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07766B19" w14:textId="3BFEB61F" w:rsidR="00B3799C" w:rsidRPr="006C1D50" w:rsidRDefault="00926042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64F76287" w14:textId="359D89EC" w:rsidR="00B3799C" w:rsidRPr="006C1D50" w:rsidRDefault="00926042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018BBF55" w14:textId="36D4ADDE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2,436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937D96C" w14:textId="181EFF6F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1E9CF142" w14:textId="7839FA5F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2,436</w:t>
            </w:r>
          </w:p>
        </w:tc>
      </w:tr>
      <w:tr w:rsidR="006C1D50" w:rsidRPr="006C1D50" w14:paraId="3048DCB5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1BA090BA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ค่าเสื่อมราคาสำหรับส่วนที่ตัดจ่าย</w:t>
            </w:r>
          </w:p>
        </w:tc>
        <w:tc>
          <w:tcPr>
            <w:tcW w:w="1167" w:type="dxa"/>
            <w:shd w:val="clear" w:color="auto" w:fill="auto"/>
          </w:tcPr>
          <w:p w14:paraId="79DCEF2E" w14:textId="62D16254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2BD0C015" w14:textId="04D1CA0F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0265AF96" w14:textId="6AF96AD5" w:rsidR="00B3799C" w:rsidRPr="006C1D50" w:rsidRDefault="00926042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(33,369)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120DCBB0" w14:textId="228FD24E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364BC946" w14:textId="0283BBD4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147564F7" w14:textId="12C95E0E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76AF05BC" w14:textId="5229EEBE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37BEB5E" w14:textId="25B3AFD0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3401488B" w14:textId="774C8BA8" w:rsidR="00B3799C" w:rsidRPr="006C1D50" w:rsidRDefault="00926042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(33,369)</w:t>
            </w:r>
          </w:p>
        </w:tc>
      </w:tr>
      <w:tr w:rsidR="006C1D50" w:rsidRPr="006C1D50" w14:paraId="2A070A64" w14:textId="77777777" w:rsidTr="00BB3265">
        <w:trPr>
          <w:cantSplit/>
          <w:trHeight w:val="289"/>
        </w:trPr>
        <w:tc>
          <w:tcPr>
            <w:tcW w:w="2874" w:type="dxa"/>
            <w:shd w:val="clear" w:color="auto" w:fill="auto"/>
            <w:hideMark/>
          </w:tcPr>
          <w:p w14:paraId="7647C7EB" w14:textId="327EF408" w:rsidR="00B3799C" w:rsidRPr="006C1D50" w:rsidRDefault="00B3799C" w:rsidP="00B3799C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67" w:type="dxa"/>
            <w:shd w:val="clear" w:color="auto" w:fill="auto"/>
          </w:tcPr>
          <w:p w14:paraId="3ACD7D1B" w14:textId="014FBA45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78453CA9" w14:textId="14D43CE0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76,977</w:t>
            </w: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3352705" w14:textId="70B57DF8" w:rsidR="00B3799C" w:rsidRPr="006C1D50" w:rsidRDefault="00926042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11,963</w:t>
            </w: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79269599" w14:textId="27487546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199,500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584603EB" w14:textId="21C7D726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156,974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1113999" w14:textId="0A9582AF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74,760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CDB5349" w14:textId="24C317B1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2,638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516F3E7" w14:textId="6B70A9E7" w:rsidR="00B3799C" w:rsidRPr="006C1D50" w:rsidRDefault="00B3799C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C97E3B2" w14:textId="7F91D6F1" w:rsidR="00B3799C" w:rsidRPr="006C1D50" w:rsidRDefault="00926042" w:rsidP="00B3799C">
            <w:pPr>
              <w:pBdr>
                <w:bottom w:val="single" w:sz="4" w:space="1" w:color="auto"/>
                <w:between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522,812</w:t>
            </w:r>
          </w:p>
        </w:tc>
      </w:tr>
      <w:tr w:rsidR="006C1D50" w:rsidRPr="006C1D50" w14:paraId="52AF8B2B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5D9EDA6D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22E7572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3B5C54D4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02F2E9E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0D1C48EE" w14:textId="77777777" w:rsidR="00B3799C" w:rsidRPr="006C1D50" w:rsidRDefault="00B3799C" w:rsidP="00B37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11268AA9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0EA231B7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80" w:type="dxa"/>
            <w:gridSpan w:val="2"/>
            <w:shd w:val="clear" w:color="auto" w:fill="auto"/>
            <w:vAlign w:val="bottom"/>
          </w:tcPr>
          <w:p w14:paraId="7F59F56B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9291610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84037F4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606EE4EE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25EEA9CE" w14:textId="2FB20CBA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FF51A9A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  <w:vAlign w:val="bottom"/>
          </w:tcPr>
          <w:p w14:paraId="090A6CD3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FFD9D30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6F841FAA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ABFA5E2" w14:textId="77777777" w:rsidR="00B3799C" w:rsidRPr="006C1D50" w:rsidRDefault="00B3799C" w:rsidP="00B3799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654BA2F2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1B70192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4C407D9" w14:textId="77777777" w:rsidR="00B3799C" w:rsidRPr="006C1D50" w:rsidRDefault="00B3799C" w:rsidP="00B3799C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F6DC015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6C1D50" w:rsidRPr="006C1D50" w14:paraId="17EB8B59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19516FAE" w14:textId="2F908DC4" w:rsidR="00B3799C" w:rsidRPr="006C1D50" w:rsidRDefault="00B3799C" w:rsidP="00B3799C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167" w:type="dxa"/>
            <w:shd w:val="clear" w:color="auto" w:fill="auto"/>
          </w:tcPr>
          <w:p w14:paraId="64362B4B" w14:textId="5806054E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0D27C839" w14:textId="7A06625D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54,284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4A38DC5E" w14:textId="61F8929A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35,338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026ADBB1" w14:textId="181D11DD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587ACB19" w14:textId="2E42FEB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79CE67F4" w14:textId="5B3170A4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7E7705BB" w14:textId="12BB211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723CE25" w14:textId="2FF13D35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3A83AFA" w14:textId="54C5E98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89,622</w:t>
            </w:r>
          </w:p>
        </w:tc>
      </w:tr>
      <w:tr w:rsidR="006C1D50" w:rsidRPr="006C1D50" w14:paraId="3D8F1857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424D98FE" w14:textId="77777777" w:rsidR="00B3799C" w:rsidRPr="006C1D50" w:rsidRDefault="00B3799C" w:rsidP="00B3799C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7" w:type="dxa"/>
            <w:shd w:val="clear" w:color="auto" w:fill="auto"/>
          </w:tcPr>
          <w:p w14:paraId="35F322F0" w14:textId="479CC0A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4B9022C9" w14:textId="6396992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13,340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73934B70" w14:textId="237D937B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5,861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74C20065" w14:textId="238F9F44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51961482" w14:textId="57DDB56A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059D95C6" w14:textId="6F8588CF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0987788B" w14:textId="70DE5D3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D281509" w14:textId="1DAAF61A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75BBB802" w14:textId="42B0054F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19,201</w:t>
            </w:r>
          </w:p>
        </w:tc>
      </w:tr>
      <w:tr w:rsidR="006C1D50" w:rsidRPr="006C1D50" w14:paraId="5FAA1993" w14:textId="77777777" w:rsidTr="00BB3265">
        <w:trPr>
          <w:cantSplit/>
          <w:trHeight w:val="153"/>
        </w:trPr>
        <w:tc>
          <w:tcPr>
            <w:tcW w:w="2874" w:type="dxa"/>
            <w:shd w:val="clear" w:color="auto" w:fill="auto"/>
          </w:tcPr>
          <w:p w14:paraId="3E1CAFC0" w14:textId="3839F21F" w:rsidR="00B3799C" w:rsidRPr="006C1D50" w:rsidRDefault="00B3799C" w:rsidP="00B3799C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ลดลง</w:t>
            </w:r>
          </w:p>
        </w:tc>
        <w:tc>
          <w:tcPr>
            <w:tcW w:w="1167" w:type="dxa"/>
            <w:shd w:val="clear" w:color="auto" w:fill="auto"/>
          </w:tcPr>
          <w:p w14:paraId="6D8F3668" w14:textId="75C87493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2A2735EF" w14:textId="262D132E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(4,210)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3D4CD8EF" w14:textId="2A459538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(3,902)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482B0AC3" w14:textId="4A7A4016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3648AEAF" w14:textId="4EF9756A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1D62533B" w14:textId="531A5326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601FC83D" w14:textId="33F4CB5F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E51A2C7" w14:textId="512ACAEF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5CDE853B" w14:textId="71B82157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(8,112)</w:t>
            </w:r>
          </w:p>
        </w:tc>
      </w:tr>
      <w:tr w:rsidR="006C1D50" w:rsidRPr="006C1D50" w14:paraId="524D2BF1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BAC1951" w14:textId="15D3F30B" w:rsidR="00B3799C" w:rsidRPr="006C1D50" w:rsidRDefault="00B3799C" w:rsidP="00B3799C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167" w:type="dxa"/>
            <w:shd w:val="clear" w:color="auto" w:fill="auto"/>
          </w:tcPr>
          <w:p w14:paraId="14543303" w14:textId="3FE403BC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7D35B3DB" w14:textId="29702A53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63,414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1041DA7D" w14:textId="4F1482A0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37,297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49679FB0" w14:textId="60E4111C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2765F835" w14:textId="287148F9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0DEFD7DB" w14:textId="1D093E38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4538B4CA" w14:textId="06A4A1F2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B7C871F" w14:textId="74E56BD8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63586CA7" w14:textId="206740BF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100,711</w:t>
            </w:r>
          </w:p>
        </w:tc>
      </w:tr>
      <w:tr w:rsidR="006C1D50" w:rsidRPr="006C1D50" w14:paraId="0325BA60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759B9E41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67" w:type="dxa"/>
            <w:shd w:val="clear" w:color="auto" w:fill="auto"/>
          </w:tcPr>
          <w:p w14:paraId="6E131E6B" w14:textId="7BA7E783" w:rsidR="00B3799C" w:rsidRPr="006C1D50" w:rsidRDefault="008268CA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6E82E3FB" w14:textId="01AF0AAD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2E7110CA" w14:textId="665EBE2C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429DF1EB" w14:textId="5BB28C21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4056AAB9" w14:textId="6BB6A846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4,202</w:t>
            </w:r>
          </w:p>
        </w:tc>
        <w:tc>
          <w:tcPr>
            <w:tcW w:w="1402" w:type="dxa"/>
            <w:shd w:val="clear" w:color="auto" w:fill="auto"/>
          </w:tcPr>
          <w:p w14:paraId="57E059B1" w14:textId="596280E9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54DDB703" w14:textId="32F851AC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8C2D484" w14:textId="7B6203F4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455FB168" w14:textId="7A3EAAFD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4,202</w:t>
            </w:r>
          </w:p>
        </w:tc>
      </w:tr>
      <w:tr w:rsidR="006C1D50" w:rsidRPr="006C1D50" w14:paraId="3B237FE6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596BB550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ลดลง</w:t>
            </w:r>
          </w:p>
        </w:tc>
        <w:tc>
          <w:tcPr>
            <w:tcW w:w="1167" w:type="dxa"/>
            <w:shd w:val="clear" w:color="auto" w:fill="auto"/>
          </w:tcPr>
          <w:p w14:paraId="1417A000" w14:textId="1F988E71" w:rsidR="00B3799C" w:rsidRPr="006C1D50" w:rsidRDefault="008268CA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6961D3A0" w14:textId="3339313E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(13,340)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90080BB" w14:textId="261F057B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</w:t>
            </w:r>
            <w:r w:rsidR="00926042" w:rsidRPr="006C1D50">
              <w:rPr>
                <w:rFonts w:ascii="BrowalliaUPC" w:hAnsi="BrowalliaUPC" w:cs="BrowalliaUPC"/>
                <w:sz w:val="22"/>
                <w:szCs w:val="22"/>
              </w:rPr>
              <w:t>30,470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)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53577D72" w14:textId="1CA90CD3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5E744D63" w14:textId="1C5DB519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2" w:type="dxa"/>
            <w:shd w:val="clear" w:color="auto" w:fill="auto"/>
          </w:tcPr>
          <w:p w14:paraId="2EC9BA0A" w14:textId="51F94DA2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0BF2DAC4" w14:textId="6424199D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EBF4F77" w14:textId="57F78D1A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0C588643" w14:textId="20FCF7CF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(4</w:t>
            </w:r>
            <w:r w:rsidR="00926042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="00926042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810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)</w:t>
            </w:r>
          </w:p>
        </w:tc>
      </w:tr>
      <w:tr w:rsidR="006C1D50" w:rsidRPr="006C1D50" w14:paraId="6B22FC95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5BEE5FF0" w14:textId="610F76BF" w:rsidR="00B3799C" w:rsidRPr="006C1D50" w:rsidRDefault="00B3799C" w:rsidP="00B3799C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67" w:type="dxa"/>
            <w:shd w:val="clear" w:color="auto" w:fill="auto"/>
          </w:tcPr>
          <w:p w14:paraId="62E35BAB" w14:textId="3A9D5A3F" w:rsidR="00B3799C" w:rsidRPr="006C1D50" w:rsidRDefault="008268CA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01" w:type="dxa"/>
            <w:shd w:val="clear" w:color="auto" w:fill="auto"/>
          </w:tcPr>
          <w:p w14:paraId="47409506" w14:textId="3422D950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50,074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13A1E238" w14:textId="091A4A86" w:rsidR="00B3799C" w:rsidRPr="006C1D50" w:rsidRDefault="00926042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6,827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44704C6B" w14:textId="0822A7D6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2330890D" w14:textId="348D771D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4,202</w:t>
            </w:r>
          </w:p>
        </w:tc>
        <w:tc>
          <w:tcPr>
            <w:tcW w:w="1402" w:type="dxa"/>
            <w:shd w:val="clear" w:color="auto" w:fill="auto"/>
          </w:tcPr>
          <w:p w14:paraId="18068BF2" w14:textId="321F5A1E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174" w:type="dxa"/>
            <w:shd w:val="clear" w:color="auto" w:fill="auto"/>
          </w:tcPr>
          <w:p w14:paraId="4E337CAF" w14:textId="77D10EC8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8432123" w14:textId="2A30FF5A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61" w:type="dxa"/>
            <w:shd w:val="clear" w:color="auto" w:fill="auto"/>
          </w:tcPr>
          <w:p w14:paraId="325B1435" w14:textId="4E66A7EE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  <w:r w:rsidR="00926042" w:rsidRPr="006C1D50">
              <w:rPr>
                <w:rFonts w:ascii="BrowalliaUPC" w:hAnsi="BrowalliaUPC" w:cs="BrowalliaUPC"/>
                <w:sz w:val="22"/>
                <w:szCs w:val="22"/>
              </w:rPr>
              <w:t>1,103</w:t>
            </w:r>
          </w:p>
        </w:tc>
      </w:tr>
      <w:tr w:rsidR="006C1D50" w:rsidRPr="006C1D50" w14:paraId="7D7DE0ED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3840DD56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10"/>
                <w:szCs w:val="10"/>
              </w:rPr>
            </w:pPr>
          </w:p>
        </w:tc>
        <w:tc>
          <w:tcPr>
            <w:tcW w:w="1167" w:type="dxa"/>
            <w:shd w:val="clear" w:color="auto" w:fill="auto"/>
          </w:tcPr>
          <w:p w14:paraId="2B77F3CD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33D0C4DB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6B1CE70A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4ED85089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5B9672CE" w14:textId="77777777" w:rsidR="00B3799C" w:rsidRPr="006C1D50" w:rsidRDefault="00B3799C" w:rsidP="00B3799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35BF3D47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049E8A9D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13856E4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</w:tcPr>
          <w:p w14:paraId="796A48F5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6C1D50" w:rsidRPr="006C1D50" w14:paraId="374E41CC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612AE319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67" w:type="dxa"/>
            <w:shd w:val="clear" w:color="auto" w:fill="auto"/>
          </w:tcPr>
          <w:p w14:paraId="455731CA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3D1DE7F4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3F583FC0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79286DC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0B4C8529" w14:textId="77777777" w:rsidR="00B3799C" w:rsidRPr="006C1D50" w:rsidRDefault="00B3799C" w:rsidP="00B3799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119D2434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54829C1B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1ABA102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</w:tcPr>
          <w:p w14:paraId="204CA478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6C1D50" w:rsidRPr="006C1D50" w14:paraId="4AF0D7C6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503EFD69" w14:textId="6A35C672" w:rsidR="00B3799C" w:rsidRPr="006C1D50" w:rsidRDefault="00B3799C" w:rsidP="00B3799C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167" w:type="dxa"/>
            <w:shd w:val="clear" w:color="auto" w:fill="auto"/>
          </w:tcPr>
          <w:p w14:paraId="1B8C77DE" w14:textId="3252838A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166,000</w:t>
            </w:r>
          </w:p>
        </w:tc>
        <w:tc>
          <w:tcPr>
            <w:tcW w:w="1401" w:type="dxa"/>
            <w:shd w:val="clear" w:color="auto" w:fill="auto"/>
          </w:tcPr>
          <w:p w14:paraId="76DF4780" w14:textId="228D0EDD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47,500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6EC7011E" w14:textId="188003F0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998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6382D368" w14:textId="0223C4E4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90,673</w:t>
            </w:r>
          </w:p>
        </w:tc>
        <w:tc>
          <w:tcPr>
            <w:tcW w:w="1340" w:type="dxa"/>
            <w:shd w:val="clear" w:color="auto" w:fill="auto"/>
          </w:tcPr>
          <w:p w14:paraId="2CF53232" w14:textId="314502DF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11,284</w:t>
            </w:r>
          </w:p>
        </w:tc>
        <w:tc>
          <w:tcPr>
            <w:tcW w:w="1402" w:type="dxa"/>
            <w:shd w:val="clear" w:color="auto" w:fill="auto"/>
          </w:tcPr>
          <w:p w14:paraId="559373D7" w14:textId="3F8BE6A7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7,187</w:t>
            </w:r>
          </w:p>
        </w:tc>
        <w:tc>
          <w:tcPr>
            <w:tcW w:w="1174" w:type="dxa"/>
            <w:shd w:val="clear" w:color="auto" w:fill="auto"/>
          </w:tcPr>
          <w:p w14:paraId="14CFEA7B" w14:textId="751C63A4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16,913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7632F54" w14:textId="5D2775A6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11</w:t>
            </w:r>
          </w:p>
        </w:tc>
        <w:tc>
          <w:tcPr>
            <w:tcW w:w="1261" w:type="dxa"/>
            <w:shd w:val="clear" w:color="auto" w:fill="auto"/>
          </w:tcPr>
          <w:p w14:paraId="031B574D" w14:textId="4DD950DF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340,566</w:t>
            </w:r>
          </w:p>
        </w:tc>
      </w:tr>
      <w:tr w:rsidR="006C1D50" w:rsidRPr="006C1D50" w14:paraId="35958F11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1492A69E" w14:textId="5F4AE50C" w:rsidR="00B3799C" w:rsidRPr="006C1D50" w:rsidRDefault="00B3799C" w:rsidP="00B3799C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67" w:type="dxa"/>
            <w:shd w:val="clear" w:color="auto" w:fill="auto"/>
          </w:tcPr>
          <w:p w14:paraId="590EC427" w14:textId="010A689F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166,000</w:t>
            </w:r>
          </w:p>
        </w:tc>
        <w:tc>
          <w:tcPr>
            <w:tcW w:w="1401" w:type="dxa"/>
            <w:shd w:val="clear" w:color="auto" w:fill="auto"/>
          </w:tcPr>
          <w:p w14:paraId="2687F452" w14:textId="075C42CE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38,721</w:t>
            </w:r>
          </w:p>
        </w:tc>
        <w:tc>
          <w:tcPr>
            <w:tcW w:w="1172" w:type="dxa"/>
            <w:gridSpan w:val="2"/>
            <w:shd w:val="clear" w:color="auto" w:fill="auto"/>
          </w:tcPr>
          <w:p w14:paraId="48B4B3B2" w14:textId="4A9CA662" w:rsidR="00B3799C" w:rsidRPr="006C1D50" w:rsidRDefault="008268CA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575E9F8F" w14:textId="11A92E6C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76,778</w:t>
            </w:r>
          </w:p>
        </w:tc>
        <w:tc>
          <w:tcPr>
            <w:tcW w:w="1340" w:type="dxa"/>
            <w:shd w:val="clear" w:color="auto" w:fill="auto"/>
          </w:tcPr>
          <w:p w14:paraId="641C205E" w14:textId="2266AA65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3,022</w:t>
            </w:r>
          </w:p>
        </w:tc>
        <w:tc>
          <w:tcPr>
            <w:tcW w:w="1402" w:type="dxa"/>
            <w:shd w:val="clear" w:color="auto" w:fill="auto"/>
          </w:tcPr>
          <w:p w14:paraId="261293D0" w14:textId="57A3B144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4,840</w:t>
            </w:r>
          </w:p>
        </w:tc>
        <w:tc>
          <w:tcPr>
            <w:tcW w:w="1174" w:type="dxa"/>
            <w:shd w:val="clear" w:color="auto" w:fill="auto"/>
          </w:tcPr>
          <w:p w14:paraId="31BD47FD" w14:textId="1ECA69B1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9</w:t>
            </w:r>
            <w:r w:rsidR="008268CA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57F7BF1" w14:textId="19D85703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11</w:t>
            </w:r>
          </w:p>
        </w:tc>
        <w:tc>
          <w:tcPr>
            <w:tcW w:w="1261" w:type="dxa"/>
            <w:shd w:val="clear" w:color="auto" w:fill="auto"/>
          </w:tcPr>
          <w:p w14:paraId="46C2ADE2" w14:textId="78502BA1" w:rsidR="00B3799C" w:rsidRPr="006C1D50" w:rsidRDefault="008268CA" w:rsidP="00B3799C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289,468</w:t>
            </w:r>
          </w:p>
        </w:tc>
      </w:tr>
      <w:tr w:rsidR="006C1D50" w:rsidRPr="006C1D50" w14:paraId="3ABA6840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459E6275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12"/>
                <w:szCs w:val="12"/>
              </w:rPr>
            </w:pPr>
          </w:p>
        </w:tc>
        <w:tc>
          <w:tcPr>
            <w:tcW w:w="1167" w:type="dxa"/>
            <w:shd w:val="clear" w:color="auto" w:fill="auto"/>
          </w:tcPr>
          <w:p w14:paraId="6833EFD4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1" w:type="dxa"/>
            <w:shd w:val="clear" w:color="auto" w:fill="auto"/>
          </w:tcPr>
          <w:p w14:paraId="2B84833D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15AB923B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72159774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340" w:type="dxa"/>
            <w:shd w:val="clear" w:color="auto" w:fill="auto"/>
          </w:tcPr>
          <w:p w14:paraId="41603BEB" w14:textId="77777777" w:rsidR="00B3799C" w:rsidRPr="006C1D50" w:rsidRDefault="00B3799C" w:rsidP="00B3799C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402" w:type="dxa"/>
            <w:shd w:val="clear" w:color="auto" w:fill="auto"/>
          </w:tcPr>
          <w:p w14:paraId="23E78D1A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051CD30D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DD93A77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shd w:val="clear" w:color="auto" w:fill="auto"/>
          </w:tcPr>
          <w:p w14:paraId="51A4CF88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6C1D50" w:rsidRPr="006C1D50" w14:paraId="709E84F7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1C3E42E8" w14:textId="671451AE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67" w:type="dxa"/>
            <w:tcBorders>
              <w:left w:val="nil"/>
            </w:tcBorders>
            <w:shd w:val="clear" w:color="auto" w:fill="auto"/>
          </w:tcPr>
          <w:p w14:paraId="1B998817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6C068A9B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52005B9C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72C760E3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65DCCFE9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632109C4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0580822B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E0E568E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771B627E" w14:textId="77777777" w:rsidR="00B3799C" w:rsidRPr="006C1D50" w:rsidRDefault="00B3799C" w:rsidP="00B3799C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6C1D50" w:rsidRPr="006C1D50" w14:paraId="32DC59EE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0C5FE80D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67" w:type="dxa"/>
            <w:shd w:val="clear" w:color="auto" w:fill="auto"/>
          </w:tcPr>
          <w:p w14:paraId="5655F8FD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3B3DD994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4ED0CA2C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AE8D7CC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11AB7079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790690BE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0BEBD179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0CFB997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6C0FBD41" w14:textId="75E2AF01" w:rsidR="00B3799C" w:rsidRPr="006C1D50" w:rsidRDefault="00B3799C" w:rsidP="00B3799C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63,062</w:t>
            </w:r>
          </w:p>
        </w:tc>
      </w:tr>
      <w:tr w:rsidR="006C1D50" w:rsidRPr="006C1D50" w14:paraId="7431D924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A72C7EB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7" w:type="dxa"/>
            <w:shd w:val="clear" w:color="auto" w:fill="auto"/>
          </w:tcPr>
          <w:p w14:paraId="306C4EA6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46120CB2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3D7DF310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3E283F5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43ED0AFF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77CBACEE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5BB60D90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23324C0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2F15D8FB" w14:textId="1460B85F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19,181</w:t>
            </w:r>
          </w:p>
        </w:tc>
      </w:tr>
      <w:tr w:rsidR="006C1D50" w:rsidRPr="006C1D50" w14:paraId="51A94987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3764309E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67" w:type="dxa"/>
            <w:shd w:val="clear" w:color="auto" w:fill="auto"/>
          </w:tcPr>
          <w:p w14:paraId="19A9DEAA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24CFDB41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551B08A1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0926F54A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369CC178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36B6EB2A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22688A8B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F97B9A2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1AB94C1A" w14:textId="5D8DC37E" w:rsidR="00B3799C" w:rsidRPr="006C1D50" w:rsidRDefault="00B3799C" w:rsidP="00B3799C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82,243</w:t>
            </w:r>
          </w:p>
        </w:tc>
      </w:tr>
      <w:tr w:rsidR="006C1D50" w:rsidRPr="006C1D50" w14:paraId="29B904A2" w14:textId="77777777" w:rsidTr="00BB3265">
        <w:trPr>
          <w:cantSplit/>
        </w:trPr>
        <w:tc>
          <w:tcPr>
            <w:tcW w:w="2874" w:type="dxa"/>
            <w:shd w:val="clear" w:color="auto" w:fill="auto"/>
          </w:tcPr>
          <w:p w14:paraId="66768FD7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8"/>
                <w:szCs w:val="8"/>
                <w:lang w:val="en-GB"/>
              </w:rPr>
            </w:pPr>
          </w:p>
        </w:tc>
        <w:tc>
          <w:tcPr>
            <w:tcW w:w="1167" w:type="dxa"/>
            <w:shd w:val="clear" w:color="auto" w:fill="auto"/>
          </w:tcPr>
          <w:p w14:paraId="6D79161A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5951CBF8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320AD1EB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642402A1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5485C7A8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2B496AD3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3A93DE9E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5D0358E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2FA3607A" w14:textId="77777777" w:rsidR="00B3799C" w:rsidRPr="006C1D50" w:rsidRDefault="00B3799C" w:rsidP="00B3799C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6C1D50" w:rsidRPr="006C1D50" w14:paraId="028FD067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39F38C4D" w14:textId="206E9060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67" w:type="dxa"/>
            <w:tcBorders>
              <w:left w:val="nil"/>
            </w:tcBorders>
            <w:shd w:val="clear" w:color="auto" w:fill="auto"/>
          </w:tcPr>
          <w:p w14:paraId="4F5A2A75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511BA517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2C995459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1145B0E1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399F5359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2072578A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5D951662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B8891DB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015059C0" w14:textId="77777777" w:rsidR="00B3799C" w:rsidRPr="006C1D50" w:rsidRDefault="00B3799C" w:rsidP="00B3799C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6C1D50" w:rsidRPr="006C1D50" w14:paraId="37977761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623AB4FE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67" w:type="dxa"/>
            <w:shd w:val="clear" w:color="auto" w:fill="auto"/>
          </w:tcPr>
          <w:p w14:paraId="013E54BF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4F45CDCC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43F4DD9B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23E66817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5933F998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39FB21BF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724A7AF2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E5B7899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062E419A" w14:textId="50D327EB" w:rsidR="00B3799C" w:rsidRPr="006C1D50" w:rsidRDefault="00B3799C" w:rsidP="00B3799C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56,977</w:t>
            </w:r>
          </w:p>
        </w:tc>
      </w:tr>
      <w:tr w:rsidR="006C1D50" w:rsidRPr="006C1D50" w14:paraId="73E6886E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48CB9430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67" w:type="dxa"/>
            <w:shd w:val="clear" w:color="auto" w:fill="auto"/>
          </w:tcPr>
          <w:p w14:paraId="4500C802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4A05D502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5CC99739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3CBB5C52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7AD17DDE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51D6A3CF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32572746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48A718F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5E335F94" w14:textId="27AF76CA" w:rsidR="00B3799C" w:rsidRPr="006C1D50" w:rsidRDefault="00B3799C" w:rsidP="00B3799C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B74C34" w:rsidRPr="006C1D50">
              <w:rPr>
                <w:rFonts w:ascii="BrowalliaUPC" w:hAnsi="BrowalliaUPC" w:cs="BrowalliaUPC"/>
                <w:sz w:val="22"/>
                <w:szCs w:val="22"/>
              </w:rPr>
              <w:t>3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,</w:t>
            </w:r>
            <w:r w:rsidR="00B74C34" w:rsidRPr="006C1D50">
              <w:rPr>
                <w:rFonts w:ascii="BrowalliaUPC" w:hAnsi="BrowalliaUPC" w:cs="BrowalliaUPC"/>
                <w:sz w:val="22"/>
                <w:szCs w:val="22"/>
              </w:rPr>
              <w:t>606</w:t>
            </w:r>
          </w:p>
        </w:tc>
      </w:tr>
      <w:tr w:rsidR="00B3799C" w:rsidRPr="006C1D50" w14:paraId="05A7FFA5" w14:textId="77777777" w:rsidTr="00BB3265">
        <w:trPr>
          <w:cantSplit/>
        </w:trPr>
        <w:tc>
          <w:tcPr>
            <w:tcW w:w="2874" w:type="dxa"/>
            <w:shd w:val="clear" w:color="auto" w:fill="auto"/>
            <w:hideMark/>
          </w:tcPr>
          <w:p w14:paraId="6E0CD1BA" w14:textId="77777777" w:rsidR="00B3799C" w:rsidRPr="006C1D50" w:rsidRDefault="00B3799C" w:rsidP="00B3799C">
            <w:pPr>
              <w:tabs>
                <w:tab w:val="clear" w:pos="227"/>
              </w:tabs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67" w:type="dxa"/>
            <w:shd w:val="clear" w:color="auto" w:fill="auto"/>
          </w:tcPr>
          <w:p w14:paraId="7CD6D0D1" w14:textId="0D40EF6E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401" w:type="dxa"/>
            <w:shd w:val="clear" w:color="auto" w:fill="auto"/>
          </w:tcPr>
          <w:p w14:paraId="5815D2B1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5840B860" w14:textId="77777777" w:rsidR="00B3799C" w:rsidRPr="006C1D50" w:rsidRDefault="00B3799C" w:rsidP="00B3799C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14:paraId="45EE202E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340" w:type="dxa"/>
            <w:shd w:val="clear" w:color="auto" w:fill="auto"/>
          </w:tcPr>
          <w:p w14:paraId="5B554E5D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402" w:type="dxa"/>
            <w:shd w:val="clear" w:color="auto" w:fill="auto"/>
          </w:tcPr>
          <w:p w14:paraId="72AC34D3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174" w:type="dxa"/>
            <w:shd w:val="clear" w:color="auto" w:fill="auto"/>
          </w:tcPr>
          <w:p w14:paraId="53738A32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28990A2" w14:textId="77777777" w:rsidR="00B3799C" w:rsidRPr="006C1D50" w:rsidRDefault="00B3799C" w:rsidP="00B3799C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261" w:type="dxa"/>
            <w:shd w:val="clear" w:color="auto" w:fill="auto"/>
          </w:tcPr>
          <w:p w14:paraId="427E62FB" w14:textId="1E3678D8" w:rsidR="00B3799C" w:rsidRPr="006C1D50" w:rsidRDefault="00B3799C" w:rsidP="00336891">
            <w:pPr>
              <w:pBdr>
                <w:bottom w:val="single" w:sz="12" w:space="1" w:color="auto"/>
              </w:pBdr>
              <w:tabs>
                <w:tab w:val="clear" w:pos="1644"/>
                <w:tab w:val="left" w:pos="1041"/>
              </w:tabs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  <w:r w:rsidR="00B74C34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="00B74C34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583</w:t>
            </w:r>
          </w:p>
        </w:tc>
      </w:tr>
    </w:tbl>
    <w:p w14:paraId="73C205CB" w14:textId="77777777" w:rsidR="003E617E" w:rsidRPr="006C1D50" w:rsidRDefault="003E617E"/>
    <w:tbl>
      <w:tblPr>
        <w:tblW w:w="14241" w:type="dxa"/>
        <w:tblInd w:w="3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4"/>
        <w:gridCol w:w="1728"/>
        <w:gridCol w:w="1842"/>
        <w:gridCol w:w="1816"/>
        <w:gridCol w:w="1870"/>
        <w:gridCol w:w="1843"/>
        <w:gridCol w:w="2268"/>
      </w:tblGrid>
      <w:tr w:rsidR="006C1D50" w:rsidRPr="006C1D50" w14:paraId="270E0734" w14:textId="77777777" w:rsidTr="003E617E">
        <w:tc>
          <w:tcPr>
            <w:tcW w:w="2874" w:type="dxa"/>
          </w:tcPr>
          <w:p w14:paraId="2BA2F7C7" w14:textId="77777777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67" w:type="dxa"/>
            <w:gridSpan w:val="6"/>
          </w:tcPr>
          <w:p w14:paraId="41A01073" w14:textId="61FA2352" w:rsidR="003E617E" w:rsidRPr="006C1D50" w:rsidRDefault="003E617E" w:rsidP="003E617E">
            <w:pP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6C1D50" w:rsidRPr="006C1D50" w14:paraId="67864929" w14:textId="77777777" w:rsidTr="003E617E">
        <w:tc>
          <w:tcPr>
            <w:tcW w:w="2874" w:type="dxa"/>
          </w:tcPr>
          <w:p w14:paraId="06FDAFE9" w14:textId="77777777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67" w:type="dxa"/>
            <w:gridSpan w:val="6"/>
          </w:tcPr>
          <w:p w14:paraId="4BF2235C" w14:textId="79231BE5" w:rsidR="003E617E" w:rsidRPr="006C1D50" w:rsidRDefault="003E617E" w:rsidP="003E617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6C1D50" w:rsidRPr="006C1D50" w14:paraId="303119E1" w14:textId="77777777" w:rsidTr="003E617E">
        <w:tc>
          <w:tcPr>
            <w:tcW w:w="2874" w:type="dxa"/>
          </w:tcPr>
          <w:p w14:paraId="25B1A095" w14:textId="77777777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728" w:type="dxa"/>
            <w:vAlign w:val="bottom"/>
          </w:tcPr>
          <w:p w14:paraId="49A00763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842" w:type="dxa"/>
            <w:vAlign w:val="bottom"/>
          </w:tcPr>
          <w:p w14:paraId="3FA5643F" w14:textId="77777777" w:rsidR="003E617E" w:rsidRPr="006C1D50" w:rsidRDefault="003E617E" w:rsidP="003E61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816" w:type="dxa"/>
            <w:vAlign w:val="bottom"/>
          </w:tcPr>
          <w:p w14:paraId="47039908" w14:textId="59B6229A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870" w:type="dxa"/>
            <w:vAlign w:val="bottom"/>
          </w:tcPr>
          <w:p w14:paraId="7012A111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843" w:type="dxa"/>
            <w:vAlign w:val="bottom"/>
          </w:tcPr>
          <w:p w14:paraId="15BA0F3A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DE6D5E6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268" w:type="dxa"/>
            <w:vAlign w:val="bottom"/>
          </w:tcPr>
          <w:p w14:paraId="509D0C33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3E9ECE0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6C1D50" w:rsidRPr="006C1D50" w14:paraId="7B93BA59" w14:textId="77777777" w:rsidTr="003E617E">
        <w:tc>
          <w:tcPr>
            <w:tcW w:w="2874" w:type="dxa"/>
          </w:tcPr>
          <w:p w14:paraId="4F43DEBA" w14:textId="77777777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28" w:type="dxa"/>
            <w:vAlign w:val="bottom"/>
          </w:tcPr>
          <w:p w14:paraId="7D875112" w14:textId="77777777" w:rsidR="003E617E" w:rsidRPr="006C1D50" w:rsidRDefault="003E617E" w:rsidP="003E617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42" w:type="dxa"/>
            <w:vAlign w:val="bottom"/>
          </w:tcPr>
          <w:p w14:paraId="2A7F8052" w14:textId="77777777" w:rsidR="003E617E" w:rsidRPr="006C1D50" w:rsidRDefault="003E617E" w:rsidP="003E6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816" w:type="dxa"/>
            <w:vAlign w:val="bottom"/>
          </w:tcPr>
          <w:p w14:paraId="786AA38D" w14:textId="77777777" w:rsidR="003E617E" w:rsidRPr="006C1D50" w:rsidRDefault="003E617E" w:rsidP="003E617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70" w:type="dxa"/>
            <w:vAlign w:val="bottom"/>
          </w:tcPr>
          <w:p w14:paraId="2E11494A" w14:textId="77777777" w:rsidR="003E617E" w:rsidRPr="006C1D50" w:rsidRDefault="003E617E" w:rsidP="003E617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843" w:type="dxa"/>
            <w:vAlign w:val="bottom"/>
          </w:tcPr>
          <w:p w14:paraId="68357977" w14:textId="77777777" w:rsidR="003E617E" w:rsidRPr="006C1D50" w:rsidRDefault="003E617E" w:rsidP="003E617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1B7F3EAA" w14:textId="77777777" w:rsidR="003E617E" w:rsidRPr="006C1D50" w:rsidRDefault="003E617E" w:rsidP="003E617E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2CD2B93C" w14:textId="77777777" w:rsidTr="003E617E">
        <w:trPr>
          <w:cantSplit/>
        </w:trPr>
        <w:tc>
          <w:tcPr>
            <w:tcW w:w="2874" w:type="dxa"/>
            <w:hideMark/>
          </w:tcPr>
          <w:p w14:paraId="66BA91AC" w14:textId="77777777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28" w:type="dxa"/>
          </w:tcPr>
          <w:p w14:paraId="490B3395" w14:textId="77777777" w:rsidR="003E617E" w:rsidRPr="006C1D50" w:rsidRDefault="003E617E" w:rsidP="003E617E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2" w:type="dxa"/>
          </w:tcPr>
          <w:p w14:paraId="5AF12193" w14:textId="77777777" w:rsidR="003E617E" w:rsidRPr="006C1D50" w:rsidRDefault="003E617E" w:rsidP="003E617E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16" w:type="dxa"/>
          </w:tcPr>
          <w:p w14:paraId="6FA1F11F" w14:textId="77777777" w:rsidR="003E617E" w:rsidRPr="006C1D50" w:rsidRDefault="003E617E" w:rsidP="003E617E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70" w:type="dxa"/>
          </w:tcPr>
          <w:p w14:paraId="32AC219B" w14:textId="77777777" w:rsidR="003E617E" w:rsidRPr="006C1D50" w:rsidRDefault="003E617E" w:rsidP="003E617E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0920E27" w14:textId="77777777" w:rsidR="003E617E" w:rsidRPr="006C1D50" w:rsidRDefault="003E617E" w:rsidP="003E617E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D868614" w14:textId="77777777" w:rsidR="003E617E" w:rsidRPr="006C1D50" w:rsidRDefault="003E617E" w:rsidP="003E617E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75F9AD5D" w14:textId="77777777" w:rsidTr="003E617E">
        <w:trPr>
          <w:cantSplit/>
        </w:trPr>
        <w:tc>
          <w:tcPr>
            <w:tcW w:w="2874" w:type="dxa"/>
            <w:hideMark/>
          </w:tcPr>
          <w:p w14:paraId="2B18F1F7" w14:textId="7631B827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62</w:t>
            </w:r>
          </w:p>
        </w:tc>
        <w:tc>
          <w:tcPr>
            <w:tcW w:w="1728" w:type="dxa"/>
          </w:tcPr>
          <w:p w14:paraId="6D858EC7" w14:textId="2E8615D6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842" w:type="dxa"/>
          </w:tcPr>
          <w:p w14:paraId="5A14955B" w14:textId="51D9876F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212,557</w:t>
            </w:r>
          </w:p>
        </w:tc>
        <w:tc>
          <w:tcPr>
            <w:tcW w:w="1816" w:type="dxa"/>
            <w:vAlign w:val="bottom"/>
          </w:tcPr>
          <w:p w14:paraId="62B29AF9" w14:textId="212D90AE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4,527</w:t>
            </w:r>
          </w:p>
        </w:tc>
        <w:tc>
          <w:tcPr>
            <w:tcW w:w="1870" w:type="dxa"/>
            <w:vAlign w:val="bottom"/>
          </w:tcPr>
          <w:p w14:paraId="78F03744" w14:textId="6C143781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3,801</w:t>
            </w:r>
          </w:p>
        </w:tc>
        <w:tc>
          <w:tcPr>
            <w:tcW w:w="1843" w:type="dxa"/>
          </w:tcPr>
          <w:p w14:paraId="328532BA" w14:textId="5EA236F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23,436</w:t>
            </w:r>
          </w:p>
        </w:tc>
        <w:tc>
          <w:tcPr>
            <w:tcW w:w="2268" w:type="dxa"/>
            <w:vAlign w:val="bottom"/>
          </w:tcPr>
          <w:p w14:paraId="4EF3B1D2" w14:textId="3BEC65DA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244,321</w:t>
            </w:r>
          </w:p>
        </w:tc>
      </w:tr>
      <w:tr w:rsidR="006C1D50" w:rsidRPr="006C1D50" w14:paraId="46EF6A3F" w14:textId="77777777" w:rsidTr="003E617E">
        <w:trPr>
          <w:cantSplit/>
        </w:trPr>
        <w:tc>
          <w:tcPr>
            <w:tcW w:w="2874" w:type="dxa"/>
            <w:hideMark/>
          </w:tcPr>
          <w:p w14:paraId="067CAE18" w14:textId="77777777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728" w:type="dxa"/>
            <w:vAlign w:val="bottom"/>
          </w:tcPr>
          <w:p w14:paraId="4F35A5C5" w14:textId="2734AEF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201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BA9EA86" w14:textId="5F683629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39,683</w:t>
            </w:r>
          </w:p>
        </w:tc>
        <w:tc>
          <w:tcPr>
            <w:tcW w:w="1816" w:type="dxa"/>
            <w:vAlign w:val="bottom"/>
          </w:tcPr>
          <w:p w14:paraId="3096D399" w14:textId="3BF2B490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588</w:t>
            </w:r>
          </w:p>
        </w:tc>
        <w:tc>
          <w:tcPr>
            <w:tcW w:w="1870" w:type="dxa"/>
            <w:vAlign w:val="bottom"/>
          </w:tcPr>
          <w:p w14:paraId="254061E9" w14:textId="6905C0D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889</w:t>
            </w:r>
          </w:p>
        </w:tc>
        <w:tc>
          <w:tcPr>
            <w:tcW w:w="1843" w:type="dxa"/>
          </w:tcPr>
          <w:p w14:paraId="31F8EC81" w14:textId="1CC3F1B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52EF71D9" w14:textId="7FC16F85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41,361</w:t>
            </w:r>
          </w:p>
        </w:tc>
      </w:tr>
      <w:tr w:rsidR="006C1D50" w:rsidRPr="006C1D50" w14:paraId="2CA6E2E9" w14:textId="77777777" w:rsidTr="003E617E">
        <w:trPr>
          <w:cantSplit/>
        </w:trPr>
        <w:tc>
          <w:tcPr>
            <w:tcW w:w="2874" w:type="dxa"/>
          </w:tcPr>
          <w:p w14:paraId="0BF32179" w14:textId="6F850F26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728" w:type="dxa"/>
            <w:vAlign w:val="bottom"/>
          </w:tcPr>
          <w:p w14:paraId="0A16B3A7" w14:textId="474FC7B9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842" w:type="dxa"/>
            <w:vAlign w:val="bottom"/>
          </w:tcPr>
          <w:p w14:paraId="4EA11FFD" w14:textId="5A9F6A5E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(3,558)</w:t>
            </w:r>
          </w:p>
        </w:tc>
        <w:tc>
          <w:tcPr>
            <w:tcW w:w="1816" w:type="dxa"/>
            <w:vAlign w:val="bottom"/>
          </w:tcPr>
          <w:p w14:paraId="165511D7" w14:textId="30C07BA8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(193)</w:t>
            </w:r>
          </w:p>
        </w:tc>
        <w:tc>
          <w:tcPr>
            <w:tcW w:w="1870" w:type="dxa"/>
          </w:tcPr>
          <w:p w14:paraId="589A3248" w14:textId="635497E6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</w:tcPr>
          <w:p w14:paraId="2E87D172" w14:textId="3F54316A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1E729410" w14:textId="287AAFDA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(3,751)</w:t>
            </w:r>
          </w:p>
        </w:tc>
      </w:tr>
      <w:tr w:rsidR="006C1D50" w:rsidRPr="006C1D50" w14:paraId="5E709926" w14:textId="77777777" w:rsidTr="003E617E">
        <w:trPr>
          <w:cantSplit/>
        </w:trPr>
        <w:tc>
          <w:tcPr>
            <w:tcW w:w="2874" w:type="dxa"/>
            <w:hideMark/>
          </w:tcPr>
          <w:p w14:paraId="36A9860A" w14:textId="5634D1F2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728" w:type="dxa"/>
            <w:vAlign w:val="bottom"/>
          </w:tcPr>
          <w:p w14:paraId="1C06D07A" w14:textId="25218DE1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201</w:t>
            </w:r>
          </w:p>
        </w:tc>
        <w:tc>
          <w:tcPr>
            <w:tcW w:w="1842" w:type="dxa"/>
          </w:tcPr>
          <w:p w14:paraId="4C43ACFB" w14:textId="0204B876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248,682</w:t>
            </w:r>
          </w:p>
        </w:tc>
        <w:tc>
          <w:tcPr>
            <w:tcW w:w="1816" w:type="dxa"/>
            <w:vAlign w:val="bottom"/>
          </w:tcPr>
          <w:p w14:paraId="5B4FFE8F" w14:textId="0A253E8B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4,922</w:t>
            </w:r>
          </w:p>
        </w:tc>
        <w:tc>
          <w:tcPr>
            <w:tcW w:w="1870" w:type="dxa"/>
            <w:vAlign w:val="bottom"/>
          </w:tcPr>
          <w:p w14:paraId="26E5AAF0" w14:textId="51DD0C66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4,690</w:t>
            </w:r>
          </w:p>
        </w:tc>
        <w:tc>
          <w:tcPr>
            <w:tcW w:w="1843" w:type="dxa"/>
          </w:tcPr>
          <w:p w14:paraId="53DB7DBF" w14:textId="283194D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23,436</w:t>
            </w:r>
          </w:p>
        </w:tc>
        <w:tc>
          <w:tcPr>
            <w:tcW w:w="2268" w:type="dxa"/>
            <w:vAlign w:val="bottom"/>
          </w:tcPr>
          <w:p w14:paraId="47E2AF6C" w14:textId="3E089074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281,931</w:t>
            </w:r>
          </w:p>
        </w:tc>
      </w:tr>
      <w:tr w:rsidR="006C1D50" w:rsidRPr="006C1D50" w14:paraId="01FFA082" w14:textId="77777777" w:rsidTr="003E617E">
        <w:trPr>
          <w:cantSplit/>
        </w:trPr>
        <w:tc>
          <w:tcPr>
            <w:tcW w:w="2874" w:type="dxa"/>
          </w:tcPr>
          <w:p w14:paraId="5F69AB0A" w14:textId="5D3267F0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รายการปรับปรุงตามมาตรฐานการรายงานทางการเงินฉบับที่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16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728" w:type="dxa"/>
          </w:tcPr>
          <w:p w14:paraId="1462D737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16B83DFB" w14:textId="2EE7118D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14:paraId="4C5E98D9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3659569" w14:textId="68FFF80A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16" w:type="dxa"/>
          </w:tcPr>
          <w:p w14:paraId="6E071424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7B21BBA0" w14:textId="209C9F2B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70" w:type="dxa"/>
          </w:tcPr>
          <w:p w14:paraId="3392F24A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5827EB33" w14:textId="2765C72B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43" w:type="dxa"/>
          </w:tcPr>
          <w:p w14:paraId="5684E7AA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E76E9F5" w14:textId="28BFB64D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(20,707)</w:t>
            </w:r>
          </w:p>
        </w:tc>
        <w:tc>
          <w:tcPr>
            <w:tcW w:w="2268" w:type="dxa"/>
            <w:vAlign w:val="bottom"/>
          </w:tcPr>
          <w:p w14:paraId="4FEE3F4F" w14:textId="7A4EE8A6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(20,707)</w:t>
            </w:r>
          </w:p>
        </w:tc>
      </w:tr>
      <w:tr w:rsidR="006C1D50" w:rsidRPr="006C1D50" w14:paraId="7CCF3328" w14:textId="77777777" w:rsidTr="003E617E">
        <w:trPr>
          <w:cantSplit/>
        </w:trPr>
        <w:tc>
          <w:tcPr>
            <w:tcW w:w="2874" w:type="dxa"/>
          </w:tcPr>
          <w:p w14:paraId="325983A0" w14:textId="76062EDE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 –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หลังปรับปรุง</w:t>
            </w:r>
          </w:p>
        </w:tc>
        <w:tc>
          <w:tcPr>
            <w:tcW w:w="1728" w:type="dxa"/>
            <w:vAlign w:val="bottom"/>
          </w:tcPr>
          <w:p w14:paraId="4793320B" w14:textId="00FC6C6D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201</w:t>
            </w:r>
          </w:p>
        </w:tc>
        <w:tc>
          <w:tcPr>
            <w:tcW w:w="1842" w:type="dxa"/>
          </w:tcPr>
          <w:p w14:paraId="4373C0A8" w14:textId="4980A950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248,682</w:t>
            </w:r>
          </w:p>
        </w:tc>
        <w:tc>
          <w:tcPr>
            <w:tcW w:w="1816" w:type="dxa"/>
            <w:vAlign w:val="bottom"/>
          </w:tcPr>
          <w:p w14:paraId="4AB2B57D" w14:textId="6F3E2202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4,922</w:t>
            </w:r>
          </w:p>
        </w:tc>
        <w:tc>
          <w:tcPr>
            <w:tcW w:w="1870" w:type="dxa"/>
            <w:vAlign w:val="bottom"/>
          </w:tcPr>
          <w:p w14:paraId="44E948B0" w14:textId="78DD1C12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4,690</w:t>
            </w:r>
          </w:p>
        </w:tc>
        <w:tc>
          <w:tcPr>
            <w:tcW w:w="1843" w:type="dxa"/>
          </w:tcPr>
          <w:p w14:paraId="44965E54" w14:textId="67B50F43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2,729</w:t>
            </w:r>
          </w:p>
        </w:tc>
        <w:tc>
          <w:tcPr>
            <w:tcW w:w="2268" w:type="dxa"/>
          </w:tcPr>
          <w:p w14:paraId="3BE93626" w14:textId="4DB92C5B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261,224</w:t>
            </w:r>
          </w:p>
        </w:tc>
      </w:tr>
      <w:tr w:rsidR="006C1D50" w:rsidRPr="006C1D50" w14:paraId="690A77B9" w14:textId="77777777" w:rsidTr="003E617E">
        <w:trPr>
          <w:cantSplit/>
        </w:trPr>
        <w:tc>
          <w:tcPr>
            <w:tcW w:w="2874" w:type="dxa"/>
            <w:hideMark/>
          </w:tcPr>
          <w:p w14:paraId="20B03B9F" w14:textId="77777777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ซื้อเพิ่ม </w:t>
            </w:r>
          </w:p>
        </w:tc>
        <w:tc>
          <w:tcPr>
            <w:tcW w:w="1728" w:type="dxa"/>
          </w:tcPr>
          <w:p w14:paraId="2F57E811" w14:textId="77538113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42" w:type="dxa"/>
            <w:vAlign w:val="bottom"/>
          </w:tcPr>
          <w:p w14:paraId="5E90353E" w14:textId="5C0D4736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14,992</w:t>
            </w:r>
          </w:p>
        </w:tc>
        <w:tc>
          <w:tcPr>
            <w:tcW w:w="1816" w:type="dxa"/>
            <w:shd w:val="clear" w:color="auto" w:fill="auto"/>
          </w:tcPr>
          <w:p w14:paraId="5D577013" w14:textId="0471D1AA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119</w:t>
            </w:r>
          </w:p>
        </w:tc>
        <w:tc>
          <w:tcPr>
            <w:tcW w:w="1870" w:type="dxa"/>
            <w:shd w:val="clear" w:color="auto" w:fill="auto"/>
          </w:tcPr>
          <w:p w14:paraId="7E737FF6" w14:textId="1D852194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321</w:t>
            </w:r>
          </w:p>
        </w:tc>
        <w:tc>
          <w:tcPr>
            <w:tcW w:w="1843" w:type="dxa"/>
            <w:shd w:val="clear" w:color="auto" w:fill="auto"/>
          </w:tcPr>
          <w:p w14:paraId="3000F242" w14:textId="1765F4CC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446EC864" w14:textId="18F052A5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15,432</w:t>
            </w:r>
          </w:p>
        </w:tc>
      </w:tr>
      <w:tr w:rsidR="006C1D50" w:rsidRPr="006C1D50" w14:paraId="701C5134" w14:textId="77777777" w:rsidTr="003E617E">
        <w:trPr>
          <w:cantSplit/>
        </w:trPr>
        <w:tc>
          <w:tcPr>
            <w:tcW w:w="2874" w:type="dxa"/>
          </w:tcPr>
          <w:p w14:paraId="76A7FE60" w14:textId="586C2453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รับโอนจากสินค้าคงเหลือ</w:t>
            </w:r>
          </w:p>
        </w:tc>
        <w:tc>
          <w:tcPr>
            <w:tcW w:w="1728" w:type="dxa"/>
          </w:tcPr>
          <w:p w14:paraId="34DC9023" w14:textId="38C6EB62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42" w:type="dxa"/>
            <w:vAlign w:val="bottom"/>
          </w:tcPr>
          <w:p w14:paraId="670149EC" w14:textId="402BCC0D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19,721</w:t>
            </w:r>
          </w:p>
        </w:tc>
        <w:tc>
          <w:tcPr>
            <w:tcW w:w="1816" w:type="dxa"/>
            <w:shd w:val="clear" w:color="auto" w:fill="auto"/>
          </w:tcPr>
          <w:p w14:paraId="377DC3B1" w14:textId="034EDC5A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70" w:type="dxa"/>
            <w:shd w:val="clear" w:color="auto" w:fill="auto"/>
          </w:tcPr>
          <w:p w14:paraId="6EC938C9" w14:textId="03680A91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38946EE8" w14:textId="496A140D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14:paraId="1E6A53C4" w14:textId="09ECF3B8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19,721</w:t>
            </w:r>
          </w:p>
        </w:tc>
      </w:tr>
      <w:tr w:rsidR="006C1D50" w:rsidRPr="006C1D50" w14:paraId="2FBC361B" w14:textId="77777777" w:rsidTr="003E617E">
        <w:trPr>
          <w:cantSplit/>
        </w:trPr>
        <w:tc>
          <w:tcPr>
            <w:tcW w:w="2874" w:type="dxa"/>
          </w:tcPr>
          <w:p w14:paraId="2D24F7D7" w14:textId="579FDDCF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highlight w:val="magenta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รับโอนจากสินทรัพย์สิทธิการใช้</w:t>
            </w:r>
          </w:p>
        </w:tc>
        <w:tc>
          <w:tcPr>
            <w:tcW w:w="1728" w:type="dxa"/>
          </w:tcPr>
          <w:p w14:paraId="2F7D1CD7" w14:textId="50372B3E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14:paraId="322BEA8F" w14:textId="0753EF8A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16" w:type="dxa"/>
            <w:shd w:val="clear" w:color="auto" w:fill="auto"/>
          </w:tcPr>
          <w:p w14:paraId="59D23734" w14:textId="3A19246D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70" w:type="dxa"/>
            <w:shd w:val="clear" w:color="auto" w:fill="auto"/>
          </w:tcPr>
          <w:p w14:paraId="709CBC20" w14:textId="7197324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7EA0997" w14:textId="51AD33A6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4,000</w:t>
            </w:r>
          </w:p>
        </w:tc>
        <w:tc>
          <w:tcPr>
            <w:tcW w:w="2268" w:type="dxa"/>
            <w:shd w:val="clear" w:color="auto" w:fill="auto"/>
          </w:tcPr>
          <w:p w14:paraId="33250EF9" w14:textId="5F8A56AA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4,000</w:t>
            </w:r>
          </w:p>
        </w:tc>
      </w:tr>
      <w:tr w:rsidR="006C1D50" w:rsidRPr="006C1D50" w14:paraId="19118DC2" w14:textId="77777777" w:rsidTr="003E617E">
        <w:trPr>
          <w:cantSplit/>
        </w:trPr>
        <w:tc>
          <w:tcPr>
            <w:tcW w:w="2874" w:type="dxa"/>
          </w:tcPr>
          <w:p w14:paraId="23E98DEB" w14:textId="5C872247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728" w:type="dxa"/>
          </w:tcPr>
          <w:p w14:paraId="6C1D3E3E" w14:textId="21DE1A52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14:paraId="79056ED6" w14:textId="2488D91C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(7,117)</w:t>
            </w:r>
          </w:p>
        </w:tc>
        <w:tc>
          <w:tcPr>
            <w:tcW w:w="1816" w:type="dxa"/>
            <w:shd w:val="clear" w:color="auto" w:fill="auto"/>
          </w:tcPr>
          <w:p w14:paraId="607A0745" w14:textId="30FDDE51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(38)</w:t>
            </w:r>
          </w:p>
        </w:tc>
        <w:tc>
          <w:tcPr>
            <w:tcW w:w="1870" w:type="dxa"/>
            <w:shd w:val="clear" w:color="auto" w:fill="auto"/>
          </w:tcPr>
          <w:p w14:paraId="4475C1C0" w14:textId="1646866C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(56)</w:t>
            </w:r>
          </w:p>
        </w:tc>
        <w:tc>
          <w:tcPr>
            <w:tcW w:w="1843" w:type="dxa"/>
            <w:shd w:val="clear" w:color="auto" w:fill="auto"/>
          </w:tcPr>
          <w:p w14:paraId="7496BADD" w14:textId="32FC4455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(4,000)</w:t>
            </w:r>
          </w:p>
        </w:tc>
        <w:tc>
          <w:tcPr>
            <w:tcW w:w="2268" w:type="dxa"/>
            <w:shd w:val="clear" w:color="auto" w:fill="auto"/>
          </w:tcPr>
          <w:p w14:paraId="68BF9705" w14:textId="49B5F6A9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(11,211)</w:t>
            </w:r>
          </w:p>
        </w:tc>
      </w:tr>
      <w:tr w:rsidR="006C1D50" w:rsidRPr="006C1D50" w14:paraId="28528AD3" w14:textId="77777777" w:rsidTr="003E617E">
        <w:trPr>
          <w:cantSplit/>
        </w:trPr>
        <w:tc>
          <w:tcPr>
            <w:tcW w:w="2874" w:type="dxa"/>
            <w:hideMark/>
          </w:tcPr>
          <w:p w14:paraId="5A002FA5" w14:textId="5AFBE86A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728" w:type="dxa"/>
          </w:tcPr>
          <w:p w14:paraId="69419AEA" w14:textId="69D180BC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201</w:t>
            </w:r>
          </w:p>
        </w:tc>
        <w:tc>
          <w:tcPr>
            <w:tcW w:w="1842" w:type="dxa"/>
          </w:tcPr>
          <w:p w14:paraId="124E7974" w14:textId="0F36BD90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276,278</w:t>
            </w:r>
          </w:p>
        </w:tc>
        <w:tc>
          <w:tcPr>
            <w:tcW w:w="1816" w:type="dxa"/>
            <w:shd w:val="clear" w:color="auto" w:fill="auto"/>
          </w:tcPr>
          <w:p w14:paraId="67961C99" w14:textId="6EBAB303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5,003</w:t>
            </w:r>
          </w:p>
        </w:tc>
        <w:tc>
          <w:tcPr>
            <w:tcW w:w="1870" w:type="dxa"/>
            <w:shd w:val="clear" w:color="auto" w:fill="auto"/>
          </w:tcPr>
          <w:p w14:paraId="04D40209" w14:textId="06A824FB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4,955</w:t>
            </w:r>
          </w:p>
        </w:tc>
        <w:tc>
          <w:tcPr>
            <w:tcW w:w="1843" w:type="dxa"/>
            <w:shd w:val="clear" w:color="auto" w:fill="auto"/>
          </w:tcPr>
          <w:p w14:paraId="545ECEB0" w14:textId="3D8EB1D3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2,729</w:t>
            </w:r>
          </w:p>
        </w:tc>
        <w:tc>
          <w:tcPr>
            <w:tcW w:w="2268" w:type="dxa"/>
            <w:shd w:val="clear" w:color="auto" w:fill="auto"/>
          </w:tcPr>
          <w:p w14:paraId="39A27440" w14:textId="64745F14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289,166</w:t>
            </w:r>
          </w:p>
        </w:tc>
      </w:tr>
      <w:tr w:rsidR="006C1D50" w:rsidRPr="006C1D50" w14:paraId="70F0AFE7" w14:textId="77777777" w:rsidTr="003E617E">
        <w:trPr>
          <w:cantSplit/>
        </w:trPr>
        <w:tc>
          <w:tcPr>
            <w:tcW w:w="2874" w:type="dxa"/>
          </w:tcPr>
          <w:p w14:paraId="01A496C0" w14:textId="77777777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28" w:type="dxa"/>
          </w:tcPr>
          <w:p w14:paraId="56623145" w14:textId="7777777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</w:tcPr>
          <w:p w14:paraId="46EE4D3A" w14:textId="77777777" w:rsidR="003E617E" w:rsidRPr="006C1D50" w:rsidRDefault="003E617E" w:rsidP="003E617E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16" w:type="dxa"/>
          </w:tcPr>
          <w:p w14:paraId="3F15809D" w14:textId="77777777" w:rsidR="003E617E" w:rsidRPr="006C1D50" w:rsidRDefault="003E617E" w:rsidP="003E617E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70" w:type="dxa"/>
          </w:tcPr>
          <w:p w14:paraId="36F3D902" w14:textId="7777777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3D8F0A0" w14:textId="7777777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EF2BAAF" w14:textId="7777777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0E46B129" w14:textId="77777777" w:rsidTr="003E617E">
        <w:trPr>
          <w:cantSplit/>
        </w:trPr>
        <w:tc>
          <w:tcPr>
            <w:tcW w:w="2874" w:type="dxa"/>
            <w:hideMark/>
          </w:tcPr>
          <w:p w14:paraId="5C991326" w14:textId="77777777" w:rsidR="003E617E" w:rsidRPr="006C1D50" w:rsidRDefault="003E617E" w:rsidP="003E617E">
            <w:pPr>
              <w:pStyle w:val="Heading6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728" w:type="dxa"/>
          </w:tcPr>
          <w:p w14:paraId="167E6CD2" w14:textId="7777777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</w:tcPr>
          <w:p w14:paraId="1F8A6E5B" w14:textId="77777777" w:rsidR="003E617E" w:rsidRPr="006C1D50" w:rsidRDefault="003E617E" w:rsidP="003E617E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816" w:type="dxa"/>
          </w:tcPr>
          <w:p w14:paraId="1CB85348" w14:textId="77777777" w:rsidR="003E617E" w:rsidRPr="006C1D50" w:rsidRDefault="003E617E" w:rsidP="003E617E">
            <w:pPr>
              <w:tabs>
                <w:tab w:val="decimal" w:pos="58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870" w:type="dxa"/>
          </w:tcPr>
          <w:p w14:paraId="665FA9CD" w14:textId="7777777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7F020399" w14:textId="7777777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2268" w:type="dxa"/>
          </w:tcPr>
          <w:p w14:paraId="3BC1A0E8" w14:textId="77777777" w:rsidR="003E617E" w:rsidRPr="006C1D50" w:rsidRDefault="003E617E" w:rsidP="003E617E">
            <w:pPr>
              <w:tabs>
                <w:tab w:val="clear" w:pos="680"/>
                <w:tab w:val="left" w:pos="1133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6C1D50" w:rsidRPr="006C1D50" w14:paraId="7627B9D9" w14:textId="77777777" w:rsidTr="003E617E">
        <w:trPr>
          <w:cantSplit/>
        </w:trPr>
        <w:tc>
          <w:tcPr>
            <w:tcW w:w="2874" w:type="dxa"/>
            <w:hideMark/>
          </w:tcPr>
          <w:p w14:paraId="4907334F" w14:textId="52451479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728" w:type="dxa"/>
          </w:tcPr>
          <w:p w14:paraId="4F11F720" w14:textId="6953FB98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842" w:type="dxa"/>
            <w:vAlign w:val="bottom"/>
          </w:tcPr>
          <w:p w14:paraId="336F84E4" w14:textId="39AF9AEA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113,879</w:t>
            </w:r>
          </w:p>
        </w:tc>
        <w:tc>
          <w:tcPr>
            <w:tcW w:w="1816" w:type="dxa"/>
            <w:vAlign w:val="bottom"/>
          </w:tcPr>
          <w:p w14:paraId="5849EEA0" w14:textId="20D6D668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1,913</w:t>
            </w:r>
          </w:p>
        </w:tc>
        <w:tc>
          <w:tcPr>
            <w:tcW w:w="1870" w:type="dxa"/>
            <w:vAlign w:val="bottom"/>
          </w:tcPr>
          <w:p w14:paraId="27545B20" w14:textId="6CEC0DA0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2,243</w:t>
            </w:r>
          </w:p>
        </w:tc>
        <w:tc>
          <w:tcPr>
            <w:tcW w:w="1843" w:type="dxa"/>
            <w:vAlign w:val="bottom"/>
          </w:tcPr>
          <w:p w14:paraId="6A389CC9" w14:textId="36D395A8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11,423</w:t>
            </w:r>
          </w:p>
        </w:tc>
        <w:tc>
          <w:tcPr>
            <w:tcW w:w="2268" w:type="dxa"/>
            <w:vAlign w:val="bottom"/>
          </w:tcPr>
          <w:p w14:paraId="727463DB" w14:textId="08347100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129,458</w:t>
            </w:r>
          </w:p>
        </w:tc>
      </w:tr>
      <w:tr w:rsidR="006C1D50" w:rsidRPr="006C1D50" w14:paraId="6027DCAC" w14:textId="77777777" w:rsidTr="003E617E">
        <w:trPr>
          <w:cantSplit/>
        </w:trPr>
        <w:tc>
          <w:tcPr>
            <w:tcW w:w="2874" w:type="dxa"/>
            <w:hideMark/>
          </w:tcPr>
          <w:p w14:paraId="6D11AC3F" w14:textId="77777777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728" w:type="dxa"/>
            <w:vAlign w:val="bottom"/>
          </w:tcPr>
          <w:p w14:paraId="46360701" w14:textId="47556C19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</w:p>
        </w:tc>
        <w:tc>
          <w:tcPr>
            <w:tcW w:w="1842" w:type="dxa"/>
            <w:vAlign w:val="bottom"/>
          </w:tcPr>
          <w:p w14:paraId="193EBD3F" w14:textId="0DBD7199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45,900</w:t>
            </w:r>
          </w:p>
        </w:tc>
        <w:tc>
          <w:tcPr>
            <w:tcW w:w="1816" w:type="dxa"/>
            <w:vAlign w:val="bottom"/>
          </w:tcPr>
          <w:p w14:paraId="16EEDC20" w14:textId="37BBC0A4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945</w:t>
            </w:r>
          </w:p>
        </w:tc>
        <w:tc>
          <w:tcPr>
            <w:tcW w:w="1870" w:type="dxa"/>
            <w:vAlign w:val="bottom"/>
          </w:tcPr>
          <w:p w14:paraId="647F80FA" w14:textId="38DA270D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773</w:t>
            </w:r>
          </w:p>
        </w:tc>
        <w:tc>
          <w:tcPr>
            <w:tcW w:w="1843" w:type="dxa"/>
            <w:vAlign w:val="bottom"/>
          </w:tcPr>
          <w:p w14:paraId="0A83F05C" w14:textId="2418DE8A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3,375</w:t>
            </w:r>
          </w:p>
        </w:tc>
        <w:tc>
          <w:tcPr>
            <w:tcW w:w="2268" w:type="dxa"/>
            <w:vAlign w:val="bottom"/>
          </w:tcPr>
          <w:p w14:paraId="19D01E52" w14:textId="40C61575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51,000</w:t>
            </w:r>
          </w:p>
        </w:tc>
      </w:tr>
      <w:tr w:rsidR="006C1D50" w:rsidRPr="006C1D50" w14:paraId="0368ACB4" w14:textId="77777777" w:rsidTr="003E617E">
        <w:trPr>
          <w:cantSplit/>
        </w:trPr>
        <w:tc>
          <w:tcPr>
            <w:tcW w:w="2874" w:type="dxa"/>
          </w:tcPr>
          <w:p w14:paraId="70AFC92C" w14:textId="550BEACE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728" w:type="dxa"/>
          </w:tcPr>
          <w:p w14:paraId="0F68EC00" w14:textId="38785E04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842" w:type="dxa"/>
            <w:vAlign w:val="bottom"/>
          </w:tcPr>
          <w:p w14:paraId="7858258B" w14:textId="442581B8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(2,623)</w:t>
            </w:r>
          </w:p>
        </w:tc>
        <w:tc>
          <w:tcPr>
            <w:tcW w:w="1816" w:type="dxa"/>
            <w:vAlign w:val="bottom"/>
          </w:tcPr>
          <w:p w14:paraId="68A54E50" w14:textId="6DEE4FF9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(145)</w:t>
            </w:r>
          </w:p>
        </w:tc>
        <w:tc>
          <w:tcPr>
            <w:tcW w:w="1870" w:type="dxa"/>
          </w:tcPr>
          <w:p w14:paraId="28BA46FA" w14:textId="6A7F0561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</w:tcPr>
          <w:p w14:paraId="0D41BE96" w14:textId="25FE593E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       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2268" w:type="dxa"/>
            <w:vAlign w:val="bottom"/>
          </w:tcPr>
          <w:p w14:paraId="67069AAC" w14:textId="3E375E59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(2,768)</w:t>
            </w:r>
          </w:p>
        </w:tc>
      </w:tr>
      <w:tr w:rsidR="006C1D50" w:rsidRPr="006C1D50" w14:paraId="20096310" w14:textId="77777777" w:rsidTr="003E617E">
        <w:trPr>
          <w:cantSplit/>
        </w:trPr>
        <w:tc>
          <w:tcPr>
            <w:tcW w:w="2874" w:type="dxa"/>
            <w:hideMark/>
          </w:tcPr>
          <w:p w14:paraId="2E8AF95F" w14:textId="41DB2E98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728" w:type="dxa"/>
            <w:vAlign w:val="bottom"/>
          </w:tcPr>
          <w:p w14:paraId="61E912BE" w14:textId="2FF2260D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</w:p>
        </w:tc>
        <w:tc>
          <w:tcPr>
            <w:tcW w:w="1842" w:type="dxa"/>
            <w:vAlign w:val="bottom"/>
          </w:tcPr>
          <w:p w14:paraId="7BD6B9C1" w14:textId="62918AAE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157,156</w:t>
            </w:r>
          </w:p>
        </w:tc>
        <w:tc>
          <w:tcPr>
            <w:tcW w:w="1816" w:type="dxa"/>
            <w:vAlign w:val="bottom"/>
          </w:tcPr>
          <w:p w14:paraId="77A12788" w14:textId="048212F3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2,713</w:t>
            </w:r>
          </w:p>
        </w:tc>
        <w:tc>
          <w:tcPr>
            <w:tcW w:w="1870" w:type="dxa"/>
            <w:vAlign w:val="bottom"/>
          </w:tcPr>
          <w:p w14:paraId="7C768783" w14:textId="0D1DB0AC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3,016</w:t>
            </w:r>
          </w:p>
        </w:tc>
        <w:tc>
          <w:tcPr>
            <w:tcW w:w="1843" w:type="dxa"/>
            <w:vAlign w:val="bottom"/>
          </w:tcPr>
          <w:p w14:paraId="6A399736" w14:textId="470F7965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14,798</w:t>
            </w:r>
          </w:p>
        </w:tc>
        <w:tc>
          <w:tcPr>
            <w:tcW w:w="2268" w:type="dxa"/>
            <w:vAlign w:val="bottom"/>
          </w:tcPr>
          <w:p w14:paraId="24EFD69F" w14:textId="1B5C9280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177,690</w:t>
            </w:r>
          </w:p>
        </w:tc>
      </w:tr>
      <w:tr w:rsidR="006C1D50" w:rsidRPr="006C1D50" w14:paraId="04260AAF" w14:textId="77777777" w:rsidTr="003E617E">
        <w:trPr>
          <w:cantSplit/>
        </w:trPr>
        <w:tc>
          <w:tcPr>
            <w:tcW w:w="2874" w:type="dxa"/>
          </w:tcPr>
          <w:p w14:paraId="100AD683" w14:textId="54A3A1FA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รายการปรับปรุงตามมาตรฐานการรายงานทางการเงินฉบับที่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16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728" w:type="dxa"/>
          </w:tcPr>
          <w:p w14:paraId="14887500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5BE1B69" w14:textId="51FD34C6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14:paraId="46DDD2DE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2EFCC1BC" w14:textId="46EF79A5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16" w:type="dxa"/>
          </w:tcPr>
          <w:p w14:paraId="6C1A9777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31A12084" w14:textId="533198FB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70" w:type="dxa"/>
          </w:tcPr>
          <w:p w14:paraId="30C6ACA0" w14:textId="777777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  <w:p w14:paraId="0D692BEB" w14:textId="50D94EFD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bottom"/>
          </w:tcPr>
          <w:p w14:paraId="16C6802F" w14:textId="23379FA0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(12,418)</w:t>
            </w:r>
          </w:p>
        </w:tc>
        <w:tc>
          <w:tcPr>
            <w:tcW w:w="2268" w:type="dxa"/>
            <w:vAlign w:val="bottom"/>
          </w:tcPr>
          <w:p w14:paraId="4FE7A15B" w14:textId="476436B4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(12,418)</w:t>
            </w:r>
          </w:p>
        </w:tc>
      </w:tr>
      <w:tr w:rsidR="006C1D50" w:rsidRPr="006C1D50" w14:paraId="5F5AFE71" w14:textId="77777777" w:rsidTr="003E617E">
        <w:trPr>
          <w:cantSplit/>
        </w:trPr>
        <w:tc>
          <w:tcPr>
            <w:tcW w:w="2874" w:type="dxa"/>
          </w:tcPr>
          <w:p w14:paraId="55D04900" w14:textId="5547A234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มกราคม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 –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หลังปรับปรุง</w:t>
            </w:r>
          </w:p>
        </w:tc>
        <w:tc>
          <w:tcPr>
            <w:tcW w:w="1728" w:type="dxa"/>
            <w:vAlign w:val="bottom"/>
          </w:tcPr>
          <w:p w14:paraId="77E32897" w14:textId="6DABF008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</w:t>
            </w:r>
          </w:p>
        </w:tc>
        <w:tc>
          <w:tcPr>
            <w:tcW w:w="1842" w:type="dxa"/>
            <w:vAlign w:val="bottom"/>
          </w:tcPr>
          <w:p w14:paraId="6B8FFB3C" w14:textId="3E2BFEFB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157,156</w:t>
            </w:r>
          </w:p>
        </w:tc>
        <w:tc>
          <w:tcPr>
            <w:tcW w:w="1816" w:type="dxa"/>
            <w:vAlign w:val="bottom"/>
          </w:tcPr>
          <w:p w14:paraId="0DA62609" w14:textId="38E1AEB6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2,713</w:t>
            </w:r>
          </w:p>
        </w:tc>
        <w:tc>
          <w:tcPr>
            <w:tcW w:w="1870" w:type="dxa"/>
            <w:vAlign w:val="bottom"/>
          </w:tcPr>
          <w:p w14:paraId="3A0DD6DA" w14:textId="44F8598E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3,016</w:t>
            </w:r>
          </w:p>
        </w:tc>
        <w:tc>
          <w:tcPr>
            <w:tcW w:w="1843" w:type="dxa"/>
            <w:vAlign w:val="bottom"/>
          </w:tcPr>
          <w:p w14:paraId="3FF829C9" w14:textId="04C12178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2,38</w:t>
            </w:r>
            <w:r w:rsidR="00265322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0</w:t>
            </w:r>
          </w:p>
        </w:tc>
        <w:tc>
          <w:tcPr>
            <w:tcW w:w="2268" w:type="dxa"/>
            <w:vAlign w:val="bottom"/>
          </w:tcPr>
          <w:p w14:paraId="5F446EC9" w14:textId="73E13831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165,27</w:t>
            </w:r>
            <w:r w:rsidR="00265322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</w:p>
        </w:tc>
      </w:tr>
      <w:tr w:rsidR="006C1D50" w:rsidRPr="006C1D50" w14:paraId="72B123BD" w14:textId="77777777" w:rsidTr="003E617E">
        <w:trPr>
          <w:cantSplit/>
        </w:trPr>
        <w:tc>
          <w:tcPr>
            <w:tcW w:w="2874" w:type="dxa"/>
            <w:hideMark/>
          </w:tcPr>
          <w:p w14:paraId="232A135D" w14:textId="77777777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728" w:type="dxa"/>
            <w:vAlign w:val="bottom"/>
          </w:tcPr>
          <w:p w14:paraId="425EEE7E" w14:textId="47D1CA20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10</w:t>
            </w:r>
          </w:p>
        </w:tc>
        <w:tc>
          <w:tcPr>
            <w:tcW w:w="1842" w:type="dxa"/>
            <w:vAlign w:val="bottom"/>
          </w:tcPr>
          <w:p w14:paraId="703BDF3D" w14:textId="3EB85011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47,299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43F018AD" w14:textId="1D3CC4A1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917</w:t>
            </w:r>
          </w:p>
        </w:tc>
        <w:tc>
          <w:tcPr>
            <w:tcW w:w="1870" w:type="dxa"/>
            <w:vAlign w:val="bottom"/>
          </w:tcPr>
          <w:p w14:paraId="6CEF85E1" w14:textId="7DC5244E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639</w:t>
            </w:r>
          </w:p>
        </w:tc>
        <w:tc>
          <w:tcPr>
            <w:tcW w:w="1843" w:type="dxa"/>
            <w:vAlign w:val="bottom"/>
          </w:tcPr>
          <w:p w14:paraId="3BEFEB32" w14:textId="4AC49556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410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988083E" w14:textId="385CD439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49,275</w:t>
            </w:r>
          </w:p>
        </w:tc>
      </w:tr>
      <w:tr w:rsidR="006C1D50" w:rsidRPr="006C1D50" w14:paraId="743D2250" w14:textId="77777777" w:rsidTr="003E617E">
        <w:trPr>
          <w:cantSplit/>
        </w:trPr>
        <w:tc>
          <w:tcPr>
            <w:tcW w:w="2874" w:type="dxa"/>
            <w:shd w:val="clear" w:color="auto" w:fill="auto"/>
          </w:tcPr>
          <w:p w14:paraId="06238931" w14:textId="4DBF205A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ค่าเสื่อมราคารับโอนจากสินทรัพย์สิทธิการใช้</w:t>
            </w:r>
          </w:p>
        </w:tc>
        <w:tc>
          <w:tcPr>
            <w:tcW w:w="1728" w:type="dxa"/>
            <w:vAlign w:val="bottom"/>
          </w:tcPr>
          <w:p w14:paraId="2EFED19F" w14:textId="3B5BB4B8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842" w:type="dxa"/>
            <w:vAlign w:val="bottom"/>
          </w:tcPr>
          <w:p w14:paraId="5F0251ED" w14:textId="1291E8F5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770DD4FA" w14:textId="02A2C0DF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870" w:type="dxa"/>
            <w:vAlign w:val="bottom"/>
          </w:tcPr>
          <w:p w14:paraId="68B064FE" w14:textId="38CDD187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843" w:type="dxa"/>
            <w:vAlign w:val="bottom"/>
          </w:tcPr>
          <w:p w14:paraId="521F4CF3" w14:textId="20B5B22A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2,436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450A0FF" w14:textId="660CFD98" w:rsidR="003E617E" w:rsidRPr="006C1D50" w:rsidRDefault="003E617E" w:rsidP="003E617E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2,436</w:t>
            </w:r>
          </w:p>
        </w:tc>
      </w:tr>
      <w:tr w:rsidR="006C1D50" w:rsidRPr="006C1D50" w14:paraId="4D11F5E8" w14:textId="77777777" w:rsidTr="003E617E">
        <w:trPr>
          <w:cantSplit/>
        </w:trPr>
        <w:tc>
          <w:tcPr>
            <w:tcW w:w="2874" w:type="dxa"/>
          </w:tcPr>
          <w:p w14:paraId="4C493EAB" w14:textId="1EDA4245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728" w:type="dxa"/>
          </w:tcPr>
          <w:p w14:paraId="66C2C50C" w14:textId="746270EE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842" w:type="dxa"/>
            <w:vAlign w:val="bottom"/>
          </w:tcPr>
          <w:p w14:paraId="15E35D9A" w14:textId="3FD1B5E1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(5,808)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4E8A954A" w14:textId="6B3B4C95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(32)</w:t>
            </w:r>
          </w:p>
        </w:tc>
        <w:tc>
          <w:tcPr>
            <w:tcW w:w="1870" w:type="dxa"/>
          </w:tcPr>
          <w:p w14:paraId="358E2880" w14:textId="5CF5D3C8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(52)</w:t>
            </w:r>
          </w:p>
        </w:tc>
        <w:tc>
          <w:tcPr>
            <w:tcW w:w="1843" w:type="dxa"/>
          </w:tcPr>
          <w:p w14:paraId="29B49091" w14:textId="3F502377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(2,587)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1E659DC" w14:textId="626EA0E4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(8,479)</w:t>
            </w:r>
          </w:p>
        </w:tc>
      </w:tr>
      <w:tr w:rsidR="003E617E" w:rsidRPr="006C1D50" w14:paraId="3E34594C" w14:textId="77777777" w:rsidTr="003E617E">
        <w:trPr>
          <w:cantSplit/>
        </w:trPr>
        <w:tc>
          <w:tcPr>
            <w:tcW w:w="2874" w:type="dxa"/>
            <w:hideMark/>
          </w:tcPr>
          <w:p w14:paraId="2053E456" w14:textId="70B186BB" w:rsidR="003E617E" w:rsidRPr="006C1D50" w:rsidRDefault="003E617E" w:rsidP="003E617E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728" w:type="dxa"/>
            <w:vAlign w:val="bottom"/>
          </w:tcPr>
          <w:p w14:paraId="2C826B2C" w14:textId="5643F5B4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17</w:t>
            </w:r>
          </w:p>
        </w:tc>
        <w:tc>
          <w:tcPr>
            <w:tcW w:w="1842" w:type="dxa"/>
            <w:vAlign w:val="bottom"/>
          </w:tcPr>
          <w:p w14:paraId="6392C9E4" w14:textId="4F27CFE9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198,647</w:t>
            </w:r>
          </w:p>
        </w:tc>
        <w:tc>
          <w:tcPr>
            <w:tcW w:w="1816" w:type="dxa"/>
            <w:shd w:val="clear" w:color="auto" w:fill="auto"/>
            <w:vAlign w:val="bottom"/>
          </w:tcPr>
          <w:p w14:paraId="11582DA3" w14:textId="455FFB15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3,598</w:t>
            </w:r>
          </w:p>
        </w:tc>
        <w:tc>
          <w:tcPr>
            <w:tcW w:w="1870" w:type="dxa"/>
            <w:vAlign w:val="bottom"/>
          </w:tcPr>
          <w:p w14:paraId="7EDB78B7" w14:textId="445A56AC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3,603</w:t>
            </w:r>
          </w:p>
        </w:tc>
        <w:tc>
          <w:tcPr>
            <w:tcW w:w="1843" w:type="dxa"/>
            <w:vAlign w:val="bottom"/>
          </w:tcPr>
          <w:p w14:paraId="44B2EEA7" w14:textId="006D50F2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2,639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58EB14B" w14:textId="2A6B6084" w:rsidR="003E617E" w:rsidRPr="006C1D50" w:rsidRDefault="003E617E" w:rsidP="003E617E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208,504</w:t>
            </w:r>
          </w:p>
        </w:tc>
      </w:tr>
    </w:tbl>
    <w:p w14:paraId="0A72C34C" w14:textId="37E3C271" w:rsidR="00336891" w:rsidRPr="006C1D50" w:rsidRDefault="00336891"/>
    <w:p w14:paraId="37A74AFC" w14:textId="77777777" w:rsidR="00BB3265" w:rsidRPr="006C1D50" w:rsidRDefault="00BB3265"/>
    <w:tbl>
      <w:tblPr>
        <w:tblW w:w="14241" w:type="dxa"/>
        <w:tblInd w:w="36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872"/>
        <w:gridCol w:w="1730"/>
        <w:gridCol w:w="1842"/>
        <w:gridCol w:w="1701"/>
        <w:gridCol w:w="1985"/>
        <w:gridCol w:w="1843"/>
        <w:gridCol w:w="2268"/>
      </w:tblGrid>
      <w:tr w:rsidR="006C1D50" w:rsidRPr="006C1D50" w14:paraId="1AC395DE" w14:textId="77777777" w:rsidTr="00FE5235">
        <w:trPr>
          <w:cantSplit/>
        </w:trPr>
        <w:tc>
          <w:tcPr>
            <w:tcW w:w="2872" w:type="dxa"/>
          </w:tcPr>
          <w:p w14:paraId="2DAAB358" w14:textId="77777777" w:rsidR="00296193" w:rsidRPr="006C1D50" w:rsidRDefault="00296193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69" w:type="dxa"/>
            <w:gridSpan w:val="6"/>
          </w:tcPr>
          <w:p w14:paraId="69AC86FD" w14:textId="2106D22E" w:rsidR="00296193" w:rsidRPr="006C1D50" w:rsidRDefault="00296193" w:rsidP="0029619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6C1D50" w:rsidRPr="006C1D50" w14:paraId="12709D31" w14:textId="77777777" w:rsidTr="008D7D80">
        <w:trPr>
          <w:cantSplit/>
        </w:trPr>
        <w:tc>
          <w:tcPr>
            <w:tcW w:w="2872" w:type="dxa"/>
          </w:tcPr>
          <w:p w14:paraId="48DF61FF" w14:textId="77777777" w:rsidR="00296193" w:rsidRPr="006C1D50" w:rsidRDefault="00296193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369" w:type="dxa"/>
            <w:gridSpan w:val="6"/>
          </w:tcPr>
          <w:p w14:paraId="3435E3CA" w14:textId="303E0C76" w:rsidR="00296193" w:rsidRPr="006C1D50" w:rsidRDefault="00296193" w:rsidP="00AB54E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งบการเงิน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เฉพาะของบริษัท</w:t>
            </w:r>
          </w:p>
        </w:tc>
      </w:tr>
      <w:tr w:rsidR="006C1D50" w:rsidRPr="006C1D50" w14:paraId="5577871F" w14:textId="77777777" w:rsidTr="00296193">
        <w:trPr>
          <w:cantSplit/>
        </w:trPr>
        <w:tc>
          <w:tcPr>
            <w:tcW w:w="2872" w:type="dxa"/>
          </w:tcPr>
          <w:p w14:paraId="6B604131" w14:textId="77777777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30" w:type="dxa"/>
            <w:vAlign w:val="bottom"/>
          </w:tcPr>
          <w:p w14:paraId="532823A9" w14:textId="5597F8E0" w:rsidR="00165898" w:rsidRPr="006C1D50" w:rsidRDefault="00165898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อาคารและ             ส่วนปรับปรุงอาคาร</w:t>
            </w:r>
          </w:p>
        </w:tc>
        <w:tc>
          <w:tcPr>
            <w:tcW w:w="1842" w:type="dxa"/>
            <w:vAlign w:val="bottom"/>
          </w:tcPr>
          <w:p w14:paraId="2C4A3FFA" w14:textId="51009B54" w:rsidR="00165898" w:rsidRPr="006C1D50" w:rsidRDefault="00165898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อุปกรณ์และเครื่องมือแพทย์</w:t>
            </w:r>
          </w:p>
        </w:tc>
        <w:tc>
          <w:tcPr>
            <w:tcW w:w="1701" w:type="dxa"/>
            <w:vAlign w:val="bottom"/>
          </w:tcPr>
          <w:p w14:paraId="37853708" w14:textId="1F53BF6F" w:rsidR="00165898" w:rsidRPr="006C1D50" w:rsidRDefault="00165898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985" w:type="dxa"/>
            <w:vAlign w:val="bottom"/>
          </w:tcPr>
          <w:p w14:paraId="0C9D0640" w14:textId="6AE3B799" w:rsidR="00165898" w:rsidRPr="006C1D50" w:rsidRDefault="00165898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843" w:type="dxa"/>
            <w:vAlign w:val="bottom"/>
          </w:tcPr>
          <w:p w14:paraId="7F057EA4" w14:textId="5F9C60BA" w:rsidR="00165898" w:rsidRPr="006C1D50" w:rsidRDefault="00165898" w:rsidP="00AB54E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268" w:type="dxa"/>
            <w:vAlign w:val="bottom"/>
          </w:tcPr>
          <w:p w14:paraId="57C25659" w14:textId="366F08B1" w:rsidR="00165898" w:rsidRPr="006C1D50" w:rsidRDefault="00165898" w:rsidP="00AB54E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</w:tr>
      <w:tr w:rsidR="006C1D50" w:rsidRPr="006C1D50" w14:paraId="40A1444E" w14:textId="77777777" w:rsidTr="00296193">
        <w:trPr>
          <w:cantSplit/>
        </w:trPr>
        <w:tc>
          <w:tcPr>
            <w:tcW w:w="2872" w:type="dxa"/>
          </w:tcPr>
          <w:p w14:paraId="7804686D" w14:textId="77777777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30" w:type="dxa"/>
            <w:vAlign w:val="bottom"/>
          </w:tcPr>
          <w:p w14:paraId="64A0885B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842" w:type="dxa"/>
            <w:vAlign w:val="bottom"/>
          </w:tcPr>
          <w:p w14:paraId="6180B386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21741956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985" w:type="dxa"/>
            <w:vAlign w:val="bottom"/>
          </w:tcPr>
          <w:p w14:paraId="7DFCC32B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843" w:type="dxa"/>
            <w:vAlign w:val="bottom"/>
          </w:tcPr>
          <w:p w14:paraId="64D83B09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2268" w:type="dxa"/>
            <w:vAlign w:val="bottom"/>
          </w:tcPr>
          <w:p w14:paraId="633D4587" w14:textId="77777777" w:rsidR="00165898" w:rsidRPr="006C1D50" w:rsidRDefault="00165898" w:rsidP="00AB54ED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542546E4" w14:textId="77777777" w:rsidTr="00296193">
        <w:trPr>
          <w:cantSplit/>
        </w:trPr>
        <w:tc>
          <w:tcPr>
            <w:tcW w:w="2872" w:type="dxa"/>
          </w:tcPr>
          <w:p w14:paraId="41A46A2A" w14:textId="77777777" w:rsidR="00165898" w:rsidRPr="006C1D50" w:rsidRDefault="00165898" w:rsidP="00AB54ED">
            <w:pPr>
              <w:pStyle w:val="Heading6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730" w:type="dxa"/>
            <w:vAlign w:val="bottom"/>
          </w:tcPr>
          <w:p w14:paraId="4A88DF81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842" w:type="dxa"/>
            <w:vAlign w:val="bottom"/>
          </w:tcPr>
          <w:p w14:paraId="305EF136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558637B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AED4EBB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2CF24F1A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768A241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6C1D50" w:rsidRPr="006C1D50" w14:paraId="3912AEB9" w14:textId="77777777" w:rsidTr="00296193">
        <w:trPr>
          <w:cantSplit/>
        </w:trPr>
        <w:tc>
          <w:tcPr>
            <w:tcW w:w="2872" w:type="dxa"/>
            <w:hideMark/>
          </w:tcPr>
          <w:p w14:paraId="351D8A45" w14:textId="77777777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730" w:type="dxa"/>
            <w:vAlign w:val="bottom"/>
          </w:tcPr>
          <w:p w14:paraId="5CD51FB1" w14:textId="77777777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194</w:t>
            </w:r>
          </w:p>
        </w:tc>
        <w:tc>
          <w:tcPr>
            <w:tcW w:w="1842" w:type="dxa"/>
          </w:tcPr>
          <w:p w14:paraId="314ABA8A" w14:textId="77777777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91,526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E304FF" w14:textId="77777777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2,209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2435B58" w14:textId="77777777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1,674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13F4FE" w14:textId="77777777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8,638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6E422AA" w14:textId="77777777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104,241</w:t>
            </w:r>
          </w:p>
        </w:tc>
      </w:tr>
      <w:tr w:rsidR="006C1D50" w:rsidRPr="006C1D50" w14:paraId="4A60235F" w14:textId="77777777" w:rsidTr="00296193">
        <w:trPr>
          <w:cantSplit/>
        </w:trPr>
        <w:tc>
          <w:tcPr>
            <w:tcW w:w="2872" w:type="dxa"/>
            <w:hideMark/>
          </w:tcPr>
          <w:p w14:paraId="1CC5B651" w14:textId="77777777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ณ วันที่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730" w:type="dxa"/>
            <w:vAlign w:val="bottom"/>
          </w:tcPr>
          <w:p w14:paraId="7DBDDAA0" w14:textId="0846246A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184</w:t>
            </w:r>
          </w:p>
        </w:tc>
        <w:tc>
          <w:tcPr>
            <w:tcW w:w="1842" w:type="dxa"/>
          </w:tcPr>
          <w:p w14:paraId="001EF366" w14:textId="6036F2E8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77,631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6C4E52" w14:textId="48368D6B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1,405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057775" w14:textId="37DEF094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1,352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C4994C" w14:textId="2F80E2B7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90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A2BB8E0" w14:textId="2D93CC3E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80,662</w:t>
            </w:r>
          </w:p>
        </w:tc>
      </w:tr>
      <w:tr w:rsidR="006C1D50" w:rsidRPr="006C1D50" w14:paraId="0F6A86A9" w14:textId="77777777" w:rsidTr="00296193">
        <w:trPr>
          <w:cantSplit/>
        </w:trPr>
        <w:tc>
          <w:tcPr>
            <w:tcW w:w="2872" w:type="dxa"/>
          </w:tcPr>
          <w:p w14:paraId="3F0BE8FF" w14:textId="77777777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30" w:type="dxa"/>
            <w:vAlign w:val="bottom"/>
          </w:tcPr>
          <w:p w14:paraId="70855655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842" w:type="dxa"/>
            <w:vAlign w:val="bottom"/>
          </w:tcPr>
          <w:p w14:paraId="33E63D02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01" w:type="dxa"/>
            <w:vAlign w:val="bottom"/>
          </w:tcPr>
          <w:p w14:paraId="22BF399D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985" w:type="dxa"/>
            <w:vAlign w:val="bottom"/>
          </w:tcPr>
          <w:p w14:paraId="1D12053E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843" w:type="dxa"/>
            <w:vAlign w:val="bottom"/>
          </w:tcPr>
          <w:p w14:paraId="575FE0C2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2268" w:type="dxa"/>
            <w:vAlign w:val="bottom"/>
          </w:tcPr>
          <w:p w14:paraId="34111BF6" w14:textId="77777777" w:rsidR="00165898" w:rsidRPr="006C1D50" w:rsidRDefault="00165898" w:rsidP="00AB54ED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15DFC38D" w14:textId="77777777" w:rsidTr="00296193">
        <w:trPr>
          <w:cantSplit/>
        </w:trPr>
        <w:tc>
          <w:tcPr>
            <w:tcW w:w="2872" w:type="dxa"/>
            <w:hideMark/>
          </w:tcPr>
          <w:p w14:paraId="39125290" w14:textId="1209CEC4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730" w:type="dxa"/>
          </w:tcPr>
          <w:p w14:paraId="1872EF38" w14:textId="77777777" w:rsidR="00165898" w:rsidRPr="006C1D50" w:rsidRDefault="00165898" w:rsidP="00AB54ED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2" w:type="dxa"/>
          </w:tcPr>
          <w:p w14:paraId="73ECE98F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01" w:type="dxa"/>
          </w:tcPr>
          <w:p w14:paraId="62C8FCAC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985" w:type="dxa"/>
          </w:tcPr>
          <w:p w14:paraId="539237B6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843" w:type="dxa"/>
          </w:tcPr>
          <w:p w14:paraId="2B702A2B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2268" w:type="dxa"/>
            <w:vAlign w:val="bottom"/>
          </w:tcPr>
          <w:p w14:paraId="0C61900C" w14:textId="77777777" w:rsidR="00165898" w:rsidRPr="006C1D50" w:rsidRDefault="00165898" w:rsidP="00AB54ED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6C1D50" w:rsidRPr="006C1D50" w14:paraId="111E4740" w14:textId="77777777" w:rsidTr="00296193">
        <w:trPr>
          <w:cantSplit/>
        </w:trPr>
        <w:tc>
          <w:tcPr>
            <w:tcW w:w="2872" w:type="dxa"/>
            <w:hideMark/>
          </w:tcPr>
          <w:p w14:paraId="445DABA0" w14:textId="77777777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730" w:type="dxa"/>
          </w:tcPr>
          <w:p w14:paraId="566A1986" w14:textId="77777777" w:rsidR="00165898" w:rsidRPr="006C1D50" w:rsidRDefault="00165898" w:rsidP="00AB54ED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221A977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01" w:type="dxa"/>
          </w:tcPr>
          <w:p w14:paraId="506F1AD0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985" w:type="dxa"/>
          </w:tcPr>
          <w:p w14:paraId="51647C92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843" w:type="dxa"/>
          </w:tcPr>
          <w:p w14:paraId="170BD32B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2268" w:type="dxa"/>
            <w:vAlign w:val="bottom"/>
          </w:tcPr>
          <w:p w14:paraId="0BE2A69B" w14:textId="0ECEB5FA" w:rsidR="00165898" w:rsidRPr="006C1D50" w:rsidRDefault="00165898" w:rsidP="00AB54ED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45,900</w:t>
            </w:r>
          </w:p>
        </w:tc>
      </w:tr>
      <w:tr w:rsidR="006C1D50" w:rsidRPr="006C1D50" w14:paraId="4420EEDA" w14:textId="77777777" w:rsidTr="00296193">
        <w:trPr>
          <w:cantSplit/>
        </w:trPr>
        <w:tc>
          <w:tcPr>
            <w:tcW w:w="2872" w:type="dxa"/>
            <w:hideMark/>
          </w:tcPr>
          <w:p w14:paraId="51A02BE7" w14:textId="77777777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108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730" w:type="dxa"/>
          </w:tcPr>
          <w:p w14:paraId="75C05D8C" w14:textId="77777777" w:rsidR="00165898" w:rsidRPr="006C1D50" w:rsidRDefault="00165898" w:rsidP="00AB54ED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2" w:type="dxa"/>
          </w:tcPr>
          <w:p w14:paraId="5AFCE6C5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01" w:type="dxa"/>
          </w:tcPr>
          <w:p w14:paraId="332E0695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985" w:type="dxa"/>
          </w:tcPr>
          <w:p w14:paraId="07BF5501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843" w:type="dxa"/>
          </w:tcPr>
          <w:p w14:paraId="522CB6CB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2268" w:type="dxa"/>
            <w:vAlign w:val="bottom"/>
          </w:tcPr>
          <w:p w14:paraId="3772A496" w14:textId="2B27FA49" w:rsidR="00165898" w:rsidRPr="006C1D50" w:rsidRDefault="00165898" w:rsidP="00AB54ED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5,100</w:t>
            </w:r>
          </w:p>
        </w:tc>
      </w:tr>
      <w:tr w:rsidR="006C1D50" w:rsidRPr="006C1D50" w14:paraId="2985498C" w14:textId="77777777" w:rsidTr="00296193">
        <w:trPr>
          <w:cantSplit/>
        </w:trPr>
        <w:tc>
          <w:tcPr>
            <w:tcW w:w="2872" w:type="dxa"/>
            <w:hideMark/>
          </w:tcPr>
          <w:p w14:paraId="3E77EB4D" w14:textId="77777777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730" w:type="dxa"/>
          </w:tcPr>
          <w:p w14:paraId="79526EE6" w14:textId="77777777" w:rsidR="00165898" w:rsidRPr="006C1D50" w:rsidRDefault="00165898" w:rsidP="00AB54ED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2" w:type="dxa"/>
          </w:tcPr>
          <w:p w14:paraId="33F834B5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01" w:type="dxa"/>
          </w:tcPr>
          <w:p w14:paraId="540AD5B9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985" w:type="dxa"/>
          </w:tcPr>
          <w:p w14:paraId="3EB60F78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843" w:type="dxa"/>
          </w:tcPr>
          <w:p w14:paraId="697C52B2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2268" w:type="dxa"/>
            <w:vAlign w:val="bottom"/>
          </w:tcPr>
          <w:p w14:paraId="23630A0D" w14:textId="37B97A6B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51,000</w:t>
            </w:r>
          </w:p>
        </w:tc>
      </w:tr>
      <w:tr w:rsidR="006C1D50" w:rsidRPr="006C1D50" w14:paraId="6E541031" w14:textId="77777777" w:rsidTr="00296193">
        <w:trPr>
          <w:cantSplit/>
        </w:trPr>
        <w:tc>
          <w:tcPr>
            <w:tcW w:w="2872" w:type="dxa"/>
          </w:tcPr>
          <w:p w14:paraId="79635BDE" w14:textId="77777777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30" w:type="dxa"/>
          </w:tcPr>
          <w:p w14:paraId="67962052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842" w:type="dxa"/>
          </w:tcPr>
          <w:p w14:paraId="39E93E4C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01" w:type="dxa"/>
          </w:tcPr>
          <w:p w14:paraId="4407C21A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985" w:type="dxa"/>
          </w:tcPr>
          <w:p w14:paraId="78AE26C6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843" w:type="dxa"/>
          </w:tcPr>
          <w:p w14:paraId="4C127722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2268" w:type="dxa"/>
          </w:tcPr>
          <w:p w14:paraId="42E1DFD0" w14:textId="77777777" w:rsidR="00165898" w:rsidRPr="006C1D50" w:rsidRDefault="00165898" w:rsidP="00AB54ED">
            <w:pPr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5111E12F" w14:textId="77777777" w:rsidTr="00296193">
        <w:trPr>
          <w:cantSplit/>
        </w:trPr>
        <w:tc>
          <w:tcPr>
            <w:tcW w:w="2872" w:type="dxa"/>
            <w:hideMark/>
          </w:tcPr>
          <w:p w14:paraId="29FE1BA4" w14:textId="4F51BEFD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ค่าเสื่อมราคาสำหรับปี 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730" w:type="dxa"/>
          </w:tcPr>
          <w:p w14:paraId="3C4D3271" w14:textId="77777777" w:rsidR="00165898" w:rsidRPr="006C1D50" w:rsidRDefault="00165898" w:rsidP="00AB54ED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2" w:type="dxa"/>
          </w:tcPr>
          <w:p w14:paraId="04792F0A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01" w:type="dxa"/>
          </w:tcPr>
          <w:p w14:paraId="380E491B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985" w:type="dxa"/>
          </w:tcPr>
          <w:p w14:paraId="17176CAC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843" w:type="dxa"/>
          </w:tcPr>
          <w:p w14:paraId="78B0D07B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2268" w:type="dxa"/>
            <w:vAlign w:val="bottom"/>
          </w:tcPr>
          <w:p w14:paraId="1CD27652" w14:textId="0A599B77" w:rsidR="00165898" w:rsidRPr="006C1D50" w:rsidRDefault="00165898" w:rsidP="00AB54ED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</w:tr>
      <w:tr w:rsidR="006C1D50" w:rsidRPr="006C1D50" w14:paraId="6AAF6B39" w14:textId="77777777" w:rsidTr="00296193">
        <w:trPr>
          <w:cantSplit/>
        </w:trPr>
        <w:tc>
          <w:tcPr>
            <w:tcW w:w="2872" w:type="dxa"/>
            <w:hideMark/>
          </w:tcPr>
          <w:p w14:paraId="35F8A729" w14:textId="77777777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730" w:type="dxa"/>
          </w:tcPr>
          <w:p w14:paraId="4C6C63F2" w14:textId="77777777" w:rsidR="00165898" w:rsidRPr="006C1D50" w:rsidRDefault="00165898" w:rsidP="00AB54ED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08891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701" w:type="dxa"/>
          </w:tcPr>
          <w:p w14:paraId="2E73FE2A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985" w:type="dxa"/>
          </w:tcPr>
          <w:p w14:paraId="32EA62C8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1843" w:type="dxa"/>
          </w:tcPr>
          <w:p w14:paraId="64DC5E1B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  <w:u w:val="double"/>
              </w:rPr>
            </w:pPr>
          </w:p>
        </w:tc>
        <w:tc>
          <w:tcPr>
            <w:tcW w:w="2268" w:type="dxa"/>
            <w:vAlign w:val="bottom"/>
          </w:tcPr>
          <w:p w14:paraId="7BF11494" w14:textId="751DCA5B" w:rsidR="00165898" w:rsidRPr="006C1D50" w:rsidRDefault="00165898" w:rsidP="00AB54ED">
            <w:pP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47,299</w:t>
            </w:r>
          </w:p>
        </w:tc>
      </w:tr>
      <w:tr w:rsidR="006C1D50" w:rsidRPr="006C1D50" w14:paraId="5B3DE133" w14:textId="77777777" w:rsidTr="00296193">
        <w:trPr>
          <w:cantSplit/>
        </w:trPr>
        <w:tc>
          <w:tcPr>
            <w:tcW w:w="2872" w:type="dxa"/>
            <w:shd w:val="clear" w:color="auto" w:fill="auto"/>
            <w:hideMark/>
          </w:tcPr>
          <w:p w14:paraId="66B1547A" w14:textId="77777777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730" w:type="dxa"/>
            <w:shd w:val="clear" w:color="auto" w:fill="auto"/>
          </w:tcPr>
          <w:p w14:paraId="517E6D16" w14:textId="77777777" w:rsidR="00165898" w:rsidRPr="006C1D50" w:rsidRDefault="00165898" w:rsidP="00AB54ED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14:paraId="7AB7E962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7C815E8B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0A14E3C6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5E72DE59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F0984F0" w14:textId="471B68BC" w:rsidR="00165898" w:rsidRPr="006C1D50" w:rsidRDefault="00165898" w:rsidP="00AB54ED">
            <w:pPr>
              <w:pBdr>
                <w:bottom w:val="single" w:sz="4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1,976</w:t>
            </w:r>
          </w:p>
        </w:tc>
      </w:tr>
      <w:tr w:rsidR="00165898" w:rsidRPr="006C1D50" w14:paraId="6EF2D633" w14:textId="77777777" w:rsidTr="00296193">
        <w:trPr>
          <w:cantSplit/>
        </w:trPr>
        <w:tc>
          <w:tcPr>
            <w:tcW w:w="2872" w:type="dxa"/>
            <w:shd w:val="clear" w:color="auto" w:fill="auto"/>
            <w:hideMark/>
          </w:tcPr>
          <w:p w14:paraId="6FF53EA9" w14:textId="77777777" w:rsidR="00165898" w:rsidRPr="006C1D50" w:rsidRDefault="00165898" w:rsidP="00AB54ED">
            <w:pPr>
              <w:tabs>
                <w:tab w:val="clear" w:pos="227"/>
              </w:tabs>
              <w:spacing w:line="240" w:lineRule="auto"/>
              <w:ind w:left="162" w:right="-36" w:hanging="180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   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รวม</w:t>
            </w:r>
          </w:p>
        </w:tc>
        <w:tc>
          <w:tcPr>
            <w:tcW w:w="1730" w:type="dxa"/>
            <w:shd w:val="clear" w:color="auto" w:fill="auto"/>
          </w:tcPr>
          <w:p w14:paraId="5F70C304" w14:textId="77777777" w:rsidR="00165898" w:rsidRPr="006C1D50" w:rsidRDefault="00165898" w:rsidP="00AB54ED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2" w:type="dxa"/>
            <w:shd w:val="clear" w:color="auto" w:fill="auto"/>
          </w:tcPr>
          <w:p w14:paraId="1D5E7076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4B0D1351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FAAE9F5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6ADE4C8B" w14:textId="77777777" w:rsidR="00165898" w:rsidRPr="006C1D50" w:rsidRDefault="00165898" w:rsidP="00AB54ED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58CA06A" w14:textId="3677D9EA" w:rsidR="00165898" w:rsidRPr="006C1D50" w:rsidRDefault="00165898" w:rsidP="00AB54ED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49,275</w:t>
            </w:r>
          </w:p>
        </w:tc>
      </w:tr>
    </w:tbl>
    <w:p w14:paraId="260B4B92" w14:textId="1CECD12C" w:rsidR="00135988" w:rsidRPr="006C1D50" w:rsidRDefault="00135988" w:rsidP="00135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right="6"/>
        <w:jc w:val="thaiDistribute"/>
        <w:rPr>
          <w:rFonts w:ascii="BrowalliaUPC" w:hAnsi="BrowalliaUPC" w:cs="BrowalliaUPC"/>
          <w:sz w:val="28"/>
          <w:szCs w:val="28"/>
        </w:rPr>
      </w:pPr>
    </w:p>
    <w:p w14:paraId="03B364E6" w14:textId="7A10D174" w:rsidR="00A25C40" w:rsidRPr="006C1D50" w:rsidRDefault="00A25C40" w:rsidP="007A78A5">
      <w:pPr>
        <w:pStyle w:val="paragraph"/>
        <w:spacing w:before="0" w:beforeAutospacing="0" w:after="0" w:afterAutospacing="0"/>
        <w:ind w:left="420"/>
        <w:jc w:val="thaiDistribute"/>
        <w:textAlignment w:val="baseline"/>
        <w:rPr>
          <w:rFonts w:ascii="BrowalliaUPC" w:hAnsi="BrowalliaUPC" w:cs="BrowalliaUPC"/>
          <w:sz w:val="18"/>
          <w:szCs w:val="18"/>
        </w:rPr>
      </w:pPr>
      <w:r w:rsidRPr="006C1D50">
        <w:rPr>
          <w:rStyle w:val="normaltextrun"/>
          <w:rFonts w:ascii="BrowalliaUPC" w:hAnsi="BrowalliaUPC" w:cs="BrowalliaUPC"/>
          <w:sz w:val="28"/>
          <w:szCs w:val="28"/>
          <w:cs/>
        </w:rPr>
        <w:t>ณ</w:t>
      </w:r>
      <w:r w:rsidRPr="006C1D50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Pr="006C1D50">
        <w:rPr>
          <w:rStyle w:val="normaltextrun"/>
          <w:rFonts w:ascii="BrowalliaUPC" w:hAnsi="BrowalliaUPC" w:cs="BrowalliaUPC"/>
          <w:sz w:val="28"/>
          <w:szCs w:val="28"/>
          <w:cs/>
        </w:rPr>
        <w:t>วันที่</w:t>
      </w:r>
      <w:r w:rsidRPr="006C1D50">
        <w:rPr>
          <w:rStyle w:val="normaltextrun"/>
          <w:rFonts w:ascii="BrowalliaUPC" w:hAnsi="BrowalliaUPC" w:cs="BrowalliaUPC"/>
          <w:sz w:val="28"/>
          <w:szCs w:val="28"/>
        </w:rPr>
        <w:t> 31 </w:t>
      </w:r>
      <w:r w:rsidRPr="006C1D50">
        <w:rPr>
          <w:rStyle w:val="normaltextrun"/>
          <w:rFonts w:ascii="BrowalliaUPC" w:hAnsi="BrowalliaUPC" w:cs="BrowalliaUPC"/>
          <w:sz w:val="28"/>
          <w:szCs w:val="28"/>
          <w:cs/>
        </w:rPr>
        <w:t>ธันวาคม</w:t>
      </w:r>
      <w:r w:rsidRPr="006C1D50">
        <w:rPr>
          <w:rStyle w:val="normaltextrun"/>
          <w:rFonts w:ascii="BrowalliaUPC" w:hAnsi="BrowalliaUPC" w:cs="BrowalliaUPC"/>
          <w:sz w:val="28"/>
          <w:szCs w:val="28"/>
        </w:rPr>
        <w:t> 256</w:t>
      </w:r>
      <w:r w:rsidR="005D5729" w:rsidRPr="006C1D50">
        <w:rPr>
          <w:rStyle w:val="normaltextrun"/>
          <w:rFonts w:ascii="BrowalliaUPC" w:hAnsi="BrowalliaUPC" w:cs="BrowalliaUPC"/>
          <w:sz w:val="28"/>
          <w:szCs w:val="28"/>
        </w:rPr>
        <w:t>3</w:t>
      </w:r>
      <w:r w:rsidRPr="006C1D50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="000D5D89" w:rsidRPr="006C1D50">
        <w:rPr>
          <w:rStyle w:val="normaltextrun"/>
          <w:rFonts w:ascii="BrowalliaUPC" w:hAnsi="BrowalliaUPC" w:cs="BrowalliaUPC"/>
          <w:sz w:val="28"/>
          <w:szCs w:val="28"/>
          <w:cs/>
        </w:rPr>
        <w:t>กลุ่มบริษัท</w:t>
      </w:r>
      <w:r w:rsidR="004B0D18" w:rsidRPr="006C1D50">
        <w:rPr>
          <w:rStyle w:val="normaltextrun"/>
          <w:rFonts w:ascii="BrowalliaUPC" w:hAnsi="BrowalliaUPC" w:cs="BrowalliaUPC"/>
          <w:sz w:val="28"/>
          <w:szCs w:val="28"/>
          <w:cs/>
        </w:rPr>
        <w:t>และบริษัท</w:t>
      </w:r>
      <w:r w:rsidRPr="006C1D50">
        <w:rPr>
          <w:rStyle w:val="normaltextrun"/>
          <w:rFonts w:ascii="BrowalliaUPC" w:hAnsi="BrowalliaUPC" w:cs="BrowalliaUPC"/>
          <w:sz w:val="28"/>
          <w:szCs w:val="28"/>
          <w:cs/>
        </w:rPr>
        <w:t>มีอุปกรณ์ส่วนหนึ่งที่คิดค่าเสื่อมราคาเต็มมูลค่าและยังใช้งานอยู่</w:t>
      </w:r>
      <w:r w:rsidRPr="006C1D50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Pr="006C1D50">
        <w:rPr>
          <w:rStyle w:val="normaltextrun"/>
          <w:rFonts w:ascii="BrowalliaUPC" w:hAnsi="BrowalliaUPC" w:cs="BrowalliaUPC"/>
          <w:sz w:val="28"/>
          <w:szCs w:val="28"/>
          <w:cs/>
        </w:rPr>
        <w:t>โดยมีราคาทุนประมาณ</w:t>
      </w:r>
      <w:r w:rsidRPr="006C1D50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="00D25F87" w:rsidRPr="006C1D50">
        <w:rPr>
          <w:rStyle w:val="normaltextrun"/>
          <w:rFonts w:ascii="BrowalliaUPC" w:hAnsi="BrowalliaUPC" w:cs="BrowalliaUPC"/>
          <w:sz w:val="28"/>
          <w:szCs w:val="28"/>
        </w:rPr>
        <w:t>32</w:t>
      </w:r>
      <w:r w:rsidR="00E6104C" w:rsidRPr="006C1D50">
        <w:rPr>
          <w:rStyle w:val="normaltextrun"/>
          <w:rFonts w:ascii="BrowalliaUPC" w:hAnsi="BrowalliaUPC" w:cs="BrowalliaUPC"/>
          <w:sz w:val="28"/>
          <w:szCs w:val="28"/>
        </w:rPr>
        <w:t>3.00</w:t>
      </w:r>
      <w:r w:rsidRPr="006C1D50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Pr="006C1D50">
        <w:rPr>
          <w:rStyle w:val="normaltextrun"/>
          <w:rFonts w:ascii="BrowalliaUPC" w:hAnsi="BrowalliaUPC" w:cs="BrowalliaUPC"/>
          <w:sz w:val="28"/>
          <w:szCs w:val="28"/>
          <w:cs/>
        </w:rPr>
        <w:t>ล้านบาท</w:t>
      </w:r>
      <w:r w:rsidR="004B0D18" w:rsidRPr="006C1D50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 และ </w:t>
      </w:r>
      <w:r w:rsidR="00A52E23" w:rsidRPr="006C1D50">
        <w:rPr>
          <w:rStyle w:val="normaltextrun"/>
          <w:rFonts w:ascii="BrowalliaUPC" w:hAnsi="BrowalliaUPC" w:cs="BrowalliaUPC"/>
          <w:sz w:val="28"/>
          <w:szCs w:val="28"/>
        </w:rPr>
        <w:t>82.15</w:t>
      </w:r>
      <w:r w:rsidR="004B0D18" w:rsidRPr="006C1D50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="004B0D18" w:rsidRPr="006C1D50">
        <w:rPr>
          <w:rStyle w:val="normaltextrun"/>
          <w:rFonts w:ascii="BrowalliaUPC" w:hAnsi="BrowalliaUPC" w:cs="BrowalliaUPC"/>
          <w:sz w:val="28"/>
          <w:szCs w:val="28"/>
          <w:cs/>
        </w:rPr>
        <w:t>ล้านบาท ตามลำดับ</w:t>
      </w:r>
      <w:r w:rsidRPr="006C1D50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Pr="006C1D50">
        <w:rPr>
          <w:rStyle w:val="normaltextrun"/>
          <w:rFonts w:ascii="BrowalliaUPC" w:hAnsi="BrowalliaUPC" w:cs="BrowalliaUPC"/>
          <w:sz w:val="28"/>
          <w:szCs w:val="28"/>
          <w:lang w:val="en-GB"/>
        </w:rPr>
        <w:t>(256</w:t>
      </w:r>
      <w:r w:rsidR="00DC3641" w:rsidRPr="006C1D50">
        <w:rPr>
          <w:rStyle w:val="normaltextrun"/>
          <w:rFonts w:ascii="BrowalliaUPC" w:hAnsi="BrowalliaUPC" w:cs="BrowalliaUPC"/>
          <w:sz w:val="28"/>
          <w:szCs w:val="28"/>
          <w:lang w:val="en-GB"/>
        </w:rPr>
        <w:t>2</w:t>
      </w:r>
      <w:r w:rsidRPr="006C1D50">
        <w:rPr>
          <w:rStyle w:val="normaltextrun"/>
          <w:rFonts w:ascii="BrowalliaUPC" w:hAnsi="BrowalliaUPC" w:cs="BrowalliaUPC"/>
          <w:sz w:val="28"/>
          <w:szCs w:val="28"/>
          <w:lang w:val="en-GB"/>
        </w:rPr>
        <w:t> : </w:t>
      </w:r>
      <w:r w:rsidR="00DC3641" w:rsidRPr="006C1D50">
        <w:rPr>
          <w:rStyle w:val="normaltextrun"/>
          <w:rFonts w:ascii="BrowalliaUPC" w:hAnsi="BrowalliaUPC" w:cs="BrowalliaUPC"/>
          <w:sz w:val="28"/>
          <w:szCs w:val="28"/>
        </w:rPr>
        <w:t>280.55</w:t>
      </w:r>
      <w:r w:rsidRPr="006C1D50">
        <w:rPr>
          <w:rStyle w:val="normaltextrun"/>
          <w:rFonts w:ascii="BrowalliaUPC" w:hAnsi="BrowalliaUPC" w:cs="BrowalliaUPC"/>
          <w:sz w:val="28"/>
          <w:szCs w:val="28"/>
        </w:rPr>
        <w:t> </w:t>
      </w:r>
      <w:r w:rsidRPr="006C1D50">
        <w:rPr>
          <w:rStyle w:val="normaltextrun"/>
          <w:rFonts w:ascii="BrowalliaUPC" w:hAnsi="BrowalliaUPC" w:cs="BrowalliaUPC"/>
          <w:sz w:val="28"/>
          <w:szCs w:val="28"/>
          <w:cs/>
        </w:rPr>
        <w:t>ล้านบาท</w:t>
      </w:r>
      <w:r w:rsidR="004B0D18" w:rsidRPr="006C1D50">
        <w:rPr>
          <w:rStyle w:val="normaltextrun"/>
          <w:rFonts w:ascii="BrowalliaUPC" w:hAnsi="BrowalliaUPC" w:cs="BrowalliaUPC"/>
          <w:sz w:val="28"/>
          <w:szCs w:val="28"/>
          <w:cs/>
        </w:rPr>
        <w:t xml:space="preserve"> และ </w:t>
      </w:r>
      <w:r w:rsidR="00E61FC2" w:rsidRPr="006C1D50">
        <w:rPr>
          <w:rStyle w:val="normaltextrun"/>
          <w:rFonts w:ascii="BrowalliaUPC" w:hAnsi="BrowalliaUPC" w:cs="BrowalliaUPC"/>
          <w:sz w:val="28"/>
          <w:szCs w:val="28"/>
        </w:rPr>
        <w:t>5.28</w:t>
      </w:r>
      <w:r w:rsidR="004B0D18" w:rsidRPr="006C1D50">
        <w:rPr>
          <w:rStyle w:val="normaltextrun"/>
          <w:rFonts w:ascii="BrowalliaUPC" w:hAnsi="BrowalliaUPC" w:cs="BrowalliaUPC"/>
          <w:sz w:val="28"/>
          <w:szCs w:val="28"/>
        </w:rPr>
        <w:t xml:space="preserve"> </w:t>
      </w:r>
      <w:r w:rsidR="004B0D18" w:rsidRPr="006C1D50">
        <w:rPr>
          <w:rStyle w:val="normaltextrun"/>
          <w:rFonts w:ascii="BrowalliaUPC" w:hAnsi="BrowalliaUPC" w:cs="BrowalliaUPC"/>
          <w:sz w:val="28"/>
          <w:szCs w:val="28"/>
          <w:cs/>
        </w:rPr>
        <w:t>ล้านบาท ตามลำดับ</w:t>
      </w:r>
      <w:r w:rsidRPr="006C1D50">
        <w:rPr>
          <w:rStyle w:val="normaltextrun"/>
          <w:rFonts w:ascii="BrowalliaUPC" w:hAnsi="BrowalliaUPC" w:cs="BrowalliaUPC"/>
          <w:sz w:val="28"/>
          <w:szCs w:val="28"/>
        </w:rPr>
        <w:t>)</w:t>
      </w:r>
      <w:r w:rsidRPr="006C1D50">
        <w:rPr>
          <w:rStyle w:val="eop"/>
          <w:rFonts w:ascii="BrowalliaUPC" w:hAnsi="BrowalliaUPC" w:cs="BrowalliaUPC"/>
          <w:sz w:val="28"/>
          <w:szCs w:val="28"/>
        </w:rPr>
        <w:t> </w:t>
      </w:r>
    </w:p>
    <w:p w14:paraId="1432840E" w14:textId="1D0E397D" w:rsidR="00A25C40" w:rsidRPr="006C1D50" w:rsidRDefault="00A25C40" w:rsidP="007A78A5">
      <w:pPr>
        <w:pStyle w:val="paragraph"/>
        <w:spacing w:before="0" w:beforeAutospacing="0" w:after="0" w:afterAutospacing="0"/>
        <w:jc w:val="thaiDistribute"/>
        <w:textAlignment w:val="baseline"/>
        <w:rPr>
          <w:rFonts w:ascii="BrowalliaUPC" w:hAnsi="BrowalliaUPC" w:cs="BrowalliaUPC"/>
          <w:sz w:val="18"/>
          <w:szCs w:val="18"/>
        </w:rPr>
      </w:pPr>
    </w:p>
    <w:p w14:paraId="0AAD4228" w14:textId="1ABD7726" w:rsidR="00A25C40" w:rsidRPr="006C1D50" w:rsidRDefault="00A25C40" w:rsidP="008D2113">
      <w:pPr>
        <w:pStyle w:val="paragraph"/>
        <w:spacing w:before="0" w:beforeAutospacing="0" w:after="0" w:afterAutospacing="0"/>
        <w:jc w:val="thaiDistribute"/>
        <w:textAlignment w:val="baseline"/>
        <w:rPr>
          <w:rStyle w:val="eop"/>
          <w:rFonts w:ascii="BrowalliaUPC" w:hAnsi="BrowalliaUPC" w:cs="BrowalliaUPC"/>
          <w:sz w:val="28"/>
          <w:szCs w:val="28"/>
          <w:shd w:val="clear" w:color="auto" w:fill="FFFFFF"/>
        </w:rPr>
      </w:pPr>
    </w:p>
    <w:p w14:paraId="4862B1D3" w14:textId="77777777" w:rsidR="00D60295" w:rsidRPr="006C1D50" w:rsidRDefault="00D60295" w:rsidP="00D60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right="6"/>
        <w:jc w:val="thaiDistribute"/>
        <w:rPr>
          <w:rFonts w:ascii="BrowalliaUPC" w:hAnsi="BrowalliaUPC" w:cs="BrowalliaUPC"/>
          <w:sz w:val="28"/>
          <w:szCs w:val="28"/>
        </w:rPr>
        <w:sectPr w:rsidR="00D60295" w:rsidRPr="006C1D50" w:rsidSect="002439F2">
          <w:footerReference w:type="default" r:id="rId13"/>
          <w:pgSz w:w="16834" w:h="11909" w:orient="landscape" w:code="9"/>
          <w:pgMar w:top="1260" w:right="1099" w:bottom="1136" w:left="1259" w:header="992" w:footer="400" w:gutter="0"/>
          <w:cols w:space="720"/>
          <w:docGrid w:linePitch="245"/>
        </w:sectPr>
      </w:pPr>
    </w:p>
    <w:p w14:paraId="4CC6EE38" w14:textId="1BF1E213" w:rsidR="00AD2607" w:rsidRPr="006C1D50" w:rsidRDefault="00120762" w:rsidP="00AD260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สัญญาเช่า</w:t>
      </w:r>
    </w:p>
    <w:p w14:paraId="297AB571" w14:textId="77777777" w:rsidR="00AD2607" w:rsidRPr="006C1D50" w:rsidRDefault="00AD2607" w:rsidP="00706487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FBAB02D" w14:textId="25095438" w:rsidR="00F74D7E" w:rsidRPr="006C1D50" w:rsidRDefault="00F74D7E" w:rsidP="00C66129">
      <w:pPr>
        <w:pStyle w:val="CordiaNew"/>
        <w:numPr>
          <w:ilvl w:val="1"/>
          <w:numId w:val="43"/>
        </w:numPr>
        <w:tabs>
          <w:tab w:val="clear" w:pos="4153"/>
          <w:tab w:val="left" w:pos="426"/>
        </w:tabs>
        <w:ind w:left="993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t>สินทรัพย์สิทธิการใช้</w:t>
      </w:r>
    </w:p>
    <w:p w14:paraId="080570E3" w14:textId="77777777" w:rsidR="00F74D7E" w:rsidRPr="006C1D50" w:rsidRDefault="00F74D7E" w:rsidP="00F74D7E">
      <w:pPr>
        <w:pStyle w:val="ListParagraph"/>
        <w:ind w:left="1188"/>
        <w:rPr>
          <w:rFonts w:ascii="BrowalliaUPC" w:eastAsia="Cordia New" w:hAnsi="BrowalliaUPC" w:cs="BrowalliaUPC"/>
          <w:b/>
          <w:bCs/>
          <w:sz w:val="20"/>
          <w:szCs w:val="20"/>
          <w:lang w:eastAsia="th-TH"/>
        </w:rPr>
      </w:pPr>
    </w:p>
    <w:tbl>
      <w:tblPr>
        <w:tblW w:w="836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134"/>
        <w:gridCol w:w="1276"/>
        <w:gridCol w:w="1134"/>
        <w:gridCol w:w="1134"/>
      </w:tblGrid>
      <w:tr w:rsidR="006C1D50" w:rsidRPr="006C1D50" w14:paraId="4E88F57A" w14:textId="77777777" w:rsidTr="00A81539">
        <w:trPr>
          <w:cantSplit/>
          <w:trHeight w:val="261"/>
          <w:tblHeader/>
        </w:trPr>
        <w:tc>
          <w:tcPr>
            <w:tcW w:w="2551" w:type="dxa"/>
          </w:tcPr>
          <w:p w14:paraId="53C87354" w14:textId="77777777" w:rsidR="00A44C13" w:rsidRPr="006C1D50" w:rsidRDefault="00A44C13" w:rsidP="000C559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ab/>
            </w:r>
          </w:p>
        </w:tc>
        <w:tc>
          <w:tcPr>
            <w:tcW w:w="1134" w:type="dxa"/>
          </w:tcPr>
          <w:p w14:paraId="526CDFED" w14:textId="77777777" w:rsidR="00A44C13" w:rsidRPr="006C1D50" w:rsidRDefault="00A44C13" w:rsidP="000C5593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4678" w:type="dxa"/>
            <w:gridSpan w:val="4"/>
          </w:tcPr>
          <w:p w14:paraId="4BFD4691" w14:textId="401DCDCC" w:rsidR="00A44C13" w:rsidRPr="006C1D50" w:rsidRDefault="00A44C13" w:rsidP="000C5593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พันบาท)</w:t>
            </w:r>
          </w:p>
        </w:tc>
      </w:tr>
      <w:tr w:rsidR="006C1D50" w:rsidRPr="006C1D50" w14:paraId="6DBEE4F8" w14:textId="77777777" w:rsidTr="002A5083">
        <w:trPr>
          <w:cantSplit/>
          <w:tblHeader/>
        </w:trPr>
        <w:tc>
          <w:tcPr>
            <w:tcW w:w="2551" w:type="dxa"/>
          </w:tcPr>
          <w:p w14:paraId="773E2A20" w14:textId="77777777" w:rsidR="0058789A" w:rsidRPr="006C1D50" w:rsidRDefault="0058789A" w:rsidP="000C5593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812" w:type="dxa"/>
            <w:gridSpan w:val="5"/>
          </w:tcPr>
          <w:p w14:paraId="26E3018A" w14:textId="407B8EC3" w:rsidR="0058789A" w:rsidRPr="006C1D50" w:rsidRDefault="0058789A" w:rsidP="000C5593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6C1D50" w:rsidRPr="006C1D50" w14:paraId="18020BBC" w14:textId="77777777" w:rsidTr="00A81539">
        <w:trPr>
          <w:cantSplit/>
          <w:tblHeader/>
        </w:trPr>
        <w:tc>
          <w:tcPr>
            <w:tcW w:w="2551" w:type="dxa"/>
          </w:tcPr>
          <w:p w14:paraId="6C207A4D" w14:textId="77777777" w:rsidR="00A81539" w:rsidRPr="006C1D50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C5EDC0F" w14:textId="77777777" w:rsidR="00A81539" w:rsidRPr="006C1D50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ADEBBCC" w14:textId="1713749F" w:rsidR="00A81539" w:rsidRPr="006C1D50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</w:tcPr>
          <w:p w14:paraId="63B9AED2" w14:textId="76EBB07E" w:rsidR="00A81539" w:rsidRPr="006C1D50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0CD5020" w14:textId="15F14390" w:rsidR="00A81539" w:rsidRPr="006C1D50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</w:tcPr>
          <w:p w14:paraId="3500CAF1" w14:textId="3C80029E" w:rsidR="00A81539" w:rsidRPr="006C1D50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134" w:type="dxa"/>
          </w:tcPr>
          <w:p w14:paraId="465FE014" w14:textId="77777777" w:rsidR="00A81539" w:rsidRPr="006C1D50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A7659D6" w14:textId="6574A161" w:rsidR="00A81539" w:rsidRPr="006C1D50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</w:tcPr>
          <w:p w14:paraId="72764093" w14:textId="77777777" w:rsidR="00A81539" w:rsidRPr="006C1D50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961623A" w14:textId="672430EF" w:rsidR="00A81539" w:rsidRPr="006C1D50" w:rsidRDefault="00A81539" w:rsidP="00DC3B88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6C1D50" w:rsidRPr="006C1D50" w14:paraId="63996C38" w14:textId="77777777" w:rsidTr="00A81539">
        <w:trPr>
          <w:cantSplit/>
          <w:tblHeader/>
        </w:trPr>
        <w:tc>
          <w:tcPr>
            <w:tcW w:w="2551" w:type="dxa"/>
          </w:tcPr>
          <w:p w14:paraId="2188FBC6" w14:textId="77777777" w:rsidR="00A81539" w:rsidRPr="006C1D50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4C9CC7" w14:textId="77777777" w:rsidR="00A81539" w:rsidRPr="006C1D50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F6E822A" w14:textId="47AA535B" w:rsidR="00A81539" w:rsidRPr="006C1D50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F2F918E" w14:textId="14EEFD0C" w:rsidR="00A81539" w:rsidRPr="006C1D50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EEFB805" w14:textId="77777777" w:rsidR="00A81539" w:rsidRPr="006C1D50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D7383F0" w14:textId="77777777" w:rsidR="00A81539" w:rsidRPr="006C1D50" w:rsidRDefault="00A81539" w:rsidP="00A81539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6C1D50" w:rsidRPr="006C1D50" w14:paraId="0CE70A53" w14:textId="77777777" w:rsidTr="00A81539">
        <w:trPr>
          <w:cantSplit/>
        </w:trPr>
        <w:tc>
          <w:tcPr>
            <w:tcW w:w="2551" w:type="dxa"/>
          </w:tcPr>
          <w:p w14:paraId="0FD99EFA" w14:textId="77777777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</w:tcPr>
          <w:p w14:paraId="592E254E" w14:textId="77777777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BC25A22" w14:textId="78FB3BB2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AB48F40" w14:textId="50605C50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BE84717" w14:textId="77777777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8FC2A14" w14:textId="77777777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3966B4D8" w14:textId="77777777" w:rsidTr="00A81539">
        <w:trPr>
          <w:cantSplit/>
        </w:trPr>
        <w:tc>
          <w:tcPr>
            <w:tcW w:w="2551" w:type="dxa"/>
          </w:tcPr>
          <w:p w14:paraId="71BABF8D" w14:textId="7652B4EE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2563 </w:t>
            </w:r>
          </w:p>
        </w:tc>
        <w:tc>
          <w:tcPr>
            <w:tcW w:w="1134" w:type="dxa"/>
          </w:tcPr>
          <w:p w14:paraId="7D65B1A2" w14:textId="5170EBDF" w:rsidR="00A81539" w:rsidRPr="006C1D50" w:rsidRDefault="007E0ED6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2,518</w:t>
            </w:r>
          </w:p>
        </w:tc>
        <w:tc>
          <w:tcPr>
            <w:tcW w:w="1134" w:type="dxa"/>
            <w:vAlign w:val="bottom"/>
          </w:tcPr>
          <w:p w14:paraId="71FCAAAC" w14:textId="6D1128A5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92742F" w:rsidRPr="006C1D50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2742F" w:rsidRPr="006C1D50">
              <w:rPr>
                <w:rFonts w:ascii="BrowalliaUPC" w:hAnsi="BrowalliaUPC" w:cs="BrowalliaUPC"/>
                <w:sz w:val="28"/>
                <w:szCs w:val="28"/>
              </w:rPr>
              <w:t>527</w:t>
            </w:r>
          </w:p>
        </w:tc>
        <w:tc>
          <w:tcPr>
            <w:tcW w:w="1276" w:type="dxa"/>
          </w:tcPr>
          <w:p w14:paraId="24537CB6" w14:textId="16CA4765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6,620</w:t>
            </w:r>
          </w:p>
        </w:tc>
        <w:tc>
          <w:tcPr>
            <w:tcW w:w="1134" w:type="dxa"/>
            <w:vAlign w:val="bottom"/>
          </w:tcPr>
          <w:p w14:paraId="31E40897" w14:textId="6DAB729B" w:rsidR="00A81539" w:rsidRPr="006C1D50" w:rsidRDefault="00A81539" w:rsidP="00A81539">
            <w:pPr>
              <w:tabs>
                <w:tab w:val="clear" w:pos="907"/>
                <w:tab w:val="clear" w:pos="1871"/>
                <w:tab w:val="left" w:pos="913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29,409</w:t>
            </w:r>
          </w:p>
        </w:tc>
        <w:tc>
          <w:tcPr>
            <w:tcW w:w="1134" w:type="dxa"/>
            <w:vAlign w:val="bottom"/>
          </w:tcPr>
          <w:p w14:paraId="142A64B8" w14:textId="0D9563D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10</w:t>
            </w:r>
            <w:r w:rsidR="0092742F" w:rsidRPr="006C1D50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2742F" w:rsidRPr="006C1D50">
              <w:rPr>
                <w:rFonts w:ascii="BrowalliaUPC" w:hAnsi="BrowalliaUPC" w:cs="BrowalliaUPC"/>
                <w:sz w:val="28"/>
                <w:szCs w:val="28"/>
              </w:rPr>
              <w:t>074</w:t>
            </w:r>
          </w:p>
        </w:tc>
      </w:tr>
      <w:tr w:rsidR="006C1D50" w:rsidRPr="006C1D50" w14:paraId="216E6B8D" w14:textId="77777777" w:rsidTr="00A81539">
        <w:trPr>
          <w:cantSplit/>
        </w:trPr>
        <w:tc>
          <w:tcPr>
            <w:tcW w:w="2551" w:type="dxa"/>
          </w:tcPr>
          <w:p w14:paraId="79B093B0" w14:textId="500E3BC3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34CACC62" w14:textId="58CEC1EE" w:rsidR="00A81539" w:rsidRPr="006C1D50" w:rsidRDefault="00183F28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2,333</w:t>
            </w:r>
          </w:p>
        </w:tc>
        <w:tc>
          <w:tcPr>
            <w:tcW w:w="1134" w:type="dxa"/>
            <w:vAlign w:val="bottom"/>
          </w:tcPr>
          <w:p w14:paraId="061ECC50" w14:textId="227037D8" w:rsidR="00A81539" w:rsidRPr="006C1D50" w:rsidRDefault="00183F28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A81539"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2742F" w:rsidRPr="006C1D50">
              <w:rPr>
                <w:rFonts w:ascii="BrowalliaUPC" w:hAnsi="BrowalliaUPC" w:cs="BrowalliaUPC"/>
                <w:sz w:val="28"/>
                <w:szCs w:val="28"/>
              </w:rPr>
              <w:t>599</w:t>
            </w:r>
          </w:p>
        </w:tc>
        <w:tc>
          <w:tcPr>
            <w:tcW w:w="1276" w:type="dxa"/>
          </w:tcPr>
          <w:p w14:paraId="6690D8D3" w14:textId="4C56A470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DDB0698" w14:textId="5FE914A3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698DD4C" w14:textId="336BE5D6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3,93</w:t>
            </w:r>
            <w:r w:rsidR="00332832" w:rsidRPr="006C1D50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</w:tr>
      <w:tr w:rsidR="006C1D50" w:rsidRPr="006C1D50" w14:paraId="13A17C9C" w14:textId="77777777" w:rsidTr="00A81539">
        <w:trPr>
          <w:cantSplit/>
        </w:trPr>
        <w:tc>
          <w:tcPr>
            <w:tcW w:w="2551" w:type="dxa"/>
          </w:tcPr>
          <w:p w14:paraId="230F6948" w14:textId="05A12AB5" w:rsidR="00A81539" w:rsidRPr="006C1D50" w:rsidRDefault="00A81539" w:rsidP="0097037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โอนจัดประเภทเป็นที่ดิน อาคาร และอุปกรณ์</w:t>
            </w:r>
          </w:p>
        </w:tc>
        <w:tc>
          <w:tcPr>
            <w:tcW w:w="1134" w:type="dxa"/>
          </w:tcPr>
          <w:p w14:paraId="45AD2B7A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C772973" w14:textId="1F69CFC6" w:rsidR="00134D22" w:rsidRPr="006C1D50" w:rsidRDefault="00134D22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146AFBF" w14:textId="68F8663D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3047492" w14:textId="77777777" w:rsidR="00134D22" w:rsidRPr="006C1D50" w:rsidRDefault="00134D22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FD0FBE5" w14:textId="5B76AE2A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F5C3AEF" w14:textId="2D5DF348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(4,000)</w:t>
            </w:r>
          </w:p>
        </w:tc>
        <w:tc>
          <w:tcPr>
            <w:tcW w:w="1134" w:type="dxa"/>
            <w:vAlign w:val="bottom"/>
          </w:tcPr>
          <w:p w14:paraId="104DCC40" w14:textId="084AEEAC" w:rsidR="00A81539" w:rsidRPr="006C1D50" w:rsidRDefault="00A81539" w:rsidP="00A81539">
            <w:pPr>
              <w:tabs>
                <w:tab w:val="clear" w:pos="680"/>
                <w:tab w:val="left" w:pos="671"/>
              </w:tabs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(4,000)</w:t>
            </w:r>
          </w:p>
        </w:tc>
      </w:tr>
      <w:tr w:rsidR="006C1D50" w:rsidRPr="006C1D50" w14:paraId="3FE580A5" w14:textId="77777777" w:rsidTr="00A81539">
        <w:trPr>
          <w:cantSplit/>
        </w:trPr>
        <w:tc>
          <w:tcPr>
            <w:tcW w:w="2551" w:type="dxa"/>
          </w:tcPr>
          <w:p w14:paraId="702C6BC7" w14:textId="77777777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ลดลงจากการเปลี่ยนแปลง</w:t>
            </w:r>
          </w:p>
          <w:p w14:paraId="5B8670EE" w14:textId="135CF4EA" w:rsidR="00A81539" w:rsidRPr="006C1D50" w:rsidRDefault="00A81539" w:rsidP="00970378">
            <w:pPr>
              <w:spacing w:line="240" w:lineRule="auto"/>
              <w:ind w:left="174" w:right="-36" w:firstLine="14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134" w:type="dxa"/>
          </w:tcPr>
          <w:p w14:paraId="1AD293AE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043BAB6" w14:textId="611491E3" w:rsidR="00183F28" w:rsidRPr="006C1D50" w:rsidRDefault="008E7C04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183F28" w:rsidRPr="006C1D50">
              <w:rPr>
                <w:rFonts w:ascii="BrowalliaUPC" w:hAnsi="BrowalliaUPC" w:cs="BrowalliaUPC"/>
                <w:sz w:val="28"/>
                <w:szCs w:val="28"/>
              </w:rPr>
              <w:t>131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4B4B9FD1" w14:textId="6AA3512B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92742F" w:rsidRPr="006C1D50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2742F" w:rsidRPr="006C1D50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="007052E2" w:rsidRPr="006C1D50">
              <w:rPr>
                <w:rFonts w:ascii="BrowalliaUPC" w:hAnsi="BrowalliaUPC" w:cs="BrowalliaUPC"/>
                <w:sz w:val="28"/>
                <w:szCs w:val="28"/>
              </w:rPr>
              <w:t>52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34166D95" w14:textId="77777777" w:rsidR="00134D22" w:rsidRPr="006C1D50" w:rsidRDefault="00134D22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FA742E9" w14:textId="30547B99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EBEC66D" w14:textId="2CD3C419" w:rsidR="00A81539" w:rsidRPr="006C1D50" w:rsidRDefault="00934170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7CF1F02" w14:textId="40C6FD64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6503FD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70378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="00F74878">
              <w:rPr>
                <w:rFonts w:ascii="BrowalliaUPC" w:hAnsi="BrowalliaUPC" w:cs="BrowalliaUPC"/>
                <w:sz w:val="28"/>
                <w:szCs w:val="28"/>
              </w:rPr>
              <w:t>83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6C1D50" w:rsidRPr="006C1D50" w14:paraId="2ADBAB6E" w14:textId="77777777" w:rsidTr="00A81539">
        <w:trPr>
          <w:cantSplit/>
        </w:trPr>
        <w:tc>
          <w:tcPr>
            <w:tcW w:w="2551" w:type="dxa"/>
          </w:tcPr>
          <w:p w14:paraId="62850983" w14:textId="64031F36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</w:tcPr>
          <w:p w14:paraId="47EF60BB" w14:textId="147B3547" w:rsidR="00A81539" w:rsidRPr="006C1D50" w:rsidRDefault="00183F28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84D53F9" w14:textId="277B8022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4CAE30C" w14:textId="1B5A8A9A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67511E3" w14:textId="0B668AB1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7C27F0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7F414B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7C27F0">
              <w:rPr>
                <w:rFonts w:ascii="BrowalliaUPC" w:hAnsi="BrowalliaUPC" w:cs="BrowalliaUPC"/>
                <w:sz w:val="28"/>
                <w:szCs w:val="28"/>
              </w:rPr>
              <w:t>488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243BF2BB" w14:textId="6317A833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010368">
              <w:rPr>
                <w:rFonts w:ascii="BrowalliaUPC" w:hAnsi="BrowalliaUPC" w:cs="BrowalliaUPC"/>
                <w:sz w:val="28"/>
                <w:szCs w:val="28"/>
              </w:rPr>
              <w:t>24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1716AA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010368">
              <w:rPr>
                <w:rFonts w:ascii="BrowalliaUPC" w:hAnsi="BrowalliaUPC" w:cs="BrowalliaUPC"/>
                <w:sz w:val="28"/>
                <w:szCs w:val="28"/>
              </w:rPr>
              <w:t>88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6C1D50" w:rsidRPr="006C1D50" w14:paraId="53CF5033" w14:textId="77777777" w:rsidTr="00A81539">
        <w:trPr>
          <w:cantSplit/>
        </w:trPr>
        <w:tc>
          <w:tcPr>
            <w:tcW w:w="2551" w:type="dxa"/>
          </w:tcPr>
          <w:p w14:paraId="484C56FA" w14:textId="77777777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1FFE3ABA" w14:textId="216DECBF" w:rsidR="00A81539" w:rsidRPr="006C1D50" w:rsidRDefault="00183F28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4,</w:t>
            </w:r>
            <w:r w:rsidR="003E6E26" w:rsidRPr="006C1D50">
              <w:rPr>
                <w:rFonts w:ascii="BrowalliaUPC" w:hAnsi="BrowalliaUPC" w:cs="BrowalliaUPC"/>
                <w:sz w:val="28"/>
                <w:szCs w:val="28"/>
              </w:rPr>
              <w:t>720</w:t>
            </w:r>
          </w:p>
        </w:tc>
        <w:tc>
          <w:tcPr>
            <w:tcW w:w="1134" w:type="dxa"/>
            <w:vAlign w:val="bottom"/>
          </w:tcPr>
          <w:p w14:paraId="0AADCB2D" w14:textId="69BD3934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183F28" w:rsidRPr="006C1D50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7052E2" w:rsidRPr="006C1D50">
              <w:rPr>
                <w:rFonts w:ascii="BrowalliaUPC" w:hAnsi="BrowalliaUPC" w:cs="BrowalliaUPC"/>
                <w:sz w:val="28"/>
                <w:szCs w:val="28"/>
              </w:rPr>
              <w:t>174</w:t>
            </w:r>
          </w:p>
        </w:tc>
        <w:tc>
          <w:tcPr>
            <w:tcW w:w="1276" w:type="dxa"/>
          </w:tcPr>
          <w:p w14:paraId="33B1A19E" w14:textId="089B88F3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6,620</w:t>
            </w:r>
          </w:p>
        </w:tc>
        <w:tc>
          <w:tcPr>
            <w:tcW w:w="1134" w:type="dxa"/>
            <w:vAlign w:val="bottom"/>
          </w:tcPr>
          <w:p w14:paraId="4091FA59" w14:textId="32AC3086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="007F414B">
              <w:rPr>
                <w:rFonts w:ascii="BrowalliaUPC" w:hAnsi="BrowalliaUPC" w:cs="BrowalliaUPC"/>
                <w:sz w:val="28"/>
                <w:szCs w:val="28"/>
              </w:rPr>
              <w:t>21</w:t>
            </w:r>
          </w:p>
        </w:tc>
        <w:tc>
          <w:tcPr>
            <w:tcW w:w="1134" w:type="dxa"/>
            <w:vAlign w:val="bottom"/>
          </w:tcPr>
          <w:p w14:paraId="3B3DFAE7" w14:textId="21AEA688" w:rsidR="00A81539" w:rsidRPr="006C1D50" w:rsidRDefault="00010368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72</w:t>
            </w:r>
            <w:r w:rsidR="00A81539"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435</w:t>
            </w:r>
          </w:p>
        </w:tc>
      </w:tr>
      <w:tr w:rsidR="006C1D50" w:rsidRPr="006C1D50" w14:paraId="64A42F8F" w14:textId="77777777" w:rsidTr="00A81539">
        <w:trPr>
          <w:cantSplit/>
        </w:trPr>
        <w:tc>
          <w:tcPr>
            <w:tcW w:w="2551" w:type="dxa"/>
          </w:tcPr>
          <w:p w14:paraId="53449E07" w14:textId="77777777" w:rsidR="00A81539" w:rsidRPr="006C1D50" w:rsidRDefault="00A81539" w:rsidP="00A81539">
            <w:pPr>
              <w:pStyle w:val="Heading6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976C659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D8F854" w14:textId="450D4758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6F42CB" w14:textId="165EE73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9622DD3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84EDD0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241B97F0" w14:textId="77777777" w:rsidTr="00A81539">
        <w:trPr>
          <w:cantSplit/>
        </w:trPr>
        <w:tc>
          <w:tcPr>
            <w:tcW w:w="2551" w:type="dxa"/>
          </w:tcPr>
          <w:p w14:paraId="09C1697A" w14:textId="77777777" w:rsidR="00A81539" w:rsidRPr="006C1D50" w:rsidRDefault="00A81539" w:rsidP="00A81539">
            <w:pPr>
              <w:pStyle w:val="Heading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14:paraId="3414F67B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5EC527D" w14:textId="19D5A483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BF82FB5" w14:textId="56F87D50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B4B0A0B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8CD3949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28BFC93B" w14:textId="77777777" w:rsidTr="00A81539">
        <w:trPr>
          <w:cantSplit/>
        </w:trPr>
        <w:tc>
          <w:tcPr>
            <w:tcW w:w="2551" w:type="dxa"/>
          </w:tcPr>
          <w:p w14:paraId="3BD23F74" w14:textId="1A7831DD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2563 </w:t>
            </w:r>
          </w:p>
        </w:tc>
        <w:tc>
          <w:tcPr>
            <w:tcW w:w="1134" w:type="dxa"/>
          </w:tcPr>
          <w:p w14:paraId="744303B3" w14:textId="663450BC" w:rsidR="00A81539" w:rsidRPr="006C1D50" w:rsidRDefault="00183F28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81B0ECD" w14:textId="640A253A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BD91D09" w14:textId="4DEA2E9D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33B9838" w14:textId="2C0B1D79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14,091</w:t>
            </w:r>
          </w:p>
        </w:tc>
        <w:tc>
          <w:tcPr>
            <w:tcW w:w="1134" w:type="dxa"/>
            <w:vAlign w:val="bottom"/>
          </w:tcPr>
          <w:p w14:paraId="404B6DCB" w14:textId="41766CAB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14,091</w:t>
            </w:r>
          </w:p>
        </w:tc>
      </w:tr>
      <w:tr w:rsidR="006C1D50" w:rsidRPr="006C1D50" w14:paraId="448EB189" w14:textId="77777777" w:rsidTr="00A81539">
        <w:trPr>
          <w:cantSplit/>
        </w:trPr>
        <w:tc>
          <w:tcPr>
            <w:tcW w:w="2551" w:type="dxa"/>
          </w:tcPr>
          <w:p w14:paraId="6097B705" w14:textId="77777777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55E30914" w14:textId="0F115044" w:rsidR="00A81539" w:rsidRPr="006C1D50" w:rsidRDefault="00862F8D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7D77A90" w14:textId="21C4C02D" w:rsidR="00A81539" w:rsidRPr="006C1D50" w:rsidRDefault="000D2DC7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="00A81539"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831</w:t>
            </w:r>
          </w:p>
        </w:tc>
        <w:tc>
          <w:tcPr>
            <w:tcW w:w="1276" w:type="dxa"/>
          </w:tcPr>
          <w:p w14:paraId="37552BCF" w14:textId="7733C16C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827</w:t>
            </w:r>
          </w:p>
        </w:tc>
        <w:tc>
          <w:tcPr>
            <w:tcW w:w="1134" w:type="dxa"/>
            <w:vAlign w:val="bottom"/>
          </w:tcPr>
          <w:p w14:paraId="597E7ABD" w14:textId="0BEF4381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1,836</w:t>
            </w:r>
          </w:p>
        </w:tc>
        <w:tc>
          <w:tcPr>
            <w:tcW w:w="1134" w:type="dxa"/>
            <w:vAlign w:val="bottom"/>
          </w:tcPr>
          <w:p w14:paraId="64379CFE" w14:textId="1514E886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B73F49"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042A53" w:rsidRPr="006C1D50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B73F49" w:rsidRPr="006C1D50">
              <w:rPr>
                <w:rFonts w:ascii="BrowalliaUPC" w:hAnsi="BrowalliaUPC" w:cs="BrowalliaUPC"/>
                <w:sz w:val="28"/>
                <w:szCs w:val="28"/>
              </w:rPr>
              <w:t>94</w:t>
            </w:r>
          </w:p>
        </w:tc>
      </w:tr>
      <w:tr w:rsidR="006C1D50" w:rsidRPr="006C1D50" w14:paraId="6DD10781" w14:textId="77777777" w:rsidTr="00A81539">
        <w:trPr>
          <w:cantSplit/>
        </w:trPr>
        <w:tc>
          <w:tcPr>
            <w:tcW w:w="2551" w:type="dxa"/>
          </w:tcPr>
          <w:p w14:paraId="548201C2" w14:textId="0943E07C" w:rsidR="00A81539" w:rsidRPr="006C1D50" w:rsidRDefault="00A81539" w:rsidP="00970378">
            <w:pPr>
              <w:tabs>
                <w:tab w:val="clear" w:pos="227"/>
                <w:tab w:val="clear" w:pos="454"/>
                <w:tab w:val="left" w:pos="458"/>
              </w:tabs>
              <w:spacing w:line="240" w:lineRule="auto"/>
              <w:ind w:left="316" w:right="-36" w:hanging="284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โอนจัดประเภทเป็นที่ดิน อาคาร</w:t>
            </w:r>
            <w:r w:rsidR="001C01F8" w:rsidRPr="006C1D50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134" w:type="dxa"/>
          </w:tcPr>
          <w:p w14:paraId="1A7D4983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79FBC3D" w14:textId="5379EF0B" w:rsidR="001C01F8" w:rsidRPr="006C1D50" w:rsidRDefault="001C01F8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A8A650B" w14:textId="63D68456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E1F882B" w14:textId="77777777" w:rsidR="00134D22" w:rsidRPr="006C1D50" w:rsidRDefault="00134D22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A530A3F" w14:textId="582DBFAF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EBCF604" w14:textId="61809942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(2,43</w:t>
            </w:r>
            <w:r w:rsidR="009D47EB" w:rsidRPr="006C1D50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6236DD34" w14:textId="631232DF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(2,43</w:t>
            </w:r>
            <w:r w:rsidR="009D47EB" w:rsidRPr="006C1D50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6C1D50" w:rsidRPr="006C1D50" w14:paraId="7283E19B" w14:textId="77777777" w:rsidTr="00A81539">
        <w:trPr>
          <w:cantSplit/>
        </w:trPr>
        <w:tc>
          <w:tcPr>
            <w:tcW w:w="2551" w:type="dxa"/>
          </w:tcPr>
          <w:p w14:paraId="313DB8E0" w14:textId="50B776A9" w:rsidR="00A81539" w:rsidRPr="006C1D50" w:rsidRDefault="00A81539" w:rsidP="00970378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31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134" w:type="dxa"/>
          </w:tcPr>
          <w:p w14:paraId="496E4F4E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89FF4D3" w14:textId="540D2775" w:rsidR="001C01F8" w:rsidRPr="006C1D50" w:rsidRDefault="004A6C1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CCB80B2" w14:textId="2045D6D2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032C6E" w:rsidRPr="006C1D50">
              <w:rPr>
                <w:rFonts w:ascii="BrowalliaUPC" w:hAnsi="BrowalliaUPC" w:cs="BrowalliaUPC"/>
                <w:sz w:val="28"/>
                <w:szCs w:val="28"/>
              </w:rPr>
              <w:t>15</w:t>
            </w:r>
            <w:r w:rsidR="00010368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14:paraId="093AD044" w14:textId="77777777" w:rsidR="00134D22" w:rsidRPr="006C1D50" w:rsidRDefault="00134D22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7EA36A1" w14:textId="4AB7D38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F3E7C61" w14:textId="1C19A0BB" w:rsidR="00A81539" w:rsidRPr="006C1D50" w:rsidRDefault="00A81539" w:rsidP="00A81539">
            <w:pP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B36706C" w14:textId="1C3C29E8" w:rsidR="00A81539" w:rsidRPr="006C1D50" w:rsidRDefault="00A81539" w:rsidP="00A81539">
            <w:pP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042A53"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032C6E" w:rsidRPr="006C1D5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010368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6C1D50" w:rsidRPr="006C1D50" w14:paraId="3E8FB3EC" w14:textId="77777777" w:rsidTr="00A81539">
        <w:trPr>
          <w:cantSplit/>
        </w:trPr>
        <w:tc>
          <w:tcPr>
            <w:tcW w:w="2551" w:type="dxa"/>
          </w:tcPr>
          <w:p w14:paraId="4872F99C" w14:textId="051C7746" w:rsidR="00A81539" w:rsidRPr="006C1D50" w:rsidRDefault="00A81539" w:rsidP="00970378">
            <w:pPr>
              <w:tabs>
                <w:tab w:val="clear" w:pos="227"/>
              </w:tabs>
              <w:spacing w:line="240" w:lineRule="auto"/>
              <w:ind w:left="316" w:right="-36" w:hanging="31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</w:tcPr>
          <w:p w14:paraId="3EEEB220" w14:textId="77777777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F5686FA" w14:textId="2B039E26" w:rsidR="00183F28" w:rsidRPr="006C1D50" w:rsidRDefault="004F322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EE15578" w14:textId="6B9EDC4A" w:rsidR="00A81539" w:rsidRPr="006C1D50" w:rsidRDefault="004905DA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DDEAAB6" w14:textId="5E775032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2480E89" w14:textId="4E190CEF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(1</w:t>
            </w:r>
            <w:r w:rsidR="008E16B7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E16B7">
              <w:rPr>
                <w:rFonts w:ascii="BrowalliaUPC" w:hAnsi="BrowalliaUPC" w:cs="BrowalliaUPC"/>
                <w:sz w:val="28"/>
                <w:szCs w:val="28"/>
              </w:rPr>
              <w:t>854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016298E1" w14:textId="152B33AB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(1</w:t>
            </w:r>
            <w:r w:rsidR="008E16B7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E16B7">
              <w:rPr>
                <w:rFonts w:ascii="BrowalliaUPC" w:hAnsi="BrowalliaUPC" w:cs="BrowalliaUPC"/>
                <w:sz w:val="28"/>
                <w:szCs w:val="28"/>
              </w:rPr>
              <w:t>854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6C1D50" w:rsidRPr="006C1D50" w14:paraId="3444AA15" w14:textId="77777777" w:rsidTr="00A81539">
        <w:trPr>
          <w:cantSplit/>
        </w:trPr>
        <w:tc>
          <w:tcPr>
            <w:tcW w:w="2551" w:type="dxa"/>
          </w:tcPr>
          <w:p w14:paraId="29F649D1" w14:textId="77777777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581C0368" w14:textId="0ED34D1A" w:rsidR="00A81539" w:rsidRPr="006C1D50" w:rsidRDefault="005833BF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642ABB1" w14:textId="38AEF45C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8,</w:t>
            </w:r>
            <w:r w:rsidR="007052E2" w:rsidRPr="006C1D50">
              <w:rPr>
                <w:rFonts w:ascii="BrowalliaUPC" w:hAnsi="BrowalliaUPC" w:cs="BrowalliaUPC"/>
                <w:sz w:val="28"/>
                <w:szCs w:val="28"/>
              </w:rPr>
              <w:t>67</w:t>
            </w:r>
            <w:r w:rsidR="008E16B7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687A9723" w14:textId="46DCEFFB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827</w:t>
            </w:r>
          </w:p>
        </w:tc>
        <w:tc>
          <w:tcPr>
            <w:tcW w:w="1134" w:type="dxa"/>
            <w:vAlign w:val="bottom"/>
          </w:tcPr>
          <w:p w14:paraId="42050D1B" w14:textId="2850BDFA" w:rsidR="00A81539" w:rsidRPr="006C1D50" w:rsidRDefault="008E16B7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637</w:t>
            </w:r>
          </w:p>
        </w:tc>
        <w:tc>
          <w:tcPr>
            <w:tcW w:w="1134" w:type="dxa"/>
            <w:vAlign w:val="bottom"/>
          </w:tcPr>
          <w:p w14:paraId="56D49428" w14:textId="6884F5D0" w:rsidR="00A81539" w:rsidRPr="006C1D50" w:rsidRDefault="00A81539" w:rsidP="00A81539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8E16B7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8E16B7">
              <w:rPr>
                <w:rFonts w:ascii="BrowalliaUPC" w:hAnsi="BrowalliaUPC" w:cs="BrowalliaUPC"/>
                <w:sz w:val="28"/>
                <w:szCs w:val="28"/>
              </w:rPr>
              <w:t>136</w:t>
            </w:r>
          </w:p>
        </w:tc>
      </w:tr>
      <w:tr w:rsidR="006C1D50" w:rsidRPr="006C1D50" w14:paraId="4C6250D5" w14:textId="77777777" w:rsidTr="00A81539">
        <w:trPr>
          <w:cantSplit/>
        </w:trPr>
        <w:tc>
          <w:tcPr>
            <w:tcW w:w="2551" w:type="dxa"/>
          </w:tcPr>
          <w:p w14:paraId="493DC284" w14:textId="77777777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09BB32BD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E0FA63" w14:textId="5C8587E5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15C2874" w14:textId="5CFA216B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788D690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9C25C8" w14:textId="77777777" w:rsidR="00A81539" w:rsidRPr="006C1D50" w:rsidRDefault="00A81539" w:rsidP="00A81539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2298A4F8" w14:textId="77777777" w:rsidTr="00A81539">
        <w:trPr>
          <w:cantSplit/>
        </w:trPr>
        <w:tc>
          <w:tcPr>
            <w:tcW w:w="2551" w:type="dxa"/>
          </w:tcPr>
          <w:p w14:paraId="72C3D9C9" w14:textId="77777777" w:rsidR="00A81539" w:rsidRPr="006C1D50" w:rsidRDefault="00A81539" w:rsidP="00A81539">
            <w:pPr>
              <w:pStyle w:val="Heading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</w:tcPr>
          <w:p w14:paraId="46467EDD" w14:textId="77777777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CAC802" w14:textId="2085C0E9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E86EF20" w14:textId="14796956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990893F" w14:textId="77777777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8EE21EF" w14:textId="77777777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70FA9CD4" w14:textId="77777777" w:rsidTr="00A81539">
        <w:trPr>
          <w:cantSplit/>
        </w:trPr>
        <w:tc>
          <w:tcPr>
            <w:tcW w:w="2551" w:type="dxa"/>
          </w:tcPr>
          <w:p w14:paraId="54FD7B16" w14:textId="77777777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5B954342" w14:textId="0A48F6F1" w:rsidR="00A81539" w:rsidRPr="006C1D50" w:rsidRDefault="00E00396" w:rsidP="00A81539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4,</w:t>
            </w:r>
            <w:r w:rsidR="005833BF" w:rsidRPr="006C1D50">
              <w:rPr>
                <w:rFonts w:ascii="BrowalliaUPC" w:hAnsi="BrowalliaUPC" w:cs="BrowalliaUPC"/>
                <w:sz w:val="28"/>
                <w:szCs w:val="28"/>
              </w:rPr>
              <w:t>720</w:t>
            </w:r>
          </w:p>
        </w:tc>
        <w:tc>
          <w:tcPr>
            <w:tcW w:w="1134" w:type="dxa"/>
            <w:vAlign w:val="bottom"/>
          </w:tcPr>
          <w:p w14:paraId="3968906F" w14:textId="0C5EB292" w:rsidR="00A81539" w:rsidRPr="006C1D50" w:rsidRDefault="00A81539" w:rsidP="00A81539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E00396"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6914A1" w:rsidRPr="006C1D50">
              <w:rPr>
                <w:rFonts w:ascii="BrowalliaUPC" w:hAnsi="BrowalliaUPC" w:cs="BrowalliaUPC"/>
                <w:sz w:val="28"/>
                <w:szCs w:val="28"/>
              </w:rPr>
              <w:t>50</w:t>
            </w:r>
            <w:r w:rsidR="008E16B7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14:paraId="1B67CF4A" w14:textId="73730EE8" w:rsidR="00A81539" w:rsidRPr="006C1D50" w:rsidRDefault="00A81539" w:rsidP="00A81539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5,793</w:t>
            </w:r>
          </w:p>
        </w:tc>
        <w:tc>
          <w:tcPr>
            <w:tcW w:w="1134" w:type="dxa"/>
            <w:vAlign w:val="bottom"/>
          </w:tcPr>
          <w:p w14:paraId="78880A9E" w14:textId="04C87283" w:rsidR="00A81539" w:rsidRPr="006C1D50" w:rsidRDefault="00A81539" w:rsidP="00A81539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28</w:t>
            </w:r>
            <w:r w:rsidR="008E16B7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bottom"/>
          </w:tcPr>
          <w:p w14:paraId="160C4D35" w14:textId="1CF4F3F6" w:rsidR="00A81539" w:rsidRPr="006C1D50" w:rsidRDefault="00A81539" w:rsidP="00A81539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62,299</w:t>
            </w:r>
          </w:p>
        </w:tc>
      </w:tr>
      <w:tr w:rsidR="006C1D50" w:rsidRPr="006C1D50" w14:paraId="531CCCBA" w14:textId="77777777" w:rsidTr="00A81539">
        <w:trPr>
          <w:cantSplit/>
          <w:trHeight w:val="285"/>
        </w:trPr>
        <w:tc>
          <w:tcPr>
            <w:tcW w:w="2551" w:type="dxa"/>
          </w:tcPr>
          <w:p w14:paraId="595F6228" w14:textId="77777777" w:rsidR="00A81539" w:rsidRPr="006C1D50" w:rsidRDefault="00A81539" w:rsidP="00A81539">
            <w:pPr>
              <w:spacing w:line="240" w:lineRule="auto"/>
              <w:ind w:right="-36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0116393" w14:textId="77777777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70DA466B" w14:textId="7D03A657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276" w:type="dxa"/>
          </w:tcPr>
          <w:p w14:paraId="3B457D29" w14:textId="37FC9B30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73DF658F" w14:textId="77777777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5C480CB8" w14:textId="77777777" w:rsidR="00A81539" w:rsidRPr="006C1D50" w:rsidRDefault="00A81539" w:rsidP="00A8153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2CA22CF7" w14:textId="77777777" w:rsidTr="00A81539">
        <w:trPr>
          <w:cantSplit/>
          <w:trHeight w:val="285"/>
        </w:trPr>
        <w:tc>
          <w:tcPr>
            <w:tcW w:w="2551" w:type="dxa"/>
          </w:tcPr>
          <w:p w14:paraId="22290E29" w14:textId="16BE6443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134" w:type="dxa"/>
          </w:tcPr>
          <w:p w14:paraId="12D55CB4" w14:textId="77777777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1C110C92" w14:textId="4C87DA7A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276" w:type="dxa"/>
          </w:tcPr>
          <w:p w14:paraId="551BF010" w14:textId="77777777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2BD58A67" w14:textId="77777777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3A2B5D2C" w14:textId="77777777" w:rsidR="00A81539" w:rsidRPr="006C1D50" w:rsidRDefault="00A81539" w:rsidP="00A81539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A81539" w:rsidRPr="006C1D50" w14:paraId="69C3D425" w14:textId="77777777" w:rsidTr="00A81539">
        <w:trPr>
          <w:cantSplit/>
          <w:trHeight w:val="285"/>
        </w:trPr>
        <w:tc>
          <w:tcPr>
            <w:tcW w:w="2551" w:type="dxa"/>
          </w:tcPr>
          <w:p w14:paraId="55605C90" w14:textId="06C2AB16" w:rsidR="00A81539" w:rsidRPr="006C1D50" w:rsidRDefault="00A81539" w:rsidP="00A81539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3A9A6B3D" w14:textId="77777777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6CCBD14F" w14:textId="1FDE9F85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276" w:type="dxa"/>
          </w:tcPr>
          <w:p w14:paraId="6229AB19" w14:textId="77777777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7395D165" w14:textId="77777777" w:rsidR="00A81539" w:rsidRPr="006C1D50" w:rsidRDefault="00A81539" w:rsidP="00A81539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558EFE6F" w14:textId="6227BDD7" w:rsidR="00A81539" w:rsidRPr="006C1D50" w:rsidRDefault="00A81539" w:rsidP="00A81539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470D78"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BF45B6" w:rsidRPr="006C1D50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470D78" w:rsidRPr="006C1D50">
              <w:rPr>
                <w:rFonts w:ascii="BrowalliaUPC" w:hAnsi="BrowalliaUPC" w:cs="BrowalliaUPC"/>
                <w:sz w:val="28"/>
                <w:szCs w:val="28"/>
              </w:rPr>
              <w:t>94</w:t>
            </w:r>
          </w:p>
        </w:tc>
      </w:tr>
    </w:tbl>
    <w:p w14:paraId="59FC59AD" w14:textId="5F4F2CC6" w:rsidR="00F74D7E" w:rsidRPr="006C1D50" w:rsidRDefault="00F74D7E" w:rsidP="00F74D7E">
      <w:pPr>
        <w:pStyle w:val="ListParagraph"/>
        <w:ind w:left="1188"/>
        <w:rPr>
          <w:rFonts w:ascii="BrowalliaUPC" w:eastAsia="Cordia New" w:hAnsi="BrowalliaUPC" w:cs="BrowalliaUPC"/>
          <w:b/>
          <w:bCs/>
          <w:sz w:val="22"/>
          <w:highlight w:val="yellow"/>
          <w:lang w:eastAsia="th-TH"/>
        </w:rPr>
      </w:pPr>
    </w:p>
    <w:p w14:paraId="7B75964C" w14:textId="6913D0CD" w:rsidR="00677C49" w:rsidRPr="006C1D50" w:rsidRDefault="00677C49" w:rsidP="00F74D7E">
      <w:pPr>
        <w:pStyle w:val="ListParagraph"/>
        <w:ind w:left="1188"/>
        <w:rPr>
          <w:rFonts w:ascii="BrowalliaUPC" w:eastAsia="Cordia New" w:hAnsi="BrowalliaUPC" w:cs="BrowalliaUPC"/>
          <w:b/>
          <w:bCs/>
          <w:sz w:val="22"/>
          <w:highlight w:val="yellow"/>
          <w:lang w:eastAsia="th-TH"/>
        </w:rPr>
      </w:pPr>
    </w:p>
    <w:p w14:paraId="383E3798" w14:textId="45E78401" w:rsidR="00677C49" w:rsidRPr="006C1D50" w:rsidRDefault="00677C49" w:rsidP="00F74D7E">
      <w:pPr>
        <w:pStyle w:val="ListParagraph"/>
        <w:ind w:left="1188"/>
        <w:rPr>
          <w:rFonts w:ascii="BrowalliaUPC" w:eastAsia="Cordia New" w:hAnsi="BrowalliaUPC" w:cs="BrowalliaUPC"/>
          <w:b/>
          <w:bCs/>
          <w:sz w:val="22"/>
          <w:highlight w:val="yellow"/>
          <w:lang w:eastAsia="th-TH"/>
        </w:rPr>
      </w:pPr>
    </w:p>
    <w:p w14:paraId="5DC006A2" w14:textId="2ACB60C0" w:rsidR="00677C49" w:rsidRPr="006C1D50" w:rsidRDefault="00677C49" w:rsidP="00F74D7E">
      <w:pPr>
        <w:pStyle w:val="ListParagraph"/>
        <w:ind w:left="1188"/>
        <w:rPr>
          <w:rFonts w:ascii="BrowalliaUPC" w:eastAsia="Cordia New" w:hAnsi="BrowalliaUPC" w:cs="BrowalliaUPC"/>
          <w:b/>
          <w:bCs/>
          <w:sz w:val="22"/>
          <w:highlight w:val="yellow"/>
          <w:lang w:eastAsia="th-TH"/>
        </w:rPr>
      </w:pPr>
    </w:p>
    <w:p w14:paraId="574B6ECE" w14:textId="03E6B280" w:rsidR="00677C49" w:rsidRPr="006C1D50" w:rsidRDefault="00677C49" w:rsidP="00F74D7E">
      <w:pPr>
        <w:pStyle w:val="ListParagraph"/>
        <w:ind w:left="1188"/>
        <w:rPr>
          <w:rFonts w:ascii="BrowalliaUPC" w:eastAsia="Cordia New" w:hAnsi="BrowalliaUPC" w:cs="BrowalliaUPC"/>
          <w:b/>
          <w:bCs/>
          <w:sz w:val="22"/>
          <w:highlight w:val="yellow"/>
          <w:lang w:eastAsia="th-TH"/>
        </w:rPr>
      </w:pPr>
    </w:p>
    <w:tbl>
      <w:tblPr>
        <w:tblW w:w="8363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1134"/>
        <w:gridCol w:w="1276"/>
        <w:gridCol w:w="1134"/>
        <w:gridCol w:w="1134"/>
      </w:tblGrid>
      <w:tr w:rsidR="006C1D50" w:rsidRPr="006C1D50" w14:paraId="327EFDBB" w14:textId="77777777" w:rsidTr="0058789A">
        <w:trPr>
          <w:cantSplit/>
          <w:trHeight w:val="261"/>
          <w:tblHeader/>
        </w:trPr>
        <w:tc>
          <w:tcPr>
            <w:tcW w:w="2551" w:type="dxa"/>
          </w:tcPr>
          <w:p w14:paraId="3690BDFC" w14:textId="77777777" w:rsidR="005129A7" w:rsidRPr="006C1D50" w:rsidRDefault="005129A7" w:rsidP="00330AA1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lastRenderedPageBreak/>
              <w:tab/>
            </w:r>
          </w:p>
        </w:tc>
        <w:tc>
          <w:tcPr>
            <w:tcW w:w="1134" w:type="dxa"/>
          </w:tcPr>
          <w:p w14:paraId="146D057A" w14:textId="77777777" w:rsidR="005129A7" w:rsidRPr="006C1D50" w:rsidRDefault="005129A7" w:rsidP="00330AA1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4678" w:type="dxa"/>
            <w:gridSpan w:val="4"/>
          </w:tcPr>
          <w:p w14:paraId="69D52F28" w14:textId="6AECAB1A" w:rsidR="005129A7" w:rsidRPr="006C1D50" w:rsidRDefault="005129A7" w:rsidP="00330AA1">
            <w:pPr>
              <w:pBdr>
                <w:bottom w:val="single" w:sz="4" w:space="1" w:color="FFFFFF"/>
              </w:pBdr>
              <w:tabs>
                <w:tab w:val="left" w:pos="2160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พันบาท)</w:t>
            </w:r>
          </w:p>
        </w:tc>
      </w:tr>
      <w:tr w:rsidR="006C1D50" w:rsidRPr="006C1D50" w14:paraId="15DFCE23" w14:textId="77777777" w:rsidTr="006C72FA">
        <w:trPr>
          <w:cantSplit/>
          <w:tblHeader/>
        </w:trPr>
        <w:tc>
          <w:tcPr>
            <w:tcW w:w="2551" w:type="dxa"/>
          </w:tcPr>
          <w:p w14:paraId="4CD8AD80" w14:textId="77777777" w:rsidR="0058789A" w:rsidRPr="006C1D50" w:rsidRDefault="0058789A" w:rsidP="00330AA1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812" w:type="dxa"/>
            <w:gridSpan w:val="5"/>
          </w:tcPr>
          <w:p w14:paraId="2F84D4AD" w14:textId="059648DC" w:rsidR="0058789A" w:rsidRPr="006C1D50" w:rsidRDefault="0058789A" w:rsidP="006C72FA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C1D50" w:rsidRPr="006C1D50" w14:paraId="10677982" w14:textId="77777777" w:rsidTr="006C72FA">
        <w:trPr>
          <w:cantSplit/>
          <w:tblHeader/>
        </w:trPr>
        <w:tc>
          <w:tcPr>
            <w:tcW w:w="2551" w:type="dxa"/>
          </w:tcPr>
          <w:p w14:paraId="45F3CDA9" w14:textId="77777777" w:rsidR="0058789A" w:rsidRPr="006C1D50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3A588C5" w14:textId="77777777" w:rsidR="0058789A" w:rsidRPr="006C1D50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AA06457" w14:textId="627388AB" w:rsidR="0058789A" w:rsidRPr="006C1D50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134" w:type="dxa"/>
          </w:tcPr>
          <w:p w14:paraId="3525A808" w14:textId="4429975B" w:rsidR="0058789A" w:rsidRPr="006C1D50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0AC1A5E" w14:textId="77777777" w:rsidR="0058789A" w:rsidRPr="006C1D50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อาคาร</w:t>
            </w:r>
          </w:p>
        </w:tc>
        <w:tc>
          <w:tcPr>
            <w:tcW w:w="1276" w:type="dxa"/>
          </w:tcPr>
          <w:p w14:paraId="04947776" w14:textId="77777777" w:rsidR="0058789A" w:rsidRPr="006C1D50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อุปกรณ์</w:t>
            </w:r>
          </w:p>
          <w:p w14:paraId="657C4B5B" w14:textId="2CB37C8F" w:rsidR="0058789A" w:rsidRPr="006C1D50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134" w:type="dxa"/>
          </w:tcPr>
          <w:p w14:paraId="6C63DFA3" w14:textId="77777777" w:rsidR="0058789A" w:rsidRPr="006C1D50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E876600" w14:textId="77777777" w:rsidR="0058789A" w:rsidRPr="006C1D50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34" w:type="dxa"/>
          </w:tcPr>
          <w:p w14:paraId="3B60FC85" w14:textId="77777777" w:rsidR="0058789A" w:rsidRPr="006C1D50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2C45116" w14:textId="77777777" w:rsidR="0058789A" w:rsidRPr="006C1D50" w:rsidRDefault="0058789A" w:rsidP="006C72FA">
            <w:pPr>
              <w:pBdr>
                <w:bottom w:val="single" w:sz="4" w:space="1" w:color="auto"/>
              </w:pBd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</w:tr>
      <w:tr w:rsidR="006C1D50" w:rsidRPr="006C1D50" w14:paraId="73CD0B0A" w14:textId="77777777" w:rsidTr="006C72FA">
        <w:trPr>
          <w:cantSplit/>
          <w:tblHeader/>
        </w:trPr>
        <w:tc>
          <w:tcPr>
            <w:tcW w:w="2551" w:type="dxa"/>
          </w:tcPr>
          <w:p w14:paraId="6CAD32C3" w14:textId="77777777" w:rsidR="0058789A" w:rsidRPr="006C1D50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A542BA" w14:textId="77777777" w:rsidR="0058789A" w:rsidRPr="006C1D50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B814811" w14:textId="2E08A4C1" w:rsidR="0058789A" w:rsidRPr="006C1D50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9B69D4D" w14:textId="77777777" w:rsidR="0058789A" w:rsidRPr="006C1D50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DBD66BE" w14:textId="77777777" w:rsidR="0058789A" w:rsidRPr="006C1D50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61B63B5" w14:textId="77777777" w:rsidR="0058789A" w:rsidRPr="006C1D50" w:rsidRDefault="0058789A" w:rsidP="00587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</w:tr>
      <w:tr w:rsidR="006C1D50" w:rsidRPr="006C1D50" w14:paraId="5B87D4FB" w14:textId="77777777" w:rsidTr="0058789A">
        <w:trPr>
          <w:cantSplit/>
        </w:trPr>
        <w:tc>
          <w:tcPr>
            <w:tcW w:w="2551" w:type="dxa"/>
          </w:tcPr>
          <w:p w14:paraId="1C2D7B3E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34" w:type="dxa"/>
          </w:tcPr>
          <w:p w14:paraId="1C3F1E84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7DDAFB3" w14:textId="29617E83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EAA2604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08145F0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A64E3E7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4CFEC40F" w14:textId="77777777" w:rsidTr="0058789A">
        <w:trPr>
          <w:cantSplit/>
        </w:trPr>
        <w:tc>
          <w:tcPr>
            <w:tcW w:w="2551" w:type="dxa"/>
          </w:tcPr>
          <w:p w14:paraId="050286A4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2563 </w:t>
            </w:r>
          </w:p>
        </w:tc>
        <w:tc>
          <w:tcPr>
            <w:tcW w:w="1134" w:type="dxa"/>
          </w:tcPr>
          <w:p w14:paraId="4743F1B3" w14:textId="0C067498" w:rsidR="0058789A" w:rsidRPr="006C1D50" w:rsidRDefault="00A84C69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2,5</w:t>
            </w:r>
            <w:r w:rsidR="00D67D48"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4CF3F2CE" w14:textId="2960CC9A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3F73D1" w:rsidRPr="006C1D50">
              <w:rPr>
                <w:rFonts w:ascii="BrowalliaUPC" w:hAnsi="BrowalliaUPC" w:cs="BrowalliaUPC"/>
                <w:sz w:val="28"/>
                <w:szCs w:val="28"/>
              </w:rPr>
              <w:t>2,</w:t>
            </w:r>
            <w:r w:rsidR="006F59B9" w:rsidRPr="006C1D50">
              <w:rPr>
                <w:rFonts w:ascii="BrowalliaUPC" w:hAnsi="BrowalliaUPC" w:cs="BrowalliaUPC"/>
                <w:sz w:val="28"/>
                <w:szCs w:val="28"/>
              </w:rPr>
              <w:t>35</w:t>
            </w:r>
            <w:r w:rsidR="002C316D" w:rsidRPr="006C1D50">
              <w:rPr>
                <w:rFonts w:ascii="BrowalliaUPC" w:hAnsi="BrowalliaUPC" w:cs="BrowalliaUPC"/>
                <w:sz w:val="28"/>
                <w:szCs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45B6AFA3" w14:textId="5913AF28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6,620</w:t>
            </w:r>
          </w:p>
        </w:tc>
        <w:tc>
          <w:tcPr>
            <w:tcW w:w="1134" w:type="dxa"/>
            <w:vAlign w:val="bottom"/>
          </w:tcPr>
          <w:p w14:paraId="0C7CE226" w14:textId="3DC0AAAA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20,707</w:t>
            </w:r>
          </w:p>
        </w:tc>
        <w:tc>
          <w:tcPr>
            <w:tcW w:w="1134" w:type="dxa"/>
            <w:vAlign w:val="bottom"/>
          </w:tcPr>
          <w:p w14:paraId="2DFC8ECB" w14:textId="4D983D6A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82,20</w:t>
            </w:r>
            <w:r w:rsidR="00C91E88" w:rsidRPr="006C1D50"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</w:tr>
      <w:tr w:rsidR="006C1D50" w:rsidRPr="006C1D50" w14:paraId="452A5D0C" w14:textId="77777777" w:rsidTr="0058789A">
        <w:trPr>
          <w:cantSplit/>
        </w:trPr>
        <w:tc>
          <w:tcPr>
            <w:tcW w:w="2551" w:type="dxa"/>
          </w:tcPr>
          <w:p w14:paraId="64B443C5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566D1B8E" w14:textId="50E7811C" w:rsidR="0058789A" w:rsidRPr="006C1D50" w:rsidRDefault="00A84C69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2,333</w:t>
            </w:r>
          </w:p>
        </w:tc>
        <w:tc>
          <w:tcPr>
            <w:tcW w:w="1134" w:type="dxa"/>
            <w:vAlign w:val="bottom"/>
          </w:tcPr>
          <w:p w14:paraId="7298D1FA" w14:textId="37050561" w:rsidR="0058789A" w:rsidRPr="006C1D50" w:rsidRDefault="00A84C69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1,</w:t>
            </w:r>
            <w:r w:rsidR="00F05CAC" w:rsidRPr="006C1D50">
              <w:rPr>
                <w:rFonts w:ascii="BrowalliaUPC" w:hAnsi="BrowalliaUPC" w:cs="BrowalliaUPC"/>
                <w:sz w:val="28"/>
                <w:szCs w:val="28"/>
              </w:rPr>
              <w:t>599</w:t>
            </w:r>
          </w:p>
        </w:tc>
        <w:tc>
          <w:tcPr>
            <w:tcW w:w="1276" w:type="dxa"/>
            <w:vAlign w:val="bottom"/>
          </w:tcPr>
          <w:p w14:paraId="6BBC55DC" w14:textId="6333813F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336C472" w14:textId="55D0641F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71B1611" w14:textId="27A17194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3,93</w:t>
            </w:r>
            <w:r w:rsidR="00F05CAC" w:rsidRPr="006C1D50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</w:tr>
      <w:tr w:rsidR="006C1D50" w:rsidRPr="006C1D50" w14:paraId="6E85A2C4" w14:textId="77777777" w:rsidTr="0058789A">
        <w:trPr>
          <w:cantSplit/>
        </w:trPr>
        <w:tc>
          <w:tcPr>
            <w:tcW w:w="2551" w:type="dxa"/>
          </w:tcPr>
          <w:p w14:paraId="750964CE" w14:textId="34EFD00F" w:rsidR="0058789A" w:rsidRPr="006C1D50" w:rsidRDefault="0058789A" w:rsidP="0080518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31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โอนจัดประเภทเป็นที่ดิน อาคาร และอุปกรณ์</w:t>
            </w:r>
          </w:p>
        </w:tc>
        <w:tc>
          <w:tcPr>
            <w:tcW w:w="1134" w:type="dxa"/>
          </w:tcPr>
          <w:p w14:paraId="3D07A2C4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3DB6E02" w14:textId="68FC0374" w:rsidR="00316D37" w:rsidRPr="006C1D50" w:rsidRDefault="00316D37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46D2A20" w14:textId="2FAC6640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AF5C7B1" w14:textId="49F2476C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1FAC8BC" w14:textId="47730A9D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(4,000)</w:t>
            </w:r>
          </w:p>
        </w:tc>
        <w:tc>
          <w:tcPr>
            <w:tcW w:w="1134" w:type="dxa"/>
            <w:vAlign w:val="bottom"/>
          </w:tcPr>
          <w:p w14:paraId="3CF3C2D1" w14:textId="1F5A1F95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(4,000)</w:t>
            </w:r>
          </w:p>
        </w:tc>
      </w:tr>
      <w:tr w:rsidR="006C1D50" w:rsidRPr="006C1D50" w14:paraId="4DC43E45" w14:textId="77777777" w:rsidTr="0058789A">
        <w:trPr>
          <w:cantSplit/>
        </w:trPr>
        <w:tc>
          <w:tcPr>
            <w:tcW w:w="2551" w:type="dxa"/>
          </w:tcPr>
          <w:p w14:paraId="05406B28" w14:textId="77777777" w:rsidR="0058789A" w:rsidRPr="006C1D50" w:rsidRDefault="0058789A" w:rsidP="0080518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31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134" w:type="dxa"/>
          </w:tcPr>
          <w:p w14:paraId="6901F597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5C98158" w14:textId="6406197A" w:rsidR="00316D37" w:rsidRPr="006C1D50" w:rsidRDefault="00202D76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316D37" w:rsidRPr="006C1D50">
              <w:rPr>
                <w:rFonts w:ascii="BrowalliaUPC" w:hAnsi="BrowalliaUPC" w:cs="BrowalliaUPC"/>
                <w:sz w:val="28"/>
                <w:szCs w:val="28"/>
              </w:rPr>
              <w:t>131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134" w:type="dxa"/>
            <w:vAlign w:val="bottom"/>
          </w:tcPr>
          <w:p w14:paraId="135B9030" w14:textId="07C2331A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1D76F6" w:rsidRPr="006C1D50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1D76F6" w:rsidRPr="006C1D50">
              <w:rPr>
                <w:rFonts w:ascii="BrowalliaUPC" w:hAnsi="BrowalliaUPC" w:cs="BrowalliaUPC"/>
                <w:sz w:val="28"/>
                <w:szCs w:val="28"/>
              </w:rPr>
              <w:t>048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3AB72CD2" w14:textId="6EAAC589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03F54A6" w14:textId="632516AC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389F2E69" w14:textId="42CD2564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(4,</w:t>
            </w:r>
            <w:r w:rsidR="00E04607"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517817" w:rsidRPr="006C1D50">
              <w:rPr>
                <w:rFonts w:ascii="BrowalliaUPC" w:hAnsi="BrowalliaUPC" w:cs="BrowalliaUPC"/>
                <w:sz w:val="28"/>
                <w:szCs w:val="28"/>
              </w:rPr>
              <w:t>79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6C1D50" w:rsidRPr="006C1D50" w14:paraId="114318C2" w14:textId="77777777" w:rsidTr="0058789A">
        <w:trPr>
          <w:cantSplit/>
        </w:trPr>
        <w:tc>
          <w:tcPr>
            <w:tcW w:w="2551" w:type="dxa"/>
          </w:tcPr>
          <w:p w14:paraId="0D8D1EC3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</w:tcPr>
          <w:p w14:paraId="53936FFC" w14:textId="271D7992" w:rsidR="0058789A" w:rsidRPr="006C1D50" w:rsidRDefault="00316D37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9E1D89B" w14:textId="47B3B0D3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83FB43B" w14:textId="286907AA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6EF23A6F" w14:textId="594934D7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(16,707)</w:t>
            </w:r>
          </w:p>
        </w:tc>
        <w:tc>
          <w:tcPr>
            <w:tcW w:w="1134" w:type="dxa"/>
            <w:vAlign w:val="bottom"/>
          </w:tcPr>
          <w:p w14:paraId="5DB8AFF4" w14:textId="2149A4AB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(16,707)</w:t>
            </w:r>
          </w:p>
        </w:tc>
      </w:tr>
      <w:tr w:rsidR="006C1D50" w:rsidRPr="006C1D50" w14:paraId="7FB9F17A" w14:textId="77777777" w:rsidTr="0058789A">
        <w:trPr>
          <w:cantSplit/>
        </w:trPr>
        <w:tc>
          <w:tcPr>
            <w:tcW w:w="2551" w:type="dxa"/>
          </w:tcPr>
          <w:p w14:paraId="56197A48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604B7077" w14:textId="1B9C09E2" w:rsidR="0058789A" w:rsidRPr="006C1D50" w:rsidRDefault="00D93C05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4,</w:t>
            </w:r>
            <w:r w:rsidR="00202D76" w:rsidRPr="006C1D50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C63F45" w:rsidRPr="006C1D50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202D76" w:rsidRPr="006C1D50">
              <w:rPr>
                <w:rFonts w:ascii="BrowalliaUPC" w:hAnsi="BrowalliaUPC" w:cs="BrowalliaUPC"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bottom"/>
          </w:tcPr>
          <w:p w14:paraId="2A74F1A7" w14:textId="48EC1135" w:rsidR="0058789A" w:rsidRPr="006C1D50" w:rsidRDefault="001D76F6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49</w:t>
            </w:r>
            <w:r w:rsidR="0058789A"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910</w:t>
            </w:r>
          </w:p>
        </w:tc>
        <w:tc>
          <w:tcPr>
            <w:tcW w:w="1276" w:type="dxa"/>
            <w:vAlign w:val="bottom"/>
          </w:tcPr>
          <w:p w14:paraId="636750CF" w14:textId="52F69023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6,620</w:t>
            </w:r>
          </w:p>
        </w:tc>
        <w:tc>
          <w:tcPr>
            <w:tcW w:w="1134" w:type="dxa"/>
            <w:vAlign w:val="bottom"/>
          </w:tcPr>
          <w:p w14:paraId="0D93F76F" w14:textId="3B81FF41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08815D3" w14:textId="63038017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61,</w:t>
            </w:r>
            <w:r w:rsidR="004242D1" w:rsidRPr="006C1D50">
              <w:rPr>
                <w:rFonts w:ascii="BrowalliaUPC" w:hAnsi="BrowalliaUPC" w:cs="BrowalliaUPC"/>
                <w:sz w:val="28"/>
                <w:szCs w:val="28"/>
              </w:rPr>
              <w:t>250</w:t>
            </w:r>
          </w:p>
        </w:tc>
      </w:tr>
      <w:tr w:rsidR="006C1D50" w:rsidRPr="006C1D50" w14:paraId="3FA4A1E5" w14:textId="77777777" w:rsidTr="0058789A">
        <w:trPr>
          <w:cantSplit/>
        </w:trPr>
        <w:tc>
          <w:tcPr>
            <w:tcW w:w="2551" w:type="dxa"/>
          </w:tcPr>
          <w:p w14:paraId="1B71CD82" w14:textId="77777777" w:rsidR="0058789A" w:rsidRPr="006C1D50" w:rsidRDefault="0058789A" w:rsidP="0058789A">
            <w:pPr>
              <w:pStyle w:val="Heading6"/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B4DDFA6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7E5C0BA" w14:textId="5FAC97F1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41F8ADE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91F44B0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F9AC5D8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6BE30FB7" w14:textId="77777777" w:rsidTr="0058789A">
        <w:trPr>
          <w:cantSplit/>
        </w:trPr>
        <w:tc>
          <w:tcPr>
            <w:tcW w:w="2551" w:type="dxa"/>
          </w:tcPr>
          <w:p w14:paraId="29E3B166" w14:textId="77777777" w:rsidR="0058789A" w:rsidRPr="006C1D50" w:rsidRDefault="0058789A" w:rsidP="0058789A">
            <w:pPr>
              <w:pStyle w:val="Heading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14:paraId="7C818069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195C6A" w14:textId="6B42CB63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AFB177D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DC0ED19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54DE5A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3B7CF69B" w14:textId="77777777" w:rsidTr="0058789A">
        <w:trPr>
          <w:cantSplit/>
        </w:trPr>
        <w:tc>
          <w:tcPr>
            <w:tcW w:w="2551" w:type="dxa"/>
          </w:tcPr>
          <w:p w14:paraId="00DEC46A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2563 </w:t>
            </w:r>
          </w:p>
        </w:tc>
        <w:tc>
          <w:tcPr>
            <w:tcW w:w="1134" w:type="dxa"/>
          </w:tcPr>
          <w:p w14:paraId="050E48C6" w14:textId="695B9064" w:rsidR="0058789A" w:rsidRPr="006C1D50" w:rsidRDefault="00D93C05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D21BD64" w14:textId="76826FF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126BAFF3" w14:textId="6068607D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849BDA4" w14:textId="0A4F627C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12,418</w:t>
            </w:r>
          </w:p>
        </w:tc>
        <w:tc>
          <w:tcPr>
            <w:tcW w:w="1134" w:type="dxa"/>
            <w:vAlign w:val="bottom"/>
          </w:tcPr>
          <w:p w14:paraId="4FFD178A" w14:textId="291904D2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12,418</w:t>
            </w:r>
          </w:p>
        </w:tc>
      </w:tr>
      <w:tr w:rsidR="006C1D50" w:rsidRPr="006C1D50" w14:paraId="42092B08" w14:textId="77777777" w:rsidTr="0058789A">
        <w:trPr>
          <w:cantSplit/>
        </w:trPr>
        <w:tc>
          <w:tcPr>
            <w:tcW w:w="2551" w:type="dxa"/>
          </w:tcPr>
          <w:p w14:paraId="440D5A3F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</w:tcPr>
          <w:p w14:paraId="653D107C" w14:textId="650766D4" w:rsidR="0058789A" w:rsidRPr="006C1D50" w:rsidRDefault="00F05CAC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F4BF6BB" w14:textId="72220BF1" w:rsidR="0058789A" w:rsidRPr="006C1D50" w:rsidRDefault="00F05CAC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58789A"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1D76F6" w:rsidRPr="006C1D50">
              <w:rPr>
                <w:rFonts w:ascii="BrowalliaUPC" w:hAnsi="BrowalliaUPC" w:cs="BrowalliaUPC"/>
                <w:sz w:val="28"/>
                <w:szCs w:val="28"/>
              </w:rPr>
              <w:t>540</w:t>
            </w:r>
          </w:p>
        </w:tc>
        <w:tc>
          <w:tcPr>
            <w:tcW w:w="1276" w:type="dxa"/>
            <w:vAlign w:val="bottom"/>
          </w:tcPr>
          <w:p w14:paraId="30454797" w14:textId="5112FC5D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827</w:t>
            </w:r>
          </w:p>
        </w:tc>
        <w:tc>
          <w:tcPr>
            <w:tcW w:w="1134" w:type="dxa"/>
            <w:vAlign w:val="bottom"/>
          </w:tcPr>
          <w:p w14:paraId="6CD835A8" w14:textId="5CB7129B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1,725</w:t>
            </w:r>
          </w:p>
        </w:tc>
        <w:tc>
          <w:tcPr>
            <w:tcW w:w="1134" w:type="dxa"/>
            <w:vAlign w:val="bottom"/>
          </w:tcPr>
          <w:p w14:paraId="3D8F6B03" w14:textId="1A6DE3E8" w:rsidR="0058789A" w:rsidRPr="006C1D50" w:rsidRDefault="00290269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10</w:t>
            </w:r>
            <w:r w:rsidR="0058789A"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092</w:t>
            </w:r>
          </w:p>
        </w:tc>
      </w:tr>
      <w:tr w:rsidR="006C1D50" w:rsidRPr="006C1D50" w14:paraId="0DAE8531" w14:textId="77777777" w:rsidTr="0058789A">
        <w:trPr>
          <w:cantSplit/>
        </w:trPr>
        <w:tc>
          <w:tcPr>
            <w:tcW w:w="2551" w:type="dxa"/>
          </w:tcPr>
          <w:p w14:paraId="3E2DB1CD" w14:textId="4F36D39B" w:rsidR="0058789A" w:rsidRPr="006C1D50" w:rsidRDefault="0058789A" w:rsidP="0080518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31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โอนจัดประเภทเป็นที่ดิน อาคาร และอุปกรณ์</w:t>
            </w:r>
          </w:p>
        </w:tc>
        <w:tc>
          <w:tcPr>
            <w:tcW w:w="1134" w:type="dxa"/>
          </w:tcPr>
          <w:p w14:paraId="4D1A9D54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4F20A03" w14:textId="11126BB9" w:rsidR="00CA242C" w:rsidRPr="006C1D50" w:rsidRDefault="00CA242C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A0ACDB3" w14:textId="51639904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B825021" w14:textId="726C8FB3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148BE75" w14:textId="1BFFDA81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(2,436)</w:t>
            </w:r>
          </w:p>
        </w:tc>
        <w:tc>
          <w:tcPr>
            <w:tcW w:w="1134" w:type="dxa"/>
            <w:vAlign w:val="bottom"/>
          </w:tcPr>
          <w:p w14:paraId="7EBF5861" w14:textId="3EC37621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(2,436)</w:t>
            </w:r>
          </w:p>
        </w:tc>
      </w:tr>
      <w:tr w:rsidR="006C1D50" w:rsidRPr="006C1D50" w14:paraId="4B630F39" w14:textId="77777777" w:rsidTr="0058789A">
        <w:trPr>
          <w:cantSplit/>
        </w:trPr>
        <w:tc>
          <w:tcPr>
            <w:tcW w:w="2551" w:type="dxa"/>
          </w:tcPr>
          <w:p w14:paraId="74C49CAF" w14:textId="77777777" w:rsidR="0058789A" w:rsidRPr="006C1D50" w:rsidRDefault="0058789A" w:rsidP="0080518B">
            <w:pPr>
              <w:tabs>
                <w:tab w:val="clear" w:pos="227"/>
                <w:tab w:val="left" w:pos="316"/>
              </w:tabs>
              <w:spacing w:line="240" w:lineRule="auto"/>
              <w:ind w:left="316" w:right="-36" w:hanging="31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ลดลงจากการเปลี่ยนแปลงสัญญาเช่า</w:t>
            </w:r>
          </w:p>
        </w:tc>
        <w:tc>
          <w:tcPr>
            <w:tcW w:w="1134" w:type="dxa"/>
          </w:tcPr>
          <w:p w14:paraId="4CC3BC39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8DD044E" w14:textId="0C18AD7A" w:rsidR="00CA242C" w:rsidRPr="006C1D50" w:rsidRDefault="00CA242C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6E38FCE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5BBCA0E" w14:textId="364EF625" w:rsidR="0058789A" w:rsidRPr="006C1D50" w:rsidRDefault="001D76F6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58789A" w:rsidRPr="006C1D50">
              <w:rPr>
                <w:rFonts w:ascii="BrowalliaUPC" w:hAnsi="BrowalliaUPC" w:cs="BrowalliaUPC"/>
                <w:sz w:val="28"/>
                <w:szCs w:val="28"/>
              </w:rPr>
              <w:t>159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004344E5" w14:textId="49D1C68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FB6B572" w14:textId="0FBA16AB" w:rsidR="0058789A" w:rsidRPr="006C1D50" w:rsidRDefault="0058789A" w:rsidP="0058789A">
            <w:pP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F5BAF5C" w14:textId="58C56CEF" w:rsidR="0058789A" w:rsidRPr="006C1D50" w:rsidRDefault="00290269" w:rsidP="0058789A">
            <w:pP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58789A" w:rsidRPr="006C1D50">
              <w:rPr>
                <w:rFonts w:ascii="BrowalliaUPC" w:hAnsi="BrowalliaUPC" w:cs="BrowalliaUPC"/>
                <w:sz w:val="28"/>
                <w:szCs w:val="28"/>
              </w:rPr>
              <w:t>159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</w:tr>
      <w:tr w:rsidR="006C1D50" w:rsidRPr="006C1D50" w14:paraId="1F3A88F1" w14:textId="77777777" w:rsidTr="0058789A">
        <w:trPr>
          <w:cantSplit/>
        </w:trPr>
        <w:tc>
          <w:tcPr>
            <w:tcW w:w="2551" w:type="dxa"/>
          </w:tcPr>
          <w:p w14:paraId="1CF834C0" w14:textId="149D23E9" w:rsidR="0058789A" w:rsidRPr="006C1D50" w:rsidRDefault="0058789A" w:rsidP="0080518B">
            <w:pPr>
              <w:tabs>
                <w:tab w:val="clear" w:pos="227"/>
                <w:tab w:val="clear" w:pos="454"/>
                <w:tab w:val="left" w:pos="458"/>
              </w:tabs>
              <w:spacing w:line="240" w:lineRule="auto"/>
              <w:ind w:left="316" w:right="-36" w:hanging="31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34" w:type="dxa"/>
          </w:tcPr>
          <w:p w14:paraId="2532B10A" w14:textId="77777777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3C1A919" w14:textId="29C3E1D6" w:rsidR="0058789A" w:rsidRPr="006C1D50" w:rsidRDefault="00CA242C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426F9BCD" w14:textId="77777777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790C604B" w14:textId="054EFDEA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AD72670" w14:textId="4C3CDD74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AEA8701" w14:textId="7FCE97FD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(11,707)</w:t>
            </w:r>
          </w:p>
        </w:tc>
        <w:tc>
          <w:tcPr>
            <w:tcW w:w="1134" w:type="dxa"/>
            <w:vAlign w:val="bottom"/>
          </w:tcPr>
          <w:p w14:paraId="724A15FD" w14:textId="33A9BDD8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(11,707)</w:t>
            </w:r>
          </w:p>
        </w:tc>
      </w:tr>
      <w:tr w:rsidR="006C1D50" w:rsidRPr="006C1D50" w14:paraId="395C594D" w14:textId="77777777" w:rsidTr="0058789A">
        <w:trPr>
          <w:cantSplit/>
        </w:trPr>
        <w:tc>
          <w:tcPr>
            <w:tcW w:w="2551" w:type="dxa"/>
          </w:tcPr>
          <w:p w14:paraId="23A44D1C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59B5E97C" w14:textId="5A9EFC93" w:rsidR="0058789A" w:rsidRPr="006C1D50" w:rsidRDefault="00C248C1" w:rsidP="00587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12EF08E" w14:textId="35E566A5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7,</w:t>
            </w:r>
            <w:r w:rsidR="00290269" w:rsidRPr="006C1D50">
              <w:rPr>
                <w:rFonts w:ascii="BrowalliaUPC" w:hAnsi="BrowalliaUPC" w:cs="BrowalliaUPC"/>
                <w:sz w:val="28"/>
                <w:szCs w:val="28"/>
              </w:rPr>
              <w:t>381</w:t>
            </w:r>
          </w:p>
        </w:tc>
        <w:tc>
          <w:tcPr>
            <w:tcW w:w="1276" w:type="dxa"/>
            <w:vAlign w:val="bottom"/>
          </w:tcPr>
          <w:p w14:paraId="30CF5912" w14:textId="766B6251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827</w:t>
            </w:r>
          </w:p>
        </w:tc>
        <w:tc>
          <w:tcPr>
            <w:tcW w:w="1134" w:type="dxa"/>
            <w:vAlign w:val="bottom"/>
          </w:tcPr>
          <w:p w14:paraId="1D98C728" w14:textId="10A7B52A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91D052E" w14:textId="790C6D7A" w:rsidR="0058789A" w:rsidRPr="006C1D50" w:rsidRDefault="0058789A" w:rsidP="0058789A">
            <w:pPr>
              <w:pBdr>
                <w:bottom w:val="single" w:sz="4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8,</w:t>
            </w:r>
            <w:r w:rsidR="00E2658E" w:rsidRPr="006C1D50">
              <w:rPr>
                <w:rFonts w:ascii="BrowalliaUPC" w:hAnsi="BrowalliaUPC" w:cs="BrowalliaUPC"/>
                <w:sz w:val="28"/>
                <w:szCs w:val="28"/>
              </w:rPr>
              <w:t>208</w:t>
            </w:r>
          </w:p>
        </w:tc>
      </w:tr>
      <w:tr w:rsidR="006C1D50" w:rsidRPr="006C1D50" w14:paraId="54112D30" w14:textId="77777777" w:rsidTr="0058789A">
        <w:trPr>
          <w:cantSplit/>
        </w:trPr>
        <w:tc>
          <w:tcPr>
            <w:tcW w:w="2551" w:type="dxa"/>
          </w:tcPr>
          <w:p w14:paraId="26DAC387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14:paraId="79B6CDC2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18BE2BE" w14:textId="30DBC239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E865E8D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3E624A8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F192E48" w14:textId="77777777" w:rsidR="0058789A" w:rsidRPr="006C1D50" w:rsidRDefault="0058789A" w:rsidP="0058789A">
            <w:pPr>
              <w:spacing w:line="240" w:lineRule="auto"/>
              <w:ind w:left="-50" w:right="-3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6DA905A7" w14:textId="77777777" w:rsidTr="0058789A">
        <w:trPr>
          <w:cantSplit/>
        </w:trPr>
        <w:tc>
          <w:tcPr>
            <w:tcW w:w="2551" w:type="dxa"/>
          </w:tcPr>
          <w:p w14:paraId="31FF6AA6" w14:textId="77777777" w:rsidR="0058789A" w:rsidRPr="006C1D50" w:rsidRDefault="0058789A" w:rsidP="0058789A">
            <w:pPr>
              <w:pStyle w:val="Heading6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34" w:type="dxa"/>
          </w:tcPr>
          <w:p w14:paraId="597D93FE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AB1E79" w14:textId="2F4086BC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5BCDC53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95D4A38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F5401A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6233CABE" w14:textId="77777777" w:rsidTr="0058789A">
        <w:trPr>
          <w:cantSplit/>
        </w:trPr>
        <w:tc>
          <w:tcPr>
            <w:tcW w:w="2551" w:type="dxa"/>
          </w:tcPr>
          <w:p w14:paraId="084ABA34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05C58AFA" w14:textId="28D98F8A" w:rsidR="0058789A" w:rsidRPr="006C1D50" w:rsidRDefault="00923123" w:rsidP="0058789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4,</w:t>
            </w:r>
            <w:r w:rsidR="00200F4D" w:rsidRPr="006C1D50">
              <w:rPr>
                <w:rFonts w:ascii="BrowalliaUPC" w:hAnsi="BrowalliaUPC" w:cs="BrowalliaUPC"/>
                <w:sz w:val="28"/>
                <w:szCs w:val="28"/>
              </w:rPr>
              <w:t>720</w:t>
            </w:r>
          </w:p>
        </w:tc>
        <w:tc>
          <w:tcPr>
            <w:tcW w:w="1134" w:type="dxa"/>
          </w:tcPr>
          <w:p w14:paraId="35D60AF9" w14:textId="502982D8" w:rsidR="0058789A" w:rsidRPr="006C1D50" w:rsidRDefault="0058789A" w:rsidP="0058789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4</w:t>
            </w:r>
            <w:r w:rsidR="005833BF" w:rsidRPr="006C1D50"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5833BF" w:rsidRPr="006C1D50">
              <w:rPr>
                <w:rFonts w:ascii="BrowalliaUPC" w:hAnsi="BrowalliaUPC" w:cs="BrowalliaUPC"/>
                <w:sz w:val="28"/>
                <w:szCs w:val="28"/>
              </w:rPr>
              <w:t>529</w:t>
            </w:r>
          </w:p>
        </w:tc>
        <w:tc>
          <w:tcPr>
            <w:tcW w:w="1276" w:type="dxa"/>
            <w:vAlign w:val="bottom"/>
          </w:tcPr>
          <w:p w14:paraId="6F6FC121" w14:textId="19B60B80" w:rsidR="0058789A" w:rsidRPr="006C1D50" w:rsidRDefault="0058789A" w:rsidP="0058789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5,793</w:t>
            </w:r>
          </w:p>
        </w:tc>
        <w:tc>
          <w:tcPr>
            <w:tcW w:w="1134" w:type="dxa"/>
            <w:vAlign w:val="bottom"/>
          </w:tcPr>
          <w:p w14:paraId="2D51048D" w14:textId="77E3EEB0" w:rsidR="0058789A" w:rsidRPr="006C1D50" w:rsidRDefault="0058789A" w:rsidP="0058789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18286EEA" w14:textId="5D23A05B" w:rsidR="0058789A" w:rsidRPr="006C1D50" w:rsidRDefault="0058789A" w:rsidP="0058789A">
            <w:pPr>
              <w:pBdr>
                <w:bottom w:val="single" w:sz="12" w:space="1" w:color="auto"/>
              </w:pBd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53,042</w:t>
            </w:r>
          </w:p>
        </w:tc>
      </w:tr>
      <w:tr w:rsidR="006C1D50" w:rsidRPr="006C1D50" w14:paraId="58064005" w14:textId="77777777" w:rsidTr="0058789A">
        <w:trPr>
          <w:cantSplit/>
          <w:trHeight w:val="285"/>
        </w:trPr>
        <w:tc>
          <w:tcPr>
            <w:tcW w:w="2551" w:type="dxa"/>
          </w:tcPr>
          <w:p w14:paraId="77F5BCA7" w14:textId="77777777" w:rsidR="0058789A" w:rsidRPr="006C1D50" w:rsidRDefault="0058789A" w:rsidP="0058789A">
            <w:pPr>
              <w:spacing w:line="240" w:lineRule="auto"/>
              <w:ind w:right="-36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F947F2B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29534682" w14:textId="5F11F944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276" w:type="dxa"/>
          </w:tcPr>
          <w:p w14:paraId="7AC4BC2B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6873C0BE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3BB6346E" w14:textId="77777777" w:rsidR="0058789A" w:rsidRPr="006C1D50" w:rsidRDefault="0058789A" w:rsidP="0058789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32868B28" w14:textId="77777777" w:rsidTr="0058789A">
        <w:trPr>
          <w:cantSplit/>
          <w:trHeight w:val="285"/>
        </w:trPr>
        <w:tc>
          <w:tcPr>
            <w:tcW w:w="2551" w:type="dxa"/>
          </w:tcPr>
          <w:p w14:paraId="3152BB10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 2563</w:t>
            </w:r>
          </w:p>
        </w:tc>
        <w:tc>
          <w:tcPr>
            <w:tcW w:w="1134" w:type="dxa"/>
          </w:tcPr>
          <w:p w14:paraId="759D2755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4DDF1447" w14:textId="7ACBC04C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276" w:type="dxa"/>
          </w:tcPr>
          <w:p w14:paraId="0219BBDE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3048DF7C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76B2557D" w14:textId="77777777" w:rsidR="0058789A" w:rsidRPr="006C1D50" w:rsidRDefault="0058789A" w:rsidP="0058789A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58789A" w:rsidRPr="006C1D50" w14:paraId="09CEA989" w14:textId="77777777" w:rsidTr="0058789A">
        <w:trPr>
          <w:cantSplit/>
          <w:trHeight w:val="285"/>
        </w:trPr>
        <w:tc>
          <w:tcPr>
            <w:tcW w:w="2551" w:type="dxa"/>
          </w:tcPr>
          <w:p w14:paraId="32429574" w14:textId="77777777" w:rsidR="0058789A" w:rsidRPr="006C1D50" w:rsidRDefault="0058789A" w:rsidP="0058789A">
            <w:pPr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6D6DD026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3F6C4B4C" w14:textId="223BDBD9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276" w:type="dxa"/>
          </w:tcPr>
          <w:p w14:paraId="38917961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3FEA3EC0" w14:textId="77777777" w:rsidR="0058789A" w:rsidRPr="006C1D50" w:rsidRDefault="0058789A" w:rsidP="0058789A">
            <w:pPr>
              <w:tabs>
                <w:tab w:val="decimal" w:pos="792"/>
              </w:tabs>
              <w:spacing w:line="240" w:lineRule="auto"/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  <w:tc>
          <w:tcPr>
            <w:tcW w:w="1134" w:type="dxa"/>
          </w:tcPr>
          <w:p w14:paraId="187634A7" w14:textId="5DCE9038" w:rsidR="0058789A" w:rsidRPr="006C1D50" w:rsidRDefault="00E2658E" w:rsidP="0058789A">
            <w:pPr>
              <w:pBdr>
                <w:bottom w:val="single" w:sz="12" w:space="1" w:color="auto"/>
              </w:pBdr>
              <w:spacing w:line="240" w:lineRule="auto"/>
              <w:ind w:right="-4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10</w:t>
            </w:r>
            <w:r w:rsidR="0058789A" w:rsidRPr="006C1D50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092</w:t>
            </w:r>
          </w:p>
        </w:tc>
      </w:tr>
    </w:tbl>
    <w:p w14:paraId="27ED7C6F" w14:textId="67DB7D9A" w:rsidR="00F74D7E" w:rsidRPr="006C1D50" w:rsidRDefault="00F74D7E" w:rsidP="00F74D7E">
      <w:pPr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6A6E63F8" w14:textId="27FE17EF" w:rsidR="00D572BE" w:rsidRPr="006C1D50" w:rsidRDefault="00D572BE" w:rsidP="00F74D7E">
      <w:pPr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59E8E272" w14:textId="56441936" w:rsidR="00D572BE" w:rsidRPr="006C1D50" w:rsidRDefault="00D572BE" w:rsidP="00F74D7E">
      <w:pPr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7A9DE1A4" w14:textId="5974F142" w:rsidR="006B126F" w:rsidRPr="006C1D50" w:rsidRDefault="006B126F" w:rsidP="00F74D7E">
      <w:pPr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76586470" w14:textId="77777777" w:rsidR="006B126F" w:rsidRPr="006C1D50" w:rsidRDefault="006B126F" w:rsidP="00F74D7E">
      <w:pPr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260A4CAF" w14:textId="77777777" w:rsidR="00724D1F" w:rsidRPr="006C1D50" w:rsidRDefault="00724D1F" w:rsidP="00F74D7E">
      <w:pPr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5DBDDA45" w14:textId="576B7C88" w:rsidR="009B0512" w:rsidRPr="006C1D50" w:rsidRDefault="009B0512" w:rsidP="00F74D7E">
      <w:pPr>
        <w:rPr>
          <w:rFonts w:ascii="BrowalliaUPC" w:eastAsia="Cordia New" w:hAnsi="BrowalliaUPC" w:cs="BrowalliaUPC"/>
          <w:b/>
          <w:bCs/>
          <w:sz w:val="28"/>
          <w:szCs w:val="28"/>
          <w:lang w:eastAsia="th-TH"/>
        </w:rPr>
      </w:pPr>
    </w:p>
    <w:p w14:paraId="5DD63956" w14:textId="5FE8E405" w:rsidR="004D3A57" w:rsidRPr="006C1D50" w:rsidRDefault="00F74D7E" w:rsidP="00C66129">
      <w:pPr>
        <w:pStyle w:val="CordiaNew"/>
        <w:numPr>
          <w:ilvl w:val="1"/>
          <w:numId w:val="43"/>
        </w:numPr>
        <w:tabs>
          <w:tab w:val="clear" w:pos="4153"/>
          <w:tab w:val="left" w:pos="426"/>
        </w:tabs>
        <w:ind w:left="993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lastRenderedPageBreak/>
        <w:t>หนี้สินตามสัญญาเช่า</w:t>
      </w:r>
    </w:p>
    <w:p w14:paraId="50B8F826" w14:textId="77777777" w:rsidR="004D3A57" w:rsidRPr="006C1D50" w:rsidRDefault="004D3A57" w:rsidP="004D3A57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379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45"/>
        <w:gridCol w:w="1134"/>
        <w:gridCol w:w="141"/>
        <w:gridCol w:w="1134"/>
        <w:gridCol w:w="142"/>
        <w:gridCol w:w="1154"/>
        <w:gridCol w:w="142"/>
        <w:gridCol w:w="1187"/>
      </w:tblGrid>
      <w:tr w:rsidR="006C1D50" w:rsidRPr="006C1D50" w14:paraId="6A55ED97" w14:textId="77777777" w:rsidTr="004D3A57">
        <w:trPr>
          <w:cantSplit/>
        </w:trPr>
        <w:tc>
          <w:tcPr>
            <w:tcW w:w="3345" w:type="dxa"/>
          </w:tcPr>
          <w:p w14:paraId="7CD98969" w14:textId="77777777" w:rsidR="00F74D7E" w:rsidRPr="006C1D50" w:rsidRDefault="00F74D7E" w:rsidP="000C5593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09" w:type="dxa"/>
            <w:gridSpan w:val="3"/>
          </w:tcPr>
          <w:p w14:paraId="40796C38" w14:textId="77777777" w:rsidR="00F74D7E" w:rsidRPr="006C1D50" w:rsidRDefault="00F74D7E" w:rsidP="000C559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D39807B" w14:textId="77777777" w:rsidR="00F74D7E" w:rsidRPr="006C1D50" w:rsidRDefault="00F74D7E" w:rsidP="000C5593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83" w:type="dxa"/>
            <w:gridSpan w:val="3"/>
          </w:tcPr>
          <w:p w14:paraId="7202A3E1" w14:textId="77777777" w:rsidR="00F74D7E" w:rsidRPr="006C1D50" w:rsidRDefault="00F74D7E" w:rsidP="000C5593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6C1D50" w:rsidRPr="006C1D50" w14:paraId="72A4291D" w14:textId="77777777" w:rsidTr="004D3A57">
        <w:trPr>
          <w:cantSplit/>
        </w:trPr>
        <w:tc>
          <w:tcPr>
            <w:tcW w:w="3345" w:type="dxa"/>
          </w:tcPr>
          <w:p w14:paraId="7D88A79F" w14:textId="77777777" w:rsidR="00F74D7E" w:rsidRPr="006C1D50" w:rsidRDefault="00F74D7E" w:rsidP="007A5974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9382EF" w14:textId="77777777" w:rsidR="00F74D7E" w:rsidRPr="006C1D50" w:rsidRDefault="00F74D7E" w:rsidP="000C559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7C12F48B" w14:textId="77777777" w:rsidR="00F74D7E" w:rsidRPr="006C1D50" w:rsidRDefault="00F74D7E" w:rsidP="000C5593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83" w:type="dxa"/>
            <w:gridSpan w:val="3"/>
            <w:tcBorders>
              <w:bottom w:val="single" w:sz="4" w:space="0" w:color="auto"/>
            </w:tcBorders>
          </w:tcPr>
          <w:p w14:paraId="7E3C8416" w14:textId="77777777" w:rsidR="00F74D7E" w:rsidRPr="006C1D50" w:rsidRDefault="00F74D7E" w:rsidP="000C559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C1D50" w:rsidRPr="006C1D50" w14:paraId="770FED62" w14:textId="77777777" w:rsidTr="004D3A57">
        <w:trPr>
          <w:cantSplit/>
        </w:trPr>
        <w:tc>
          <w:tcPr>
            <w:tcW w:w="3345" w:type="dxa"/>
          </w:tcPr>
          <w:p w14:paraId="1ECA37BF" w14:textId="77777777" w:rsidR="00F74D7E" w:rsidRPr="006C1D50" w:rsidRDefault="00F74D7E" w:rsidP="000C5593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957C1" w14:textId="77777777" w:rsidR="00F74D7E" w:rsidRPr="006C1D50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1" w:type="dxa"/>
            <w:tcBorders>
              <w:top w:val="single" w:sz="4" w:space="0" w:color="auto"/>
            </w:tcBorders>
            <w:shd w:val="clear" w:color="auto" w:fill="auto"/>
          </w:tcPr>
          <w:p w14:paraId="1D3857E3" w14:textId="77777777" w:rsidR="00F74D7E" w:rsidRPr="006C1D50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071F7" w14:textId="77777777" w:rsidR="00F74D7E" w:rsidRPr="006C1D50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6170C3AE" w14:textId="77777777" w:rsidR="00F74D7E" w:rsidRPr="006C1D50" w:rsidRDefault="00F74D7E" w:rsidP="000C559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E0FD7D5" w14:textId="77777777" w:rsidR="00F74D7E" w:rsidRPr="006C1D50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00D7D642" w14:textId="77777777" w:rsidR="00F74D7E" w:rsidRPr="006C1D50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3434737" w14:textId="77777777" w:rsidR="00F74D7E" w:rsidRPr="006C1D50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6C1D50" w:rsidRPr="006C1D50" w14:paraId="11144E0A" w14:textId="77777777" w:rsidTr="004D3A57">
        <w:trPr>
          <w:cantSplit/>
        </w:trPr>
        <w:tc>
          <w:tcPr>
            <w:tcW w:w="3345" w:type="dxa"/>
          </w:tcPr>
          <w:p w14:paraId="44D23165" w14:textId="77777777" w:rsidR="004806D0" w:rsidRPr="006C1D50" w:rsidRDefault="00F74D7E" w:rsidP="0048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4" w:hanging="14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  <w:r w:rsidR="004806D0"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912BD44" w14:textId="2189F6EA" w:rsidR="00F74D7E" w:rsidRPr="006C1D50" w:rsidRDefault="004806D0" w:rsidP="00480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22" w:hanging="142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(</w:t>
            </w: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 xml:space="preserve">2562 : </w:t>
            </w: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หนี้สินตามสัญญาเช่าการเงิน)</w:t>
            </w:r>
          </w:p>
        </w:tc>
        <w:tc>
          <w:tcPr>
            <w:tcW w:w="1134" w:type="dxa"/>
            <w:shd w:val="clear" w:color="auto" w:fill="auto"/>
          </w:tcPr>
          <w:p w14:paraId="1EF3AC80" w14:textId="77777777" w:rsidR="00F74D7E" w:rsidRPr="006C1D50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52D7954" w14:textId="77777777" w:rsidR="00F74D7E" w:rsidRPr="006C1D50" w:rsidRDefault="00F74D7E" w:rsidP="000C559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</w:tcPr>
          <w:p w14:paraId="3C94424A" w14:textId="77777777" w:rsidR="00F74D7E" w:rsidRPr="006C1D50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1EBFE242" w14:textId="77777777" w:rsidR="00F74D7E" w:rsidRPr="006C1D50" w:rsidRDefault="00F74D7E" w:rsidP="000C559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4257BB7E" w14:textId="77777777" w:rsidR="00F74D7E" w:rsidRPr="006C1D50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3AC0AF7C" w14:textId="77777777" w:rsidR="00F74D7E" w:rsidRPr="006C1D50" w:rsidRDefault="00F74D7E" w:rsidP="000C559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87" w:type="dxa"/>
          </w:tcPr>
          <w:p w14:paraId="0D18F24E" w14:textId="77777777" w:rsidR="00F74D7E" w:rsidRPr="006C1D50" w:rsidRDefault="00F74D7E" w:rsidP="000C5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C1D50" w:rsidRPr="006C1D50" w14:paraId="1352F76D" w14:textId="77777777" w:rsidTr="004D3A57">
        <w:trPr>
          <w:cantSplit/>
        </w:trPr>
        <w:tc>
          <w:tcPr>
            <w:tcW w:w="3345" w:type="dxa"/>
          </w:tcPr>
          <w:p w14:paraId="530295D8" w14:textId="77777777" w:rsidR="00EE67DA" w:rsidRPr="006C1D50" w:rsidRDefault="00EE67DA" w:rsidP="00EE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253B72DC" w14:textId="656A1BC1" w:rsidR="00EE67DA" w:rsidRPr="006C1D50" w:rsidRDefault="009C3BFF" w:rsidP="00EE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12,040</w:t>
            </w:r>
          </w:p>
        </w:tc>
        <w:tc>
          <w:tcPr>
            <w:tcW w:w="141" w:type="dxa"/>
            <w:shd w:val="clear" w:color="auto" w:fill="auto"/>
          </w:tcPr>
          <w:p w14:paraId="74B23145" w14:textId="77777777" w:rsidR="00EE67DA" w:rsidRPr="006C1D50" w:rsidRDefault="00EE67DA" w:rsidP="00EE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3190B9D" w14:textId="77777777" w:rsidR="00EE67DA" w:rsidRPr="006C1D50" w:rsidRDefault="00EE67DA" w:rsidP="00EE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10,662</w:t>
            </w:r>
          </w:p>
        </w:tc>
        <w:tc>
          <w:tcPr>
            <w:tcW w:w="142" w:type="dxa"/>
          </w:tcPr>
          <w:p w14:paraId="22DF8770" w14:textId="77777777" w:rsidR="00EE67DA" w:rsidRPr="006C1D50" w:rsidRDefault="00EE67DA" w:rsidP="00EE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745BA1D6" w14:textId="3ABCAD88" w:rsidR="00EE67DA" w:rsidRPr="006C1D50" w:rsidRDefault="001A3F48" w:rsidP="00EE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10,352</w:t>
            </w:r>
          </w:p>
        </w:tc>
        <w:tc>
          <w:tcPr>
            <w:tcW w:w="142" w:type="dxa"/>
          </w:tcPr>
          <w:p w14:paraId="7A5C79E3" w14:textId="77777777" w:rsidR="00EE67DA" w:rsidRPr="006C1D50" w:rsidRDefault="00EE67DA" w:rsidP="00EE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7" w:type="dxa"/>
          </w:tcPr>
          <w:p w14:paraId="48BCF013" w14:textId="77777777" w:rsidR="00EE67DA" w:rsidRPr="006C1D50" w:rsidRDefault="00EE67DA" w:rsidP="00EE6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8,478</w:t>
            </w:r>
          </w:p>
        </w:tc>
      </w:tr>
      <w:tr w:rsidR="006C1D50" w:rsidRPr="006C1D50" w14:paraId="6F08F183" w14:textId="77777777" w:rsidTr="004D3A57">
        <w:trPr>
          <w:cantSplit/>
        </w:trPr>
        <w:tc>
          <w:tcPr>
            <w:tcW w:w="3345" w:type="dxa"/>
          </w:tcPr>
          <w:p w14:paraId="2A694DBD" w14:textId="1ABCECFF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24D81072" w14:textId="3AF4D0BE" w:rsidR="001A3F48" w:rsidRPr="006C1D50" w:rsidRDefault="009C3BFF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48</w:t>
            </w:r>
            <w:r w:rsidR="00DE20D9" w:rsidRPr="006C1D50">
              <w:rPr>
                <w:rFonts w:ascii="BrowalliaUPC" w:hAnsi="BrowalliaUPC" w:cs="BrowalliaUPC"/>
                <w:sz w:val="28"/>
                <w:szCs w:val="28"/>
              </w:rPr>
              <w:t>,795</w:t>
            </w:r>
          </w:p>
        </w:tc>
        <w:tc>
          <w:tcPr>
            <w:tcW w:w="141" w:type="dxa"/>
            <w:shd w:val="clear" w:color="auto" w:fill="auto"/>
          </w:tcPr>
          <w:p w14:paraId="0FFBB584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6F4319" w14:textId="638D5273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4,962</w:t>
            </w:r>
          </w:p>
        </w:tc>
        <w:tc>
          <w:tcPr>
            <w:tcW w:w="142" w:type="dxa"/>
          </w:tcPr>
          <w:p w14:paraId="356DEE20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</w:tcPr>
          <w:p w14:paraId="55550582" w14:textId="3FA0F040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42,768</w:t>
            </w:r>
          </w:p>
        </w:tc>
        <w:tc>
          <w:tcPr>
            <w:tcW w:w="142" w:type="dxa"/>
          </w:tcPr>
          <w:p w14:paraId="39C13BCC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7" w:type="dxa"/>
          </w:tcPr>
          <w:p w14:paraId="451FC658" w14:textId="0484FDD0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C1D50" w:rsidRPr="006C1D50" w14:paraId="499BBB9D" w14:textId="77777777" w:rsidTr="004D3A57">
        <w:trPr>
          <w:cantSplit/>
        </w:trPr>
        <w:tc>
          <w:tcPr>
            <w:tcW w:w="3345" w:type="dxa"/>
          </w:tcPr>
          <w:p w14:paraId="70EAC100" w14:textId="0A5E14AA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เกิน</w:t>
            </w:r>
            <w:r w:rsidRPr="006C1D50">
              <w:rPr>
                <w:rFonts w:ascii="BrowalliaUPC" w:hAnsi="BrowalliaUPC" w:cs="BrowalliaUPC" w:hint="cs"/>
                <w:sz w:val="28"/>
                <w:szCs w:val="28"/>
                <w:cs/>
                <w:lang w:val="en-GB"/>
              </w:rPr>
              <w:t>กว่า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5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FB03E0" w14:textId="26BC6609" w:rsidR="001A3F48" w:rsidRPr="006C1D50" w:rsidRDefault="00DE20D9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14,589</w:t>
            </w:r>
          </w:p>
        </w:tc>
        <w:tc>
          <w:tcPr>
            <w:tcW w:w="141" w:type="dxa"/>
            <w:shd w:val="clear" w:color="auto" w:fill="auto"/>
          </w:tcPr>
          <w:p w14:paraId="50D09159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64EF9A" w14:textId="21DC3114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748D2D7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3FCD7186" w14:textId="38BEA321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11,558</w:t>
            </w:r>
          </w:p>
        </w:tc>
        <w:tc>
          <w:tcPr>
            <w:tcW w:w="142" w:type="dxa"/>
          </w:tcPr>
          <w:p w14:paraId="4788FF6A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6DBB6843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6C1D50" w:rsidRPr="006C1D50" w14:paraId="471226DE" w14:textId="77777777" w:rsidTr="004D3A57">
        <w:trPr>
          <w:cantSplit/>
        </w:trPr>
        <w:tc>
          <w:tcPr>
            <w:tcW w:w="3345" w:type="dxa"/>
          </w:tcPr>
          <w:p w14:paraId="767957D0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82AC857" w14:textId="669AE577" w:rsidR="001A3F48" w:rsidRPr="006C1D50" w:rsidRDefault="00DE20D9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873ACB" w:rsidRPr="006C1D50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,424</w:t>
            </w:r>
          </w:p>
        </w:tc>
        <w:tc>
          <w:tcPr>
            <w:tcW w:w="141" w:type="dxa"/>
            <w:shd w:val="clear" w:color="auto" w:fill="auto"/>
          </w:tcPr>
          <w:p w14:paraId="0C547C2A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2C0078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15,624</w:t>
            </w:r>
          </w:p>
        </w:tc>
        <w:tc>
          <w:tcPr>
            <w:tcW w:w="142" w:type="dxa"/>
          </w:tcPr>
          <w:p w14:paraId="531AD1AF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46EB1B76" w14:textId="0E2C91E5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64,678</w:t>
            </w:r>
          </w:p>
        </w:tc>
        <w:tc>
          <w:tcPr>
            <w:tcW w:w="142" w:type="dxa"/>
          </w:tcPr>
          <w:p w14:paraId="4489657E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660774A1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8,478</w:t>
            </w:r>
          </w:p>
        </w:tc>
      </w:tr>
      <w:tr w:rsidR="006C1D50" w:rsidRPr="006C1D50" w14:paraId="5C7611E3" w14:textId="77777777" w:rsidTr="004D3A57">
        <w:trPr>
          <w:cantSplit/>
          <w:trHeight w:val="306"/>
        </w:trPr>
        <w:tc>
          <w:tcPr>
            <w:tcW w:w="3345" w:type="dxa"/>
          </w:tcPr>
          <w:p w14:paraId="1E69FF72" w14:textId="73568F75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79885C" w14:textId="684DAF9F" w:rsidR="001A3F48" w:rsidRPr="006C1D50" w:rsidRDefault="003B1319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(11,551)</w:t>
            </w:r>
          </w:p>
        </w:tc>
        <w:tc>
          <w:tcPr>
            <w:tcW w:w="141" w:type="dxa"/>
            <w:shd w:val="clear" w:color="auto" w:fill="auto"/>
          </w:tcPr>
          <w:p w14:paraId="48712A5B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72C558" w14:textId="7B5EF8B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(535)</w:t>
            </w:r>
          </w:p>
        </w:tc>
        <w:tc>
          <w:tcPr>
            <w:tcW w:w="142" w:type="dxa"/>
          </w:tcPr>
          <w:p w14:paraId="2609841B" w14:textId="77777777" w:rsidR="001A3F48" w:rsidRPr="006C1D50" w:rsidRDefault="001A3F48" w:rsidP="001A3F48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561DD00E" w14:textId="2315F786" w:rsidR="001A3F48" w:rsidRPr="006C1D50" w:rsidRDefault="003D00BF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(10,208)</w:t>
            </w:r>
          </w:p>
        </w:tc>
        <w:tc>
          <w:tcPr>
            <w:tcW w:w="142" w:type="dxa"/>
          </w:tcPr>
          <w:p w14:paraId="50C39788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7A990C34" w14:textId="2E2E594B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(390)</w:t>
            </w:r>
          </w:p>
        </w:tc>
      </w:tr>
      <w:tr w:rsidR="006C1D50" w:rsidRPr="006C1D50" w14:paraId="6D839D49" w14:textId="77777777" w:rsidTr="004D3A57">
        <w:trPr>
          <w:cantSplit/>
          <w:trHeight w:val="278"/>
        </w:trPr>
        <w:tc>
          <w:tcPr>
            <w:tcW w:w="3345" w:type="dxa"/>
          </w:tcPr>
          <w:p w14:paraId="389919FE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486E7A8" w14:textId="1ADCA327" w:rsidR="001A3F48" w:rsidRPr="006C1D50" w:rsidRDefault="003B1319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63,873</w:t>
            </w:r>
          </w:p>
        </w:tc>
        <w:tc>
          <w:tcPr>
            <w:tcW w:w="141" w:type="dxa"/>
            <w:shd w:val="clear" w:color="auto" w:fill="auto"/>
          </w:tcPr>
          <w:p w14:paraId="267215B0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1B6CBDF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15,089</w:t>
            </w:r>
          </w:p>
        </w:tc>
        <w:tc>
          <w:tcPr>
            <w:tcW w:w="142" w:type="dxa"/>
          </w:tcPr>
          <w:p w14:paraId="5CB7CFB3" w14:textId="77777777" w:rsidR="001A3F48" w:rsidRPr="006C1D50" w:rsidRDefault="001A3F48" w:rsidP="001A3F48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12A7EDE2" w14:textId="43AC24E6" w:rsidR="001A3F48" w:rsidRPr="006C1D50" w:rsidRDefault="003D00BF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54,470</w:t>
            </w:r>
          </w:p>
        </w:tc>
        <w:tc>
          <w:tcPr>
            <w:tcW w:w="142" w:type="dxa"/>
          </w:tcPr>
          <w:p w14:paraId="4F5DB824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596E0A07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8,088</w:t>
            </w:r>
          </w:p>
        </w:tc>
      </w:tr>
      <w:tr w:rsidR="006C1D50" w:rsidRPr="006C1D50" w14:paraId="12B8623F" w14:textId="77777777" w:rsidTr="004D3A57">
        <w:trPr>
          <w:cantSplit/>
          <w:trHeight w:val="287"/>
        </w:trPr>
        <w:tc>
          <w:tcPr>
            <w:tcW w:w="3345" w:type="dxa"/>
          </w:tcPr>
          <w:p w14:paraId="6D35E530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4" w:type="dxa"/>
            <w:shd w:val="clear" w:color="auto" w:fill="auto"/>
          </w:tcPr>
          <w:p w14:paraId="47A66364" w14:textId="4B535CDF" w:rsidR="001A3F48" w:rsidRPr="006C1D50" w:rsidRDefault="003B1319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(8,784)</w:t>
            </w:r>
          </w:p>
        </w:tc>
        <w:tc>
          <w:tcPr>
            <w:tcW w:w="141" w:type="dxa"/>
            <w:shd w:val="clear" w:color="auto" w:fill="auto"/>
          </w:tcPr>
          <w:p w14:paraId="553FBE08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96A166C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(10,198)</w:t>
            </w:r>
          </w:p>
        </w:tc>
        <w:tc>
          <w:tcPr>
            <w:tcW w:w="142" w:type="dxa"/>
          </w:tcPr>
          <w:p w14:paraId="45EAD4B9" w14:textId="77777777" w:rsidR="001A3F48" w:rsidRPr="006C1D50" w:rsidRDefault="001A3F48" w:rsidP="001A3F48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</w:tcPr>
          <w:p w14:paraId="5CEF8C7B" w14:textId="6FD2BAB1" w:rsidR="001A3F48" w:rsidRPr="006C1D50" w:rsidRDefault="003D00BF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(7,43</w:t>
            </w:r>
            <w:r w:rsidR="00F0721C" w:rsidRPr="006C1D50">
              <w:rPr>
                <w:rFonts w:ascii="BrowalliaUPC" w:hAnsi="BrowalliaUPC" w:cs="BrowalliaUPC"/>
                <w:sz w:val="28"/>
                <w:szCs w:val="28"/>
              </w:rPr>
              <w:t>8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6CED2B44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7" w:type="dxa"/>
          </w:tcPr>
          <w:p w14:paraId="61A1AEB6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 w:hanging="8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(8,088)</w:t>
            </w:r>
          </w:p>
        </w:tc>
      </w:tr>
      <w:tr w:rsidR="00C72004" w:rsidRPr="006C1D50" w14:paraId="743FDA46" w14:textId="77777777" w:rsidTr="004D3A57">
        <w:trPr>
          <w:cantSplit/>
          <w:trHeight w:val="280"/>
        </w:trPr>
        <w:tc>
          <w:tcPr>
            <w:tcW w:w="3345" w:type="dxa"/>
          </w:tcPr>
          <w:p w14:paraId="469DD477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FECC14F" w14:textId="2D3B2A9A" w:rsidR="001A3F48" w:rsidRPr="006C1D50" w:rsidRDefault="003B1319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55,089</w:t>
            </w:r>
          </w:p>
        </w:tc>
        <w:tc>
          <w:tcPr>
            <w:tcW w:w="141" w:type="dxa"/>
            <w:shd w:val="clear" w:color="auto" w:fill="auto"/>
          </w:tcPr>
          <w:p w14:paraId="28C0B2A4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392073D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4,891</w:t>
            </w:r>
          </w:p>
        </w:tc>
        <w:tc>
          <w:tcPr>
            <w:tcW w:w="142" w:type="dxa"/>
            <w:vAlign w:val="bottom"/>
          </w:tcPr>
          <w:p w14:paraId="142C517B" w14:textId="77777777" w:rsidR="001A3F48" w:rsidRPr="006C1D50" w:rsidRDefault="001A3F48" w:rsidP="001A3F48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14:paraId="033E9682" w14:textId="221EF9AE" w:rsidR="001A3F48" w:rsidRPr="006C1D50" w:rsidRDefault="003D00BF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47,032</w:t>
            </w:r>
          </w:p>
        </w:tc>
        <w:tc>
          <w:tcPr>
            <w:tcW w:w="142" w:type="dxa"/>
          </w:tcPr>
          <w:p w14:paraId="13209CE5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12" w:space="0" w:color="auto"/>
            </w:tcBorders>
          </w:tcPr>
          <w:p w14:paraId="652FC25A" w14:textId="77777777" w:rsidR="001A3F48" w:rsidRPr="006C1D50" w:rsidRDefault="001A3F48" w:rsidP="001A3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 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</w:tbl>
    <w:p w14:paraId="50A598A1" w14:textId="77777777" w:rsidR="00F74D7E" w:rsidRPr="006C1D50" w:rsidRDefault="00F74D7E" w:rsidP="00F74D7E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63BFE575" w14:textId="3CCCB296" w:rsidR="00B718E4" w:rsidRPr="006C1D50" w:rsidRDefault="00B718E4" w:rsidP="0005582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รายการเปลี่ยนแปลงของหนี้สินตามสัญญาเช่าสำหรับปีสิ้นสุดวันที่ 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>31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>2563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 สรุปได้ดังนี้</w:t>
      </w:r>
    </w:p>
    <w:p w14:paraId="768504E4" w14:textId="77777777" w:rsidR="003638C5" w:rsidRPr="006C1D50" w:rsidRDefault="003638C5" w:rsidP="00055829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Style w:val="TableGrid"/>
        <w:tblW w:w="839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5"/>
        <w:gridCol w:w="1980"/>
        <w:gridCol w:w="270"/>
        <w:gridCol w:w="1945"/>
      </w:tblGrid>
      <w:tr w:rsidR="006C1D50" w:rsidRPr="006C1D50" w14:paraId="31856033" w14:textId="77777777" w:rsidTr="00AB74AE">
        <w:trPr>
          <w:trHeight w:val="234"/>
        </w:trPr>
        <w:tc>
          <w:tcPr>
            <w:tcW w:w="4195" w:type="dxa"/>
          </w:tcPr>
          <w:p w14:paraId="286F7D02" w14:textId="77777777" w:rsidR="00702D94" w:rsidRPr="006C1D50" w:rsidRDefault="00702D94" w:rsidP="00330AA1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95" w:type="dxa"/>
            <w:gridSpan w:val="3"/>
          </w:tcPr>
          <w:p w14:paraId="581B7C88" w14:textId="7C10BB5F" w:rsidR="00702D94" w:rsidRPr="006C1D50" w:rsidRDefault="00ED7CAD" w:rsidP="00ED7CAD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6C1D50" w:rsidRPr="006C1D50" w14:paraId="2EEB160C" w14:textId="77777777" w:rsidTr="00AB74AE">
        <w:trPr>
          <w:trHeight w:val="390"/>
        </w:trPr>
        <w:tc>
          <w:tcPr>
            <w:tcW w:w="4195" w:type="dxa"/>
          </w:tcPr>
          <w:p w14:paraId="64C8427E" w14:textId="77777777" w:rsidR="00702D94" w:rsidRPr="006C1D50" w:rsidRDefault="00702D94" w:rsidP="00330AA1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1ABBDED" w14:textId="65EA174C" w:rsidR="00702D94" w:rsidRPr="006C1D50" w:rsidRDefault="00ED7CAD" w:rsidP="009F5A0C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4A22B5A" w14:textId="77777777" w:rsidR="00702D94" w:rsidRPr="006C1D50" w:rsidRDefault="00702D94" w:rsidP="009F5A0C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vAlign w:val="bottom"/>
          </w:tcPr>
          <w:p w14:paraId="258E6C9E" w14:textId="77777777" w:rsidR="009F5A0C" w:rsidRPr="006C1D50" w:rsidRDefault="00ED7CAD" w:rsidP="009F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</w:t>
            </w:r>
          </w:p>
          <w:p w14:paraId="3C65F815" w14:textId="2C75280E" w:rsidR="00702D94" w:rsidRPr="006C1D50" w:rsidRDefault="00ED7CAD" w:rsidP="009F5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ของบริษัท</w:t>
            </w:r>
          </w:p>
        </w:tc>
      </w:tr>
      <w:tr w:rsidR="006C1D50" w:rsidRPr="006C1D50" w14:paraId="7E35D7DF" w14:textId="77777777" w:rsidTr="00AB74AE">
        <w:trPr>
          <w:trHeight w:val="390"/>
        </w:trPr>
        <w:tc>
          <w:tcPr>
            <w:tcW w:w="4195" w:type="dxa"/>
          </w:tcPr>
          <w:p w14:paraId="0BB98ABA" w14:textId="77777777" w:rsidR="00702D94" w:rsidRPr="006C1D50" w:rsidRDefault="00702D94" w:rsidP="00330AA1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80BB62B" w14:textId="77777777" w:rsidR="00702D94" w:rsidRPr="006C1D50" w:rsidRDefault="00702D94" w:rsidP="00ED7CA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24587D18" w14:textId="77777777" w:rsidR="00702D94" w:rsidRPr="006C1D50" w:rsidRDefault="00702D94" w:rsidP="00ED7CA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945" w:type="dxa"/>
          </w:tcPr>
          <w:p w14:paraId="71C3C3A7" w14:textId="77777777" w:rsidR="00702D94" w:rsidRPr="006C1D50" w:rsidRDefault="00702D94" w:rsidP="00ED7CAD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</w:tr>
      <w:tr w:rsidR="006C1D50" w:rsidRPr="006C1D50" w14:paraId="4D3C2219" w14:textId="77777777" w:rsidTr="00D75F8F">
        <w:trPr>
          <w:trHeight w:val="390"/>
        </w:trPr>
        <w:tc>
          <w:tcPr>
            <w:tcW w:w="4195" w:type="dxa"/>
          </w:tcPr>
          <w:p w14:paraId="0B21D024" w14:textId="39592A2A" w:rsidR="008D3D5C" w:rsidRPr="006C1D50" w:rsidRDefault="008D3D5C" w:rsidP="008D3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4806D0" w:rsidRPr="006C1D50">
              <w:rPr>
                <w:rFonts w:ascii="BrowalliaUPC" w:hAnsi="BrowalliaUPC" w:cs="BrowalliaUPC"/>
                <w:sz w:val="28"/>
                <w:szCs w:val="28"/>
                <w:cs/>
              </w:rPr>
              <w:t>มกรา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4806D0" w:rsidRPr="006C1D50">
              <w:rPr>
                <w:rFonts w:ascii="BrowalliaUPC" w:hAnsi="BrowalliaUPC" w:cs="BrowalliaUPC"/>
                <w:sz w:val="28"/>
                <w:szCs w:val="28"/>
              </w:rPr>
              <w:t xml:space="preserve">3 - </w:t>
            </w:r>
            <w:r w:rsidR="004806D0" w:rsidRPr="006C1D50">
              <w:rPr>
                <w:rFonts w:ascii="BrowalliaUPC" w:hAnsi="BrowalliaUPC" w:cs="BrowalliaUPC"/>
                <w:sz w:val="28"/>
                <w:szCs w:val="28"/>
                <w:cs/>
              </w:rPr>
              <w:t>ตามนโยบาย</w:t>
            </w:r>
            <w:r w:rsidR="004B0A68" w:rsidRPr="006C1D50">
              <w:rPr>
                <w:rFonts w:ascii="BrowalliaUPC" w:hAnsi="BrowalliaUPC" w:cs="BrowalliaUPC"/>
                <w:sz w:val="28"/>
                <w:szCs w:val="28"/>
                <w:cs/>
              </w:rPr>
              <w:t>การ</w:t>
            </w:r>
            <w:r w:rsidR="004806D0" w:rsidRPr="006C1D50">
              <w:rPr>
                <w:rFonts w:ascii="BrowalliaUPC" w:hAnsi="BrowalliaUPC" w:cs="BrowalliaUPC"/>
                <w:sz w:val="28"/>
                <w:szCs w:val="28"/>
                <w:cs/>
              </w:rPr>
              <w:t>บัญชีเดิม</w:t>
            </w:r>
          </w:p>
        </w:tc>
        <w:tc>
          <w:tcPr>
            <w:tcW w:w="1980" w:type="dxa"/>
            <w:vAlign w:val="bottom"/>
          </w:tcPr>
          <w:p w14:paraId="2B3AA110" w14:textId="48B9361B" w:rsidR="008D3D5C" w:rsidRPr="006E1875" w:rsidRDefault="008D3D5C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15,089</w:t>
            </w:r>
          </w:p>
        </w:tc>
        <w:tc>
          <w:tcPr>
            <w:tcW w:w="270" w:type="dxa"/>
            <w:vAlign w:val="bottom"/>
          </w:tcPr>
          <w:p w14:paraId="0341AE32" w14:textId="77777777" w:rsidR="008D3D5C" w:rsidRPr="006C1D50" w:rsidRDefault="008D3D5C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945" w:type="dxa"/>
            <w:vAlign w:val="bottom"/>
          </w:tcPr>
          <w:p w14:paraId="09C45D4E" w14:textId="0D5BB9AC" w:rsidR="008D3D5C" w:rsidRPr="006C1D50" w:rsidRDefault="008D3D5C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8,088</w:t>
            </w:r>
          </w:p>
        </w:tc>
      </w:tr>
      <w:tr w:rsidR="006C1D50" w:rsidRPr="006C1D50" w14:paraId="6F548A22" w14:textId="77777777" w:rsidTr="00D75F8F">
        <w:trPr>
          <w:trHeight w:val="390"/>
        </w:trPr>
        <w:tc>
          <w:tcPr>
            <w:tcW w:w="4195" w:type="dxa"/>
          </w:tcPr>
          <w:p w14:paraId="2A144A6D" w14:textId="77777777" w:rsidR="00EC34B4" w:rsidRPr="006C1D50" w:rsidRDefault="00EC34B4" w:rsidP="00EC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รายการปรับปรุงตามมาตรฐาน</w:t>
            </w:r>
          </w:p>
          <w:p w14:paraId="1A2CFE03" w14:textId="284B2940" w:rsidR="00EC34B4" w:rsidRPr="006C1D50" w:rsidRDefault="00EC34B4" w:rsidP="00EC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การรายงานทางการเงินฉบับที่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16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B196F6A" w14:textId="55A8B6FF" w:rsidR="00EC34B4" w:rsidRPr="006E1875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72,665</w:t>
            </w:r>
          </w:p>
        </w:tc>
        <w:tc>
          <w:tcPr>
            <w:tcW w:w="270" w:type="dxa"/>
            <w:vAlign w:val="bottom"/>
          </w:tcPr>
          <w:p w14:paraId="29D4036F" w14:textId="77777777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vAlign w:val="bottom"/>
          </w:tcPr>
          <w:p w14:paraId="45948F91" w14:textId="12EEA60C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61,497</w:t>
            </w:r>
          </w:p>
        </w:tc>
      </w:tr>
      <w:tr w:rsidR="006C1D50" w:rsidRPr="006C1D50" w14:paraId="08FAC968" w14:textId="77777777" w:rsidTr="00D75F8F">
        <w:trPr>
          <w:trHeight w:val="365"/>
        </w:trPr>
        <w:tc>
          <w:tcPr>
            <w:tcW w:w="4195" w:type="dxa"/>
          </w:tcPr>
          <w:p w14:paraId="72A7901A" w14:textId="14856B2F" w:rsidR="00EC34B4" w:rsidRPr="006C1D50" w:rsidRDefault="00EC34B4" w:rsidP="00EC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มกราคม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 –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หลังปรับปรุง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1502CA9" w14:textId="12EF7189" w:rsidR="00EC34B4" w:rsidRPr="006E1875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87,754</w:t>
            </w:r>
          </w:p>
        </w:tc>
        <w:tc>
          <w:tcPr>
            <w:tcW w:w="270" w:type="dxa"/>
            <w:vAlign w:val="bottom"/>
          </w:tcPr>
          <w:p w14:paraId="1BCE0293" w14:textId="77777777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  <w:vAlign w:val="bottom"/>
          </w:tcPr>
          <w:p w14:paraId="49457733" w14:textId="6864D46D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69,585</w:t>
            </w:r>
          </w:p>
        </w:tc>
      </w:tr>
      <w:tr w:rsidR="006C1D50" w:rsidRPr="006C1D50" w14:paraId="62C5EF65" w14:textId="77777777" w:rsidTr="00D75F8F">
        <w:trPr>
          <w:trHeight w:val="377"/>
        </w:trPr>
        <w:tc>
          <w:tcPr>
            <w:tcW w:w="4195" w:type="dxa"/>
          </w:tcPr>
          <w:p w14:paraId="4C9D22EB" w14:textId="3EEE0ED6" w:rsidR="00EC34B4" w:rsidRPr="006C1D50" w:rsidRDefault="00EC34B4" w:rsidP="00EC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980" w:type="dxa"/>
            <w:vAlign w:val="bottom"/>
          </w:tcPr>
          <w:p w14:paraId="435169A3" w14:textId="690AC499" w:rsidR="00EC34B4" w:rsidRPr="006E1875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2,697</w:t>
            </w:r>
          </w:p>
        </w:tc>
        <w:tc>
          <w:tcPr>
            <w:tcW w:w="270" w:type="dxa"/>
            <w:vAlign w:val="bottom"/>
          </w:tcPr>
          <w:p w14:paraId="254E6B02" w14:textId="77777777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945" w:type="dxa"/>
            <w:vAlign w:val="bottom"/>
          </w:tcPr>
          <w:p w14:paraId="4C6BE891" w14:textId="7F365108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2,320</w:t>
            </w:r>
          </w:p>
        </w:tc>
      </w:tr>
      <w:tr w:rsidR="006C1D50" w:rsidRPr="006C1D50" w14:paraId="76448806" w14:textId="77777777" w:rsidTr="00D75F8F">
        <w:trPr>
          <w:trHeight w:val="377"/>
        </w:trPr>
        <w:tc>
          <w:tcPr>
            <w:tcW w:w="4195" w:type="dxa"/>
          </w:tcPr>
          <w:p w14:paraId="0CBE82D7" w14:textId="0CAF2B9D" w:rsidR="00EC34B4" w:rsidRPr="006C1D50" w:rsidRDefault="00CE11A6" w:rsidP="00EC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ปรับปรุง</w:t>
            </w:r>
            <w:r w:rsidR="00EC34B4" w:rsidRPr="006C1D50">
              <w:rPr>
                <w:rFonts w:ascii="BrowalliaUPC" w:hAnsi="BrowalliaUPC" w:cs="BrowalliaUPC"/>
                <w:sz w:val="28"/>
                <w:szCs w:val="28"/>
                <w:cs/>
              </w:rPr>
              <w:t>จากการประเมินใหม่/เปลี่ยนแปลงสัญญาเช่า</w:t>
            </w:r>
          </w:p>
        </w:tc>
        <w:tc>
          <w:tcPr>
            <w:tcW w:w="1980" w:type="dxa"/>
            <w:vAlign w:val="bottom"/>
          </w:tcPr>
          <w:p w14:paraId="03AE28BB" w14:textId="46DDEBE5" w:rsidR="00EC34B4" w:rsidRPr="006E1875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(275)</w:t>
            </w:r>
          </w:p>
        </w:tc>
        <w:tc>
          <w:tcPr>
            <w:tcW w:w="270" w:type="dxa"/>
            <w:vAlign w:val="bottom"/>
          </w:tcPr>
          <w:p w14:paraId="4B5D515E" w14:textId="77777777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945" w:type="dxa"/>
            <w:vAlign w:val="bottom"/>
          </w:tcPr>
          <w:p w14:paraId="56076F45" w14:textId="667E5CC0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793</w:t>
            </w:r>
          </w:p>
        </w:tc>
      </w:tr>
      <w:tr w:rsidR="006C1D50" w:rsidRPr="006C1D50" w14:paraId="2F0EAC79" w14:textId="77777777" w:rsidTr="00D75F8F">
        <w:trPr>
          <w:trHeight w:val="377"/>
        </w:trPr>
        <w:tc>
          <w:tcPr>
            <w:tcW w:w="4195" w:type="dxa"/>
          </w:tcPr>
          <w:p w14:paraId="3FC17C82" w14:textId="2298800F" w:rsidR="00EC34B4" w:rsidRPr="006C1D50" w:rsidRDefault="00EC34B4" w:rsidP="00EC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980" w:type="dxa"/>
            <w:vAlign w:val="bottom"/>
          </w:tcPr>
          <w:p w14:paraId="7CD26855" w14:textId="5C7E3A7A" w:rsidR="00EC34B4" w:rsidRPr="006E1875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(14,713)</w:t>
            </w:r>
          </w:p>
        </w:tc>
        <w:tc>
          <w:tcPr>
            <w:tcW w:w="270" w:type="dxa"/>
            <w:vAlign w:val="bottom"/>
          </w:tcPr>
          <w:p w14:paraId="2EF96E4E" w14:textId="77777777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945" w:type="dxa"/>
            <w:vAlign w:val="bottom"/>
          </w:tcPr>
          <w:p w14:paraId="32096FB1" w14:textId="719641DE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(8,088)</w:t>
            </w:r>
          </w:p>
        </w:tc>
      </w:tr>
      <w:tr w:rsidR="006C1D50" w:rsidRPr="006C1D50" w14:paraId="1640ECD5" w14:textId="77777777" w:rsidTr="00D75F8F">
        <w:trPr>
          <w:trHeight w:val="377"/>
        </w:trPr>
        <w:tc>
          <w:tcPr>
            <w:tcW w:w="4195" w:type="dxa"/>
          </w:tcPr>
          <w:p w14:paraId="5F96721A" w14:textId="1E18FCBD" w:rsidR="00EC34B4" w:rsidRPr="006C1D50" w:rsidRDefault="00EC34B4" w:rsidP="00EC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ชำระค่าเช่าระหว่างปี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29A43F04" w14:textId="2C69E2E7" w:rsidR="00EC34B4" w:rsidRPr="006E1875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(11,590)</w:t>
            </w:r>
          </w:p>
        </w:tc>
        <w:tc>
          <w:tcPr>
            <w:tcW w:w="270" w:type="dxa"/>
            <w:vAlign w:val="bottom"/>
          </w:tcPr>
          <w:p w14:paraId="1D1241B0" w14:textId="77777777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  <w:highlight w:val="cyan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vAlign w:val="bottom"/>
          </w:tcPr>
          <w:p w14:paraId="606ED07B" w14:textId="0ABE6291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(10,140)</w:t>
            </w:r>
          </w:p>
        </w:tc>
      </w:tr>
      <w:tr w:rsidR="00EC34B4" w:rsidRPr="006C1D50" w14:paraId="477950D2" w14:textId="77777777" w:rsidTr="00D75F8F">
        <w:trPr>
          <w:trHeight w:val="377"/>
        </w:trPr>
        <w:tc>
          <w:tcPr>
            <w:tcW w:w="4195" w:type="dxa"/>
          </w:tcPr>
          <w:p w14:paraId="1641F9F9" w14:textId="6B58B7A2" w:rsidR="00EC34B4" w:rsidRPr="006C1D50" w:rsidRDefault="00EC34B4" w:rsidP="00EC3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C1F793B" w14:textId="1B75FBAE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63,873</w:t>
            </w:r>
          </w:p>
        </w:tc>
        <w:tc>
          <w:tcPr>
            <w:tcW w:w="270" w:type="dxa"/>
            <w:vAlign w:val="bottom"/>
          </w:tcPr>
          <w:p w14:paraId="5E7AB9FA" w14:textId="77777777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53D9B3E" w14:textId="53241F13" w:rsidR="00EC34B4" w:rsidRPr="006C1D50" w:rsidRDefault="00EC34B4" w:rsidP="00D75F8F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54,470</w:t>
            </w:r>
          </w:p>
        </w:tc>
      </w:tr>
    </w:tbl>
    <w:p w14:paraId="571DD99B" w14:textId="77777777" w:rsidR="006D183A" w:rsidRPr="006C1D50" w:rsidRDefault="006D183A" w:rsidP="00F74D7E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highlight w:val="yellow"/>
          <w:lang w:val="en-GB"/>
        </w:rPr>
      </w:pPr>
    </w:p>
    <w:p w14:paraId="40A20BAA" w14:textId="77777777" w:rsidR="00F74D7E" w:rsidRPr="006C1D50" w:rsidRDefault="00F74D7E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  <w:r w:rsidRPr="006C1D50">
        <w:rPr>
          <w:rFonts w:ascii="BrowalliaUPC" w:hAnsi="BrowalliaUPC" w:cs="BrowalliaUPC"/>
          <w:sz w:val="28"/>
          <w:szCs w:val="28"/>
          <w:u w:val="single"/>
          <w:cs/>
          <w:lang w:val="en-GB"/>
        </w:rPr>
        <w:t>การชำระค่าเช่าที่ไม่ได้รับรู้เป็นหนี้สินตามสัญญาเช่า</w:t>
      </w:r>
    </w:p>
    <w:p w14:paraId="23A6597E" w14:textId="77777777" w:rsidR="00F74D7E" w:rsidRPr="006C1D50" w:rsidRDefault="00F74D7E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FC3FD5B" w14:textId="5540D3E2" w:rsidR="00F74D7E" w:rsidRPr="006C1D50" w:rsidRDefault="00F74D7E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 xml:space="preserve">12 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>เดือน)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>หรือสัญญาเช่าซึ่งสินทรัพย์มีมูลค่าต่ำ การจ่ายชำระภายใต้สัญญาเช่าดังกล่าวถือเป็นค่าใช้จ่ายแบบเส้นตรง นอกจากนี้ค่าเช่าผันแปรบางรายการไม่ได้รับอนุญาตให้รับรู้เป็นหนี้สินตามสัญญาเช่าและจะบันทึกเป็นค่าใช้จ่ายเมื่อเกิดขึ้น</w:t>
      </w:r>
    </w:p>
    <w:p w14:paraId="330D678F" w14:textId="244AA65A" w:rsidR="00D90862" w:rsidRPr="006C1D50" w:rsidRDefault="00D90862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87C333E" w14:textId="77777777" w:rsidR="00F74D7E" w:rsidRPr="006C1D50" w:rsidRDefault="00F74D7E" w:rsidP="00EC1758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ค่าใช้จ่ายที่เกี่ยวกับสัญญาเช่าดังกล่าวที่ไม่ได้รวมอยู่ในการวัดมูลค่าหนี้สินตามสัญญาเช่า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>มีดังนี้</w:t>
      </w:r>
    </w:p>
    <w:p w14:paraId="7FC6B28D" w14:textId="548BDD43" w:rsidR="00F74D7E" w:rsidRPr="006C1D50" w:rsidRDefault="00F74D7E" w:rsidP="00F74D7E">
      <w:pPr>
        <w:tabs>
          <w:tab w:val="clear" w:pos="227"/>
          <w:tab w:val="clear" w:pos="454"/>
          <w:tab w:val="clear" w:pos="680"/>
          <w:tab w:val="left" w:pos="706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  <w:highlight w:val="yellow"/>
          <w:lang w:val="en-GB"/>
        </w:rPr>
      </w:pPr>
    </w:p>
    <w:tbl>
      <w:tblPr>
        <w:tblStyle w:val="TableGrid"/>
        <w:tblW w:w="8390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5"/>
        <w:gridCol w:w="1980"/>
        <w:gridCol w:w="270"/>
        <w:gridCol w:w="1945"/>
      </w:tblGrid>
      <w:tr w:rsidR="006C1D50" w:rsidRPr="006C1D50" w14:paraId="0939BAA2" w14:textId="77777777" w:rsidTr="000A5BD1">
        <w:trPr>
          <w:trHeight w:val="234"/>
        </w:trPr>
        <w:tc>
          <w:tcPr>
            <w:tcW w:w="4195" w:type="dxa"/>
          </w:tcPr>
          <w:p w14:paraId="3E6F91B8" w14:textId="77777777" w:rsidR="00EC1758" w:rsidRPr="006C1D50" w:rsidRDefault="00EC1758" w:rsidP="00330AA1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195" w:type="dxa"/>
            <w:gridSpan w:val="3"/>
          </w:tcPr>
          <w:p w14:paraId="59360A65" w14:textId="77777777" w:rsidR="00EC1758" w:rsidRPr="006C1D50" w:rsidRDefault="00EC1758" w:rsidP="00330AA1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6C1D50" w:rsidRPr="006C1D50" w14:paraId="6B4F7D72" w14:textId="77777777" w:rsidTr="000A5BD1">
        <w:trPr>
          <w:trHeight w:val="390"/>
        </w:trPr>
        <w:tc>
          <w:tcPr>
            <w:tcW w:w="4195" w:type="dxa"/>
          </w:tcPr>
          <w:p w14:paraId="06B98896" w14:textId="77777777" w:rsidR="00EC1758" w:rsidRPr="006C1D50" w:rsidRDefault="00EC1758" w:rsidP="00330AA1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16B98AA8" w14:textId="77777777" w:rsidR="00EC1758" w:rsidRPr="006C1D50" w:rsidRDefault="00EC1758" w:rsidP="00330AA1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709104B" w14:textId="77777777" w:rsidR="00EC1758" w:rsidRPr="006C1D50" w:rsidRDefault="00EC1758" w:rsidP="00330AA1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vAlign w:val="bottom"/>
          </w:tcPr>
          <w:p w14:paraId="61C2EF1A" w14:textId="77777777" w:rsidR="00EC1758" w:rsidRPr="006C1D50" w:rsidRDefault="00EC1758" w:rsidP="0033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</w:t>
            </w:r>
          </w:p>
          <w:p w14:paraId="0E5B9AD4" w14:textId="77777777" w:rsidR="00EC1758" w:rsidRPr="006C1D50" w:rsidRDefault="00EC1758" w:rsidP="0033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ของบริษัท</w:t>
            </w:r>
          </w:p>
        </w:tc>
      </w:tr>
      <w:tr w:rsidR="006C1D50" w:rsidRPr="006C1D50" w14:paraId="7816832F" w14:textId="77777777" w:rsidTr="0067302B">
        <w:trPr>
          <w:trHeight w:val="380"/>
        </w:trPr>
        <w:tc>
          <w:tcPr>
            <w:tcW w:w="4195" w:type="dxa"/>
          </w:tcPr>
          <w:p w14:paraId="638C74B9" w14:textId="2DD98493" w:rsidR="00E26C5C" w:rsidRPr="006C1D50" w:rsidRDefault="00E26C5C" w:rsidP="00E26C5C">
            <w:pPr>
              <w:pStyle w:val="m-1693923720144214152ydp9fcb67femsonormal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1E66D638" w14:textId="77777777" w:rsidR="00E26C5C" w:rsidRPr="006C1D50" w:rsidRDefault="00E26C5C" w:rsidP="0067302B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34E33B" w14:textId="77777777" w:rsidR="00E26C5C" w:rsidRPr="006C1D50" w:rsidRDefault="00E26C5C" w:rsidP="00E26C5C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45" w:type="dxa"/>
          </w:tcPr>
          <w:p w14:paraId="09FE33D1" w14:textId="77777777" w:rsidR="00E26C5C" w:rsidRPr="006C1D50" w:rsidRDefault="00E26C5C" w:rsidP="00E26C5C">
            <w:pPr>
              <w:pStyle w:val="m-1693923720144214152ydp9fcb67femsonormal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544B3E0E" w14:textId="77777777" w:rsidTr="0067302B">
        <w:trPr>
          <w:trHeight w:val="377"/>
        </w:trPr>
        <w:tc>
          <w:tcPr>
            <w:tcW w:w="4195" w:type="dxa"/>
          </w:tcPr>
          <w:p w14:paraId="5CFD8002" w14:textId="6BDF3F9B" w:rsidR="00961DFA" w:rsidRPr="006C1D50" w:rsidRDefault="00961DFA" w:rsidP="000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980" w:type="dxa"/>
            <w:vAlign w:val="center"/>
          </w:tcPr>
          <w:p w14:paraId="0424C7B0" w14:textId="44670124" w:rsidR="00961DFA" w:rsidRPr="006C1D50" w:rsidRDefault="0067302B" w:rsidP="0067302B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818</w:t>
            </w:r>
          </w:p>
        </w:tc>
        <w:tc>
          <w:tcPr>
            <w:tcW w:w="270" w:type="dxa"/>
          </w:tcPr>
          <w:p w14:paraId="120D6130" w14:textId="77777777" w:rsidR="00961DFA" w:rsidRPr="006C1D50" w:rsidRDefault="00961DFA" w:rsidP="00961DFA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45" w:type="dxa"/>
          </w:tcPr>
          <w:p w14:paraId="26563566" w14:textId="0CE6C166" w:rsidR="00961DFA" w:rsidRPr="006C1D50" w:rsidRDefault="00330AA1" w:rsidP="00961DFA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156</w:t>
            </w:r>
          </w:p>
        </w:tc>
      </w:tr>
      <w:tr w:rsidR="006C1D50" w:rsidRPr="006C1D50" w14:paraId="7D6FA067" w14:textId="77777777" w:rsidTr="0067302B">
        <w:trPr>
          <w:trHeight w:val="377"/>
        </w:trPr>
        <w:tc>
          <w:tcPr>
            <w:tcW w:w="4195" w:type="dxa"/>
            <w:vAlign w:val="bottom"/>
          </w:tcPr>
          <w:p w14:paraId="65987B2C" w14:textId="58FF46F5" w:rsidR="00330AA1" w:rsidRPr="006C1D50" w:rsidRDefault="00330AA1" w:rsidP="0033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ค่าใช้จ่ายเกี่ยวกับสัญญาเช่าซึ่งสินทรัพย์มีมูลค่าต่ำ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25BA29E4" w14:textId="04507AD9" w:rsidR="00330AA1" w:rsidRPr="006C1D50" w:rsidRDefault="0067302B" w:rsidP="0067302B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900</w:t>
            </w:r>
          </w:p>
        </w:tc>
        <w:tc>
          <w:tcPr>
            <w:tcW w:w="270" w:type="dxa"/>
          </w:tcPr>
          <w:p w14:paraId="71E5E0AC" w14:textId="77777777" w:rsidR="00330AA1" w:rsidRPr="006C1D50" w:rsidRDefault="00330AA1" w:rsidP="00330AA1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45" w:type="dxa"/>
            <w:tcBorders>
              <w:bottom w:val="single" w:sz="4" w:space="0" w:color="auto"/>
            </w:tcBorders>
            <w:vAlign w:val="bottom"/>
          </w:tcPr>
          <w:p w14:paraId="1AE92651" w14:textId="190C0FD9" w:rsidR="00330AA1" w:rsidRPr="006C1D50" w:rsidRDefault="00330AA1" w:rsidP="00330AA1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330AA1" w:rsidRPr="006C1D50" w14:paraId="4579F4B2" w14:textId="77777777" w:rsidTr="0067302B">
        <w:trPr>
          <w:trHeight w:val="377"/>
        </w:trPr>
        <w:tc>
          <w:tcPr>
            <w:tcW w:w="4195" w:type="dxa"/>
          </w:tcPr>
          <w:p w14:paraId="3E698B5A" w14:textId="16C8DFE3" w:rsidR="00330AA1" w:rsidRPr="006C1D50" w:rsidRDefault="00330AA1" w:rsidP="0033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13BFF4" w14:textId="121E5376" w:rsidR="00330AA1" w:rsidRPr="006C1D50" w:rsidRDefault="0067302B" w:rsidP="0067302B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1,718</w:t>
            </w:r>
          </w:p>
        </w:tc>
        <w:tc>
          <w:tcPr>
            <w:tcW w:w="270" w:type="dxa"/>
          </w:tcPr>
          <w:p w14:paraId="7AB7DFAF" w14:textId="77777777" w:rsidR="00330AA1" w:rsidRPr="006C1D50" w:rsidRDefault="00330AA1" w:rsidP="00330AA1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94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B0D3A13" w14:textId="7EC8B39F" w:rsidR="00330AA1" w:rsidRPr="006C1D50" w:rsidRDefault="00330AA1" w:rsidP="00330AA1">
            <w:pPr>
              <w:pStyle w:val="m-1693923720144214152ydp9fcb67femsonormal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156</w:t>
            </w:r>
          </w:p>
        </w:tc>
      </w:tr>
    </w:tbl>
    <w:p w14:paraId="474B71D2" w14:textId="16B6C80B" w:rsidR="00882470" w:rsidRPr="006C1D50" w:rsidRDefault="00882470" w:rsidP="00882470">
      <w:pPr>
        <w:pStyle w:val="CordiaNew"/>
        <w:tabs>
          <w:tab w:val="clear" w:pos="4153"/>
          <w:tab w:val="left" w:pos="426"/>
        </w:tabs>
        <w:ind w:left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8B6F1B3" w14:textId="77777777" w:rsidR="0091490F" w:rsidRPr="006C1D50" w:rsidRDefault="0091490F" w:rsidP="00C66129">
      <w:pPr>
        <w:pStyle w:val="CordiaNew"/>
        <w:numPr>
          <w:ilvl w:val="1"/>
          <w:numId w:val="43"/>
        </w:numPr>
        <w:tabs>
          <w:tab w:val="clear" w:pos="4153"/>
          <w:tab w:val="left" w:pos="426"/>
        </w:tabs>
        <w:ind w:left="993" w:hanging="567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t>ลูกหนี้ตามสัญญาเช่า</w:t>
      </w:r>
    </w:p>
    <w:p w14:paraId="0D633A2B" w14:textId="77777777" w:rsidR="0091490F" w:rsidRPr="006C1D50" w:rsidRDefault="0091490F" w:rsidP="0091490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0"/>
          <w:szCs w:val="20"/>
          <w:u w:val="single"/>
        </w:rPr>
      </w:pPr>
    </w:p>
    <w:tbl>
      <w:tblPr>
        <w:tblW w:w="8391" w:type="dxa"/>
        <w:tblInd w:w="993" w:type="dxa"/>
        <w:tblLook w:val="01E0" w:firstRow="1" w:lastRow="1" w:firstColumn="1" w:lastColumn="1" w:noHBand="0" w:noVBand="0"/>
      </w:tblPr>
      <w:tblGrid>
        <w:gridCol w:w="3175"/>
        <w:gridCol w:w="1106"/>
        <w:gridCol w:w="236"/>
        <w:gridCol w:w="1134"/>
        <w:gridCol w:w="236"/>
        <w:gridCol w:w="1134"/>
        <w:gridCol w:w="236"/>
        <w:gridCol w:w="1134"/>
      </w:tblGrid>
      <w:tr w:rsidR="006C1D50" w:rsidRPr="006C1D50" w14:paraId="457E0DBF" w14:textId="77777777" w:rsidTr="00357E1A">
        <w:tc>
          <w:tcPr>
            <w:tcW w:w="3175" w:type="dxa"/>
          </w:tcPr>
          <w:p w14:paraId="32BB4ACE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16" w:type="dxa"/>
            <w:gridSpan w:val="7"/>
            <w:hideMark/>
          </w:tcPr>
          <w:p w14:paraId="563189BD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6C1D50" w:rsidRPr="006C1D50" w14:paraId="73E9F02D" w14:textId="77777777" w:rsidTr="00357E1A">
        <w:tc>
          <w:tcPr>
            <w:tcW w:w="3175" w:type="dxa"/>
          </w:tcPr>
          <w:p w14:paraId="0FE23C6B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right="-18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49B27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310F8A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2E2262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C1D50" w:rsidRPr="006C1D50" w14:paraId="3379C000" w14:textId="77777777" w:rsidTr="00357E1A">
        <w:trPr>
          <w:trHeight w:val="351"/>
        </w:trPr>
        <w:tc>
          <w:tcPr>
            <w:tcW w:w="3175" w:type="dxa"/>
          </w:tcPr>
          <w:p w14:paraId="70AFE1BC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  <w:tab w:val="left" w:pos="6282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73DF03" w14:textId="77777777" w:rsidR="0091490F" w:rsidRPr="006C1D50" w:rsidRDefault="0091490F" w:rsidP="00330AA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463F375A" w14:textId="77777777" w:rsidR="0091490F" w:rsidRPr="006C1D50" w:rsidRDefault="0091490F" w:rsidP="00330AA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B598E" w14:textId="77777777" w:rsidR="0091490F" w:rsidRPr="006C1D50" w:rsidRDefault="0091490F" w:rsidP="00330AA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bottom"/>
          </w:tcPr>
          <w:p w14:paraId="39E7589B" w14:textId="77777777" w:rsidR="0091490F" w:rsidRPr="006C1D50" w:rsidRDefault="0091490F" w:rsidP="00330AA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3EF8BE" w14:textId="77777777" w:rsidR="0091490F" w:rsidRPr="006C1D50" w:rsidRDefault="0091490F" w:rsidP="00330AA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14:paraId="39D977FA" w14:textId="77777777" w:rsidR="0091490F" w:rsidRPr="006C1D50" w:rsidRDefault="0091490F" w:rsidP="00330AA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DC7B79" w14:textId="77777777" w:rsidR="0091490F" w:rsidRPr="006C1D50" w:rsidRDefault="0091490F" w:rsidP="00330AA1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6C1D50" w:rsidRPr="006C1D50" w14:paraId="0DAEE4D4" w14:textId="77777777" w:rsidTr="00357E1A">
        <w:trPr>
          <w:trHeight w:val="203"/>
        </w:trPr>
        <w:tc>
          <w:tcPr>
            <w:tcW w:w="3175" w:type="dxa"/>
          </w:tcPr>
          <w:p w14:paraId="60C7A12E" w14:textId="77777777" w:rsidR="0091490F" w:rsidRPr="006C1D50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left="360" w:right="-36" w:hanging="360"/>
              <w:jc w:val="both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657F521A" w14:textId="77777777" w:rsidR="0091490F" w:rsidRPr="006C1D50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7D9AF7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DAEE8AC" w14:textId="77777777" w:rsidR="0091490F" w:rsidRPr="006C1D50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20DA63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966E1E0" w14:textId="77777777" w:rsidR="0091490F" w:rsidRPr="006C1D50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F44D61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9495781" w14:textId="77777777" w:rsidR="0091490F" w:rsidRPr="006C1D50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C1D50" w:rsidRPr="006C1D50" w14:paraId="07AFBA68" w14:textId="77777777" w:rsidTr="00357E1A">
        <w:trPr>
          <w:trHeight w:val="113"/>
        </w:trPr>
        <w:tc>
          <w:tcPr>
            <w:tcW w:w="3175" w:type="dxa"/>
            <w:hideMark/>
          </w:tcPr>
          <w:p w14:paraId="098D6153" w14:textId="77777777" w:rsidR="0091490F" w:rsidRPr="006C1D50" w:rsidRDefault="0091490F" w:rsidP="000A5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106" w:type="dxa"/>
            <w:shd w:val="clear" w:color="auto" w:fill="auto"/>
          </w:tcPr>
          <w:p w14:paraId="0FDB6B7F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B79F68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6B426D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E0544C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40EB576" w14:textId="77777777" w:rsidR="0091490F" w:rsidRPr="006C1D50" w:rsidRDefault="0091490F" w:rsidP="00330AA1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543F25" w14:textId="77777777" w:rsidR="0091490F" w:rsidRPr="006C1D50" w:rsidRDefault="0091490F" w:rsidP="00330AA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0728AA" w14:textId="77777777" w:rsidR="0091490F" w:rsidRPr="006C1D50" w:rsidRDefault="0091490F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C1D50" w:rsidRPr="006C1D50" w14:paraId="75811015" w14:textId="77777777" w:rsidTr="00357E1A">
        <w:trPr>
          <w:trHeight w:val="171"/>
        </w:trPr>
        <w:tc>
          <w:tcPr>
            <w:tcW w:w="3175" w:type="dxa"/>
            <w:hideMark/>
          </w:tcPr>
          <w:p w14:paraId="7B8EE78B" w14:textId="77777777" w:rsidR="00FE6F63" w:rsidRPr="006C1D50" w:rsidRDefault="00FE6F63" w:rsidP="00FE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ไม่เกิน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106" w:type="dxa"/>
            <w:shd w:val="clear" w:color="auto" w:fill="auto"/>
          </w:tcPr>
          <w:p w14:paraId="3455AF71" w14:textId="308293A2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6,641</w:t>
            </w:r>
          </w:p>
        </w:tc>
        <w:tc>
          <w:tcPr>
            <w:tcW w:w="236" w:type="dxa"/>
          </w:tcPr>
          <w:p w14:paraId="563843E9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9234E2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9,512</w:t>
            </w:r>
          </w:p>
        </w:tc>
        <w:tc>
          <w:tcPr>
            <w:tcW w:w="236" w:type="dxa"/>
          </w:tcPr>
          <w:p w14:paraId="4F03A9E0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A98E62B" w14:textId="0DF02F4A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6,641</w:t>
            </w:r>
          </w:p>
        </w:tc>
        <w:tc>
          <w:tcPr>
            <w:tcW w:w="236" w:type="dxa"/>
          </w:tcPr>
          <w:p w14:paraId="36C2D9C3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C28D505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9,512</w:t>
            </w:r>
          </w:p>
        </w:tc>
      </w:tr>
      <w:tr w:rsidR="006C1D50" w:rsidRPr="006C1D50" w14:paraId="3C343B8D" w14:textId="77777777" w:rsidTr="00357E1A">
        <w:trPr>
          <w:trHeight w:val="173"/>
        </w:trPr>
        <w:tc>
          <w:tcPr>
            <w:tcW w:w="3175" w:type="dxa"/>
            <w:hideMark/>
          </w:tcPr>
          <w:p w14:paraId="7352EBCA" w14:textId="77777777" w:rsidR="00FE6F63" w:rsidRPr="006C1D50" w:rsidRDefault="00FE6F63" w:rsidP="00FE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1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ปี แต่ไม่เกิน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5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C8F74" w14:textId="1C666A65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B8844B5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0BF5A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3,262</w:t>
            </w:r>
          </w:p>
        </w:tc>
        <w:tc>
          <w:tcPr>
            <w:tcW w:w="236" w:type="dxa"/>
          </w:tcPr>
          <w:p w14:paraId="3E79B33E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E194E" w14:textId="5252EFB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C7D9FA0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1923E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3,262</w:t>
            </w:r>
          </w:p>
        </w:tc>
      </w:tr>
      <w:tr w:rsidR="006C1D50" w:rsidRPr="006C1D50" w14:paraId="2EFBC3C2" w14:textId="77777777" w:rsidTr="00357E1A">
        <w:trPr>
          <w:trHeight w:val="173"/>
        </w:trPr>
        <w:tc>
          <w:tcPr>
            <w:tcW w:w="3175" w:type="dxa"/>
            <w:hideMark/>
          </w:tcPr>
          <w:p w14:paraId="3ADD60B2" w14:textId="77777777" w:rsidR="00FE6F63" w:rsidRPr="006C1D50" w:rsidRDefault="00FE6F63" w:rsidP="00FE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369A6" w14:textId="200C758B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6,641</w:t>
            </w:r>
          </w:p>
        </w:tc>
        <w:tc>
          <w:tcPr>
            <w:tcW w:w="236" w:type="dxa"/>
          </w:tcPr>
          <w:p w14:paraId="1E88EF1B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0649A492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12,774</w:t>
            </w:r>
          </w:p>
        </w:tc>
        <w:tc>
          <w:tcPr>
            <w:tcW w:w="236" w:type="dxa"/>
          </w:tcPr>
          <w:p w14:paraId="523B2CA3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432C3A83" w14:textId="52C32468" w:rsidR="00FE6F63" w:rsidRPr="006C1D50" w:rsidRDefault="00FE6F63" w:rsidP="00C13DD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6,641</w:t>
            </w:r>
          </w:p>
        </w:tc>
        <w:tc>
          <w:tcPr>
            <w:tcW w:w="236" w:type="dxa"/>
          </w:tcPr>
          <w:p w14:paraId="12CD9081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32D6154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38" w:right="-2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12,774</w:t>
            </w:r>
          </w:p>
        </w:tc>
      </w:tr>
      <w:tr w:rsidR="006C1D50" w:rsidRPr="006C1D50" w14:paraId="2889402B" w14:textId="77777777" w:rsidTr="00357E1A">
        <w:trPr>
          <w:trHeight w:val="173"/>
        </w:trPr>
        <w:tc>
          <w:tcPr>
            <w:tcW w:w="3175" w:type="dxa"/>
            <w:hideMark/>
          </w:tcPr>
          <w:p w14:paraId="0E38141B" w14:textId="1C5505F7" w:rsidR="00FE6F63" w:rsidRPr="006C1D50" w:rsidRDefault="00FE6F63" w:rsidP="00FE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="00171213" w:rsidRPr="006C1D50">
              <w:rPr>
                <w:rFonts w:ascii="BrowalliaUPC" w:hAnsi="BrowalliaUPC" w:cs="BrowalliaUPC" w:hint="cs"/>
                <w:sz w:val="28"/>
                <w:szCs w:val="28"/>
                <w:cs/>
              </w:rPr>
              <w:t>ดอกเบี้ย</w:t>
            </w:r>
            <w:r w:rsidR="00BA743E" w:rsidRPr="006C1D50">
              <w:rPr>
                <w:rFonts w:ascii="BrowalliaUPC" w:hAnsi="BrowalliaUPC" w:cs="BrowalliaUPC" w:hint="cs"/>
                <w:sz w:val="28"/>
                <w:szCs w:val="28"/>
                <w:cs/>
              </w:rPr>
              <w:t>รับรอตัดบัญชี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80B4E" w14:textId="1784AAC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(296)</w:t>
            </w:r>
          </w:p>
        </w:tc>
        <w:tc>
          <w:tcPr>
            <w:tcW w:w="236" w:type="dxa"/>
          </w:tcPr>
          <w:p w14:paraId="6A866B5A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41D1487E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(950)</w:t>
            </w:r>
          </w:p>
        </w:tc>
        <w:tc>
          <w:tcPr>
            <w:tcW w:w="236" w:type="dxa"/>
          </w:tcPr>
          <w:p w14:paraId="14D6D9BA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16B60C8" w14:textId="19983014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(296)</w:t>
            </w:r>
          </w:p>
        </w:tc>
        <w:tc>
          <w:tcPr>
            <w:tcW w:w="236" w:type="dxa"/>
          </w:tcPr>
          <w:p w14:paraId="5F6C9293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633FFAE6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(950)</w:t>
            </w:r>
          </w:p>
        </w:tc>
      </w:tr>
      <w:tr w:rsidR="006C1D50" w:rsidRPr="006C1D50" w14:paraId="447AEC08" w14:textId="77777777" w:rsidTr="00357E1A">
        <w:trPr>
          <w:trHeight w:val="173"/>
        </w:trPr>
        <w:tc>
          <w:tcPr>
            <w:tcW w:w="3175" w:type="dxa"/>
            <w:hideMark/>
          </w:tcPr>
          <w:p w14:paraId="346F79B4" w14:textId="77777777" w:rsidR="00FE6F63" w:rsidRPr="006C1D50" w:rsidRDefault="00FE6F63" w:rsidP="00FE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9CBE31" w14:textId="57985BEC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6,345</w:t>
            </w:r>
          </w:p>
        </w:tc>
        <w:tc>
          <w:tcPr>
            <w:tcW w:w="236" w:type="dxa"/>
          </w:tcPr>
          <w:p w14:paraId="1F392270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AE4D9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11,824</w:t>
            </w:r>
          </w:p>
        </w:tc>
        <w:tc>
          <w:tcPr>
            <w:tcW w:w="236" w:type="dxa"/>
          </w:tcPr>
          <w:p w14:paraId="675A4194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C893" w14:textId="7E792835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6,345</w:t>
            </w:r>
          </w:p>
        </w:tc>
        <w:tc>
          <w:tcPr>
            <w:tcW w:w="236" w:type="dxa"/>
          </w:tcPr>
          <w:p w14:paraId="762561E7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9C518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11,824</w:t>
            </w:r>
          </w:p>
        </w:tc>
      </w:tr>
      <w:tr w:rsidR="006C1D50" w:rsidRPr="006C1D50" w14:paraId="56182C38" w14:textId="77777777" w:rsidTr="00357E1A">
        <w:trPr>
          <w:trHeight w:val="173"/>
        </w:trPr>
        <w:tc>
          <w:tcPr>
            <w:tcW w:w="3175" w:type="dxa"/>
            <w:hideMark/>
          </w:tcPr>
          <w:p w14:paraId="3ABDBF3B" w14:textId="77777777" w:rsidR="00FE6F63" w:rsidRPr="006C1D50" w:rsidRDefault="00FE6F63" w:rsidP="00FE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E097C" w14:textId="482CF653" w:rsidR="00FE6F63" w:rsidRPr="006C1D50" w:rsidRDefault="0052086B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(6,345</w:t>
            </w:r>
            <w:r w:rsidR="00D7210E" w:rsidRPr="006C1D50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E9EA5B9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89595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(8,638)</w:t>
            </w:r>
          </w:p>
        </w:tc>
        <w:tc>
          <w:tcPr>
            <w:tcW w:w="236" w:type="dxa"/>
          </w:tcPr>
          <w:p w14:paraId="069F33C6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1E0B6" w14:textId="5E0B8AE4" w:rsidR="00FE6F63" w:rsidRPr="006C1D50" w:rsidRDefault="00FE6F63" w:rsidP="00C13DD2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(6,345)</w:t>
            </w:r>
          </w:p>
        </w:tc>
        <w:tc>
          <w:tcPr>
            <w:tcW w:w="236" w:type="dxa"/>
          </w:tcPr>
          <w:p w14:paraId="0B667F49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DCCD6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(8,638)</w:t>
            </w:r>
          </w:p>
        </w:tc>
      </w:tr>
      <w:tr w:rsidR="00FE6F63" w:rsidRPr="006C1D50" w14:paraId="24D0E56B" w14:textId="77777777" w:rsidTr="00357E1A">
        <w:trPr>
          <w:trHeight w:val="173"/>
        </w:trPr>
        <w:tc>
          <w:tcPr>
            <w:tcW w:w="3175" w:type="dxa"/>
            <w:hideMark/>
          </w:tcPr>
          <w:p w14:paraId="7865518F" w14:textId="77777777" w:rsidR="00FE6F63" w:rsidRPr="006C1D50" w:rsidRDefault="00FE6F63" w:rsidP="00FE6F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9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1F6C665" w14:textId="5467A9C0" w:rsidR="00FE6F63" w:rsidRPr="006C1D50" w:rsidRDefault="0052086B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25FCD0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3609585" w14:textId="77777777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3,186</w:t>
            </w:r>
          </w:p>
        </w:tc>
        <w:tc>
          <w:tcPr>
            <w:tcW w:w="236" w:type="dxa"/>
          </w:tcPr>
          <w:p w14:paraId="5B5506FA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F981CE" w14:textId="7BDC460F" w:rsidR="00FE6F63" w:rsidRPr="006C1D50" w:rsidRDefault="00FE6F63" w:rsidP="00FE6F63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F5A5A2" w14:textId="77777777" w:rsidR="00FE6F63" w:rsidRPr="006C1D50" w:rsidRDefault="00FE6F63" w:rsidP="00FE6F63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E023FA" w14:textId="77777777" w:rsidR="00FE6F63" w:rsidRPr="006C1D50" w:rsidRDefault="00FE6F63" w:rsidP="002A287E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3,186</w:t>
            </w:r>
          </w:p>
        </w:tc>
      </w:tr>
    </w:tbl>
    <w:p w14:paraId="7CFE0B2A" w14:textId="77777777" w:rsidR="0091490F" w:rsidRPr="006C1D50" w:rsidRDefault="0091490F" w:rsidP="0091490F">
      <w:pPr>
        <w:spacing w:line="240" w:lineRule="auto"/>
        <w:ind w:left="450" w:right="-45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38FF4D88" w14:textId="77777777" w:rsidR="0091490F" w:rsidRPr="006C1D50" w:rsidRDefault="0091490F" w:rsidP="00CF67C2">
      <w:pPr>
        <w:pStyle w:val="CordiaNew"/>
        <w:tabs>
          <w:tab w:val="clear" w:pos="4153"/>
          <w:tab w:val="left" w:pos="426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t xml:space="preserve">บริษัทได้ทำสัญญาให้เช่าเครื่องมือแพทย์กับลูกค้า มีระยะเวลา 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 xml:space="preserve">2 - 4 </w:t>
      </w: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t>ปี</w:t>
      </w:r>
    </w:p>
    <w:p w14:paraId="354E3D3D" w14:textId="77777777" w:rsidR="0091490F" w:rsidRPr="006C1D50" w:rsidRDefault="0091490F" w:rsidP="00CF67C2">
      <w:pPr>
        <w:pStyle w:val="CordiaNew"/>
        <w:tabs>
          <w:tab w:val="clear" w:pos="4153"/>
          <w:tab w:val="left" w:pos="426"/>
        </w:tabs>
        <w:ind w:left="993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19FC8F84" w14:textId="1620F5BE" w:rsidR="00CC37C8" w:rsidRPr="006C1D50" w:rsidRDefault="00CC37C8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9804302" w14:textId="1897540F" w:rsidR="00A22DB5" w:rsidRPr="006C1D50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0807D00" w14:textId="5C48094B" w:rsidR="00A22DB5" w:rsidRPr="006C1D50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299671A" w14:textId="6215221E" w:rsidR="00A22DB5" w:rsidRPr="006C1D50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FCAB249" w14:textId="7E268F1B" w:rsidR="00A22DB5" w:rsidRPr="006C1D50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84CF0ED" w14:textId="2AC38027" w:rsidR="00A22DB5" w:rsidRPr="006C1D50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91819A8" w14:textId="1C9D126F" w:rsidR="00A22DB5" w:rsidRPr="006C1D50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0D8DBFA" w14:textId="2A7BF3BE" w:rsidR="00A22DB5" w:rsidRPr="006C1D50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70428568" w14:textId="4304C843" w:rsidR="00A22DB5" w:rsidRPr="006C1D50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29839852" w14:textId="38773D6F" w:rsidR="00A22DB5" w:rsidRPr="006C1D50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517C9547" w14:textId="77777777" w:rsidR="00A22DB5" w:rsidRPr="006C1D50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074FDAD0" w14:textId="77777777" w:rsidR="00A22DB5" w:rsidRPr="006C1D50" w:rsidRDefault="00A22DB5" w:rsidP="00474F4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</w:p>
    <w:p w14:paraId="32A6AC4D" w14:textId="50C81049" w:rsidR="00474F48" w:rsidRPr="006C1D50" w:rsidRDefault="00474F48" w:rsidP="00474F4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50" w:hanging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lastRenderedPageBreak/>
        <w:t>สินทรัพย์ไม่มีตัวตน</w:t>
      </w:r>
    </w:p>
    <w:p w14:paraId="4F2BB4C3" w14:textId="77777777" w:rsidR="00BB47D4" w:rsidRPr="006C1D50" w:rsidRDefault="00BB47D4" w:rsidP="00BB47D4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color w:val="auto"/>
          <w:sz w:val="28"/>
          <w:szCs w:val="28"/>
          <w:u w:val="single"/>
        </w:rPr>
      </w:pP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2346"/>
        <w:gridCol w:w="1182"/>
        <w:gridCol w:w="1086"/>
        <w:gridCol w:w="1134"/>
        <w:gridCol w:w="1062"/>
        <w:gridCol w:w="977"/>
        <w:gridCol w:w="1143"/>
      </w:tblGrid>
      <w:tr w:rsidR="006C1D50" w:rsidRPr="006C1D50" w14:paraId="38BE859C" w14:textId="77777777" w:rsidTr="002A287E">
        <w:tc>
          <w:tcPr>
            <w:tcW w:w="2346" w:type="dxa"/>
            <w:shd w:val="clear" w:color="auto" w:fill="auto"/>
          </w:tcPr>
          <w:p w14:paraId="7AC441A0" w14:textId="79B9A3EA" w:rsidR="006B39C5" w:rsidRPr="006C1D50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u w:val="single"/>
              </w:rPr>
              <w:t xml:space="preserve"> </w:t>
            </w:r>
          </w:p>
        </w:tc>
        <w:tc>
          <w:tcPr>
            <w:tcW w:w="6584" w:type="dxa"/>
            <w:gridSpan w:val="6"/>
            <w:shd w:val="clear" w:color="auto" w:fill="auto"/>
            <w:hideMark/>
          </w:tcPr>
          <w:p w14:paraId="56168378" w14:textId="77777777" w:rsidR="006B39C5" w:rsidRPr="006C1D50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พันบาท)</w:t>
            </w:r>
          </w:p>
        </w:tc>
      </w:tr>
      <w:tr w:rsidR="006C1D50" w:rsidRPr="006C1D50" w14:paraId="1E4255E7" w14:textId="77777777" w:rsidTr="002A287E">
        <w:tc>
          <w:tcPr>
            <w:tcW w:w="2346" w:type="dxa"/>
            <w:shd w:val="clear" w:color="auto" w:fill="auto"/>
          </w:tcPr>
          <w:p w14:paraId="0018848C" w14:textId="77777777" w:rsidR="006B39C5" w:rsidRPr="006C1D50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584" w:type="dxa"/>
            <w:gridSpan w:val="6"/>
            <w:shd w:val="clear" w:color="auto" w:fill="auto"/>
            <w:vAlign w:val="bottom"/>
            <w:hideMark/>
          </w:tcPr>
          <w:p w14:paraId="47A19E4A" w14:textId="77777777" w:rsidR="006B39C5" w:rsidRPr="006C1D50" w:rsidRDefault="006B39C5" w:rsidP="000138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งบการเงิ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นรวม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ของบริษัท</w:t>
            </w:r>
          </w:p>
        </w:tc>
      </w:tr>
      <w:tr w:rsidR="006C1D50" w:rsidRPr="006C1D50" w14:paraId="154D1AFC" w14:textId="77777777" w:rsidTr="002A287E">
        <w:trPr>
          <w:trHeight w:val="681"/>
        </w:trPr>
        <w:tc>
          <w:tcPr>
            <w:tcW w:w="2346" w:type="dxa"/>
            <w:shd w:val="clear" w:color="auto" w:fill="auto"/>
          </w:tcPr>
          <w:p w14:paraId="71E637F0" w14:textId="77777777" w:rsidR="006B39C5" w:rsidRPr="006C1D50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27FCD4CC" w14:textId="42084D60" w:rsidR="006B39C5" w:rsidRPr="006C1D50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97C4B16" w14:textId="77777777" w:rsidR="006B39C5" w:rsidRPr="006C1D50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>เครื่องหมายการค้า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594E94" w14:textId="77777777" w:rsidR="006B39C5" w:rsidRPr="006C1D50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UPC" w:hAnsi="BrowalliaUPC" w:cs="BrowalliaUPC"/>
                <w:cs/>
              </w:rPr>
            </w:pPr>
            <w:r w:rsidRPr="006C1D50">
              <w:rPr>
                <w:rFonts w:ascii="BrowalliaUPC" w:hAnsi="BrowalliaUPC" w:cs="BrowalliaUPC"/>
                <w:cs/>
              </w:rPr>
              <w:t>ความสัมพันธ์กับลูกค้า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D285777" w14:textId="77777777" w:rsidR="006B39C5" w:rsidRPr="006C1D50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884"/>
              </w:tabs>
              <w:jc w:val="center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>สิทธิการขยาย</w:t>
            </w:r>
          </w:p>
          <w:p w14:paraId="2FB01F96" w14:textId="77777777" w:rsidR="006B39C5" w:rsidRPr="006C1D50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>กิจการในต่างประเทศ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12B88F8B" w14:textId="77777777" w:rsidR="006B39C5" w:rsidRPr="006C1D50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UPC" w:hAnsi="BrowalliaUPC" w:cs="BrowalliaUPC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>สินทรัพย์ทางปัญญา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D677700" w14:textId="77777777" w:rsidR="006B39C5" w:rsidRPr="006C1D50" w:rsidRDefault="006B39C5" w:rsidP="0001389A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jc w:val="center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>รวม</w:t>
            </w:r>
          </w:p>
        </w:tc>
      </w:tr>
      <w:tr w:rsidR="006C1D50" w:rsidRPr="006C1D50" w14:paraId="729AE335" w14:textId="77777777" w:rsidTr="002A287E">
        <w:tc>
          <w:tcPr>
            <w:tcW w:w="2346" w:type="dxa"/>
            <w:shd w:val="clear" w:color="auto" w:fill="auto"/>
            <w:hideMark/>
          </w:tcPr>
          <w:p w14:paraId="4A11032C" w14:textId="103D462C" w:rsidR="006B39C5" w:rsidRPr="006C1D50" w:rsidRDefault="006B39C5" w:rsidP="0001389A">
            <w:pPr>
              <w:pStyle w:val="30"/>
              <w:tabs>
                <w:tab w:val="clear" w:pos="360"/>
              </w:tabs>
              <w:rPr>
                <w:rFonts w:ascii="BrowalliaUPC" w:hAnsi="BrowalliaUPC" w:cs="BrowalliaUPC"/>
                <w:b/>
                <w:bCs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09B38FB8" w14:textId="77777777" w:rsidR="006B39C5" w:rsidRPr="006C1D50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489D4C6D" w14:textId="77777777" w:rsidR="006B39C5" w:rsidRPr="006C1D50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589CF7B" w14:textId="77777777" w:rsidR="006B39C5" w:rsidRPr="006C1D50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22E99261" w14:textId="77777777" w:rsidR="006B39C5" w:rsidRPr="006C1D50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75A14DE7" w14:textId="77777777" w:rsidR="006B39C5" w:rsidRPr="006C1D50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48369FBD" w14:textId="77777777" w:rsidR="006B39C5" w:rsidRPr="006C1D50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</w:tr>
      <w:tr w:rsidR="006C1D50" w:rsidRPr="006C1D50" w14:paraId="4F9D4600" w14:textId="77777777" w:rsidTr="002A287E">
        <w:tc>
          <w:tcPr>
            <w:tcW w:w="2346" w:type="dxa"/>
            <w:shd w:val="clear" w:color="auto" w:fill="auto"/>
          </w:tcPr>
          <w:p w14:paraId="08A62149" w14:textId="5B5274D8" w:rsidR="00A37C2A" w:rsidRPr="006C1D50" w:rsidRDefault="00A37C2A" w:rsidP="0001389A">
            <w:pPr>
              <w:pStyle w:val="30"/>
              <w:tabs>
                <w:tab w:val="clear" w:pos="360"/>
              </w:tabs>
              <w:rPr>
                <w:rFonts w:ascii="BrowalliaUPC" w:hAnsi="BrowalliaUPC" w:cs="BrowalliaUPC"/>
                <w:b/>
                <w:bCs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cs/>
              </w:rPr>
              <w:t>ราคาทุน</w:t>
            </w:r>
          </w:p>
        </w:tc>
        <w:tc>
          <w:tcPr>
            <w:tcW w:w="1182" w:type="dxa"/>
            <w:shd w:val="clear" w:color="auto" w:fill="auto"/>
          </w:tcPr>
          <w:p w14:paraId="6857AB1C" w14:textId="77777777" w:rsidR="00A37C2A" w:rsidRPr="006C1D50" w:rsidRDefault="00A37C2A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064C36DA" w14:textId="77777777" w:rsidR="00A37C2A" w:rsidRPr="006C1D50" w:rsidRDefault="00A37C2A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4E10F54" w14:textId="77777777" w:rsidR="00A37C2A" w:rsidRPr="006C1D50" w:rsidRDefault="00A37C2A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3915E3F4" w14:textId="77777777" w:rsidR="00A37C2A" w:rsidRPr="006C1D50" w:rsidRDefault="00A37C2A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17D6EAB3" w14:textId="77777777" w:rsidR="00A37C2A" w:rsidRPr="006C1D50" w:rsidRDefault="00A37C2A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2AF68D73" w14:textId="77777777" w:rsidR="00A37C2A" w:rsidRPr="006C1D50" w:rsidRDefault="00A37C2A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</w:tr>
      <w:tr w:rsidR="006C1D50" w:rsidRPr="006C1D50" w14:paraId="59B5AD63" w14:textId="77777777" w:rsidTr="002A287E">
        <w:tc>
          <w:tcPr>
            <w:tcW w:w="2346" w:type="dxa"/>
            <w:shd w:val="clear" w:color="auto" w:fill="auto"/>
            <w:vAlign w:val="bottom"/>
          </w:tcPr>
          <w:p w14:paraId="3B0B6862" w14:textId="683AAD0C" w:rsidR="00396759" w:rsidRPr="006C1D50" w:rsidRDefault="00114128" w:rsidP="00396759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3FB04275" w14:textId="0B0ECB9C" w:rsidR="00396759" w:rsidRPr="006C1D50" w:rsidRDefault="00396759" w:rsidP="003967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94,759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7F24796" w14:textId="51A5E967" w:rsidR="00396759" w:rsidRPr="006C1D50" w:rsidRDefault="00396759" w:rsidP="003967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B13177" w14:textId="64F7E411" w:rsidR="00396759" w:rsidRPr="006C1D50" w:rsidRDefault="00396759" w:rsidP="003967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CC37241" w14:textId="14F53D3D" w:rsidR="00396759" w:rsidRPr="006C1D50" w:rsidRDefault="00396759" w:rsidP="003967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61030127" w14:textId="1F3B1791" w:rsidR="00396759" w:rsidRPr="006C1D50" w:rsidRDefault="00396759" w:rsidP="003967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4,230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B501154" w14:textId="3903D750" w:rsidR="00396759" w:rsidRPr="006C1D50" w:rsidRDefault="00396759" w:rsidP="003967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2,141,339</w:t>
            </w:r>
          </w:p>
        </w:tc>
      </w:tr>
      <w:tr w:rsidR="006C1D50" w:rsidRPr="006C1D50" w14:paraId="66D0CD8C" w14:textId="77777777" w:rsidTr="002A287E">
        <w:tc>
          <w:tcPr>
            <w:tcW w:w="2346" w:type="dxa"/>
            <w:shd w:val="clear" w:color="auto" w:fill="auto"/>
            <w:vAlign w:val="bottom"/>
          </w:tcPr>
          <w:p w14:paraId="36A10D65" w14:textId="28E3C973" w:rsidR="00396759" w:rsidRPr="006C1D50" w:rsidRDefault="00396759" w:rsidP="00396759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B8B9BD4" w14:textId="6367F665" w:rsidR="00396759" w:rsidRPr="006C1D50" w:rsidRDefault="00396759" w:rsidP="00396759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</w:rPr>
              <w:t>2</w:t>
            </w:r>
            <w:r w:rsidRPr="006C1D50">
              <w:rPr>
                <w:rFonts w:ascii="BrowalliaUPC" w:hAnsi="BrowalliaUPC" w:cs="BrowalliaUPC"/>
              </w:rPr>
              <w:t>,</w:t>
            </w:r>
            <w:r w:rsidRPr="006C1D50">
              <w:rPr>
                <w:rFonts w:ascii="BrowalliaUPC" w:hAnsi="BrowalliaUPC" w:cs="BrowalliaUPC"/>
                <w:cs/>
              </w:rPr>
              <w:t>959</w:t>
            </w:r>
          </w:p>
        </w:tc>
        <w:tc>
          <w:tcPr>
            <w:tcW w:w="1086" w:type="dxa"/>
            <w:shd w:val="clear" w:color="auto" w:fill="auto"/>
          </w:tcPr>
          <w:p w14:paraId="15E60071" w14:textId="266474D5" w:rsidR="00396759" w:rsidRPr="006C1D50" w:rsidRDefault="00396759" w:rsidP="00396759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3AB9C29" w14:textId="76E2D7AF" w:rsidR="00396759" w:rsidRPr="006C1D50" w:rsidRDefault="00396759" w:rsidP="00396759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599291B5" w14:textId="77793946" w:rsidR="00396759" w:rsidRPr="006C1D50" w:rsidRDefault="00396759" w:rsidP="00396759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66ECAB29" w14:textId="0097376E" w:rsidR="00396759" w:rsidRPr="006C1D50" w:rsidRDefault="00396759" w:rsidP="00396759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06F3F01" w14:textId="44363A52" w:rsidR="00396759" w:rsidRPr="006C1D50" w:rsidRDefault="00396759" w:rsidP="00396759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2,959</w:t>
            </w:r>
          </w:p>
        </w:tc>
      </w:tr>
      <w:tr w:rsidR="006C1D50" w:rsidRPr="006C1D50" w14:paraId="565F15F1" w14:textId="77777777" w:rsidTr="002A287E">
        <w:tc>
          <w:tcPr>
            <w:tcW w:w="2346" w:type="dxa"/>
            <w:shd w:val="clear" w:color="auto" w:fill="auto"/>
            <w:vAlign w:val="bottom"/>
          </w:tcPr>
          <w:p w14:paraId="64141AB6" w14:textId="6276939E" w:rsidR="00396759" w:rsidRPr="006C1D50" w:rsidRDefault="00114128" w:rsidP="00396759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="00396759" w:rsidRPr="006C1D50">
              <w:rPr>
                <w:rFonts w:ascii="BrowalliaUPC" w:hAnsi="BrowalliaUPC" w:cs="BrowalliaUPC"/>
                <w:sz w:val="22"/>
                <w:szCs w:val="22"/>
              </w:rPr>
              <w:t>256</w:t>
            </w:r>
            <w:r w:rsidR="00541395" w:rsidRPr="006C1D50">
              <w:rPr>
                <w:rFonts w:ascii="BrowalliaUPC" w:hAnsi="BrowalliaUPC" w:cs="BrowalliaUPC"/>
                <w:sz w:val="22"/>
                <w:szCs w:val="22"/>
              </w:rPr>
              <w:t>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2519D1E" w14:textId="6F6840F1" w:rsidR="00396759" w:rsidRPr="006C1D50" w:rsidRDefault="00396759" w:rsidP="0039019C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97,718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0058268" w14:textId="0D904B19" w:rsidR="00396759" w:rsidRPr="006C1D50" w:rsidRDefault="00396759" w:rsidP="003967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68A906" w14:textId="739DC722" w:rsidR="00396759" w:rsidRPr="006C1D50" w:rsidRDefault="00396759" w:rsidP="003967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0290B79" w14:textId="06ED6761" w:rsidR="00396759" w:rsidRPr="006C1D50" w:rsidRDefault="00396759" w:rsidP="003967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41A9CE97" w14:textId="5CA3A9D0" w:rsidR="00396759" w:rsidRPr="006C1D50" w:rsidRDefault="00396759" w:rsidP="00396759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4,230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2A674216" w14:textId="0DB66589" w:rsidR="00396759" w:rsidRPr="006C1D50" w:rsidRDefault="00396759" w:rsidP="0039019C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2,144,298</w:t>
            </w:r>
          </w:p>
        </w:tc>
      </w:tr>
      <w:tr w:rsidR="006C1D50" w:rsidRPr="006C1D50" w14:paraId="5B2DF38B" w14:textId="77777777" w:rsidTr="002A287E">
        <w:tc>
          <w:tcPr>
            <w:tcW w:w="2346" w:type="dxa"/>
            <w:shd w:val="clear" w:color="auto" w:fill="auto"/>
            <w:vAlign w:val="bottom"/>
          </w:tcPr>
          <w:p w14:paraId="4A94B5BD" w14:textId="2B2C3A0A" w:rsidR="00933C3D" w:rsidRPr="006C1D50" w:rsidRDefault="00933C3D" w:rsidP="00933C3D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60CF537" w14:textId="53D48631" w:rsidR="00933C3D" w:rsidRPr="006C1D50" w:rsidRDefault="00933C3D" w:rsidP="00933C3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12,000</w:t>
            </w:r>
          </w:p>
        </w:tc>
        <w:tc>
          <w:tcPr>
            <w:tcW w:w="1086" w:type="dxa"/>
            <w:shd w:val="clear" w:color="auto" w:fill="auto"/>
          </w:tcPr>
          <w:p w14:paraId="7A282BD9" w14:textId="1B2CF36C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27211C" w14:textId="2683461C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622E23FC" w14:textId="15256BC7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tabs>
                <w:tab w:val="left" w:pos="621"/>
              </w:tabs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1F275B48" w14:textId="57A46F55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tabs>
                <w:tab w:val="left" w:pos="576"/>
              </w:tabs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3E59FBD" w14:textId="5A4FF901" w:rsidR="00933C3D" w:rsidRPr="006C1D50" w:rsidRDefault="00933C3D" w:rsidP="00933C3D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360"/>
                <w:tab w:val="left" w:pos="720"/>
              </w:tabs>
              <w:spacing w:line="240" w:lineRule="auto"/>
              <w:ind w:left="-39" w:right="-1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12,000</w:t>
            </w:r>
          </w:p>
        </w:tc>
      </w:tr>
      <w:tr w:rsidR="006C1D50" w:rsidRPr="006C1D50" w14:paraId="65BD9E39" w14:textId="77777777" w:rsidTr="002A287E">
        <w:tc>
          <w:tcPr>
            <w:tcW w:w="2346" w:type="dxa"/>
            <w:shd w:val="clear" w:color="auto" w:fill="auto"/>
            <w:vAlign w:val="bottom"/>
          </w:tcPr>
          <w:p w14:paraId="0D4305DD" w14:textId="7A09F760" w:rsidR="00933C3D" w:rsidRPr="006C1D50" w:rsidRDefault="00933C3D" w:rsidP="00933C3D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F44999E" w14:textId="49106F22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109,718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65C6344A" w14:textId="1684480A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D0D851" w14:textId="6BCC758E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A0788AD" w14:textId="1DC6C532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5E130207" w14:textId="6D87C556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4,230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A41B4B1" w14:textId="0CAA5A99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2,156,298</w:t>
            </w:r>
          </w:p>
        </w:tc>
      </w:tr>
      <w:tr w:rsidR="006C1D50" w:rsidRPr="006C1D50" w14:paraId="6CC7495C" w14:textId="77777777" w:rsidTr="002A287E">
        <w:tc>
          <w:tcPr>
            <w:tcW w:w="2346" w:type="dxa"/>
            <w:shd w:val="clear" w:color="auto" w:fill="auto"/>
          </w:tcPr>
          <w:p w14:paraId="366BEC31" w14:textId="77777777" w:rsidR="00933C3D" w:rsidRPr="006C1D50" w:rsidRDefault="00933C3D" w:rsidP="00933C3D">
            <w:pPr>
              <w:pStyle w:val="30"/>
              <w:tabs>
                <w:tab w:val="clear" w:pos="360"/>
              </w:tabs>
              <w:ind w:left="175" w:hanging="175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6550D476" w14:textId="77777777" w:rsidR="00933C3D" w:rsidRPr="006C1D50" w:rsidRDefault="00933C3D" w:rsidP="00933C3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68F3A9B4" w14:textId="77777777" w:rsidR="00933C3D" w:rsidRPr="006C1D50" w:rsidRDefault="00933C3D" w:rsidP="00933C3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6C23B60" w14:textId="77777777" w:rsidR="00933C3D" w:rsidRPr="006C1D50" w:rsidRDefault="00933C3D" w:rsidP="00933C3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46CBBAC" w14:textId="77777777" w:rsidR="00933C3D" w:rsidRPr="006C1D50" w:rsidRDefault="00933C3D" w:rsidP="00933C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1A68A19C" w14:textId="77777777" w:rsidR="00933C3D" w:rsidRPr="006C1D50" w:rsidRDefault="00933C3D" w:rsidP="00933C3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3B0C9545" w14:textId="77777777" w:rsidR="00933C3D" w:rsidRPr="006C1D50" w:rsidRDefault="00933C3D" w:rsidP="00933C3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6C1D50" w:rsidRPr="006C1D50" w14:paraId="4A0C611E" w14:textId="77777777" w:rsidTr="002A287E">
        <w:tc>
          <w:tcPr>
            <w:tcW w:w="2346" w:type="dxa"/>
            <w:shd w:val="clear" w:color="auto" w:fill="auto"/>
            <w:hideMark/>
          </w:tcPr>
          <w:p w14:paraId="345651B3" w14:textId="2D400044" w:rsidR="00933C3D" w:rsidRPr="006C1D50" w:rsidRDefault="00933C3D" w:rsidP="00933C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th-TH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  <w:lang w:val="th-TH"/>
              </w:rPr>
              <w:t>ค่าตัดจำหน่ายสะสม</w:t>
            </w:r>
          </w:p>
        </w:tc>
        <w:tc>
          <w:tcPr>
            <w:tcW w:w="1182" w:type="dxa"/>
            <w:shd w:val="clear" w:color="auto" w:fill="auto"/>
          </w:tcPr>
          <w:p w14:paraId="6E88FC7E" w14:textId="77777777" w:rsidR="00933C3D" w:rsidRPr="006C1D50" w:rsidRDefault="00933C3D" w:rsidP="00933C3D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84B5E05" w14:textId="77777777" w:rsidR="00933C3D" w:rsidRPr="006C1D50" w:rsidRDefault="00933C3D" w:rsidP="00933C3D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E629D31" w14:textId="77777777" w:rsidR="00933C3D" w:rsidRPr="006C1D50" w:rsidRDefault="00933C3D" w:rsidP="00933C3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8351D31" w14:textId="77777777" w:rsidR="00933C3D" w:rsidRPr="006C1D50" w:rsidRDefault="00933C3D" w:rsidP="00933C3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38ADCA13" w14:textId="77777777" w:rsidR="00933C3D" w:rsidRPr="006C1D50" w:rsidRDefault="00933C3D" w:rsidP="00933C3D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7E2E1C9B" w14:textId="77777777" w:rsidR="00933C3D" w:rsidRPr="006C1D50" w:rsidRDefault="00933C3D" w:rsidP="00933C3D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6C1D50" w:rsidRPr="006C1D50" w14:paraId="67CFD04A" w14:textId="77777777" w:rsidTr="002A287E">
        <w:tc>
          <w:tcPr>
            <w:tcW w:w="2346" w:type="dxa"/>
            <w:shd w:val="clear" w:color="auto" w:fill="auto"/>
            <w:vAlign w:val="bottom"/>
          </w:tcPr>
          <w:p w14:paraId="57F68AA6" w14:textId="4523C39B" w:rsidR="00933C3D" w:rsidRPr="006C1D50" w:rsidRDefault="00933C3D" w:rsidP="00933C3D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831D879" w14:textId="695E36A9" w:rsidR="00933C3D" w:rsidRPr="006C1D50" w:rsidRDefault="00933C3D" w:rsidP="00933C3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50,639</w:t>
            </w:r>
          </w:p>
        </w:tc>
        <w:tc>
          <w:tcPr>
            <w:tcW w:w="1086" w:type="dxa"/>
            <w:shd w:val="clear" w:color="auto" w:fill="auto"/>
          </w:tcPr>
          <w:p w14:paraId="1B4A6F74" w14:textId="5E63D9D8" w:rsidR="00933C3D" w:rsidRPr="006C1D50" w:rsidRDefault="00933C3D" w:rsidP="00933C3D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A27249" w14:textId="37A91540" w:rsidR="00933C3D" w:rsidRPr="006C1D50" w:rsidRDefault="00933C3D" w:rsidP="00933C3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</w:tcPr>
          <w:p w14:paraId="20071664" w14:textId="6CA113A9" w:rsidR="00933C3D" w:rsidRPr="006C1D50" w:rsidRDefault="00933C3D" w:rsidP="00933C3D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4AF2B2D3" w14:textId="7A7C2B4F" w:rsidR="00933C3D" w:rsidRPr="006C1D50" w:rsidRDefault="00933C3D" w:rsidP="00933C3D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BC320D7" w14:textId="08966BB7" w:rsidR="00933C3D" w:rsidRPr="006C1D50" w:rsidRDefault="00933C3D" w:rsidP="00933C3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62,824</w:t>
            </w:r>
          </w:p>
        </w:tc>
      </w:tr>
      <w:tr w:rsidR="006C1D50" w:rsidRPr="006C1D50" w14:paraId="2BED297C" w14:textId="77777777" w:rsidTr="002A287E">
        <w:tc>
          <w:tcPr>
            <w:tcW w:w="2346" w:type="dxa"/>
            <w:shd w:val="clear" w:color="auto" w:fill="auto"/>
            <w:vAlign w:val="bottom"/>
          </w:tcPr>
          <w:p w14:paraId="2A768E36" w14:textId="77777777" w:rsidR="00933C3D" w:rsidRPr="006C1D50" w:rsidRDefault="00933C3D" w:rsidP="00933C3D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13A739A" w14:textId="0DAF0242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12,879</w:t>
            </w:r>
          </w:p>
        </w:tc>
        <w:tc>
          <w:tcPr>
            <w:tcW w:w="1086" w:type="dxa"/>
            <w:shd w:val="clear" w:color="auto" w:fill="auto"/>
          </w:tcPr>
          <w:p w14:paraId="5A71A772" w14:textId="0DF648FD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31ABB6" w14:textId="3C5ACF6D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6D954326" w14:textId="02D46750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123E0770" w14:textId="298C0BF4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70B00643" w14:textId="7CB369B4" w:rsidR="00933C3D" w:rsidRPr="006C1D50" w:rsidRDefault="00933C3D" w:rsidP="00933C3D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12,879</w:t>
            </w:r>
          </w:p>
        </w:tc>
      </w:tr>
      <w:tr w:rsidR="006C1D50" w:rsidRPr="006C1D50" w14:paraId="28728854" w14:textId="77777777" w:rsidTr="002A287E">
        <w:tc>
          <w:tcPr>
            <w:tcW w:w="2346" w:type="dxa"/>
            <w:shd w:val="clear" w:color="auto" w:fill="auto"/>
            <w:vAlign w:val="bottom"/>
          </w:tcPr>
          <w:p w14:paraId="445D3850" w14:textId="23842924" w:rsidR="00933C3D" w:rsidRPr="006C1D50" w:rsidRDefault="00933C3D" w:rsidP="00933C3D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7462CBA" w14:textId="09EB1BF9" w:rsidR="00933C3D" w:rsidRPr="006C1D50" w:rsidRDefault="00933C3D" w:rsidP="00933C3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63,518</w:t>
            </w:r>
          </w:p>
        </w:tc>
        <w:tc>
          <w:tcPr>
            <w:tcW w:w="1086" w:type="dxa"/>
            <w:shd w:val="clear" w:color="auto" w:fill="auto"/>
          </w:tcPr>
          <w:p w14:paraId="6A2EC957" w14:textId="1B9CE36B" w:rsidR="00933C3D" w:rsidRPr="006C1D50" w:rsidRDefault="00933C3D" w:rsidP="00933C3D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EEEC6B" w14:textId="6CCD500B" w:rsidR="00933C3D" w:rsidRPr="006C1D50" w:rsidRDefault="00933C3D" w:rsidP="00933C3D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</w:tcPr>
          <w:p w14:paraId="2BF0883C" w14:textId="1B849D7A" w:rsidR="00933C3D" w:rsidRPr="006C1D50" w:rsidRDefault="00933C3D" w:rsidP="00933C3D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45A72496" w14:textId="4999FEF4" w:rsidR="00933C3D" w:rsidRPr="006C1D50" w:rsidRDefault="00933C3D" w:rsidP="00933C3D">
            <w:pPr>
              <w:pStyle w:val="30"/>
              <w:ind w:left="-39" w:right="-1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8337093" w14:textId="33D6A1DF" w:rsidR="00933C3D" w:rsidRPr="006C1D50" w:rsidRDefault="00933C3D" w:rsidP="00933C3D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75,703</w:t>
            </w:r>
          </w:p>
        </w:tc>
      </w:tr>
      <w:tr w:rsidR="006C1D50" w:rsidRPr="006C1D50" w14:paraId="3CA471D8" w14:textId="77777777" w:rsidTr="002A287E">
        <w:tc>
          <w:tcPr>
            <w:tcW w:w="2346" w:type="dxa"/>
            <w:shd w:val="clear" w:color="auto" w:fill="auto"/>
            <w:vAlign w:val="bottom"/>
          </w:tcPr>
          <w:p w14:paraId="4CE4B896" w14:textId="2325394B" w:rsidR="000E3DEB" w:rsidRPr="006C1D50" w:rsidRDefault="000E3DEB" w:rsidP="000E3DEB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ค่าตัดจำหน่ายสำหรับปี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7D8A2390" w14:textId="672957BB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546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US"/>
              </w:rPr>
              <w:t>10,386</w:t>
            </w:r>
          </w:p>
        </w:tc>
        <w:tc>
          <w:tcPr>
            <w:tcW w:w="1086" w:type="dxa"/>
            <w:shd w:val="clear" w:color="auto" w:fill="auto"/>
          </w:tcPr>
          <w:p w14:paraId="378339AF" w14:textId="052CC86B" w:rsidR="000E3DEB" w:rsidRPr="006C1D50" w:rsidRDefault="007D2C27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left" w:pos="546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48B77B" w14:textId="381790BA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40B3B968" w14:textId="7B1809B5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49DCAECF" w14:textId="1143507F" w:rsidR="000E3DEB" w:rsidRPr="006C1D50" w:rsidRDefault="007D2C27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22B27D9" w14:textId="6439524C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10,386</w:t>
            </w:r>
          </w:p>
        </w:tc>
      </w:tr>
      <w:tr w:rsidR="006C1D50" w:rsidRPr="006C1D50" w14:paraId="36334A63" w14:textId="77777777" w:rsidTr="002A287E">
        <w:tc>
          <w:tcPr>
            <w:tcW w:w="2346" w:type="dxa"/>
            <w:shd w:val="clear" w:color="auto" w:fill="auto"/>
            <w:vAlign w:val="bottom"/>
          </w:tcPr>
          <w:p w14:paraId="612E7D5F" w14:textId="724BBF69" w:rsidR="000E3DEB" w:rsidRPr="006C1D50" w:rsidRDefault="000E3DEB" w:rsidP="000E3DEB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F8C97C7" w14:textId="06171D08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73,904</w:t>
            </w:r>
          </w:p>
        </w:tc>
        <w:tc>
          <w:tcPr>
            <w:tcW w:w="1086" w:type="dxa"/>
            <w:shd w:val="clear" w:color="auto" w:fill="auto"/>
          </w:tcPr>
          <w:p w14:paraId="5FA78735" w14:textId="22116B05" w:rsidR="000E3DEB" w:rsidRPr="006C1D50" w:rsidRDefault="007D2C27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FAD4E5" w14:textId="3FC17334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12,185</w:t>
            </w:r>
          </w:p>
        </w:tc>
        <w:tc>
          <w:tcPr>
            <w:tcW w:w="1062" w:type="dxa"/>
            <w:shd w:val="clear" w:color="auto" w:fill="auto"/>
          </w:tcPr>
          <w:p w14:paraId="09C62A77" w14:textId="7B6D6DAD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1257BF78" w14:textId="5E73DC05" w:rsidR="000E3DEB" w:rsidRPr="006C1D50" w:rsidRDefault="007D2C27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B5926D3" w14:textId="3015733F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86,089</w:t>
            </w:r>
          </w:p>
        </w:tc>
      </w:tr>
      <w:tr w:rsidR="006C1D50" w:rsidRPr="006C1D50" w14:paraId="20DE8AF4" w14:textId="77777777" w:rsidTr="002A287E">
        <w:tc>
          <w:tcPr>
            <w:tcW w:w="2346" w:type="dxa"/>
            <w:shd w:val="clear" w:color="auto" w:fill="auto"/>
            <w:vAlign w:val="bottom"/>
          </w:tcPr>
          <w:p w14:paraId="64D48041" w14:textId="77777777" w:rsidR="000E3DEB" w:rsidRPr="006C1D50" w:rsidRDefault="000E3DEB" w:rsidP="000E3DEB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474932CD" w14:textId="77777777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5E2EBF9B" w14:textId="77777777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79950B" w14:textId="77777777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D57AAE0" w14:textId="77777777" w:rsidR="000E3DEB" w:rsidRPr="006C1D50" w:rsidRDefault="000E3DEB" w:rsidP="000E3DEB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37433216" w14:textId="77777777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7E5403F" w14:textId="77777777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6C1D50" w:rsidRPr="006C1D50" w14:paraId="4A4579FC" w14:textId="77777777" w:rsidTr="002A287E">
        <w:tc>
          <w:tcPr>
            <w:tcW w:w="2346" w:type="dxa"/>
            <w:shd w:val="clear" w:color="auto" w:fill="auto"/>
          </w:tcPr>
          <w:p w14:paraId="0D87C6A4" w14:textId="169FB1D3" w:rsidR="000E3DEB" w:rsidRPr="006C1D50" w:rsidRDefault="000E3DEB" w:rsidP="000E3DEB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CDC4637" w14:textId="77777777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197E6E25" w14:textId="77777777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25443D4" w14:textId="77777777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5BAF34F" w14:textId="77777777" w:rsidR="000E3DEB" w:rsidRPr="006C1D50" w:rsidRDefault="000E3DEB" w:rsidP="000E3DEB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4014E8A1" w14:textId="77777777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D2D3489" w14:textId="77777777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6C1D50" w:rsidRPr="006C1D50" w14:paraId="4BA3AF98" w14:textId="77777777" w:rsidTr="002A287E">
        <w:tc>
          <w:tcPr>
            <w:tcW w:w="2346" w:type="dxa"/>
            <w:shd w:val="clear" w:color="auto" w:fill="auto"/>
          </w:tcPr>
          <w:p w14:paraId="2C94F574" w14:textId="0B8A484F" w:rsidR="000E3DEB" w:rsidRPr="006C1D50" w:rsidRDefault="000E3DEB" w:rsidP="000E3DEB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มกราคม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9991F4E" w14:textId="41AF3C95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9,227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252EE12" w14:textId="7AB3FA90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341,780</w:t>
            </w:r>
          </w:p>
        </w:tc>
        <w:tc>
          <w:tcPr>
            <w:tcW w:w="1134" w:type="dxa"/>
            <w:shd w:val="clear" w:color="auto" w:fill="auto"/>
          </w:tcPr>
          <w:p w14:paraId="3283F03F" w14:textId="65A06FBB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0AA47436" w14:textId="56EB37DE" w:rsidR="000E3DEB" w:rsidRPr="006C1D50" w:rsidRDefault="000E3DEB" w:rsidP="000E3DEB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</w:tcPr>
          <w:p w14:paraId="620AEE7E" w14:textId="18CB1ECF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586C3E6D" w14:textId="4369B8E6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874,711</w:t>
            </w:r>
          </w:p>
        </w:tc>
      </w:tr>
      <w:tr w:rsidR="006C1D50" w:rsidRPr="006C1D50" w14:paraId="418FEB58" w14:textId="77777777" w:rsidTr="002A287E">
        <w:tc>
          <w:tcPr>
            <w:tcW w:w="2346" w:type="dxa"/>
            <w:shd w:val="clear" w:color="auto" w:fill="auto"/>
          </w:tcPr>
          <w:p w14:paraId="4BF20F51" w14:textId="5C818632" w:rsidR="000E3DEB" w:rsidRPr="006C1D50" w:rsidRDefault="000E3DEB" w:rsidP="000E3DEB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82" w:type="dxa"/>
            <w:shd w:val="clear" w:color="auto" w:fill="auto"/>
          </w:tcPr>
          <w:p w14:paraId="204266C0" w14:textId="49E73741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2,959</w:t>
            </w:r>
          </w:p>
        </w:tc>
        <w:tc>
          <w:tcPr>
            <w:tcW w:w="1086" w:type="dxa"/>
            <w:shd w:val="clear" w:color="auto" w:fill="auto"/>
          </w:tcPr>
          <w:p w14:paraId="2E6CA2CD" w14:textId="463FA170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455,561</w:t>
            </w:r>
          </w:p>
        </w:tc>
        <w:tc>
          <w:tcPr>
            <w:tcW w:w="1134" w:type="dxa"/>
            <w:shd w:val="clear" w:color="auto" w:fill="auto"/>
          </w:tcPr>
          <w:p w14:paraId="18AE5E27" w14:textId="122123F3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745EC32D" w14:textId="1C6CE816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72727A59" w14:textId="1910606C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2CCCA2D7" w14:textId="244FCD34" w:rsidR="000E3DEB" w:rsidRPr="006C1D50" w:rsidRDefault="000E3DEB" w:rsidP="000E3DEB">
            <w:pPr>
              <w:pStyle w:val="30"/>
              <w:pBdr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458,520</w:t>
            </w:r>
          </w:p>
        </w:tc>
      </w:tr>
      <w:tr w:rsidR="006C1D50" w:rsidRPr="006C1D50" w14:paraId="70EFAC66" w14:textId="77777777" w:rsidTr="002A287E">
        <w:tc>
          <w:tcPr>
            <w:tcW w:w="2346" w:type="dxa"/>
            <w:shd w:val="clear" w:color="auto" w:fill="auto"/>
          </w:tcPr>
          <w:p w14:paraId="36A46A54" w14:textId="789E86FA" w:rsidR="000E3DEB" w:rsidRPr="006C1D50" w:rsidRDefault="000E3DEB" w:rsidP="000E3DEB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C8FF6D9" w14:textId="247FFFAF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12,186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19FDD6F9" w14:textId="5D80B477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797,341</w:t>
            </w:r>
          </w:p>
        </w:tc>
        <w:tc>
          <w:tcPr>
            <w:tcW w:w="1134" w:type="dxa"/>
            <w:shd w:val="clear" w:color="auto" w:fill="auto"/>
          </w:tcPr>
          <w:p w14:paraId="3A2CD6C3" w14:textId="2D98158B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6537DB8B" w14:textId="3E7F46F2" w:rsidR="000E3DEB" w:rsidRPr="006C1D50" w:rsidRDefault="000E3DEB" w:rsidP="000E3DEB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</w:tcPr>
          <w:p w14:paraId="2AEE4222" w14:textId="33D17666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</w:tcPr>
          <w:p w14:paraId="116BD5A4" w14:textId="05B801A6" w:rsidR="000E3DEB" w:rsidRPr="006C1D50" w:rsidRDefault="000E3DEB" w:rsidP="000E3DEB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1,333,231</w:t>
            </w:r>
          </w:p>
        </w:tc>
      </w:tr>
      <w:tr w:rsidR="006C1D50" w:rsidRPr="006C1D50" w14:paraId="2907423D" w14:textId="77777777" w:rsidTr="002A287E">
        <w:tc>
          <w:tcPr>
            <w:tcW w:w="2346" w:type="dxa"/>
            <w:shd w:val="clear" w:color="auto" w:fill="auto"/>
          </w:tcPr>
          <w:p w14:paraId="1F04E7C5" w14:textId="735432B2" w:rsidR="006421BE" w:rsidRPr="006C1D50" w:rsidRDefault="006421BE" w:rsidP="006421BE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182" w:type="dxa"/>
            <w:shd w:val="clear" w:color="auto" w:fill="auto"/>
          </w:tcPr>
          <w:p w14:paraId="1A3C40BE" w14:textId="0B2F2C19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259</w:t>
            </w:r>
          </w:p>
        </w:tc>
        <w:tc>
          <w:tcPr>
            <w:tcW w:w="1086" w:type="dxa"/>
            <w:shd w:val="clear" w:color="auto" w:fill="auto"/>
          </w:tcPr>
          <w:p w14:paraId="148C7A24" w14:textId="2BBB6D6F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709,120</w:t>
            </w:r>
          </w:p>
        </w:tc>
        <w:tc>
          <w:tcPr>
            <w:tcW w:w="1134" w:type="dxa"/>
            <w:shd w:val="clear" w:color="auto" w:fill="auto"/>
          </w:tcPr>
          <w:p w14:paraId="6C3664A2" w14:textId="5C350CB2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7DBF8579" w14:textId="5062178F" w:rsidR="006421BE" w:rsidRPr="006C1D50" w:rsidRDefault="006421BE" w:rsidP="006421BE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</w:tcPr>
          <w:p w14:paraId="37705F14" w14:textId="5E2EB9CA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4,230</w:t>
            </w:r>
          </w:p>
        </w:tc>
        <w:tc>
          <w:tcPr>
            <w:tcW w:w="1143" w:type="dxa"/>
            <w:shd w:val="clear" w:color="auto" w:fill="auto"/>
          </w:tcPr>
          <w:p w14:paraId="6CFC604C" w14:textId="419A695A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713,609</w:t>
            </w:r>
          </w:p>
        </w:tc>
      </w:tr>
      <w:tr w:rsidR="006C1D50" w:rsidRPr="006C1D50" w14:paraId="5D6DC189" w14:textId="77777777" w:rsidTr="002A287E">
        <w:tc>
          <w:tcPr>
            <w:tcW w:w="2346" w:type="dxa"/>
            <w:shd w:val="clear" w:color="auto" w:fill="auto"/>
          </w:tcPr>
          <w:p w14:paraId="73B44C6C" w14:textId="1796BE07" w:rsidR="006421BE" w:rsidRPr="006C1D50" w:rsidRDefault="006421BE" w:rsidP="006421BE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ณ วันที่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6E4C78A" w14:textId="5BC87BE8" w:rsidR="006421BE" w:rsidRPr="006C1D50" w:rsidRDefault="006421BE" w:rsidP="006421BE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12,445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71C7E028" w14:textId="354667CC" w:rsidR="006421BE" w:rsidRPr="006C1D50" w:rsidRDefault="006421BE" w:rsidP="006421BE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1,506,461</w:t>
            </w:r>
          </w:p>
        </w:tc>
        <w:tc>
          <w:tcPr>
            <w:tcW w:w="1134" w:type="dxa"/>
            <w:shd w:val="clear" w:color="auto" w:fill="auto"/>
          </w:tcPr>
          <w:p w14:paraId="1BEF555F" w14:textId="6908C1E4" w:rsidR="006421BE" w:rsidRPr="006C1D50" w:rsidRDefault="006421BE" w:rsidP="006421BE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47AAD449" w14:textId="10033E4B" w:rsidR="006421BE" w:rsidRPr="006C1D50" w:rsidRDefault="006421BE" w:rsidP="006421BE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523,704</w:t>
            </w:r>
          </w:p>
        </w:tc>
        <w:tc>
          <w:tcPr>
            <w:tcW w:w="977" w:type="dxa"/>
            <w:shd w:val="clear" w:color="auto" w:fill="auto"/>
          </w:tcPr>
          <w:p w14:paraId="7F9EC5E3" w14:textId="67797D63" w:rsidR="006421BE" w:rsidRPr="006C1D50" w:rsidRDefault="006421BE" w:rsidP="006421BE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4,230</w:t>
            </w:r>
          </w:p>
        </w:tc>
        <w:tc>
          <w:tcPr>
            <w:tcW w:w="1143" w:type="dxa"/>
            <w:shd w:val="clear" w:color="auto" w:fill="auto"/>
          </w:tcPr>
          <w:p w14:paraId="091A9FB6" w14:textId="3ACC3D5F" w:rsidR="006421BE" w:rsidRPr="006C1D50" w:rsidRDefault="006421BE" w:rsidP="006421BE">
            <w:pPr>
              <w:pStyle w:val="30"/>
              <w:pBdr>
                <w:top w:val="single" w:sz="4" w:space="1" w:color="auto"/>
                <w:bottom w:val="single" w:sz="4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2,046,840</w:t>
            </w:r>
          </w:p>
        </w:tc>
      </w:tr>
      <w:tr w:rsidR="006C1D50" w:rsidRPr="006C1D50" w14:paraId="393320C3" w14:textId="77777777" w:rsidTr="002A287E">
        <w:tc>
          <w:tcPr>
            <w:tcW w:w="2346" w:type="dxa"/>
            <w:shd w:val="clear" w:color="auto" w:fill="auto"/>
          </w:tcPr>
          <w:p w14:paraId="2FC3249B" w14:textId="2DBD1523" w:rsidR="006421BE" w:rsidRPr="006C1D50" w:rsidRDefault="006421BE" w:rsidP="006421BE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  <w:vAlign w:val="bottom"/>
          </w:tcPr>
          <w:p w14:paraId="6C6012A4" w14:textId="77777777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14:paraId="3CB81EFB" w14:textId="77777777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895155" w14:textId="77777777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5021506" w14:textId="77777777" w:rsidR="006421BE" w:rsidRPr="006C1D50" w:rsidRDefault="006421BE" w:rsidP="006421BE">
            <w:pPr>
              <w:pStyle w:val="30"/>
              <w:tabs>
                <w:tab w:val="clear" w:pos="360"/>
                <w:tab w:val="left" w:pos="618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6BED7DCA" w14:textId="77777777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0FF9CE8" w14:textId="77777777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6C1D50" w:rsidRPr="006C1D50" w14:paraId="4BC9B0A9" w14:textId="77777777" w:rsidTr="002A287E">
        <w:tc>
          <w:tcPr>
            <w:tcW w:w="2346" w:type="dxa"/>
            <w:shd w:val="clear" w:color="auto" w:fill="auto"/>
          </w:tcPr>
          <w:p w14:paraId="4F0256CA" w14:textId="77777777" w:rsidR="006421BE" w:rsidRPr="006C1D50" w:rsidRDefault="006421BE" w:rsidP="006421BE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82" w:type="dxa"/>
            <w:shd w:val="clear" w:color="auto" w:fill="auto"/>
          </w:tcPr>
          <w:p w14:paraId="27C85295" w14:textId="77777777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4B14F7BE" w14:textId="77777777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7E711726" w14:textId="77777777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539218EB" w14:textId="77777777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26D2E2FD" w14:textId="77777777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035AC1CE" w14:textId="77777777" w:rsidR="006421BE" w:rsidRPr="006C1D50" w:rsidRDefault="006421BE" w:rsidP="006421BE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</w:tr>
      <w:tr w:rsidR="006C1D50" w:rsidRPr="006C1D50" w14:paraId="1D25AE40" w14:textId="77777777" w:rsidTr="002A287E">
        <w:tc>
          <w:tcPr>
            <w:tcW w:w="2346" w:type="dxa"/>
            <w:shd w:val="clear" w:color="auto" w:fill="auto"/>
          </w:tcPr>
          <w:p w14:paraId="138B1F69" w14:textId="6E8D47EC" w:rsidR="006421BE" w:rsidRPr="006C1D50" w:rsidRDefault="006421BE" w:rsidP="006421BE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2562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5B40B4B8" w14:textId="6C2DAEF9" w:rsidR="006421BE" w:rsidRPr="006C1D50" w:rsidRDefault="006421BE" w:rsidP="006421B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22,014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5C61CBD0" w14:textId="2F9E7ABF" w:rsidR="006421BE" w:rsidRPr="006C1D50" w:rsidRDefault="006421BE" w:rsidP="006421B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709,120</w:t>
            </w:r>
          </w:p>
        </w:tc>
        <w:tc>
          <w:tcPr>
            <w:tcW w:w="1134" w:type="dxa"/>
            <w:shd w:val="clear" w:color="auto" w:fill="auto"/>
          </w:tcPr>
          <w:p w14:paraId="2ED4C3A7" w14:textId="6DD7C7A0" w:rsidR="006421BE" w:rsidRPr="006C1D50" w:rsidRDefault="006421BE" w:rsidP="006421B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3362B662" w14:textId="0A1247F4" w:rsidR="006421BE" w:rsidRPr="006C1D50" w:rsidRDefault="006421BE" w:rsidP="006421B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cs/>
                <w:lang w:val="en-GB"/>
              </w:rPr>
              <w:t xml:space="preserve">           </w:t>
            </w: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6CFBA9D6" w14:textId="7A5F14CF" w:rsidR="006421BE" w:rsidRPr="006C1D50" w:rsidRDefault="006421BE" w:rsidP="006421B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4,230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DAF6796" w14:textId="2CAE39BE" w:rsidR="006421BE" w:rsidRPr="006C1D50" w:rsidRDefault="006421BE" w:rsidP="006421BE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735,364</w:t>
            </w:r>
          </w:p>
        </w:tc>
      </w:tr>
      <w:tr w:rsidR="006C1D50" w:rsidRPr="006C1D50" w14:paraId="390826FA" w14:textId="77777777" w:rsidTr="002A287E">
        <w:tc>
          <w:tcPr>
            <w:tcW w:w="2346" w:type="dxa"/>
            <w:shd w:val="clear" w:color="auto" w:fill="auto"/>
          </w:tcPr>
          <w:p w14:paraId="499A8F09" w14:textId="4F91462E" w:rsidR="00F329D6" w:rsidRPr="006C1D50" w:rsidRDefault="00F329D6" w:rsidP="00F329D6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</w:rPr>
              <w:t>31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 xml:space="preserve"> ธันวาคม </w:t>
            </w:r>
            <w:r w:rsidRPr="006C1D50">
              <w:rPr>
                <w:rFonts w:ascii="BrowalliaUPC" w:hAnsi="BrowalliaUPC" w:cs="BrowalliaUPC"/>
                <w:sz w:val="22"/>
                <w:szCs w:val="22"/>
              </w:rPr>
              <w:t>2563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496E388A" w14:textId="32BDBC95" w:rsidR="00F329D6" w:rsidRPr="006C1D50" w:rsidRDefault="00F329D6" w:rsidP="00F329D6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23,369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247BF208" w14:textId="33F8734D" w:rsidR="00F329D6" w:rsidRPr="006C1D50" w:rsidRDefault="00F329D6" w:rsidP="00F329D6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200E5F6" w14:textId="5D6C3347" w:rsidR="00F329D6" w:rsidRPr="006C1D50" w:rsidRDefault="00F329D6" w:rsidP="00F329D6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3782EC07" w14:textId="1AF810A0" w:rsidR="00F329D6" w:rsidRPr="006C1D50" w:rsidRDefault="00F329D6" w:rsidP="00F329D6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977" w:type="dxa"/>
            <w:shd w:val="clear" w:color="auto" w:fill="auto"/>
            <w:vAlign w:val="bottom"/>
          </w:tcPr>
          <w:p w14:paraId="34A5A455" w14:textId="39A277D5" w:rsidR="00F329D6" w:rsidRPr="006C1D50" w:rsidRDefault="00F329D6" w:rsidP="00F329D6">
            <w:pPr>
              <w:pStyle w:val="30"/>
              <w:pBdr>
                <w:bottom w:val="single" w:sz="12" w:space="1" w:color="auto"/>
              </w:pBdr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  <w:r w:rsidRPr="006C1D50">
              <w:rPr>
                <w:rFonts w:ascii="BrowalliaUPC" w:hAnsi="BrowalliaUPC" w:cs="BrowalliaUPC"/>
                <w:lang w:val="en-GB"/>
              </w:rPr>
              <w:t>-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19E17E9" w14:textId="28DBF894" w:rsidR="00F329D6" w:rsidRPr="006C1D50" w:rsidRDefault="00F329D6" w:rsidP="00F329D6">
            <w:pPr>
              <w:pBdr>
                <w:bottom w:val="single" w:sz="12" w:space="1" w:color="auto"/>
              </w:pBd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23,369</w:t>
            </w:r>
          </w:p>
        </w:tc>
      </w:tr>
      <w:tr w:rsidR="006C1D50" w:rsidRPr="006C1D50" w14:paraId="211CF532" w14:textId="77777777" w:rsidTr="002A287E">
        <w:tc>
          <w:tcPr>
            <w:tcW w:w="2346" w:type="dxa"/>
            <w:shd w:val="clear" w:color="auto" w:fill="auto"/>
          </w:tcPr>
          <w:p w14:paraId="08CC1CCA" w14:textId="77777777" w:rsidR="00F329D6" w:rsidRPr="006C1D50" w:rsidRDefault="00F329D6" w:rsidP="00F329D6">
            <w:pPr>
              <w:spacing w:line="240" w:lineRule="auto"/>
              <w:ind w:right="-36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19792E4D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8F20D4C" w14:textId="77777777" w:rsidR="00F329D6" w:rsidRPr="006C1D50" w:rsidRDefault="00F329D6" w:rsidP="00F329D6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58F507D5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B3A4D72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16B9EACE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757192E3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149F4572" w14:textId="77777777" w:rsidTr="002A287E">
        <w:tc>
          <w:tcPr>
            <w:tcW w:w="2346" w:type="dxa"/>
            <w:shd w:val="clear" w:color="auto" w:fill="auto"/>
          </w:tcPr>
          <w:p w14:paraId="6EF733D6" w14:textId="33627E50" w:rsidR="00F329D6" w:rsidRPr="006C1D50" w:rsidRDefault="00F329D6" w:rsidP="00F329D6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ค่าตัดจำหน่ายสำหรับปี 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182" w:type="dxa"/>
            <w:shd w:val="clear" w:color="auto" w:fill="auto"/>
          </w:tcPr>
          <w:p w14:paraId="1C8C8D2F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711020A" w14:textId="77777777" w:rsidR="00F329D6" w:rsidRPr="006C1D50" w:rsidRDefault="00F329D6" w:rsidP="00F329D6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2881BCA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7A9EEC45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3DDB15BE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18DDEB79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06F7CAC0" w14:textId="77777777" w:rsidTr="002A287E">
        <w:tc>
          <w:tcPr>
            <w:tcW w:w="2346" w:type="dxa"/>
            <w:shd w:val="clear" w:color="auto" w:fill="auto"/>
          </w:tcPr>
          <w:p w14:paraId="3D37DAA4" w14:textId="77777777" w:rsidR="00F329D6" w:rsidRPr="006C1D50" w:rsidRDefault="00F329D6" w:rsidP="00F329D6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82" w:type="dxa"/>
            <w:shd w:val="clear" w:color="auto" w:fill="auto"/>
          </w:tcPr>
          <w:p w14:paraId="22CB9035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766817CB" w14:textId="77777777" w:rsidR="00F329D6" w:rsidRPr="006C1D50" w:rsidRDefault="00F329D6" w:rsidP="00F329D6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265BF16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646057AD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5F1079E3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cs/>
              </w:rPr>
            </w:pPr>
          </w:p>
        </w:tc>
        <w:tc>
          <w:tcPr>
            <w:tcW w:w="1143" w:type="dxa"/>
            <w:shd w:val="clear" w:color="auto" w:fill="auto"/>
          </w:tcPr>
          <w:p w14:paraId="1620E4D7" w14:textId="7B762047" w:rsidR="00F329D6" w:rsidRPr="006C1D50" w:rsidRDefault="00F329D6" w:rsidP="00F329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924</w:t>
            </w:r>
          </w:p>
        </w:tc>
      </w:tr>
      <w:tr w:rsidR="006C1D50" w:rsidRPr="006C1D50" w14:paraId="3E2B3ED2" w14:textId="77777777" w:rsidTr="002A287E">
        <w:tc>
          <w:tcPr>
            <w:tcW w:w="2346" w:type="dxa"/>
            <w:shd w:val="clear" w:color="auto" w:fill="auto"/>
          </w:tcPr>
          <w:p w14:paraId="6B29D587" w14:textId="77777777" w:rsidR="00F329D6" w:rsidRPr="006C1D50" w:rsidRDefault="00F329D6" w:rsidP="00F329D6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82" w:type="dxa"/>
            <w:shd w:val="clear" w:color="auto" w:fill="auto"/>
          </w:tcPr>
          <w:p w14:paraId="3EF19B92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55EA0FDF" w14:textId="77777777" w:rsidR="00F329D6" w:rsidRPr="006C1D50" w:rsidRDefault="00F329D6" w:rsidP="00F329D6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F6FC411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DC182C9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13C34538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454333E9" w14:textId="7DC13934" w:rsidR="00F329D6" w:rsidRPr="006C1D50" w:rsidRDefault="00F329D6" w:rsidP="00F329D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11,955</w:t>
            </w:r>
          </w:p>
        </w:tc>
      </w:tr>
      <w:tr w:rsidR="006C1D50" w:rsidRPr="006C1D50" w14:paraId="3BBE2994" w14:textId="77777777" w:rsidTr="002A287E">
        <w:tc>
          <w:tcPr>
            <w:tcW w:w="2346" w:type="dxa"/>
            <w:shd w:val="clear" w:color="auto" w:fill="auto"/>
          </w:tcPr>
          <w:p w14:paraId="1C15DB94" w14:textId="77777777" w:rsidR="00F329D6" w:rsidRPr="006C1D50" w:rsidRDefault="00F329D6" w:rsidP="00F329D6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82" w:type="dxa"/>
            <w:shd w:val="clear" w:color="auto" w:fill="auto"/>
          </w:tcPr>
          <w:p w14:paraId="0D9575B7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39D1A2C1" w14:textId="77777777" w:rsidR="00F329D6" w:rsidRPr="006C1D50" w:rsidRDefault="00F329D6" w:rsidP="00F329D6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A5DA593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35A5BB9D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321B4D41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5C6F7A92" w14:textId="78BC7201" w:rsidR="00F329D6" w:rsidRPr="006C1D50" w:rsidRDefault="00F329D6" w:rsidP="00F329D6">
            <w:pPr>
              <w:pBdr>
                <w:bottom w:val="single" w:sz="12" w:space="1" w:color="auto"/>
              </w:pBdr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12,879</w:t>
            </w:r>
          </w:p>
        </w:tc>
      </w:tr>
      <w:tr w:rsidR="006C1D50" w:rsidRPr="006C1D50" w14:paraId="75ECCC41" w14:textId="77777777" w:rsidTr="002A287E">
        <w:tc>
          <w:tcPr>
            <w:tcW w:w="2346" w:type="dxa"/>
            <w:shd w:val="clear" w:color="auto" w:fill="auto"/>
          </w:tcPr>
          <w:p w14:paraId="094DD3E2" w14:textId="77777777" w:rsidR="00F329D6" w:rsidRPr="006C1D50" w:rsidRDefault="00F329D6" w:rsidP="00F329D6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82" w:type="dxa"/>
            <w:shd w:val="clear" w:color="auto" w:fill="auto"/>
          </w:tcPr>
          <w:p w14:paraId="09C632A9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139241A8" w14:textId="77777777" w:rsidR="00F329D6" w:rsidRPr="006C1D50" w:rsidRDefault="00F329D6" w:rsidP="00F329D6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CED8FB6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70AF3678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0CC99574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2C77405C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68001485" w14:textId="77777777" w:rsidTr="002A287E">
        <w:tc>
          <w:tcPr>
            <w:tcW w:w="2346" w:type="dxa"/>
            <w:shd w:val="clear" w:color="auto" w:fill="auto"/>
          </w:tcPr>
          <w:p w14:paraId="1864DAB8" w14:textId="06220A4B" w:rsidR="00F329D6" w:rsidRPr="006C1D50" w:rsidRDefault="00F329D6" w:rsidP="00F329D6">
            <w:pPr>
              <w:spacing w:line="240" w:lineRule="auto"/>
              <w:ind w:right="-36"/>
              <w:rPr>
                <w:rFonts w:ascii="BrowalliaUPC" w:hAnsi="BrowalliaUPC" w:cs="BrowalliaUPC"/>
                <w:b/>
                <w:bCs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  <w:cs/>
              </w:rPr>
              <w:t xml:space="preserve">ค่าตัดจำหน่ายสำหรับปี </w:t>
            </w:r>
            <w:r w:rsidRPr="006C1D50">
              <w:rPr>
                <w:rFonts w:ascii="BrowalliaUPC" w:hAnsi="BrowalliaUPC" w:cs="BrowalliaUPC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1182" w:type="dxa"/>
            <w:shd w:val="clear" w:color="auto" w:fill="auto"/>
          </w:tcPr>
          <w:p w14:paraId="7027771E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086" w:type="dxa"/>
            <w:shd w:val="clear" w:color="auto" w:fill="auto"/>
          </w:tcPr>
          <w:p w14:paraId="3511B588" w14:textId="77777777" w:rsidR="00F329D6" w:rsidRPr="006C1D50" w:rsidRDefault="00F329D6" w:rsidP="00F329D6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36DF129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2BC961B3" w14:textId="77777777" w:rsidR="00F329D6" w:rsidRPr="006C1D50" w:rsidRDefault="00F329D6" w:rsidP="00F329D6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67B5E585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143" w:type="dxa"/>
            <w:shd w:val="clear" w:color="auto" w:fill="auto"/>
          </w:tcPr>
          <w:p w14:paraId="483302D2" w14:textId="77777777" w:rsidR="00F329D6" w:rsidRPr="006C1D50" w:rsidRDefault="00F329D6" w:rsidP="00F329D6">
            <w:pPr>
              <w:tabs>
                <w:tab w:val="clear" w:pos="680"/>
                <w:tab w:val="clear" w:pos="907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</w:rPr>
            </w:pPr>
          </w:p>
        </w:tc>
      </w:tr>
      <w:tr w:rsidR="006C1D50" w:rsidRPr="006C1D50" w14:paraId="3F6EA668" w14:textId="77777777" w:rsidTr="002A287E">
        <w:tc>
          <w:tcPr>
            <w:tcW w:w="2346" w:type="dxa"/>
            <w:shd w:val="clear" w:color="auto" w:fill="auto"/>
          </w:tcPr>
          <w:p w14:paraId="6620112C" w14:textId="77777777" w:rsidR="00AE5FF7" w:rsidRPr="006C1D50" w:rsidRDefault="00AE5FF7" w:rsidP="00AE5FF7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1182" w:type="dxa"/>
            <w:shd w:val="clear" w:color="auto" w:fill="auto"/>
          </w:tcPr>
          <w:p w14:paraId="773FC389" w14:textId="77777777" w:rsidR="00AE5FF7" w:rsidRPr="006C1D50" w:rsidRDefault="00AE5FF7" w:rsidP="00AE5F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643D56F4" w14:textId="77777777" w:rsidR="00AE5FF7" w:rsidRPr="006C1D50" w:rsidRDefault="00AE5FF7" w:rsidP="00AE5FF7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3DB5F8" w14:textId="77777777" w:rsidR="00AE5FF7" w:rsidRPr="006C1D50" w:rsidRDefault="00AE5FF7" w:rsidP="00AE5FF7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A7AB113" w14:textId="77777777" w:rsidR="00AE5FF7" w:rsidRPr="006C1D50" w:rsidRDefault="00AE5FF7" w:rsidP="00AE5FF7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4FE818C4" w14:textId="77777777" w:rsidR="00AE5FF7" w:rsidRPr="006C1D50" w:rsidRDefault="00AE5FF7" w:rsidP="00AE5F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160B0294" w14:textId="79EEC5C6" w:rsidR="00AE5FF7" w:rsidRPr="006C1D50" w:rsidRDefault="00B53345" w:rsidP="00AE5F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7,544</w:t>
            </w:r>
          </w:p>
        </w:tc>
      </w:tr>
      <w:tr w:rsidR="006C1D50" w:rsidRPr="006C1D50" w14:paraId="4E36765E" w14:textId="77777777" w:rsidTr="002A287E">
        <w:tc>
          <w:tcPr>
            <w:tcW w:w="2346" w:type="dxa"/>
            <w:shd w:val="clear" w:color="auto" w:fill="auto"/>
          </w:tcPr>
          <w:p w14:paraId="12F2B7EE" w14:textId="77777777" w:rsidR="00AE5FF7" w:rsidRPr="006C1D50" w:rsidRDefault="00AE5FF7" w:rsidP="00AE5FF7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182" w:type="dxa"/>
            <w:shd w:val="clear" w:color="auto" w:fill="auto"/>
          </w:tcPr>
          <w:p w14:paraId="0486D844" w14:textId="77777777" w:rsidR="00AE5FF7" w:rsidRPr="006C1D50" w:rsidRDefault="00AE5FF7" w:rsidP="00AE5FF7">
            <w:pPr>
              <w:tabs>
                <w:tab w:val="clear" w:pos="227"/>
                <w:tab w:val="clear" w:pos="454"/>
                <w:tab w:val="clear" w:pos="680"/>
                <w:tab w:val="clear" w:pos="6322"/>
                <w:tab w:val="left" w:pos="720"/>
                <w:tab w:val="left" w:pos="968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44236206" w14:textId="77777777" w:rsidR="00AE5FF7" w:rsidRPr="006C1D50" w:rsidRDefault="00AE5FF7" w:rsidP="00AE5FF7">
            <w:pPr>
              <w:pStyle w:val="30"/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C74584C" w14:textId="77777777" w:rsidR="00AE5FF7" w:rsidRPr="006C1D50" w:rsidRDefault="00AE5FF7" w:rsidP="00AE5FF7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366C2677" w14:textId="77777777" w:rsidR="00AE5FF7" w:rsidRPr="006C1D50" w:rsidRDefault="00AE5FF7" w:rsidP="00AE5FF7">
            <w:pPr>
              <w:pStyle w:val="30"/>
              <w:tabs>
                <w:tab w:val="clear" w:pos="360"/>
              </w:tabs>
              <w:ind w:right="-25"/>
              <w:jc w:val="right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6E0C6850" w14:textId="77777777" w:rsidR="00AE5FF7" w:rsidRPr="006C1D50" w:rsidRDefault="00AE5FF7" w:rsidP="00AE5F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6D0AB108" w14:textId="77610C63" w:rsidR="00AE5FF7" w:rsidRPr="006C1D50" w:rsidRDefault="00B53345" w:rsidP="00AE5F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2</w:t>
            </w:r>
            <w:r w:rsidR="00AE5FF7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,</w:t>
            </w: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842</w:t>
            </w:r>
          </w:p>
        </w:tc>
      </w:tr>
      <w:tr w:rsidR="00AE5FF7" w:rsidRPr="006C1D50" w14:paraId="7407F13C" w14:textId="77777777" w:rsidTr="002A287E">
        <w:tc>
          <w:tcPr>
            <w:tcW w:w="2346" w:type="dxa"/>
            <w:shd w:val="clear" w:color="auto" w:fill="auto"/>
          </w:tcPr>
          <w:p w14:paraId="1A67D4BC" w14:textId="77777777" w:rsidR="00AE5FF7" w:rsidRPr="006C1D50" w:rsidRDefault="00AE5FF7" w:rsidP="00AE5FF7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   </w:t>
            </w:r>
            <w:r w:rsidRPr="006C1D50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82" w:type="dxa"/>
            <w:shd w:val="clear" w:color="auto" w:fill="auto"/>
          </w:tcPr>
          <w:p w14:paraId="1C58E8F2" w14:textId="77777777" w:rsidR="00AE5FF7" w:rsidRPr="006C1D50" w:rsidRDefault="00AE5FF7" w:rsidP="00AE5FF7">
            <w:pPr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086" w:type="dxa"/>
            <w:shd w:val="clear" w:color="auto" w:fill="auto"/>
          </w:tcPr>
          <w:p w14:paraId="19ED4BAE" w14:textId="77777777" w:rsidR="00AE5FF7" w:rsidRPr="006C1D50" w:rsidRDefault="00AE5FF7" w:rsidP="00AE5FF7">
            <w:pPr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F7D1BCA" w14:textId="77777777" w:rsidR="00AE5FF7" w:rsidRPr="006C1D50" w:rsidRDefault="00AE5FF7" w:rsidP="00AE5FF7">
            <w:pPr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3D9FFC75" w14:textId="77777777" w:rsidR="00AE5FF7" w:rsidRPr="006C1D50" w:rsidRDefault="00AE5FF7" w:rsidP="00AE5FF7">
            <w:pPr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977" w:type="dxa"/>
            <w:shd w:val="clear" w:color="auto" w:fill="auto"/>
          </w:tcPr>
          <w:p w14:paraId="3DA4F9CF" w14:textId="77777777" w:rsidR="00AE5FF7" w:rsidRPr="006C1D50" w:rsidRDefault="00AE5FF7" w:rsidP="00AE5FF7">
            <w:pPr>
              <w:spacing w:line="240" w:lineRule="auto"/>
              <w:ind w:left="162" w:right="-36" w:hanging="162"/>
              <w:jc w:val="right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7D1043DA" w14:textId="344BEA37" w:rsidR="00AE5FF7" w:rsidRPr="006C1D50" w:rsidRDefault="00AE5FF7" w:rsidP="00AE5FF7">
            <w:pPr>
              <w:pBdr>
                <w:top w:val="single" w:sz="4" w:space="1" w:color="auto"/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5"/>
              <w:jc w:val="right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10,38</w:t>
            </w:r>
            <w:r w:rsidR="008D38DE" w:rsidRPr="006C1D50">
              <w:rPr>
                <w:rFonts w:ascii="BrowalliaUPC" w:hAnsi="BrowalliaUPC" w:cs="BrowalliaUPC"/>
                <w:sz w:val="22"/>
                <w:szCs w:val="22"/>
                <w:lang w:val="en-GB"/>
              </w:rPr>
              <w:t>6</w:t>
            </w:r>
          </w:p>
        </w:tc>
      </w:tr>
    </w:tbl>
    <w:p w14:paraId="1FE45589" w14:textId="15B23C51" w:rsidR="006B1502" w:rsidRPr="006C1D50" w:rsidRDefault="006B1502">
      <w:pPr>
        <w:rPr>
          <w:rFonts w:ascii="BrowalliaUPC" w:hAnsi="BrowalliaUPC" w:cs="BrowalliaUPC"/>
          <w:sz w:val="36"/>
          <w:szCs w:val="36"/>
        </w:rPr>
      </w:pPr>
    </w:p>
    <w:p w14:paraId="283C17B1" w14:textId="360394E4" w:rsidR="006B1502" w:rsidRPr="006C1D50" w:rsidRDefault="006B1502" w:rsidP="00B92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6C1D50">
        <w:rPr>
          <w:rFonts w:ascii="BrowalliaUPC" w:hAnsi="BrowalliaUPC" w:cs="BrowalliaUPC"/>
          <w:sz w:val="28"/>
          <w:szCs w:val="28"/>
        </w:rPr>
        <w:t>31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6C1D50">
        <w:rPr>
          <w:rFonts w:ascii="BrowalliaUPC" w:hAnsi="BrowalliaUPC" w:cs="BrowalliaUPC"/>
          <w:sz w:val="28"/>
          <w:szCs w:val="28"/>
        </w:rPr>
        <w:t>2563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6C1D50">
        <w:rPr>
          <w:rFonts w:ascii="BrowalliaUPC" w:hAnsi="BrowalliaUPC" w:cs="BrowalliaUPC"/>
          <w:sz w:val="28"/>
          <w:szCs w:val="28"/>
        </w:rPr>
        <w:t>2562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กลุ่มบริษัทมีโปรแกรมคอมพิวเตอร์ ส่วนหนึ่งที่ตัดจำหน่ายเต็มมูลค่าและยังใช้งานอยู่ โดยมีราคาทุนประมาณ </w:t>
      </w:r>
      <w:r w:rsidR="00B759F9" w:rsidRPr="006C1D50">
        <w:rPr>
          <w:rFonts w:ascii="BrowalliaUPC" w:hAnsi="BrowalliaUPC" w:cs="BrowalliaUPC"/>
          <w:sz w:val="28"/>
          <w:szCs w:val="28"/>
        </w:rPr>
        <w:t>51</w:t>
      </w:r>
      <w:r w:rsidR="00E6104C" w:rsidRPr="006C1D50">
        <w:rPr>
          <w:rFonts w:ascii="BrowalliaUPC" w:hAnsi="BrowalliaUPC" w:cs="BrowalliaUPC"/>
          <w:sz w:val="28"/>
          <w:szCs w:val="28"/>
        </w:rPr>
        <w:t xml:space="preserve">.00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Pr="006C1D50">
        <w:rPr>
          <w:rFonts w:ascii="BrowalliaUPC" w:hAnsi="BrowalliaUPC" w:cs="BrowalliaUPC"/>
          <w:sz w:val="28"/>
          <w:szCs w:val="28"/>
        </w:rPr>
        <w:t xml:space="preserve">31.60 </w:t>
      </w:r>
      <w:r w:rsidRPr="006C1D50">
        <w:rPr>
          <w:rFonts w:ascii="BrowalliaUPC" w:hAnsi="BrowalliaUPC" w:cs="BrowalliaUPC"/>
          <w:sz w:val="28"/>
          <w:szCs w:val="28"/>
          <w:cs/>
        </w:rPr>
        <w:t>ล้านบาท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ตามลำดับ</w:t>
      </w:r>
    </w:p>
    <w:p w14:paraId="2BE38CB6" w14:textId="637E01C9" w:rsidR="006B1502" w:rsidRPr="006C1D50" w:rsidRDefault="006B1502" w:rsidP="009556DF">
      <w:pPr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bookmarkStart w:id="10" w:name="_Hlk60965968"/>
      <w:r w:rsidRPr="006C1D50">
        <w:rPr>
          <w:rFonts w:ascii="BrowalliaUPC" w:hAnsi="BrowalliaUPC" w:cs="BrowalliaUPC"/>
          <w:spacing w:val="-4"/>
          <w:sz w:val="28"/>
          <w:szCs w:val="28"/>
          <w:cs/>
        </w:rPr>
        <w:lastRenderedPageBreak/>
        <w:t xml:space="preserve">ณ วันที่ </w:t>
      </w:r>
      <w:r w:rsidRPr="006C1D50">
        <w:rPr>
          <w:rFonts w:ascii="BrowalliaUPC" w:hAnsi="BrowalliaUPC" w:cs="BrowalliaUPC"/>
          <w:spacing w:val="-4"/>
          <w:sz w:val="28"/>
          <w:szCs w:val="28"/>
        </w:rPr>
        <w:t xml:space="preserve">31 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 xml:space="preserve">ธันวาคม </w:t>
      </w:r>
      <w:r w:rsidRPr="006C1D50">
        <w:rPr>
          <w:rFonts w:ascii="BrowalliaUPC" w:hAnsi="BrowalliaUPC" w:cs="BrowalliaUPC"/>
          <w:spacing w:val="-4"/>
          <w:sz w:val="28"/>
          <w:szCs w:val="28"/>
        </w:rPr>
        <w:t xml:space="preserve">2562 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>บริษัทมีแผนที่จะซื้อที่ดินพร้อมสิ่งปลูกสร้างตามมูลค่ายุติธรรม</w:t>
      </w:r>
      <w:r w:rsidRPr="006C1D50">
        <w:rPr>
          <w:rFonts w:ascii="BrowalliaUPC" w:hAnsi="BrowalliaUPC" w:cs="BrowalliaUPC"/>
          <w:spacing w:val="-4"/>
          <w:sz w:val="28"/>
          <w:szCs w:val="28"/>
        </w:rPr>
        <w:t xml:space="preserve"> 305.00 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>ล้านบาท บริษัทตกลงวาง</w:t>
      </w:r>
      <w:r w:rsidR="00C355D3">
        <w:rPr>
          <w:rFonts w:ascii="BrowalliaUPC" w:hAnsi="BrowalliaUPC" w:cs="BrowalliaUPC" w:hint="cs"/>
          <w:spacing w:val="-4"/>
          <w:sz w:val="28"/>
          <w:szCs w:val="28"/>
          <w:cs/>
        </w:rPr>
        <w:t>เงิน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>มัดจำจำนวน</w:t>
      </w:r>
      <w:r w:rsidRPr="006C1D50">
        <w:rPr>
          <w:rFonts w:ascii="BrowalliaUPC" w:hAnsi="BrowalliaUPC" w:cs="BrowalliaUPC"/>
          <w:spacing w:val="-4"/>
          <w:sz w:val="28"/>
          <w:szCs w:val="28"/>
        </w:rPr>
        <w:t xml:space="preserve"> 52.50 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>ล้านบาท และชำระราคาส่วนที่เหลือด้วยหุ้นบริษัท ดับบลิวซีไอ โฮลด</w:t>
      </w:r>
      <w:proofErr w:type="spellStart"/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>ิ้ง</w:t>
      </w:r>
      <w:proofErr w:type="spellEnd"/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 xml:space="preserve"> จำกัด (มหาชน) มูลค่า </w:t>
      </w:r>
      <w:r w:rsidRPr="006C1D50">
        <w:rPr>
          <w:rFonts w:ascii="BrowalliaUPC" w:hAnsi="BrowalliaUPC" w:cs="BrowalliaUPC"/>
          <w:spacing w:val="-4"/>
          <w:sz w:val="28"/>
          <w:szCs w:val="28"/>
        </w:rPr>
        <w:t xml:space="preserve">252.50 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 xml:space="preserve">ล้านบาท (ซึ่งคิดเป็นสัดส่วนของเงินลงทุนร้อยละ </w:t>
      </w:r>
      <w:r w:rsidRPr="006C1D50">
        <w:rPr>
          <w:rFonts w:ascii="BrowalliaUPC" w:hAnsi="BrowalliaUPC" w:cs="BrowalliaUPC"/>
          <w:spacing w:val="-4"/>
          <w:sz w:val="28"/>
          <w:szCs w:val="28"/>
        </w:rPr>
        <w:t>56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 xml:space="preserve">) ซึ่งบริษัทใช้มูลค่าหุ้นดังกล่าวเป็นมูลค่าอ้างอิงสำหรับการคำนวณมูลค่าที่คาดว่าจะได้รับคืน เพื่อใช้ในการเปรียบเทียบกับมูลค่าตามบัญชีของสินทรัพย์ (เครื่องหมายการค้า) (เงินลงทุนทั้งหมดร้อยละ </w:t>
      </w:r>
      <w:r w:rsidRPr="006C1D50">
        <w:rPr>
          <w:rFonts w:ascii="BrowalliaUPC" w:hAnsi="BrowalliaUPC" w:cs="BrowalliaUPC"/>
          <w:spacing w:val="-4"/>
          <w:sz w:val="28"/>
          <w:szCs w:val="28"/>
        </w:rPr>
        <w:t>100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 xml:space="preserve"> ของบริษัทดับบลิวซีไอ โฮลด</w:t>
      </w:r>
      <w:proofErr w:type="spellStart"/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>ิ้ง</w:t>
      </w:r>
      <w:proofErr w:type="spellEnd"/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 xml:space="preserve"> จำกัด (มหาชน) คิดเป็นเงินจำนวน</w:t>
      </w:r>
      <w:r w:rsidRPr="006C1D50">
        <w:rPr>
          <w:rFonts w:ascii="BrowalliaUPC" w:hAnsi="BrowalliaUPC" w:cs="BrowalliaUPC"/>
          <w:spacing w:val="-4"/>
          <w:sz w:val="28"/>
          <w:szCs w:val="28"/>
        </w:rPr>
        <w:t xml:space="preserve"> 450.89 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>ล้านบาท)</w:t>
      </w:r>
      <w:bookmarkEnd w:id="10"/>
      <w:r w:rsidR="009556DF" w:rsidRPr="006C1D50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 xml:space="preserve">อย่างไรก็ตาม แผนการซื้อขายที่ดินพร้อมสิ่งปลูกสร้างดังกล่าวถูกยกเลิกในไตรมาส </w:t>
      </w:r>
      <w:r w:rsidRPr="006C1D50">
        <w:rPr>
          <w:rFonts w:ascii="BrowalliaUPC" w:hAnsi="BrowalliaUPC" w:cs="BrowalliaUPC"/>
          <w:spacing w:val="-4"/>
          <w:sz w:val="28"/>
          <w:szCs w:val="28"/>
        </w:rPr>
        <w:t xml:space="preserve">1 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 xml:space="preserve">ของปี </w:t>
      </w:r>
      <w:r w:rsidRPr="006C1D50">
        <w:rPr>
          <w:rFonts w:ascii="BrowalliaUPC" w:hAnsi="BrowalliaUPC" w:cs="BrowalliaUPC"/>
          <w:spacing w:val="-4"/>
          <w:sz w:val="28"/>
          <w:szCs w:val="28"/>
        </w:rPr>
        <w:t>2563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 xml:space="preserve"> บริษัทไม่สามารถประมาณมูลค่าที่คาดว่าจะได้รับคืนได้อย่างน่าเชื่อถือ จึงพิจารณาตั้งค่าเผื่อการด้อยค่าของเครื่องหมายการค้าเต็มจำนวนในงบการเงินรวม</w:t>
      </w:r>
    </w:p>
    <w:p w14:paraId="5399E22E" w14:textId="77777777" w:rsidR="006B1502" w:rsidRPr="006C1D50" w:rsidRDefault="006B1502" w:rsidP="006B1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2"/>
          <w:szCs w:val="22"/>
        </w:rPr>
      </w:pPr>
    </w:p>
    <w:p w14:paraId="5186E42A" w14:textId="77777777" w:rsidR="006B1502" w:rsidRPr="006C1D50" w:rsidRDefault="006B1502" w:rsidP="000A76F9">
      <w:pPr>
        <w:ind w:left="426"/>
        <w:jc w:val="thaiDistribute"/>
        <w:rPr>
          <w:rFonts w:ascii="BrowalliaUPC" w:hAnsi="BrowalliaUPC" w:cs="BrowalliaUPC"/>
          <w:spacing w:val="-4"/>
          <w:sz w:val="28"/>
          <w:szCs w:val="28"/>
          <w:cs/>
        </w:rPr>
      </w:pP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 xml:space="preserve">ณ วันที่ </w:t>
      </w:r>
      <w:r w:rsidRPr="006C1D50">
        <w:rPr>
          <w:rFonts w:ascii="BrowalliaUPC" w:hAnsi="BrowalliaUPC" w:cs="BrowalliaUPC"/>
          <w:spacing w:val="-4"/>
          <w:sz w:val="28"/>
          <w:szCs w:val="28"/>
        </w:rPr>
        <w:t xml:space="preserve">31 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 xml:space="preserve">ธันวาคม </w:t>
      </w:r>
      <w:r w:rsidRPr="006C1D50">
        <w:rPr>
          <w:rFonts w:ascii="BrowalliaUPC" w:hAnsi="BrowalliaUPC" w:cs="BrowalliaUPC"/>
          <w:spacing w:val="-4"/>
          <w:sz w:val="28"/>
          <w:szCs w:val="28"/>
        </w:rPr>
        <w:t xml:space="preserve">2563 </w:t>
      </w:r>
      <w:r w:rsidRPr="006C1D50">
        <w:rPr>
          <w:rFonts w:ascii="BrowalliaUPC" w:hAnsi="BrowalliaUPC" w:cs="BrowalliaUPC"/>
          <w:spacing w:val="-4"/>
          <w:sz w:val="28"/>
          <w:szCs w:val="28"/>
          <w:cs/>
        </w:rPr>
        <w:t>กลุ่มบริษัทบันทึกค่าเผื่อการด้อยค่าสินทรัพย์ทางปัญญาทั้งจำนวน เนื่องจากผู้บริหารพิจารณาว่ามูลค่าที่คาดว่าจะได้รับคืนต่ำกว่ามูลค่าตามบัญชีของสินทรัพย์ดังกล่าว</w:t>
      </w:r>
    </w:p>
    <w:p w14:paraId="4C54673B" w14:textId="5D092590" w:rsidR="00526FE0" w:rsidRPr="00B92AA6" w:rsidRDefault="00526FE0">
      <w:pPr>
        <w:rPr>
          <w:rFonts w:ascii="BrowalliaUPC" w:hAnsi="BrowalliaUPC" w:cs="BrowalliaUPC"/>
          <w:sz w:val="22"/>
          <w:szCs w:val="22"/>
        </w:rPr>
      </w:pPr>
    </w:p>
    <w:tbl>
      <w:tblPr>
        <w:tblW w:w="8930" w:type="dxa"/>
        <w:tblInd w:w="426" w:type="dxa"/>
        <w:tblLook w:val="04A0" w:firstRow="1" w:lastRow="0" w:firstColumn="1" w:lastColumn="0" w:noHBand="0" w:noVBand="1"/>
      </w:tblPr>
      <w:tblGrid>
        <w:gridCol w:w="4230"/>
        <w:gridCol w:w="2148"/>
        <w:gridCol w:w="2552"/>
      </w:tblGrid>
      <w:tr w:rsidR="006B39C5" w:rsidRPr="005673E7" w14:paraId="1C113178" w14:textId="77777777" w:rsidTr="0039019C">
        <w:trPr>
          <w:cantSplit/>
        </w:trPr>
        <w:tc>
          <w:tcPr>
            <w:tcW w:w="4230" w:type="dxa"/>
          </w:tcPr>
          <w:p w14:paraId="1813FF0E" w14:textId="77777777" w:rsidR="006B39C5" w:rsidRPr="005673E7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48" w:type="dxa"/>
            <w:vAlign w:val="bottom"/>
          </w:tcPr>
          <w:p w14:paraId="522C69B7" w14:textId="77777777" w:rsidR="006B39C5" w:rsidRPr="005673E7" w:rsidRDefault="006B39C5" w:rsidP="00013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</w:tcPr>
          <w:p w14:paraId="0CE08313" w14:textId="77777777" w:rsidR="006B39C5" w:rsidRPr="005673E7" w:rsidRDefault="006B39C5" w:rsidP="000138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6B39C5" w:rsidRPr="005673E7" w14:paraId="024C6144" w14:textId="77777777" w:rsidTr="0039019C">
        <w:trPr>
          <w:cantSplit/>
        </w:trPr>
        <w:tc>
          <w:tcPr>
            <w:tcW w:w="4230" w:type="dxa"/>
          </w:tcPr>
          <w:p w14:paraId="5AA37998" w14:textId="77777777" w:rsidR="006B39C5" w:rsidRPr="005673E7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48" w:type="dxa"/>
            <w:vAlign w:val="bottom"/>
          </w:tcPr>
          <w:p w14:paraId="4C7CB47A" w14:textId="77777777" w:rsidR="006B39C5" w:rsidRPr="005673E7" w:rsidRDefault="006B39C5" w:rsidP="00013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67249A9D" w14:textId="77777777" w:rsidR="006B39C5" w:rsidRPr="005673E7" w:rsidRDefault="006B39C5" w:rsidP="00BB47D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นเฉพาะ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ของบริษัท</w:t>
            </w:r>
          </w:p>
        </w:tc>
      </w:tr>
      <w:tr w:rsidR="006B39C5" w:rsidRPr="005673E7" w14:paraId="7E1016B7" w14:textId="77777777" w:rsidTr="0039019C">
        <w:trPr>
          <w:cantSplit/>
        </w:trPr>
        <w:tc>
          <w:tcPr>
            <w:tcW w:w="4230" w:type="dxa"/>
          </w:tcPr>
          <w:p w14:paraId="473C1437" w14:textId="77777777" w:rsidR="006B39C5" w:rsidRPr="005673E7" w:rsidRDefault="006B39C5" w:rsidP="0001389A">
            <w:pPr>
              <w:spacing w:line="240" w:lineRule="auto"/>
              <w:ind w:left="162" w:right="-36" w:hanging="162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48" w:type="dxa"/>
            <w:vAlign w:val="bottom"/>
          </w:tcPr>
          <w:p w14:paraId="66E069C2" w14:textId="77777777" w:rsidR="006B39C5" w:rsidRPr="005673E7" w:rsidRDefault="006B39C5" w:rsidP="0001389A">
            <w:pPr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4617E9" w14:textId="77777777" w:rsidR="006B39C5" w:rsidRPr="005673E7" w:rsidRDefault="006B39C5" w:rsidP="00BB47D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โปรแกรมคอมพิวเตอร์</w:t>
            </w:r>
          </w:p>
        </w:tc>
      </w:tr>
      <w:tr w:rsidR="006B39C5" w:rsidRPr="005673E7" w14:paraId="3C6CE2A7" w14:textId="77777777" w:rsidTr="00B71D50">
        <w:trPr>
          <w:cantSplit/>
          <w:trHeight w:val="113"/>
        </w:trPr>
        <w:tc>
          <w:tcPr>
            <w:tcW w:w="4230" w:type="dxa"/>
            <w:hideMark/>
          </w:tcPr>
          <w:p w14:paraId="4A4458D9" w14:textId="6890B0C1" w:rsidR="006B39C5" w:rsidRPr="00303C0C" w:rsidRDefault="006B39C5" w:rsidP="00AA502A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2148" w:type="dxa"/>
          </w:tcPr>
          <w:p w14:paraId="3B116C1A" w14:textId="77777777" w:rsidR="006B39C5" w:rsidRPr="00303C0C" w:rsidRDefault="006B39C5" w:rsidP="00AA502A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266CF12C" w14:textId="77777777" w:rsidR="006B39C5" w:rsidRPr="00303C0C" w:rsidRDefault="006B39C5" w:rsidP="00AA502A">
            <w:pPr>
              <w:pStyle w:val="Heading6"/>
              <w:ind w:left="162" w:hanging="162"/>
              <w:rPr>
                <w:rFonts w:ascii="BrowalliaUPC" w:hAnsi="BrowalliaUPC" w:cs="BrowalliaUPC"/>
                <w:sz w:val="22"/>
                <w:szCs w:val="22"/>
                <w:u w:val="single"/>
              </w:rPr>
            </w:pPr>
          </w:p>
        </w:tc>
      </w:tr>
      <w:tr w:rsidR="0004695A" w:rsidRPr="005673E7" w14:paraId="13D154BE" w14:textId="77777777" w:rsidTr="0039019C">
        <w:trPr>
          <w:cantSplit/>
        </w:trPr>
        <w:tc>
          <w:tcPr>
            <w:tcW w:w="4230" w:type="dxa"/>
          </w:tcPr>
          <w:p w14:paraId="3DC10D02" w14:textId="6E95B202" w:rsidR="0004695A" w:rsidRPr="005E0082" w:rsidRDefault="0004695A" w:rsidP="002E1E4D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5E0082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48" w:type="dxa"/>
            <w:vAlign w:val="bottom"/>
          </w:tcPr>
          <w:p w14:paraId="321CE509" w14:textId="77777777" w:rsidR="0004695A" w:rsidRPr="005673E7" w:rsidRDefault="0004695A" w:rsidP="002E1E4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198B65E9" w14:textId="77777777" w:rsidR="0004695A" w:rsidRPr="005673E7" w:rsidRDefault="0004695A" w:rsidP="002E1E4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2E1E4D" w:rsidRPr="005673E7" w14:paraId="1F7AEB38" w14:textId="77777777" w:rsidTr="0039019C">
        <w:trPr>
          <w:cantSplit/>
        </w:trPr>
        <w:tc>
          <w:tcPr>
            <w:tcW w:w="4230" w:type="dxa"/>
            <w:hideMark/>
          </w:tcPr>
          <w:p w14:paraId="383FE6F4" w14:textId="7BD16EEB" w:rsidR="002E1E4D" w:rsidRPr="005673E7" w:rsidRDefault="002E1E4D" w:rsidP="002E1E4D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148" w:type="dxa"/>
            <w:vAlign w:val="bottom"/>
          </w:tcPr>
          <w:p w14:paraId="068BE0A8" w14:textId="77777777" w:rsidR="002E1E4D" w:rsidRPr="005673E7" w:rsidRDefault="002E1E4D" w:rsidP="002E1E4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3F36417B" w14:textId="5A96B672" w:rsidR="002E1E4D" w:rsidRPr="005673E7" w:rsidRDefault="002E1E4D" w:rsidP="002E1E4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62,009</w:t>
            </w:r>
          </w:p>
        </w:tc>
      </w:tr>
      <w:tr w:rsidR="002E1E4D" w:rsidRPr="005673E7" w14:paraId="43E1B9CD" w14:textId="77777777" w:rsidTr="0039019C">
        <w:trPr>
          <w:cantSplit/>
        </w:trPr>
        <w:tc>
          <w:tcPr>
            <w:tcW w:w="4230" w:type="dxa"/>
          </w:tcPr>
          <w:p w14:paraId="69505DB7" w14:textId="6459B3FD" w:rsidR="002E1E4D" w:rsidRPr="005673E7" w:rsidRDefault="002E1E4D" w:rsidP="002E1E4D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148" w:type="dxa"/>
            <w:vAlign w:val="bottom"/>
          </w:tcPr>
          <w:p w14:paraId="4B2814AE" w14:textId="77777777" w:rsidR="002E1E4D" w:rsidRPr="005673E7" w:rsidRDefault="002E1E4D" w:rsidP="002E1E4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5BAE2C2E" w14:textId="62E21B0A" w:rsidR="002E1E4D" w:rsidRPr="005673E7" w:rsidRDefault="002E1E4D" w:rsidP="002E1E4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                           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2E1E4D" w:rsidRPr="005673E7" w14:paraId="33098BD7" w14:textId="77777777" w:rsidTr="0039019C">
        <w:trPr>
          <w:cantSplit/>
        </w:trPr>
        <w:tc>
          <w:tcPr>
            <w:tcW w:w="4230" w:type="dxa"/>
            <w:hideMark/>
          </w:tcPr>
          <w:p w14:paraId="01EAAB3E" w14:textId="0973A93A" w:rsidR="002E1E4D" w:rsidRPr="005673E7" w:rsidRDefault="002E1E4D" w:rsidP="002E1E4D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148" w:type="dxa"/>
            <w:vAlign w:val="bottom"/>
          </w:tcPr>
          <w:p w14:paraId="22B80D44" w14:textId="77777777" w:rsidR="002E1E4D" w:rsidRPr="005673E7" w:rsidRDefault="002E1E4D" w:rsidP="002E1E4D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E1B5D6" w14:textId="1734307E" w:rsidR="002E1E4D" w:rsidRPr="005673E7" w:rsidRDefault="002E1E4D" w:rsidP="002E1E4D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62,009</w:t>
            </w:r>
          </w:p>
        </w:tc>
      </w:tr>
      <w:tr w:rsidR="00605D44" w:rsidRPr="005673E7" w14:paraId="343A832B" w14:textId="77777777" w:rsidTr="0039019C">
        <w:trPr>
          <w:cantSplit/>
        </w:trPr>
        <w:tc>
          <w:tcPr>
            <w:tcW w:w="4230" w:type="dxa"/>
            <w:hideMark/>
          </w:tcPr>
          <w:p w14:paraId="10467A52" w14:textId="77777777" w:rsidR="00605D44" w:rsidRPr="005673E7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2148" w:type="dxa"/>
            <w:vAlign w:val="bottom"/>
          </w:tcPr>
          <w:p w14:paraId="7ACF4CA4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7DBC19E6" w14:textId="25E4E230" w:rsidR="00605D44" w:rsidRPr="005673E7" w:rsidRDefault="00605D44" w:rsidP="00C13DD2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12,000</w:t>
            </w:r>
          </w:p>
        </w:tc>
      </w:tr>
      <w:tr w:rsidR="00605D44" w:rsidRPr="005673E7" w14:paraId="37B580FA" w14:textId="77777777" w:rsidTr="0039019C">
        <w:trPr>
          <w:cantSplit/>
        </w:trPr>
        <w:tc>
          <w:tcPr>
            <w:tcW w:w="4230" w:type="dxa"/>
            <w:hideMark/>
          </w:tcPr>
          <w:p w14:paraId="784A1FF3" w14:textId="0692E32E" w:rsidR="00605D44" w:rsidRPr="005673E7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148" w:type="dxa"/>
            <w:vAlign w:val="bottom"/>
          </w:tcPr>
          <w:p w14:paraId="4EB89654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A6BE178" w14:textId="58C61B03" w:rsidR="00605D44" w:rsidRPr="005673E7" w:rsidRDefault="00605D44" w:rsidP="00605D4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74,009</w:t>
            </w:r>
          </w:p>
        </w:tc>
      </w:tr>
      <w:tr w:rsidR="00605D44" w:rsidRPr="005673E7" w14:paraId="0E777F59" w14:textId="77777777" w:rsidTr="00B71D50">
        <w:trPr>
          <w:cantSplit/>
          <w:trHeight w:val="113"/>
        </w:trPr>
        <w:tc>
          <w:tcPr>
            <w:tcW w:w="4230" w:type="dxa"/>
          </w:tcPr>
          <w:p w14:paraId="4921BC21" w14:textId="77777777" w:rsidR="00605D44" w:rsidRPr="00303C0C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148" w:type="dxa"/>
          </w:tcPr>
          <w:p w14:paraId="2E3B1881" w14:textId="77777777" w:rsidR="00605D44" w:rsidRPr="00303C0C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12" w:space="0" w:color="auto"/>
            </w:tcBorders>
          </w:tcPr>
          <w:p w14:paraId="2C27D086" w14:textId="77777777" w:rsidR="00605D44" w:rsidRPr="00303C0C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605D44" w:rsidRPr="005673E7" w14:paraId="57D35D56" w14:textId="77777777" w:rsidTr="0039019C">
        <w:trPr>
          <w:cantSplit/>
        </w:trPr>
        <w:tc>
          <w:tcPr>
            <w:tcW w:w="4230" w:type="dxa"/>
            <w:hideMark/>
          </w:tcPr>
          <w:p w14:paraId="195D2491" w14:textId="77777777" w:rsidR="00605D44" w:rsidRPr="005E0082" w:rsidRDefault="00605D44" w:rsidP="00605D44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5E0082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2148" w:type="dxa"/>
          </w:tcPr>
          <w:p w14:paraId="2550A119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  <w:tc>
          <w:tcPr>
            <w:tcW w:w="2552" w:type="dxa"/>
          </w:tcPr>
          <w:p w14:paraId="21410E6E" w14:textId="77777777" w:rsidR="00605D44" w:rsidRPr="005673E7" w:rsidRDefault="00605D44" w:rsidP="00605D4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single"/>
              </w:rPr>
            </w:pPr>
          </w:p>
        </w:tc>
      </w:tr>
      <w:tr w:rsidR="00605D44" w:rsidRPr="005673E7" w14:paraId="7D2C6DD7" w14:textId="77777777" w:rsidTr="0039019C">
        <w:trPr>
          <w:cantSplit/>
        </w:trPr>
        <w:tc>
          <w:tcPr>
            <w:tcW w:w="4230" w:type="dxa"/>
            <w:hideMark/>
          </w:tcPr>
          <w:p w14:paraId="62B0A21A" w14:textId="701D1D76" w:rsidR="00605D44" w:rsidRPr="005673E7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มกราคม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148" w:type="dxa"/>
            <w:vAlign w:val="bottom"/>
          </w:tcPr>
          <w:p w14:paraId="2D47B4EF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32F50779" w14:textId="70473793" w:rsidR="00605D44" w:rsidRPr="005673E7" w:rsidRDefault="00605D44" w:rsidP="00605D4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29,947</w:t>
            </w:r>
          </w:p>
        </w:tc>
      </w:tr>
      <w:tr w:rsidR="00605D44" w:rsidRPr="005673E7" w14:paraId="6A78B342" w14:textId="77777777" w:rsidTr="0039019C">
        <w:trPr>
          <w:cantSplit/>
        </w:trPr>
        <w:tc>
          <w:tcPr>
            <w:tcW w:w="4230" w:type="dxa"/>
            <w:hideMark/>
          </w:tcPr>
          <w:p w14:paraId="2C7EDCD9" w14:textId="77777777" w:rsidR="00605D44" w:rsidRPr="005673E7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48" w:type="dxa"/>
            <w:vAlign w:val="bottom"/>
          </w:tcPr>
          <w:p w14:paraId="19EB4188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713DC9EE" w14:textId="772BF351" w:rsidR="00605D44" w:rsidRPr="005673E7" w:rsidRDefault="00605D44" w:rsidP="00605D4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11,796</w:t>
            </w:r>
          </w:p>
        </w:tc>
      </w:tr>
      <w:tr w:rsidR="00605D44" w:rsidRPr="005673E7" w14:paraId="173DD067" w14:textId="77777777" w:rsidTr="0039019C">
        <w:trPr>
          <w:cantSplit/>
          <w:trHeight w:val="310"/>
        </w:trPr>
        <w:tc>
          <w:tcPr>
            <w:tcW w:w="4230" w:type="dxa"/>
            <w:hideMark/>
          </w:tcPr>
          <w:p w14:paraId="3381D84C" w14:textId="3D0D2351" w:rsidR="00605D44" w:rsidRPr="005673E7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148" w:type="dxa"/>
            <w:vAlign w:val="bottom"/>
          </w:tcPr>
          <w:p w14:paraId="1753B5FA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78ED8C" w14:textId="6C22606F" w:rsidR="00605D44" w:rsidRPr="005673E7" w:rsidRDefault="00605D44" w:rsidP="00605D4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41,743</w:t>
            </w:r>
          </w:p>
        </w:tc>
      </w:tr>
      <w:tr w:rsidR="00605D44" w:rsidRPr="005673E7" w14:paraId="5BF47FD6" w14:textId="77777777" w:rsidTr="0039019C">
        <w:trPr>
          <w:cantSplit/>
        </w:trPr>
        <w:tc>
          <w:tcPr>
            <w:tcW w:w="4230" w:type="dxa"/>
            <w:hideMark/>
          </w:tcPr>
          <w:p w14:paraId="3970D044" w14:textId="77777777" w:rsidR="00605D44" w:rsidRPr="005673E7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148" w:type="dxa"/>
            <w:vAlign w:val="bottom"/>
          </w:tcPr>
          <w:p w14:paraId="37F2A5AB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A74EC" w14:textId="5C1B08CF" w:rsidR="00605D44" w:rsidRPr="005673E7" w:rsidRDefault="00605D44" w:rsidP="00605D4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9,309</w:t>
            </w:r>
          </w:p>
        </w:tc>
      </w:tr>
      <w:tr w:rsidR="00605D44" w:rsidRPr="005673E7" w14:paraId="12EEB582" w14:textId="77777777" w:rsidTr="0039019C">
        <w:trPr>
          <w:cantSplit/>
          <w:trHeight w:val="310"/>
        </w:trPr>
        <w:tc>
          <w:tcPr>
            <w:tcW w:w="4230" w:type="dxa"/>
            <w:hideMark/>
          </w:tcPr>
          <w:p w14:paraId="4DD9298E" w14:textId="5A8EB0C6" w:rsidR="00605D44" w:rsidRPr="005673E7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148" w:type="dxa"/>
            <w:vAlign w:val="bottom"/>
          </w:tcPr>
          <w:p w14:paraId="1F1C0D3F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234E981" w14:textId="142DD833" w:rsidR="00605D44" w:rsidRPr="005673E7" w:rsidRDefault="00605D44" w:rsidP="00605D4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51,052</w:t>
            </w:r>
          </w:p>
        </w:tc>
      </w:tr>
      <w:tr w:rsidR="00605D44" w:rsidRPr="005673E7" w14:paraId="6DC986F1" w14:textId="77777777" w:rsidTr="00B71D50">
        <w:trPr>
          <w:cantSplit/>
          <w:trHeight w:val="113"/>
        </w:trPr>
        <w:tc>
          <w:tcPr>
            <w:tcW w:w="4230" w:type="dxa"/>
          </w:tcPr>
          <w:p w14:paraId="6AB6062E" w14:textId="77777777" w:rsidR="00605D44" w:rsidRPr="00303C0C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148" w:type="dxa"/>
            <w:vAlign w:val="bottom"/>
          </w:tcPr>
          <w:p w14:paraId="6417F743" w14:textId="77777777" w:rsidR="00605D44" w:rsidRPr="00303C0C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552" w:type="dxa"/>
            <w:tcBorders>
              <w:top w:val="single" w:sz="12" w:space="0" w:color="auto"/>
            </w:tcBorders>
          </w:tcPr>
          <w:p w14:paraId="0675BC68" w14:textId="77777777" w:rsidR="00605D44" w:rsidRPr="00303C0C" w:rsidRDefault="00605D44" w:rsidP="00605D44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05D44" w:rsidRPr="005673E7" w14:paraId="527A71FE" w14:textId="77777777" w:rsidTr="0039019C">
        <w:trPr>
          <w:cantSplit/>
        </w:trPr>
        <w:tc>
          <w:tcPr>
            <w:tcW w:w="4230" w:type="dxa"/>
          </w:tcPr>
          <w:p w14:paraId="674ACF59" w14:textId="77777777" w:rsidR="00605D44" w:rsidRPr="005673E7" w:rsidRDefault="00605D44" w:rsidP="00605D44">
            <w:pPr>
              <w:pStyle w:val="Heading6"/>
              <w:ind w:left="162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148" w:type="dxa"/>
          </w:tcPr>
          <w:p w14:paraId="3C0176A7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</w:tcPr>
          <w:p w14:paraId="1F31BF09" w14:textId="77777777" w:rsidR="00605D44" w:rsidRPr="005673E7" w:rsidRDefault="00605D44" w:rsidP="00605D44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</w:tr>
      <w:tr w:rsidR="00605D44" w:rsidRPr="005673E7" w14:paraId="3F789FB4" w14:textId="77777777" w:rsidTr="0039019C">
        <w:trPr>
          <w:cantSplit/>
        </w:trPr>
        <w:tc>
          <w:tcPr>
            <w:tcW w:w="4230" w:type="dxa"/>
            <w:hideMark/>
          </w:tcPr>
          <w:p w14:paraId="3E74002E" w14:textId="27D61274" w:rsidR="00605D44" w:rsidRPr="005673E7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148" w:type="dxa"/>
            <w:vAlign w:val="bottom"/>
          </w:tcPr>
          <w:p w14:paraId="0337B590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  <w:vAlign w:val="bottom"/>
          </w:tcPr>
          <w:p w14:paraId="0B3D086B" w14:textId="1121FC14" w:rsidR="00605D44" w:rsidRPr="005673E7" w:rsidRDefault="00605D44" w:rsidP="00605D4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20,266</w:t>
            </w:r>
          </w:p>
        </w:tc>
      </w:tr>
      <w:tr w:rsidR="00605D44" w:rsidRPr="005673E7" w14:paraId="6B5E5DFE" w14:textId="77777777" w:rsidTr="0039019C">
        <w:trPr>
          <w:cantSplit/>
        </w:trPr>
        <w:tc>
          <w:tcPr>
            <w:tcW w:w="4230" w:type="dxa"/>
            <w:hideMark/>
          </w:tcPr>
          <w:p w14:paraId="11939B05" w14:textId="34EDF4D3" w:rsidR="00605D44" w:rsidRPr="005673E7" w:rsidRDefault="00605D44" w:rsidP="00605D44">
            <w:pPr>
              <w:spacing w:line="240" w:lineRule="auto"/>
              <w:ind w:left="162" w:right="-36" w:hanging="162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148" w:type="dxa"/>
            <w:vAlign w:val="bottom"/>
          </w:tcPr>
          <w:p w14:paraId="66AEC2D1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974A803" w14:textId="04C8BBC5" w:rsidR="00605D44" w:rsidRPr="005673E7" w:rsidRDefault="00605D44" w:rsidP="00605D44">
            <w:pPr>
              <w:tabs>
                <w:tab w:val="clear" w:pos="1871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22,957</w:t>
            </w:r>
          </w:p>
        </w:tc>
      </w:tr>
      <w:tr w:rsidR="00605D44" w:rsidRPr="005673E7" w14:paraId="5E4F8494" w14:textId="77777777" w:rsidTr="00B71D50">
        <w:trPr>
          <w:cantSplit/>
          <w:trHeight w:val="113"/>
        </w:trPr>
        <w:tc>
          <w:tcPr>
            <w:tcW w:w="4230" w:type="dxa"/>
          </w:tcPr>
          <w:p w14:paraId="42479C34" w14:textId="77777777" w:rsidR="00605D44" w:rsidRPr="00303C0C" w:rsidRDefault="00605D44" w:rsidP="00605D4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48" w:type="dxa"/>
          </w:tcPr>
          <w:p w14:paraId="50403D9F" w14:textId="77777777" w:rsidR="00605D44" w:rsidRPr="00303C0C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B88E895" w14:textId="77777777" w:rsidR="00605D44" w:rsidRPr="00303C0C" w:rsidRDefault="00605D44" w:rsidP="00605D44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0"/>
                <w:szCs w:val="20"/>
                <w:u w:val="double"/>
              </w:rPr>
            </w:pPr>
          </w:p>
        </w:tc>
      </w:tr>
      <w:tr w:rsidR="00605D44" w:rsidRPr="005673E7" w14:paraId="63C53BAA" w14:textId="77777777" w:rsidTr="0039019C">
        <w:trPr>
          <w:cantSplit/>
        </w:trPr>
        <w:tc>
          <w:tcPr>
            <w:tcW w:w="4230" w:type="dxa"/>
            <w:hideMark/>
          </w:tcPr>
          <w:p w14:paraId="6D754D38" w14:textId="0A486C52" w:rsidR="00605D44" w:rsidRPr="005673E7" w:rsidRDefault="00605D44" w:rsidP="00605D4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5673E7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148" w:type="dxa"/>
          </w:tcPr>
          <w:p w14:paraId="48205D8C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</w:tcPr>
          <w:p w14:paraId="1CB1959C" w14:textId="77777777" w:rsidR="00605D44" w:rsidRPr="005673E7" w:rsidRDefault="00605D44" w:rsidP="00605D44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</w:tr>
      <w:tr w:rsidR="00605D44" w:rsidRPr="005673E7" w14:paraId="75202DD2" w14:textId="77777777" w:rsidTr="0039019C">
        <w:trPr>
          <w:cantSplit/>
        </w:trPr>
        <w:tc>
          <w:tcPr>
            <w:tcW w:w="4230" w:type="dxa"/>
            <w:hideMark/>
          </w:tcPr>
          <w:p w14:paraId="208ED93A" w14:textId="77777777" w:rsidR="00605D44" w:rsidRPr="005673E7" w:rsidRDefault="00605D44" w:rsidP="00605D44">
            <w:pPr>
              <w:spacing w:line="240" w:lineRule="auto"/>
              <w:ind w:left="162" w:right="-108" w:hanging="162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148" w:type="dxa"/>
          </w:tcPr>
          <w:p w14:paraId="23305233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14:paraId="0FCE36FC" w14:textId="09505A31" w:rsidR="00605D44" w:rsidRPr="005673E7" w:rsidRDefault="00605D44" w:rsidP="00605D44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11,796</w:t>
            </w:r>
          </w:p>
        </w:tc>
      </w:tr>
      <w:tr w:rsidR="00605D44" w:rsidRPr="005673E7" w14:paraId="5BFAA37E" w14:textId="77777777" w:rsidTr="00B71D50">
        <w:trPr>
          <w:cantSplit/>
          <w:trHeight w:val="113"/>
        </w:trPr>
        <w:tc>
          <w:tcPr>
            <w:tcW w:w="4230" w:type="dxa"/>
          </w:tcPr>
          <w:p w14:paraId="6E8ACE0B" w14:textId="77777777" w:rsidR="00605D44" w:rsidRPr="00303C0C" w:rsidRDefault="00605D44" w:rsidP="00605D44">
            <w:pPr>
              <w:spacing w:line="240" w:lineRule="auto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148" w:type="dxa"/>
          </w:tcPr>
          <w:p w14:paraId="5E0F6678" w14:textId="77777777" w:rsidR="00605D44" w:rsidRPr="00303C0C" w:rsidRDefault="00605D44" w:rsidP="00605D44">
            <w:pPr>
              <w:tabs>
                <w:tab w:val="decimal" w:pos="79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0"/>
                <w:szCs w:val="20"/>
                <w:u w:val="double"/>
              </w:rPr>
            </w:pPr>
          </w:p>
        </w:tc>
        <w:tc>
          <w:tcPr>
            <w:tcW w:w="2552" w:type="dxa"/>
            <w:tcBorders>
              <w:top w:val="single" w:sz="12" w:space="0" w:color="auto"/>
            </w:tcBorders>
          </w:tcPr>
          <w:p w14:paraId="0FDAE7C8" w14:textId="77777777" w:rsidR="00605D44" w:rsidRPr="00303C0C" w:rsidRDefault="00605D44" w:rsidP="00605D44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0"/>
                <w:szCs w:val="20"/>
                <w:u w:val="double"/>
              </w:rPr>
            </w:pPr>
          </w:p>
        </w:tc>
      </w:tr>
      <w:tr w:rsidR="00605D44" w:rsidRPr="005673E7" w14:paraId="75A32F56" w14:textId="77777777" w:rsidTr="0039019C">
        <w:trPr>
          <w:cantSplit/>
        </w:trPr>
        <w:tc>
          <w:tcPr>
            <w:tcW w:w="4230" w:type="dxa"/>
            <w:hideMark/>
          </w:tcPr>
          <w:p w14:paraId="395F0FAF" w14:textId="4A039856" w:rsidR="00605D44" w:rsidRPr="005673E7" w:rsidRDefault="00605D44" w:rsidP="00605D4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 xml:space="preserve">ค่าตัดจำหน่ายสำหรับปี </w:t>
            </w:r>
            <w:r w:rsidRPr="005673E7">
              <w:rPr>
                <w:rFonts w:ascii="BrowalliaUPC" w:hAnsi="BrowalliaUPC" w:cs="BrowalliaUPC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48" w:type="dxa"/>
          </w:tcPr>
          <w:p w14:paraId="0EE99088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15A70B9" w14:textId="77777777" w:rsidR="00605D44" w:rsidRPr="005673E7" w:rsidRDefault="00605D44" w:rsidP="00605D44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</w:p>
        </w:tc>
      </w:tr>
      <w:tr w:rsidR="00B21D36" w:rsidRPr="005673E7" w14:paraId="169C09AF" w14:textId="77777777" w:rsidTr="00683976">
        <w:trPr>
          <w:cantSplit/>
        </w:trPr>
        <w:tc>
          <w:tcPr>
            <w:tcW w:w="4230" w:type="dxa"/>
          </w:tcPr>
          <w:p w14:paraId="447ADABE" w14:textId="54E25375" w:rsidR="00B21D36" w:rsidRPr="00B21D36" w:rsidRDefault="00B21D36" w:rsidP="00605D4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B21D36">
              <w:rPr>
                <w:rFonts w:ascii="BrowalliaUPC" w:hAnsi="BrowalliaUPC" w:cs="BrowalliaUPC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2148" w:type="dxa"/>
          </w:tcPr>
          <w:p w14:paraId="38269100" w14:textId="77777777" w:rsidR="00B21D36" w:rsidRPr="005673E7" w:rsidRDefault="00B21D36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</w:tcPr>
          <w:p w14:paraId="3A958F02" w14:textId="1E4FCB31" w:rsidR="00B21D36" w:rsidRPr="007012D6" w:rsidRDefault="007012D6" w:rsidP="00605D44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7012D6">
              <w:rPr>
                <w:rFonts w:ascii="BrowalliaUPC" w:hAnsi="BrowalliaUPC" w:cs="BrowalliaUPC"/>
                <w:sz w:val="28"/>
                <w:szCs w:val="28"/>
              </w:rPr>
              <w:t>6,624</w:t>
            </w:r>
          </w:p>
        </w:tc>
      </w:tr>
      <w:tr w:rsidR="00B21D36" w:rsidRPr="005673E7" w14:paraId="2E39EDB5" w14:textId="77777777" w:rsidTr="00683976">
        <w:trPr>
          <w:cantSplit/>
        </w:trPr>
        <w:tc>
          <w:tcPr>
            <w:tcW w:w="4230" w:type="dxa"/>
          </w:tcPr>
          <w:p w14:paraId="096BFC80" w14:textId="21258C97" w:rsidR="00B21D36" w:rsidRPr="005673E7" w:rsidRDefault="00B21D36" w:rsidP="00605D44">
            <w:pPr>
              <w:spacing w:line="240" w:lineRule="auto"/>
              <w:ind w:left="162" w:right="-36" w:hanging="162"/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148" w:type="dxa"/>
          </w:tcPr>
          <w:p w14:paraId="0EC268CF" w14:textId="77777777" w:rsidR="00B21D36" w:rsidRPr="005673E7" w:rsidRDefault="00B21D36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33B8A6A" w14:textId="755E2124" w:rsidR="00B21D36" w:rsidRPr="005673E7" w:rsidRDefault="007012D6" w:rsidP="00605D44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  <w:u w:val="double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</w:t>
            </w:r>
            <w:r w:rsidR="00B21D36"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685</w:t>
            </w:r>
          </w:p>
        </w:tc>
      </w:tr>
      <w:tr w:rsidR="00605D44" w:rsidRPr="005673E7" w14:paraId="01210758" w14:textId="77777777" w:rsidTr="00683976">
        <w:trPr>
          <w:cantSplit/>
        </w:trPr>
        <w:tc>
          <w:tcPr>
            <w:tcW w:w="4230" w:type="dxa"/>
            <w:hideMark/>
          </w:tcPr>
          <w:p w14:paraId="105BF70C" w14:textId="20D545A5" w:rsidR="00605D44" w:rsidRPr="005673E7" w:rsidRDefault="00B21D36" w:rsidP="00B21D36">
            <w:pPr>
              <w:spacing w:line="240" w:lineRule="auto"/>
              <w:ind w:left="162" w:right="-36" w:firstLine="8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148" w:type="dxa"/>
          </w:tcPr>
          <w:p w14:paraId="33214421" w14:textId="77777777" w:rsidR="00605D44" w:rsidRPr="005673E7" w:rsidRDefault="00605D44" w:rsidP="00605D44">
            <w:pPr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E3F6561" w14:textId="7441C159" w:rsidR="00605D44" w:rsidRPr="005673E7" w:rsidRDefault="007012D6" w:rsidP="00605D44">
            <w:pPr>
              <w:tabs>
                <w:tab w:val="clear" w:pos="1871"/>
                <w:tab w:val="decimal" w:pos="792"/>
                <w:tab w:val="left" w:pos="3132"/>
              </w:tabs>
              <w:spacing w:line="240" w:lineRule="auto"/>
              <w:ind w:right="-3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9,309</w:t>
            </w:r>
          </w:p>
        </w:tc>
      </w:tr>
    </w:tbl>
    <w:p w14:paraId="2772C10B" w14:textId="0A580D47" w:rsidR="003F7B04" w:rsidRPr="006C1D50" w:rsidRDefault="003F7B04" w:rsidP="003F7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lastRenderedPageBreak/>
        <w:t xml:space="preserve">ณ วันที่ </w:t>
      </w:r>
      <w:r w:rsidRPr="006C1D50">
        <w:rPr>
          <w:rFonts w:ascii="BrowalliaUPC" w:hAnsi="BrowalliaUPC" w:cs="BrowalliaUPC"/>
          <w:sz w:val="28"/>
          <w:szCs w:val="28"/>
        </w:rPr>
        <w:t>31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6C1D50">
        <w:rPr>
          <w:rFonts w:ascii="BrowalliaUPC" w:hAnsi="BrowalliaUPC" w:cs="BrowalliaUPC"/>
          <w:sz w:val="28"/>
          <w:szCs w:val="28"/>
        </w:rPr>
        <w:t>2563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6C1D50">
        <w:rPr>
          <w:rFonts w:ascii="BrowalliaUPC" w:hAnsi="BrowalliaUPC" w:cs="BrowalliaUPC"/>
          <w:sz w:val="28"/>
          <w:szCs w:val="28"/>
        </w:rPr>
        <w:t>2562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บริษัทมีโปรแกรมคอมพิวเตอร์ ส่วนหนึ่งที่ตัดจำหน่ายเต็มมูลค่าและยังใช้งานอยู่ โดยมีราคาทุนประมาณ </w:t>
      </w:r>
      <w:r w:rsidR="00AC4FA2" w:rsidRPr="006C1D50">
        <w:rPr>
          <w:rFonts w:ascii="BrowalliaUPC" w:hAnsi="BrowalliaUPC" w:cs="BrowalliaUPC"/>
          <w:sz w:val="28"/>
          <w:szCs w:val="28"/>
        </w:rPr>
        <w:t>31.</w:t>
      </w:r>
      <w:r w:rsidR="00D338BB" w:rsidRPr="006C1D50">
        <w:rPr>
          <w:rFonts w:ascii="BrowalliaUPC" w:hAnsi="BrowalliaUPC" w:cs="BrowalliaUPC"/>
          <w:sz w:val="28"/>
          <w:szCs w:val="28"/>
        </w:rPr>
        <w:t>76</w:t>
      </w:r>
      <w:r w:rsidR="00605D44"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ล้านบาท และ </w:t>
      </w:r>
      <w:r w:rsidR="00925F8A" w:rsidRPr="006C1D50">
        <w:rPr>
          <w:rFonts w:ascii="BrowalliaUPC" w:hAnsi="BrowalliaUPC" w:cs="BrowalliaUPC"/>
          <w:sz w:val="28"/>
          <w:szCs w:val="28"/>
        </w:rPr>
        <w:t>13.46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ล้านบาท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ตามลำดับ</w:t>
      </w:r>
    </w:p>
    <w:p w14:paraId="49210AB9" w14:textId="1DA8B508" w:rsidR="00752615" w:rsidRPr="005673E7" w:rsidRDefault="00752615" w:rsidP="008F2C55">
      <w:pPr>
        <w:pStyle w:val="CordiaNew"/>
        <w:tabs>
          <w:tab w:val="clear" w:pos="4153"/>
          <w:tab w:val="left" w:pos="810"/>
        </w:tabs>
        <w:jc w:val="thaiDistribute"/>
        <w:rPr>
          <w:rFonts w:ascii="BrowalliaUPC" w:hAnsi="BrowalliaUPC" w:cs="BrowalliaUPC"/>
          <w:b/>
          <w:bCs/>
          <w:sz w:val="20"/>
          <w:szCs w:val="20"/>
        </w:rPr>
      </w:pPr>
      <w:bookmarkStart w:id="11" w:name="_Hlk2178318"/>
    </w:p>
    <w:p w14:paraId="4EB5B1AA" w14:textId="1A423057" w:rsidR="00A61CFE" w:rsidRPr="005673E7" w:rsidRDefault="009318A1" w:rsidP="00293466">
      <w:pPr>
        <w:pStyle w:val="CordiaNew"/>
        <w:numPr>
          <w:ilvl w:val="0"/>
          <w:numId w:val="16"/>
        </w:numPr>
        <w:tabs>
          <w:tab w:val="clear" w:pos="4153"/>
          <w:tab w:val="left" w:pos="810"/>
        </w:tabs>
        <w:ind w:left="450" w:hanging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เงินประกันสัญญาเช่า</w:t>
      </w:r>
      <w:r w:rsidR="00636781" w:rsidRPr="005673E7">
        <w:rPr>
          <w:rFonts w:ascii="BrowalliaUPC" w:hAnsi="BrowalliaUPC" w:cs="BrowalliaUPC"/>
          <w:b/>
          <w:bCs/>
          <w:sz w:val="28"/>
          <w:szCs w:val="28"/>
          <w:cs/>
        </w:rPr>
        <w:t xml:space="preserve"> </w:t>
      </w:r>
    </w:p>
    <w:p w14:paraId="47E10FA3" w14:textId="77777777" w:rsidR="004745E0" w:rsidRPr="005673E7" w:rsidRDefault="004745E0" w:rsidP="00960E8B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tbl>
      <w:tblPr>
        <w:tblW w:w="8924" w:type="dxa"/>
        <w:tblInd w:w="426" w:type="dxa"/>
        <w:shd w:val="clear" w:color="auto" w:fill="C2D69B" w:themeFill="accent3" w:themeFillTint="99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3"/>
        <w:gridCol w:w="1421"/>
        <w:gridCol w:w="197"/>
        <w:gridCol w:w="1423"/>
      </w:tblGrid>
      <w:tr w:rsidR="00266A83" w:rsidRPr="005673E7" w14:paraId="2C2F0D77" w14:textId="77777777" w:rsidTr="00293466">
        <w:trPr>
          <w:cantSplit/>
          <w:trHeight w:val="382"/>
        </w:trPr>
        <w:tc>
          <w:tcPr>
            <w:tcW w:w="5883" w:type="dxa"/>
            <w:shd w:val="clear" w:color="auto" w:fill="auto"/>
          </w:tcPr>
          <w:p w14:paraId="5E6E5B86" w14:textId="77777777" w:rsidR="00266A83" w:rsidRPr="005673E7" w:rsidRDefault="00266A83" w:rsidP="00266A83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3041" w:type="dxa"/>
            <w:gridSpan w:val="3"/>
            <w:shd w:val="clear" w:color="auto" w:fill="auto"/>
          </w:tcPr>
          <w:p w14:paraId="4AB9F9EC" w14:textId="562CA7A3" w:rsidR="00266A83" w:rsidRPr="005673E7" w:rsidRDefault="001B5C6E" w:rsidP="0039019C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                  </w:t>
            </w:r>
            <w:r w:rsidR="00266A83"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="00266A83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="00266A83"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="00266A83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</w:t>
            </w:r>
          </w:p>
        </w:tc>
      </w:tr>
      <w:tr w:rsidR="00266A83" w:rsidRPr="005673E7" w14:paraId="07BD56C7" w14:textId="77777777" w:rsidTr="00293466">
        <w:trPr>
          <w:cantSplit/>
          <w:trHeight w:val="68"/>
        </w:trPr>
        <w:tc>
          <w:tcPr>
            <w:tcW w:w="5883" w:type="dxa"/>
            <w:shd w:val="clear" w:color="auto" w:fill="auto"/>
          </w:tcPr>
          <w:p w14:paraId="24246992" w14:textId="77777777" w:rsidR="00266A83" w:rsidRPr="005673E7" w:rsidRDefault="00266A83" w:rsidP="00266A83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30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F2C9A0" w14:textId="77777777" w:rsidR="00266A83" w:rsidRPr="005673E7" w:rsidRDefault="00266A83" w:rsidP="00266A8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266A83" w:rsidRPr="005673E7" w14:paraId="1A6B881D" w14:textId="77777777" w:rsidTr="00293466">
        <w:trPr>
          <w:cantSplit/>
          <w:trHeight w:val="369"/>
        </w:trPr>
        <w:tc>
          <w:tcPr>
            <w:tcW w:w="5883" w:type="dxa"/>
            <w:shd w:val="clear" w:color="auto" w:fill="auto"/>
          </w:tcPr>
          <w:p w14:paraId="05B6BFCD" w14:textId="77777777" w:rsidR="00266A83" w:rsidRPr="005673E7" w:rsidRDefault="00266A83" w:rsidP="00266A83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8D518" w14:textId="29C8ABC5" w:rsidR="00266A83" w:rsidRPr="005673E7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</w:t>
            </w:r>
            <w:r w:rsidR="00293466" w:rsidRPr="005673E7">
              <w:rPr>
                <w:rFonts w:ascii="BrowalliaUPC" w:hAnsi="BrowalliaUPC" w:cs="BrowalliaUPC"/>
                <w:sz w:val="28"/>
                <w:szCs w:val="28"/>
              </w:rPr>
              <w:t>3</w:t>
            </w:r>
          </w:p>
        </w:tc>
        <w:tc>
          <w:tcPr>
            <w:tcW w:w="197" w:type="dxa"/>
            <w:tcBorders>
              <w:top w:val="single" w:sz="4" w:space="0" w:color="auto"/>
            </w:tcBorders>
            <w:shd w:val="clear" w:color="auto" w:fill="auto"/>
          </w:tcPr>
          <w:p w14:paraId="5543C758" w14:textId="77777777" w:rsidR="00266A83" w:rsidRPr="005673E7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35BB4" w14:textId="4CDE33A9" w:rsidR="00266A83" w:rsidRPr="005673E7" w:rsidRDefault="00266A83" w:rsidP="00266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="00320017" w:rsidRPr="005673E7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="00293466" w:rsidRPr="005673E7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</w:tr>
      <w:tr w:rsidR="00266A83" w:rsidRPr="005673E7" w14:paraId="04B4BB13" w14:textId="77777777" w:rsidTr="004E05C0">
        <w:trPr>
          <w:cantSplit/>
          <w:trHeight w:val="191"/>
        </w:trPr>
        <w:tc>
          <w:tcPr>
            <w:tcW w:w="5883" w:type="dxa"/>
            <w:shd w:val="clear" w:color="auto" w:fill="auto"/>
          </w:tcPr>
          <w:p w14:paraId="2A516E8B" w14:textId="77777777" w:rsidR="00266A83" w:rsidRPr="005673E7" w:rsidRDefault="00266A83" w:rsidP="004E05C0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110A9235" w14:textId="77777777" w:rsidR="00266A83" w:rsidRPr="005673E7" w:rsidRDefault="00266A83" w:rsidP="004E05C0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97" w:type="dxa"/>
            <w:shd w:val="clear" w:color="auto" w:fill="auto"/>
            <w:vAlign w:val="bottom"/>
          </w:tcPr>
          <w:p w14:paraId="5D97A836" w14:textId="77777777" w:rsidR="00266A83" w:rsidRPr="005673E7" w:rsidRDefault="00266A83" w:rsidP="004E05C0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3" w:type="dxa"/>
            <w:shd w:val="clear" w:color="auto" w:fill="auto"/>
          </w:tcPr>
          <w:p w14:paraId="1E1CF8DC" w14:textId="77777777" w:rsidR="00266A83" w:rsidRPr="005673E7" w:rsidRDefault="00266A83" w:rsidP="004E05C0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344256" w:rsidRPr="005673E7" w14:paraId="790EBC98" w14:textId="77777777" w:rsidTr="00293466">
        <w:trPr>
          <w:cantSplit/>
          <w:trHeight w:val="372"/>
        </w:trPr>
        <w:tc>
          <w:tcPr>
            <w:tcW w:w="5883" w:type="dxa"/>
            <w:shd w:val="clear" w:color="auto" w:fill="auto"/>
          </w:tcPr>
          <w:p w14:paraId="24797370" w14:textId="29F06A11" w:rsidR="00344256" w:rsidRPr="005673E7" w:rsidRDefault="00344256" w:rsidP="00344256">
            <w:pPr>
              <w:pStyle w:val="CordiaNew"/>
              <w:tabs>
                <w:tab w:val="clear" w:pos="4153"/>
                <w:tab w:val="left" w:pos="426"/>
              </w:tabs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เงินประกันสัญญาเช่า </w:t>
            </w:r>
          </w:p>
        </w:tc>
        <w:tc>
          <w:tcPr>
            <w:tcW w:w="1421" w:type="dxa"/>
            <w:shd w:val="clear" w:color="auto" w:fill="auto"/>
          </w:tcPr>
          <w:p w14:paraId="624E579E" w14:textId="082EDB92" w:rsidR="00344256" w:rsidRPr="005673E7" w:rsidRDefault="00762198" w:rsidP="00344256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16,567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7284309F" w14:textId="77777777" w:rsidR="00344256" w:rsidRPr="005673E7" w:rsidRDefault="00344256" w:rsidP="00344256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3" w:type="dxa"/>
            <w:shd w:val="clear" w:color="auto" w:fill="auto"/>
          </w:tcPr>
          <w:p w14:paraId="544A3700" w14:textId="4EE1A0AA" w:rsidR="00344256" w:rsidRPr="005673E7" w:rsidRDefault="00344256" w:rsidP="00344256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31,379</w:t>
            </w:r>
          </w:p>
        </w:tc>
      </w:tr>
      <w:tr w:rsidR="00B4007E" w:rsidRPr="005673E7" w14:paraId="2102B672" w14:textId="77777777" w:rsidTr="00697FE2">
        <w:trPr>
          <w:cantSplit/>
          <w:trHeight w:val="372"/>
        </w:trPr>
        <w:tc>
          <w:tcPr>
            <w:tcW w:w="5883" w:type="dxa"/>
            <w:shd w:val="clear" w:color="auto" w:fill="auto"/>
          </w:tcPr>
          <w:p w14:paraId="13EE9B55" w14:textId="5F8F3072" w:rsidR="00B4007E" w:rsidRPr="005673E7" w:rsidRDefault="00B4007E" w:rsidP="00B4007E">
            <w:pPr>
              <w:pStyle w:val="BodyTextIndent"/>
              <w:spacing w:after="0"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B4007E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ค่าเผื่อเงินประกันสัญญาเช่า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43C9BBAF" w14:textId="5017B03E" w:rsidR="00B4007E" w:rsidRPr="005673E7" w:rsidRDefault="00B4007E" w:rsidP="00B4007E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(6,461)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2D31FE12" w14:textId="77777777" w:rsidR="00B4007E" w:rsidRPr="005673E7" w:rsidRDefault="00B4007E" w:rsidP="00B4007E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71ECB5AE" w14:textId="37D1138A" w:rsidR="00B4007E" w:rsidRPr="005673E7" w:rsidRDefault="00B4007E" w:rsidP="00B4007E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(6,461)</w:t>
            </w:r>
          </w:p>
        </w:tc>
      </w:tr>
      <w:tr w:rsidR="006A6221" w:rsidRPr="005673E7" w14:paraId="68965726" w14:textId="77777777" w:rsidTr="00697FE2">
        <w:trPr>
          <w:cantSplit/>
          <w:trHeight w:val="297"/>
        </w:trPr>
        <w:tc>
          <w:tcPr>
            <w:tcW w:w="5883" w:type="dxa"/>
            <w:shd w:val="clear" w:color="auto" w:fill="auto"/>
            <w:vAlign w:val="bottom"/>
          </w:tcPr>
          <w:p w14:paraId="088B085C" w14:textId="005CE2DF" w:rsidR="006A6221" w:rsidRDefault="006A6221" w:rsidP="00B4007E">
            <w:pPr>
              <w:pStyle w:val="BodyTextIndent"/>
              <w:spacing w:after="0"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8CC6BF1" w14:textId="29508DB6" w:rsidR="006A6221" w:rsidRPr="004F2493" w:rsidRDefault="00D01766" w:rsidP="00B4007E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F2493">
              <w:rPr>
                <w:rFonts w:ascii="BrowalliaUPC" w:hAnsi="BrowalliaUPC" w:cs="BrowalliaUPC"/>
                <w:sz w:val="28"/>
                <w:szCs w:val="28"/>
                <w:lang w:val="en-GB"/>
              </w:rPr>
              <w:t>10,106</w:t>
            </w:r>
          </w:p>
        </w:tc>
        <w:tc>
          <w:tcPr>
            <w:tcW w:w="197" w:type="dxa"/>
            <w:shd w:val="clear" w:color="auto" w:fill="auto"/>
            <w:vAlign w:val="bottom"/>
          </w:tcPr>
          <w:p w14:paraId="3555D112" w14:textId="77777777" w:rsidR="006A6221" w:rsidRPr="005673E7" w:rsidRDefault="006A6221" w:rsidP="00B4007E">
            <w:pPr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842752F" w14:textId="0E62D59A" w:rsidR="006A6221" w:rsidRPr="004F2493" w:rsidRDefault="00697FE2" w:rsidP="00B4007E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4F2493">
              <w:rPr>
                <w:rFonts w:ascii="BrowalliaUPC" w:hAnsi="BrowalliaUPC" w:cs="BrowalliaUPC"/>
                <w:sz w:val="28"/>
                <w:szCs w:val="28"/>
                <w:lang w:val="en-GB"/>
              </w:rPr>
              <w:t>24,918</w:t>
            </w:r>
          </w:p>
        </w:tc>
      </w:tr>
      <w:bookmarkEnd w:id="11"/>
    </w:tbl>
    <w:p w14:paraId="66823C63" w14:textId="77777777" w:rsidR="000317EF" w:rsidRPr="005673E7" w:rsidRDefault="000317EF" w:rsidP="000317EF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p w14:paraId="75709500" w14:textId="289490C2" w:rsidR="00054311" w:rsidRPr="005673E7" w:rsidRDefault="00054311" w:rsidP="00054311">
      <w:pPr>
        <w:pStyle w:val="CordiaNew"/>
        <w:numPr>
          <w:ilvl w:val="0"/>
          <w:numId w:val="16"/>
        </w:numPr>
        <w:tabs>
          <w:tab w:val="clear" w:pos="4153"/>
          <w:tab w:val="left" w:pos="426"/>
          <w:tab w:val="num" w:pos="9858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เงินกู้ยืมระยะสั้นจากสถาบันการเงิน</w:t>
      </w:r>
      <w:r w:rsidRPr="005673E7">
        <w:rPr>
          <w:rFonts w:ascii="BrowalliaUPC" w:hAnsi="BrowalliaUPC" w:cs="BrowalliaUPC"/>
          <w:b/>
          <w:bCs/>
          <w:sz w:val="28"/>
          <w:szCs w:val="28"/>
        </w:rPr>
        <w:t xml:space="preserve"> </w:t>
      </w:r>
    </w:p>
    <w:p w14:paraId="7B112A44" w14:textId="77777777" w:rsidR="00054311" w:rsidRPr="005673E7" w:rsidRDefault="00054311" w:rsidP="0005431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tbl>
      <w:tblPr>
        <w:tblW w:w="8934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276"/>
        <w:gridCol w:w="142"/>
        <w:gridCol w:w="1134"/>
        <w:gridCol w:w="141"/>
        <w:gridCol w:w="1134"/>
        <w:gridCol w:w="142"/>
        <w:gridCol w:w="1134"/>
        <w:gridCol w:w="142"/>
        <w:gridCol w:w="1138"/>
      </w:tblGrid>
      <w:tr w:rsidR="001B5C6E" w:rsidRPr="005673E7" w14:paraId="5AAC5B2A" w14:textId="77777777" w:rsidTr="00C717D4">
        <w:trPr>
          <w:cantSplit/>
          <w:trHeight w:val="20"/>
        </w:trPr>
        <w:tc>
          <w:tcPr>
            <w:tcW w:w="2551" w:type="dxa"/>
          </w:tcPr>
          <w:p w14:paraId="5C8F69EA" w14:textId="77777777" w:rsidR="00054311" w:rsidRPr="005673E7" w:rsidRDefault="00054311" w:rsidP="00966316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1276" w:type="dxa"/>
            <w:tcBorders>
              <w:left w:val="nil"/>
            </w:tcBorders>
          </w:tcPr>
          <w:p w14:paraId="04DF0F8D" w14:textId="77777777" w:rsidR="00054311" w:rsidRPr="005673E7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C644A05" w14:textId="77777777" w:rsidR="00054311" w:rsidRPr="005673E7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</w:tcPr>
          <w:p w14:paraId="2E788BB1" w14:textId="77777777" w:rsidR="00054311" w:rsidRPr="005673E7" w:rsidRDefault="00054311" w:rsidP="00966316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6193D21A" w14:textId="77777777" w:rsidR="00054311" w:rsidRPr="005673E7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shd w:val="clear" w:color="auto" w:fill="auto"/>
          </w:tcPr>
          <w:p w14:paraId="7EF01040" w14:textId="77777777" w:rsidR="00054311" w:rsidRPr="005673E7" w:rsidRDefault="00054311" w:rsidP="00966316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1B5C6E" w:rsidRPr="005673E7" w14:paraId="310B6EB0" w14:textId="77777777" w:rsidTr="00C717D4">
        <w:trPr>
          <w:cantSplit/>
          <w:trHeight w:val="20"/>
        </w:trPr>
        <w:tc>
          <w:tcPr>
            <w:tcW w:w="2551" w:type="dxa"/>
          </w:tcPr>
          <w:p w14:paraId="21323419" w14:textId="77777777" w:rsidR="00054311" w:rsidRPr="005673E7" w:rsidRDefault="00054311" w:rsidP="00966316">
            <w:pPr>
              <w:spacing w:line="240" w:lineRule="auto"/>
              <w:ind w:left="11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1E0574C2" w14:textId="1CC51392" w:rsidR="00054311" w:rsidRPr="005673E7" w:rsidRDefault="00BD5C6C" w:rsidP="0039019C">
            <w:pPr>
              <w:tabs>
                <w:tab w:val="clear" w:pos="227"/>
                <w:tab w:val="clear" w:pos="454"/>
                <w:tab w:val="left" w:pos="282"/>
                <w:tab w:val="left" w:pos="424"/>
              </w:tabs>
              <w:spacing w:line="240" w:lineRule="auto"/>
              <w:ind w:left="114" w:hanging="115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left w:val="nil"/>
            </w:tcBorders>
          </w:tcPr>
          <w:p w14:paraId="525CE980" w14:textId="77777777" w:rsidR="00054311" w:rsidRPr="005673E7" w:rsidRDefault="00054311" w:rsidP="00966316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09" w:type="dxa"/>
            <w:gridSpan w:val="3"/>
            <w:tcBorders>
              <w:bottom w:val="single" w:sz="4" w:space="0" w:color="auto"/>
            </w:tcBorders>
          </w:tcPr>
          <w:p w14:paraId="5176C816" w14:textId="77777777" w:rsidR="00054311" w:rsidRPr="005673E7" w:rsidRDefault="00054311" w:rsidP="0096631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4E6E61B" w14:textId="77777777" w:rsidR="00054311" w:rsidRPr="005673E7" w:rsidRDefault="00054311" w:rsidP="00966316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168C26" w14:textId="77777777" w:rsidR="00054311" w:rsidRPr="005673E7" w:rsidRDefault="00054311" w:rsidP="00966316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5526FF" w:rsidRPr="005673E7" w14:paraId="0D2D3C32" w14:textId="77777777" w:rsidTr="00C717D4">
        <w:trPr>
          <w:cantSplit/>
          <w:trHeight w:val="20"/>
        </w:trPr>
        <w:tc>
          <w:tcPr>
            <w:tcW w:w="2551" w:type="dxa"/>
          </w:tcPr>
          <w:p w14:paraId="1EA22A75" w14:textId="77777777" w:rsidR="005526FF" w:rsidRPr="005673E7" w:rsidRDefault="005526FF" w:rsidP="005526FF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</w:tcPr>
          <w:p w14:paraId="13639CE3" w14:textId="7EBC29B6" w:rsidR="005526FF" w:rsidRPr="005673E7" w:rsidRDefault="005526FF">
            <w:pPr>
              <w:tabs>
                <w:tab w:val="clear" w:pos="227"/>
                <w:tab w:val="left" w:pos="141"/>
              </w:tabs>
              <w:spacing w:line="240" w:lineRule="auto"/>
              <w:ind w:left="114" w:hanging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142" w:type="dxa"/>
            <w:tcBorders>
              <w:left w:val="nil"/>
            </w:tcBorders>
          </w:tcPr>
          <w:p w14:paraId="11BAA5F8" w14:textId="77777777" w:rsidR="005526FF" w:rsidRPr="005673E7" w:rsidRDefault="005526FF" w:rsidP="005526FF">
            <w:pPr>
              <w:spacing w:line="240" w:lineRule="auto"/>
              <w:ind w:left="11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DC5E1" w14:textId="3D79795E" w:rsidR="005526FF" w:rsidRPr="005673E7" w:rsidRDefault="005526FF" w:rsidP="00390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341D17B7" w14:textId="77777777" w:rsidR="005526FF" w:rsidRPr="005673E7" w:rsidRDefault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38C30" w14:textId="3BE59AFC" w:rsidR="005526FF" w:rsidRPr="005673E7" w:rsidRDefault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" w:type="dxa"/>
            <w:vAlign w:val="bottom"/>
          </w:tcPr>
          <w:p w14:paraId="7DC5FCED" w14:textId="77777777" w:rsidR="005526FF" w:rsidRPr="005673E7" w:rsidRDefault="005526F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51B17" w14:textId="0B5763A0" w:rsidR="005526FF" w:rsidRPr="005673E7" w:rsidRDefault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D1919" w14:textId="77777777" w:rsidR="005526FF" w:rsidRPr="005673E7" w:rsidRDefault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8A276" w14:textId="46855DA2" w:rsidR="005526FF" w:rsidRPr="005673E7" w:rsidRDefault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5526FF" w:rsidRPr="005673E7" w14:paraId="611A5118" w14:textId="77777777" w:rsidTr="00C717D4">
        <w:trPr>
          <w:cantSplit/>
          <w:trHeight w:val="20"/>
        </w:trPr>
        <w:tc>
          <w:tcPr>
            <w:tcW w:w="2551" w:type="dxa"/>
          </w:tcPr>
          <w:p w14:paraId="1B6B0DE7" w14:textId="77777777" w:rsidR="005526FF" w:rsidRPr="005673E7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</w:tcPr>
          <w:p w14:paraId="7501122F" w14:textId="77777777" w:rsidR="005526FF" w:rsidRPr="005673E7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52388EA" w14:textId="77777777" w:rsidR="005526FF" w:rsidRPr="005673E7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7F484BF3" w14:textId="77777777" w:rsidR="005526FF" w:rsidRPr="005673E7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" w:type="dxa"/>
            <w:vAlign w:val="bottom"/>
          </w:tcPr>
          <w:p w14:paraId="1396AC68" w14:textId="77777777" w:rsidR="005526FF" w:rsidRPr="005673E7" w:rsidRDefault="005526FF" w:rsidP="005526F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 w:eastAsia="en-GB"/>
              </w:rPr>
            </w:pPr>
          </w:p>
        </w:tc>
        <w:tc>
          <w:tcPr>
            <w:tcW w:w="1134" w:type="dxa"/>
          </w:tcPr>
          <w:p w14:paraId="1660C077" w14:textId="77777777" w:rsidR="005526FF" w:rsidRPr="005673E7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14:paraId="18C44EEE" w14:textId="77777777" w:rsidR="005526FF" w:rsidRPr="005673E7" w:rsidRDefault="005526FF" w:rsidP="005526F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3E14AEB1" w14:textId="77777777" w:rsidR="005526FF" w:rsidRPr="005673E7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2" w:type="dxa"/>
            <w:shd w:val="clear" w:color="auto" w:fill="auto"/>
          </w:tcPr>
          <w:p w14:paraId="3A7E98EA" w14:textId="77777777" w:rsidR="005526FF" w:rsidRPr="005673E7" w:rsidRDefault="005526FF" w:rsidP="005526FF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25BD0FF8" w14:textId="77777777" w:rsidR="005526FF" w:rsidRPr="005673E7" w:rsidRDefault="005526FF" w:rsidP="005526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95569C" w:rsidRPr="005673E7" w14:paraId="5DDCD498" w14:textId="77777777" w:rsidTr="00C717D4">
        <w:trPr>
          <w:cantSplit/>
          <w:trHeight w:val="20"/>
        </w:trPr>
        <w:tc>
          <w:tcPr>
            <w:tcW w:w="2551" w:type="dxa"/>
          </w:tcPr>
          <w:p w14:paraId="49A5E1CE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 w:hanging="1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76" w:type="dxa"/>
            <w:tcBorders>
              <w:left w:val="nil"/>
            </w:tcBorders>
          </w:tcPr>
          <w:p w14:paraId="7BD47EBD" w14:textId="77777777" w:rsidR="0095569C" w:rsidRPr="005673E7" w:rsidRDefault="0095569C" w:rsidP="0095569C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7.12</w:t>
            </w:r>
          </w:p>
        </w:tc>
        <w:tc>
          <w:tcPr>
            <w:tcW w:w="142" w:type="dxa"/>
            <w:tcBorders>
              <w:left w:val="nil"/>
            </w:tcBorders>
          </w:tcPr>
          <w:p w14:paraId="220F0FE0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1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36E0B78D" w14:textId="7ECF5C4A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4,654</w:t>
            </w:r>
          </w:p>
        </w:tc>
        <w:tc>
          <w:tcPr>
            <w:tcW w:w="141" w:type="dxa"/>
            <w:vAlign w:val="bottom"/>
          </w:tcPr>
          <w:p w14:paraId="65EE7862" w14:textId="77777777" w:rsidR="0095569C" w:rsidRPr="005673E7" w:rsidRDefault="0095569C" w:rsidP="0095569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</w:tcPr>
          <w:p w14:paraId="088D317B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1,492</w:t>
            </w:r>
          </w:p>
        </w:tc>
        <w:tc>
          <w:tcPr>
            <w:tcW w:w="142" w:type="dxa"/>
            <w:vAlign w:val="bottom"/>
          </w:tcPr>
          <w:p w14:paraId="2BAFE20C" w14:textId="77777777" w:rsidR="0095569C" w:rsidRPr="005673E7" w:rsidRDefault="0095569C" w:rsidP="0095569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57FC034" w14:textId="4CDEFD65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3,193</w:t>
            </w:r>
          </w:p>
        </w:tc>
        <w:tc>
          <w:tcPr>
            <w:tcW w:w="142" w:type="dxa"/>
            <w:shd w:val="clear" w:color="auto" w:fill="auto"/>
          </w:tcPr>
          <w:p w14:paraId="60FD3633" w14:textId="77777777" w:rsidR="0095569C" w:rsidRPr="005673E7" w:rsidRDefault="0095569C" w:rsidP="0095569C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  <w:tc>
          <w:tcPr>
            <w:tcW w:w="1138" w:type="dxa"/>
            <w:shd w:val="clear" w:color="auto" w:fill="auto"/>
          </w:tcPr>
          <w:p w14:paraId="6D151BEA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95569C" w:rsidRPr="005673E7" w14:paraId="0726AC94" w14:textId="77777777" w:rsidTr="00C717D4">
        <w:trPr>
          <w:cantSplit/>
          <w:trHeight w:val="20"/>
        </w:trPr>
        <w:tc>
          <w:tcPr>
            <w:tcW w:w="2551" w:type="dxa"/>
            <w:vAlign w:val="bottom"/>
          </w:tcPr>
          <w:p w14:paraId="7BD4BD55" w14:textId="77777777" w:rsidR="0095569C" w:rsidRPr="005673E7" w:rsidRDefault="0095569C" w:rsidP="0095569C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Style w:val="PageNumber"/>
                <w:rFonts w:ascii="BrowalliaUPC" w:hAnsi="BrowalliaUPC" w:cs="BrowalliaUPC"/>
                <w:sz w:val="28"/>
                <w:szCs w:val="28"/>
                <w:cs/>
              </w:rPr>
              <w:t>ต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ั๋วสัญญาใช้เงิน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B705839" w14:textId="77777777" w:rsidR="0095569C" w:rsidRPr="005673E7" w:rsidRDefault="0095569C" w:rsidP="0095569C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6.12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FF53D61" w14:textId="77777777" w:rsidR="0095569C" w:rsidRPr="005673E7" w:rsidRDefault="0095569C" w:rsidP="0095569C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406E55" w14:textId="74147E83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141" w:type="dxa"/>
          </w:tcPr>
          <w:p w14:paraId="18D58048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1A715FC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10,000</w:t>
            </w:r>
          </w:p>
        </w:tc>
        <w:tc>
          <w:tcPr>
            <w:tcW w:w="142" w:type="dxa"/>
          </w:tcPr>
          <w:p w14:paraId="1203377F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074B989" w14:textId="21ABF09F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8FE91AA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1926F8E2" w14:textId="77777777" w:rsidR="0095569C" w:rsidRPr="005673E7" w:rsidRDefault="0095569C" w:rsidP="0095569C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95569C" w:rsidRPr="005673E7" w14:paraId="05335AF9" w14:textId="77777777" w:rsidTr="00C717D4">
        <w:trPr>
          <w:cantSplit/>
          <w:trHeight w:val="20"/>
        </w:trPr>
        <w:tc>
          <w:tcPr>
            <w:tcW w:w="2551" w:type="dxa"/>
            <w:vAlign w:val="bottom"/>
          </w:tcPr>
          <w:p w14:paraId="71B75F43" w14:textId="77777777" w:rsidR="0095569C" w:rsidRPr="005673E7" w:rsidRDefault="0095569C" w:rsidP="0095569C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หนี้สินภายใต้สัญญาทรัสต์รีซีท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22CE81B5" w14:textId="77777777" w:rsidR="0095569C" w:rsidRPr="005673E7" w:rsidRDefault="0095569C" w:rsidP="0095569C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2.00 - 4.00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752B3AD" w14:textId="77777777" w:rsidR="0095569C" w:rsidRPr="005673E7" w:rsidRDefault="0095569C" w:rsidP="0095569C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AC3D327" w14:textId="51465CB4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0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386,719</w:t>
            </w:r>
          </w:p>
        </w:tc>
        <w:tc>
          <w:tcPr>
            <w:tcW w:w="141" w:type="dxa"/>
          </w:tcPr>
          <w:p w14:paraId="7588812A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0D02E15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500,681</w:t>
            </w:r>
          </w:p>
        </w:tc>
        <w:tc>
          <w:tcPr>
            <w:tcW w:w="142" w:type="dxa"/>
          </w:tcPr>
          <w:p w14:paraId="1D849EFE" w14:textId="77777777" w:rsidR="0095569C" w:rsidRPr="005673E7" w:rsidRDefault="0095569C" w:rsidP="0095569C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3D43511" w14:textId="5C3AD0F0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327,717</w:t>
            </w:r>
          </w:p>
        </w:tc>
        <w:tc>
          <w:tcPr>
            <w:tcW w:w="142" w:type="dxa"/>
            <w:shd w:val="clear" w:color="auto" w:fill="auto"/>
          </w:tcPr>
          <w:p w14:paraId="7F0488E4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6C048A1D" w14:textId="77777777" w:rsidR="0095569C" w:rsidRPr="005673E7" w:rsidRDefault="0095569C" w:rsidP="0095569C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413,103</w:t>
            </w:r>
          </w:p>
        </w:tc>
      </w:tr>
      <w:tr w:rsidR="0095569C" w:rsidRPr="005673E7" w14:paraId="3ACB0A4B" w14:textId="77777777" w:rsidTr="00C717D4">
        <w:trPr>
          <w:cantSplit/>
          <w:trHeight w:val="20"/>
        </w:trPr>
        <w:tc>
          <w:tcPr>
            <w:tcW w:w="2551" w:type="dxa"/>
            <w:vAlign w:val="bottom"/>
          </w:tcPr>
          <w:p w14:paraId="1E35AD3E" w14:textId="77777777" w:rsidR="0095569C" w:rsidRPr="005673E7" w:rsidRDefault="0095569C" w:rsidP="0095569C">
            <w:pPr>
              <w:tabs>
                <w:tab w:val="clear" w:pos="454"/>
                <w:tab w:val="left" w:pos="459"/>
              </w:tabs>
              <w:spacing w:line="240" w:lineRule="auto"/>
              <w:ind w:left="114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C43F280" w14:textId="77777777" w:rsidR="0095569C" w:rsidRPr="005673E7" w:rsidRDefault="0095569C" w:rsidP="0095569C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5.00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-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15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.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00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5BADD36" w14:textId="77777777" w:rsidR="0095569C" w:rsidRPr="005673E7" w:rsidRDefault="0095569C" w:rsidP="0095569C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CC529C0" w14:textId="135F3BA3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114,904</w:t>
            </w:r>
          </w:p>
        </w:tc>
        <w:tc>
          <w:tcPr>
            <w:tcW w:w="141" w:type="dxa"/>
          </w:tcPr>
          <w:p w14:paraId="02DF6905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CC961E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308,853</w:t>
            </w:r>
          </w:p>
        </w:tc>
        <w:tc>
          <w:tcPr>
            <w:tcW w:w="142" w:type="dxa"/>
          </w:tcPr>
          <w:p w14:paraId="76A7EAAB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2E296F0" w14:textId="576E6479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9C52F8E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shd w:val="clear" w:color="auto" w:fill="auto"/>
          </w:tcPr>
          <w:p w14:paraId="4CBE4788" w14:textId="77777777" w:rsidR="0095569C" w:rsidRPr="005673E7" w:rsidRDefault="0095569C" w:rsidP="0095569C">
            <w:pPr>
              <w:tabs>
                <w:tab w:val="left" w:pos="550"/>
              </w:tabs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   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95569C" w:rsidRPr="005673E7" w14:paraId="68701EA9" w14:textId="77777777" w:rsidTr="00C717D4">
        <w:trPr>
          <w:cantSplit/>
          <w:trHeight w:val="20"/>
        </w:trPr>
        <w:tc>
          <w:tcPr>
            <w:tcW w:w="2551" w:type="dxa"/>
            <w:vAlign w:val="bottom"/>
          </w:tcPr>
          <w:p w14:paraId="1A56A994" w14:textId="77777777" w:rsidR="0095569C" w:rsidRPr="005673E7" w:rsidRDefault="0095569C" w:rsidP="0095569C">
            <w:pPr>
              <w:pStyle w:val="Heading7"/>
              <w:ind w:left="294"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b w:val="0"/>
                <w:bCs w:val="0"/>
                <w:sz w:val="28"/>
                <w:szCs w:val="28"/>
              </w:rPr>
              <w:t xml:space="preserve"> </w:t>
            </w:r>
            <w:r w:rsidRPr="005673E7">
              <w:rPr>
                <w:rFonts w:ascii="BrowalliaUPC" w:hAnsi="BrowalliaUPC" w:cs="BrowalliaUPC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left w:val="nil"/>
            </w:tcBorders>
            <w:vAlign w:val="bottom"/>
          </w:tcPr>
          <w:p w14:paraId="09B44D70" w14:textId="77777777" w:rsidR="0095569C" w:rsidRPr="005673E7" w:rsidRDefault="0095569C" w:rsidP="0095569C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50B7DC7" w14:textId="77777777" w:rsidR="0095569C" w:rsidRPr="005673E7" w:rsidRDefault="0095569C" w:rsidP="0095569C">
            <w:pPr>
              <w:pStyle w:val="Heading7"/>
              <w:ind w:firstLine="0"/>
              <w:rPr>
                <w:rFonts w:ascii="BrowalliaUPC" w:hAnsi="BrowalliaUPC" w:cs="BrowalliaUPC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4E52F10" w14:textId="477F9250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6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516,277</w:t>
            </w:r>
          </w:p>
        </w:tc>
        <w:tc>
          <w:tcPr>
            <w:tcW w:w="141" w:type="dxa"/>
          </w:tcPr>
          <w:p w14:paraId="674B1E46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7D55CBD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821,026</w:t>
            </w:r>
          </w:p>
        </w:tc>
        <w:tc>
          <w:tcPr>
            <w:tcW w:w="142" w:type="dxa"/>
          </w:tcPr>
          <w:p w14:paraId="5F539B6B" w14:textId="77777777" w:rsidR="0095569C" w:rsidRPr="005673E7" w:rsidRDefault="0095569C" w:rsidP="0095569C">
            <w:pPr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57E5321" w14:textId="41115544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330,910</w:t>
            </w:r>
          </w:p>
        </w:tc>
        <w:tc>
          <w:tcPr>
            <w:tcW w:w="142" w:type="dxa"/>
            <w:shd w:val="clear" w:color="auto" w:fill="auto"/>
          </w:tcPr>
          <w:p w14:paraId="7A47EB1B" w14:textId="77777777" w:rsidR="0095569C" w:rsidRPr="005673E7" w:rsidRDefault="0095569C" w:rsidP="00955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4136E02" w14:textId="77777777" w:rsidR="0095569C" w:rsidRPr="005673E7" w:rsidRDefault="0095569C" w:rsidP="0095569C">
            <w:pPr>
              <w:spacing w:line="240" w:lineRule="auto"/>
              <w:ind w:right="9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413,103</w:t>
            </w:r>
          </w:p>
        </w:tc>
      </w:tr>
    </w:tbl>
    <w:p w14:paraId="31109655" w14:textId="77777777" w:rsidR="00815A99" w:rsidRPr="005673E7" w:rsidRDefault="00815A99" w:rsidP="0039019C">
      <w:pPr>
        <w:tabs>
          <w:tab w:val="clear" w:pos="454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4FD49CA9" w14:textId="246A1359" w:rsidR="00054311" w:rsidRPr="005673E7" w:rsidRDefault="00054311" w:rsidP="00054311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การเปลี่ยนแปลงของเงินกู้ยืมระยะสั้น</w:t>
      </w:r>
      <w:r w:rsidR="007C0E0F">
        <w:rPr>
          <w:rFonts w:ascii="BrowalliaUPC" w:hAnsi="BrowalliaUPC" w:cs="BrowalliaUPC" w:hint="cs"/>
          <w:sz w:val="28"/>
          <w:szCs w:val="28"/>
          <w:cs/>
        </w:rPr>
        <w:t>จากสถาบันการเงิน</w:t>
      </w:r>
      <w:r w:rsidRPr="005673E7">
        <w:rPr>
          <w:rFonts w:ascii="BrowalliaUPC" w:hAnsi="BrowalliaUPC" w:cs="BrowalliaUPC"/>
          <w:sz w:val="28"/>
          <w:szCs w:val="28"/>
          <w:cs/>
        </w:rPr>
        <w:t>สำหรับ</w:t>
      </w:r>
      <w:r w:rsidR="00B1150A" w:rsidRPr="005673E7">
        <w:rPr>
          <w:rFonts w:ascii="BrowalliaUPC" w:hAnsi="BrowalliaUPC" w:cs="BrowalliaUPC"/>
          <w:sz w:val="28"/>
          <w:szCs w:val="28"/>
          <w:cs/>
        </w:rPr>
        <w:t>ปี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สิ้นสุดวันที่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31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2563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มีดังนี้</w:t>
      </w:r>
    </w:p>
    <w:p w14:paraId="2A8AD81C" w14:textId="77777777" w:rsidR="00054311" w:rsidRPr="005673E7" w:rsidRDefault="00054311" w:rsidP="00054311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950" w:type="dxa"/>
        <w:tblInd w:w="426" w:type="dxa"/>
        <w:tblLook w:val="01E0" w:firstRow="1" w:lastRow="1" w:firstColumn="1" w:lastColumn="1" w:noHBand="0" w:noVBand="0"/>
      </w:tblPr>
      <w:tblGrid>
        <w:gridCol w:w="4347"/>
        <w:gridCol w:w="2097"/>
        <w:gridCol w:w="236"/>
        <w:gridCol w:w="2270"/>
      </w:tblGrid>
      <w:tr w:rsidR="00054311" w:rsidRPr="005673E7" w14:paraId="4F95A6BB" w14:textId="77777777" w:rsidTr="00C717D4">
        <w:trPr>
          <w:trHeight w:val="378"/>
        </w:trPr>
        <w:tc>
          <w:tcPr>
            <w:tcW w:w="4347" w:type="dxa"/>
          </w:tcPr>
          <w:p w14:paraId="2B918669" w14:textId="77777777" w:rsidR="00054311" w:rsidRPr="005673E7" w:rsidRDefault="00054311" w:rsidP="0096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603" w:type="dxa"/>
            <w:gridSpan w:val="3"/>
          </w:tcPr>
          <w:p w14:paraId="08DE34A0" w14:textId="77777777" w:rsidR="00054311" w:rsidRPr="005673E7" w:rsidRDefault="00054311" w:rsidP="0096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:</w:t>
            </w:r>
            <w:proofErr w:type="gramEnd"/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054311" w:rsidRPr="005673E7" w14:paraId="33128C31" w14:textId="77777777" w:rsidTr="009D269B">
        <w:tc>
          <w:tcPr>
            <w:tcW w:w="4347" w:type="dxa"/>
          </w:tcPr>
          <w:p w14:paraId="3B2A2E26" w14:textId="77777777" w:rsidR="00054311" w:rsidRPr="005673E7" w:rsidRDefault="00054311" w:rsidP="0096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097" w:type="dxa"/>
          </w:tcPr>
          <w:p w14:paraId="5C3935F4" w14:textId="77777777" w:rsidR="00054311" w:rsidRPr="005673E7" w:rsidRDefault="00054311" w:rsidP="0096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9D7BCCA" w14:textId="77777777" w:rsidR="00054311" w:rsidRPr="005673E7" w:rsidRDefault="00054311" w:rsidP="0096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270" w:type="dxa"/>
          </w:tcPr>
          <w:p w14:paraId="0472617C" w14:textId="77777777" w:rsidR="00054311" w:rsidRPr="005673E7" w:rsidRDefault="00054311" w:rsidP="00C71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054311" w:rsidRPr="005673E7" w14:paraId="32313CBC" w14:textId="77777777" w:rsidTr="009D269B">
        <w:tc>
          <w:tcPr>
            <w:tcW w:w="4347" w:type="dxa"/>
          </w:tcPr>
          <w:p w14:paraId="69990BD7" w14:textId="77777777" w:rsidR="00054311" w:rsidRPr="005673E7" w:rsidRDefault="00054311" w:rsidP="0096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</w:tcPr>
          <w:p w14:paraId="2F68215B" w14:textId="77777777" w:rsidR="00054311" w:rsidRPr="005673E7" w:rsidRDefault="00054311" w:rsidP="0096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48D46943" w14:textId="77777777" w:rsidR="00054311" w:rsidRPr="005673E7" w:rsidRDefault="00054311" w:rsidP="0096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</w:tcPr>
          <w:p w14:paraId="17D71AF1" w14:textId="77777777" w:rsidR="00054311" w:rsidRPr="005673E7" w:rsidRDefault="00054311" w:rsidP="0096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045EB0" w:rsidRPr="005673E7" w14:paraId="16643259" w14:textId="77777777" w:rsidTr="009D269B">
        <w:tc>
          <w:tcPr>
            <w:tcW w:w="4347" w:type="dxa"/>
            <w:shd w:val="clear" w:color="auto" w:fill="auto"/>
          </w:tcPr>
          <w:p w14:paraId="25F3C015" w14:textId="77777777" w:rsidR="00045EB0" w:rsidRPr="005673E7" w:rsidRDefault="00045EB0" w:rsidP="00045EB0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256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097" w:type="dxa"/>
            <w:shd w:val="clear" w:color="auto" w:fill="auto"/>
          </w:tcPr>
          <w:p w14:paraId="131C998F" w14:textId="16930B59" w:rsidR="00045EB0" w:rsidRPr="005673E7" w:rsidRDefault="00045EB0" w:rsidP="00045E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821,026</w:t>
            </w:r>
          </w:p>
        </w:tc>
        <w:tc>
          <w:tcPr>
            <w:tcW w:w="236" w:type="dxa"/>
            <w:shd w:val="clear" w:color="auto" w:fill="auto"/>
          </w:tcPr>
          <w:p w14:paraId="4B3BB1B4" w14:textId="77777777" w:rsidR="00045EB0" w:rsidRPr="005673E7" w:rsidRDefault="00045EB0" w:rsidP="0004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</w:tcPr>
          <w:p w14:paraId="4C1D2D6B" w14:textId="77777777" w:rsidR="00045EB0" w:rsidRPr="005673E7" w:rsidRDefault="00045EB0" w:rsidP="00045E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413,103</w:t>
            </w:r>
          </w:p>
        </w:tc>
      </w:tr>
      <w:tr w:rsidR="00045EB0" w:rsidRPr="005673E7" w14:paraId="25C63932" w14:textId="77777777" w:rsidTr="009D269B">
        <w:tc>
          <w:tcPr>
            <w:tcW w:w="4347" w:type="dxa"/>
            <w:shd w:val="clear" w:color="auto" w:fill="auto"/>
          </w:tcPr>
          <w:p w14:paraId="1CEC36F5" w14:textId="77777777" w:rsidR="00045EB0" w:rsidRPr="005673E7" w:rsidRDefault="00045EB0" w:rsidP="00045EB0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กู้เพิ่ม</w:t>
            </w:r>
          </w:p>
        </w:tc>
        <w:tc>
          <w:tcPr>
            <w:tcW w:w="2097" w:type="dxa"/>
            <w:shd w:val="clear" w:color="auto" w:fill="auto"/>
          </w:tcPr>
          <w:p w14:paraId="2D051871" w14:textId="1AF1F92C" w:rsidR="00045EB0" w:rsidRPr="005673E7" w:rsidRDefault="00045EB0" w:rsidP="00045E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168,658</w:t>
            </w:r>
          </w:p>
        </w:tc>
        <w:tc>
          <w:tcPr>
            <w:tcW w:w="236" w:type="dxa"/>
            <w:shd w:val="clear" w:color="auto" w:fill="auto"/>
          </w:tcPr>
          <w:p w14:paraId="37876CCF" w14:textId="77777777" w:rsidR="00045EB0" w:rsidRPr="005673E7" w:rsidRDefault="00045EB0" w:rsidP="0004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</w:tcPr>
          <w:p w14:paraId="61661F28" w14:textId="0E7EEBCA" w:rsidR="00045EB0" w:rsidRPr="005673E7" w:rsidRDefault="00045EB0" w:rsidP="00045E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54,740</w:t>
            </w:r>
          </w:p>
        </w:tc>
      </w:tr>
      <w:tr w:rsidR="00045EB0" w:rsidRPr="005673E7" w14:paraId="1A70D489" w14:textId="77777777" w:rsidTr="009D269B">
        <w:tc>
          <w:tcPr>
            <w:tcW w:w="4347" w:type="dxa"/>
            <w:shd w:val="clear" w:color="auto" w:fill="auto"/>
          </w:tcPr>
          <w:p w14:paraId="408CE9B6" w14:textId="77777777" w:rsidR="00045EB0" w:rsidRPr="005673E7" w:rsidRDefault="00045EB0" w:rsidP="00045EB0">
            <w:pPr>
              <w:pStyle w:val="BodyTextIndent"/>
              <w:tabs>
                <w:tab w:val="clear" w:pos="227"/>
                <w:tab w:val="clear" w:pos="454"/>
                <w:tab w:val="left" w:pos="388"/>
              </w:tabs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 จัดประเภทเป็นเงินกู้ระยะยาวจากสถาบันการเงิน</w:t>
            </w:r>
          </w:p>
        </w:tc>
        <w:tc>
          <w:tcPr>
            <w:tcW w:w="2097" w:type="dxa"/>
            <w:shd w:val="clear" w:color="auto" w:fill="auto"/>
          </w:tcPr>
          <w:p w14:paraId="78EECDF2" w14:textId="4DFB2BEE" w:rsidR="00045EB0" w:rsidRPr="005673E7" w:rsidRDefault="00045EB0" w:rsidP="00045E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977292" w:rsidRPr="005673E7">
              <w:rPr>
                <w:rFonts w:ascii="BrowalliaUPC" w:hAnsi="BrowalliaUPC" w:cs="BrowalliaUPC"/>
                <w:sz w:val="28"/>
                <w:szCs w:val="28"/>
              </w:rPr>
              <w:t>19</w:t>
            </w:r>
            <w:r w:rsidR="00F77C3C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977292" w:rsidRPr="005673E7">
              <w:rPr>
                <w:rFonts w:ascii="BrowalliaUPC" w:hAnsi="BrowalliaUPC" w:cs="BrowalliaUPC"/>
                <w:sz w:val="28"/>
                <w:szCs w:val="28"/>
              </w:rPr>
              <w:t>0</w:t>
            </w:r>
            <w:r w:rsidR="00F77C3C">
              <w:rPr>
                <w:rFonts w:ascii="BrowalliaUPC" w:hAnsi="BrowalliaUPC" w:cs="BrowalliaUPC"/>
                <w:sz w:val="28"/>
                <w:szCs w:val="28"/>
              </w:rPr>
              <w:t>11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5FAD27" w14:textId="77777777" w:rsidR="00045EB0" w:rsidRPr="005673E7" w:rsidRDefault="00045EB0" w:rsidP="0004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</w:tcPr>
          <w:p w14:paraId="7D82B543" w14:textId="0DF4413C" w:rsidR="00045EB0" w:rsidRPr="005673E7" w:rsidRDefault="00045EB0" w:rsidP="00045E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045EB0" w:rsidRPr="005673E7" w14:paraId="23D9809D" w14:textId="77777777" w:rsidTr="009D269B">
        <w:tc>
          <w:tcPr>
            <w:tcW w:w="4347" w:type="dxa"/>
            <w:shd w:val="clear" w:color="auto" w:fill="auto"/>
            <w:vAlign w:val="bottom"/>
          </w:tcPr>
          <w:p w14:paraId="759655B9" w14:textId="77777777" w:rsidR="00045EB0" w:rsidRPr="005673E7" w:rsidRDefault="00045EB0" w:rsidP="00045EB0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097" w:type="dxa"/>
            <w:shd w:val="clear" w:color="auto" w:fill="auto"/>
          </w:tcPr>
          <w:p w14:paraId="23637EC3" w14:textId="6D5B9813" w:rsidR="00045EB0" w:rsidRPr="005673E7" w:rsidRDefault="00045EB0" w:rsidP="00045E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</w:t>
            </w:r>
            <w:r w:rsidR="00977292" w:rsidRPr="005673E7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="005C7A5F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5C7A5F">
              <w:rPr>
                <w:rFonts w:ascii="BrowalliaUPC" w:hAnsi="BrowalliaUPC" w:cs="BrowalliaUPC"/>
                <w:sz w:val="28"/>
                <w:szCs w:val="28"/>
              </w:rPr>
              <w:t>618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B02CFB0" w14:textId="77777777" w:rsidR="00045EB0" w:rsidRPr="005673E7" w:rsidRDefault="00045EB0" w:rsidP="0004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</w:tcPr>
          <w:p w14:paraId="75E66C66" w14:textId="38DA12C4" w:rsidR="00045EB0" w:rsidRPr="005673E7" w:rsidRDefault="00045EB0" w:rsidP="00045E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(136,929)</w:t>
            </w:r>
          </w:p>
        </w:tc>
      </w:tr>
      <w:tr w:rsidR="00045EB0" w:rsidRPr="005673E7" w14:paraId="1E516E47" w14:textId="77777777" w:rsidTr="009D269B">
        <w:tc>
          <w:tcPr>
            <w:tcW w:w="4347" w:type="dxa"/>
            <w:shd w:val="clear" w:color="auto" w:fill="auto"/>
            <w:vAlign w:val="bottom"/>
          </w:tcPr>
          <w:p w14:paraId="6A27CEBD" w14:textId="77777777" w:rsidR="00045EB0" w:rsidRPr="005673E7" w:rsidRDefault="00045EB0" w:rsidP="00045EB0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อัตราแลกเปลี่ยน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</w:tcPr>
          <w:p w14:paraId="14332259" w14:textId="34572ECE" w:rsidR="00045EB0" w:rsidRPr="005673E7" w:rsidRDefault="00045EB0" w:rsidP="00045E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1,2</w:t>
            </w:r>
            <w:r w:rsidR="00431DED" w:rsidRPr="005673E7">
              <w:rPr>
                <w:rFonts w:ascii="BrowalliaUPC" w:hAnsi="BrowalliaUPC" w:cs="BrowalliaUPC"/>
                <w:sz w:val="28"/>
                <w:szCs w:val="28"/>
              </w:rPr>
              <w:t>22</w:t>
            </w:r>
          </w:p>
        </w:tc>
        <w:tc>
          <w:tcPr>
            <w:tcW w:w="236" w:type="dxa"/>
            <w:shd w:val="clear" w:color="auto" w:fill="auto"/>
          </w:tcPr>
          <w:p w14:paraId="08B96336" w14:textId="77777777" w:rsidR="00045EB0" w:rsidRPr="005673E7" w:rsidRDefault="00045EB0" w:rsidP="0004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</w:tcPr>
          <w:p w14:paraId="4B1FCEE8" w14:textId="0BDEE6E0" w:rsidR="00045EB0" w:rsidRPr="005673E7" w:rsidRDefault="00045EB0" w:rsidP="00045E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(4)</w:t>
            </w:r>
          </w:p>
        </w:tc>
      </w:tr>
      <w:tr w:rsidR="00045EB0" w:rsidRPr="005673E7" w14:paraId="7CFA96BD" w14:textId="77777777" w:rsidTr="009D269B">
        <w:trPr>
          <w:trHeight w:val="278"/>
        </w:trPr>
        <w:tc>
          <w:tcPr>
            <w:tcW w:w="4347" w:type="dxa"/>
            <w:shd w:val="clear" w:color="auto" w:fill="auto"/>
            <w:vAlign w:val="bottom"/>
          </w:tcPr>
          <w:p w14:paraId="35006506" w14:textId="1094779C" w:rsidR="00045EB0" w:rsidRPr="005673E7" w:rsidRDefault="00045EB0" w:rsidP="00045EB0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B3058BD" w14:textId="59A3F93D" w:rsidR="00045EB0" w:rsidRPr="005673E7" w:rsidRDefault="00045EB0" w:rsidP="00045E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516,277</w:t>
            </w:r>
          </w:p>
        </w:tc>
        <w:tc>
          <w:tcPr>
            <w:tcW w:w="236" w:type="dxa"/>
            <w:shd w:val="clear" w:color="auto" w:fill="auto"/>
          </w:tcPr>
          <w:p w14:paraId="38C94864" w14:textId="77777777" w:rsidR="00045EB0" w:rsidRPr="005673E7" w:rsidRDefault="00045EB0" w:rsidP="00045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CEAF661" w14:textId="7E252A14" w:rsidR="00045EB0" w:rsidRPr="005673E7" w:rsidRDefault="00045EB0" w:rsidP="00045EB0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330,910</w:t>
            </w:r>
          </w:p>
        </w:tc>
      </w:tr>
    </w:tbl>
    <w:p w14:paraId="2AD3EDDD" w14:textId="77777777" w:rsidR="000A76F9" w:rsidRPr="005673E7" w:rsidRDefault="000A76F9" w:rsidP="00054311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27C6356E" w14:textId="0F924418" w:rsidR="00054311" w:rsidRPr="005673E7" w:rsidRDefault="00054311" w:rsidP="00054311">
      <w:pPr>
        <w:tabs>
          <w:tab w:val="clear" w:pos="454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5673E7">
        <w:rPr>
          <w:rFonts w:ascii="BrowalliaUPC" w:hAnsi="BrowalliaUPC" w:cs="BrowalliaUPC"/>
          <w:sz w:val="28"/>
          <w:szCs w:val="28"/>
        </w:rPr>
        <w:t>2560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บริษัทย่อยแห่งหนึ่งผิดนัดชำระหนี้ตราสารหนี้ประเภทตั๋วแลกเงินกับบริษัทหลักทรัพย์จัดการกองทุนแห่งหนึ่งจำนวน </w:t>
      </w:r>
      <w:r w:rsidRPr="005673E7">
        <w:rPr>
          <w:rFonts w:ascii="BrowalliaUPC" w:hAnsi="BrowalliaUPC" w:cs="BrowalliaUPC"/>
          <w:sz w:val="28"/>
          <w:szCs w:val="28"/>
        </w:rPr>
        <w:t xml:space="preserve">355.0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ล้านบาท จึงถูกบริษัทหลักทรัพย์จัดการกองทุนดังกล่าวฟ้องร้องให้ชำระหนี้ นอกจากนี้ บริษัทถูกฟ้องในฐานะผู้ค้ำประกันตั๋วแลกเงินที่ผิดนัดชำระจำนวน </w:t>
      </w:r>
      <w:r w:rsidRPr="005673E7">
        <w:rPr>
          <w:rFonts w:ascii="BrowalliaUPC" w:hAnsi="BrowalliaUPC" w:cs="BrowalliaUPC"/>
          <w:sz w:val="28"/>
          <w:szCs w:val="28"/>
        </w:rPr>
        <w:t xml:space="preserve">255.0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ล้านบาท </w:t>
      </w:r>
    </w:p>
    <w:p w14:paraId="3E6BC32C" w14:textId="5D0E1D39" w:rsidR="00054311" w:rsidRPr="005673E7" w:rsidRDefault="00054311" w:rsidP="00AF6B35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 xml:space="preserve">ในระหว่างปี </w:t>
      </w:r>
      <w:r w:rsidRPr="005673E7">
        <w:rPr>
          <w:rFonts w:ascii="BrowalliaUPC" w:hAnsi="BrowalliaUPC" w:cs="BrowalliaUPC"/>
          <w:sz w:val="28"/>
          <w:szCs w:val="28"/>
        </w:rPr>
        <w:t xml:space="preserve">2562 </w:t>
      </w:r>
      <w:r w:rsidRPr="005673E7">
        <w:rPr>
          <w:rFonts w:ascii="BrowalliaUPC" w:hAnsi="BrowalliaUPC" w:cs="BrowalliaUPC"/>
          <w:sz w:val="28"/>
          <w:szCs w:val="28"/>
          <w:cs/>
        </w:rPr>
        <w:t>ศาลอุทธรณ์พิพากษาให้บริษัทย่อยชำระหนี้จำนวนดังกล่าวพร้อมดอกเบี้ย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AF6B35" w:rsidRPr="005673E7">
        <w:rPr>
          <w:rFonts w:ascii="BrowalliaUPC" w:hAnsi="BrowalliaUPC" w:cs="BrowalliaUPC"/>
          <w:sz w:val="28"/>
          <w:szCs w:val="28"/>
          <w:cs/>
        </w:rPr>
        <w:t>บริษัทย่อยจึงปรับปรุงอัตราดอกเบี้ยที่บันทึกเป็นดอกเบี้ยตามคำพิพากษาร้อยละ</w:t>
      </w:r>
      <w:r w:rsidR="00AF6B35" w:rsidRPr="005673E7">
        <w:rPr>
          <w:rFonts w:ascii="BrowalliaUPC" w:hAnsi="BrowalliaUPC" w:cs="BrowalliaUPC"/>
          <w:sz w:val="28"/>
          <w:szCs w:val="28"/>
        </w:rPr>
        <w:t xml:space="preserve"> 5.0 </w:t>
      </w:r>
      <w:r w:rsidR="00AF6B35" w:rsidRPr="005673E7">
        <w:rPr>
          <w:rFonts w:ascii="BrowalliaUPC" w:hAnsi="BrowalliaUPC" w:cs="BrowalliaUPC"/>
          <w:sz w:val="28"/>
          <w:szCs w:val="28"/>
          <w:cs/>
        </w:rPr>
        <w:t xml:space="preserve">ถึง ร้อยละ </w:t>
      </w:r>
      <w:r w:rsidR="00AF6B35" w:rsidRPr="005673E7">
        <w:rPr>
          <w:rFonts w:ascii="BrowalliaUPC" w:hAnsi="BrowalliaUPC" w:cs="BrowalliaUPC"/>
          <w:sz w:val="28"/>
          <w:szCs w:val="28"/>
        </w:rPr>
        <w:t xml:space="preserve">15.0 </w:t>
      </w:r>
      <w:r w:rsidR="00AF6B35" w:rsidRPr="005673E7">
        <w:rPr>
          <w:rFonts w:ascii="BrowalliaUPC" w:hAnsi="BrowalliaUPC" w:cs="BrowalliaUPC"/>
          <w:sz w:val="28"/>
          <w:szCs w:val="28"/>
          <w:cs/>
        </w:rPr>
        <w:t>ซึ่งผลต่างบันทึก</w:t>
      </w:r>
      <w:r w:rsidR="00FD6893" w:rsidRPr="005673E7">
        <w:rPr>
          <w:rFonts w:ascii="BrowalliaUPC" w:hAnsi="BrowalliaUPC" w:cs="BrowalliaUPC"/>
          <w:sz w:val="28"/>
          <w:szCs w:val="28"/>
          <w:cs/>
        </w:rPr>
        <w:t>เป็น</w:t>
      </w:r>
      <w:r w:rsidR="00AF6B35" w:rsidRPr="005673E7">
        <w:rPr>
          <w:rFonts w:ascii="BrowalliaUPC" w:hAnsi="BrowalliaUPC" w:cs="BrowalliaUPC"/>
          <w:sz w:val="28"/>
          <w:szCs w:val="28"/>
          <w:cs/>
        </w:rPr>
        <w:t xml:space="preserve">รายได้อื่นในงบการเงินสำหรับปีสิ้นสุดวันที่ </w:t>
      </w:r>
      <w:r w:rsidR="00AF6B35" w:rsidRPr="005673E7">
        <w:rPr>
          <w:rFonts w:ascii="BrowalliaUPC" w:hAnsi="BrowalliaUPC" w:cs="BrowalliaUPC"/>
          <w:sz w:val="28"/>
          <w:szCs w:val="28"/>
        </w:rPr>
        <w:t xml:space="preserve">31 </w:t>
      </w:r>
      <w:r w:rsidR="00AF6B35" w:rsidRPr="005673E7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AF6B35" w:rsidRPr="005673E7">
        <w:rPr>
          <w:rFonts w:ascii="BrowalliaUPC" w:hAnsi="BrowalliaUPC" w:cs="BrowalliaUPC"/>
          <w:sz w:val="28"/>
          <w:szCs w:val="28"/>
        </w:rPr>
        <w:t>2562</w:t>
      </w:r>
      <w:r w:rsidR="00AF6B35" w:rsidRPr="005673E7">
        <w:rPr>
          <w:rFonts w:ascii="BrowalliaUPC" w:hAnsi="BrowalliaUPC" w:cs="BrowalliaUPC"/>
          <w:sz w:val="28"/>
          <w:szCs w:val="28"/>
          <w:cs/>
        </w:rPr>
        <w:t xml:space="preserve"> ทั้งนี้ </w:t>
      </w:r>
      <w:r w:rsidRPr="005673E7">
        <w:rPr>
          <w:rFonts w:ascii="BrowalliaUPC" w:hAnsi="BrowalliaUPC" w:cs="BrowalliaUPC"/>
          <w:sz w:val="28"/>
          <w:szCs w:val="28"/>
          <w:cs/>
        </w:rPr>
        <w:t>ศาลได้อายัดบัญชีเงินฝากธนาคารและลูกหนี้การค้าของบริษัทไว้กับกรมบังคับคดี โดยจำนวนเงินบางส่วนถูกนำส่งให้กับบริษัทหลักทรัพย์จัดการกองทุนแล้ว</w:t>
      </w:r>
    </w:p>
    <w:p w14:paraId="472B374A" w14:textId="56F7CE78" w:rsidR="00054311" w:rsidRDefault="00054311" w:rsidP="0005431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76BBAA72" w14:textId="2D9F6E0B" w:rsidR="008836E0" w:rsidRPr="008836E0" w:rsidRDefault="008836E0" w:rsidP="00C73FF3">
      <w:pPr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  <w:u w:val="single"/>
          <w:cs/>
        </w:rPr>
      </w:pPr>
      <w:r w:rsidRPr="008836E0">
        <w:rPr>
          <w:rFonts w:ascii="BrowalliaUPC" w:hAnsi="BrowalliaUPC" w:cs="BrowalliaUPC" w:hint="cs"/>
          <w:spacing w:val="-4"/>
          <w:sz w:val="28"/>
          <w:szCs w:val="28"/>
          <w:u w:val="single"/>
          <w:cs/>
        </w:rPr>
        <w:t>หนี้สินในส่วนของบริษัทย่อย</w:t>
      </w:r>
    </w:p>
    <w:p w14:paraId="050B1C9B" w14:textId="77777777" w:rsidR="008836E0" w:rsidRDefault="008836E0" w:rsidP="00C73FF3">
      <w:pPr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</w:p>
    <w:p w14:paraId="7BB8A715" w14:textId="4A2753AB" w:rsidR="00C73FF3" w:rsidRDefault="00E76513" w:rsidP="00C73FF3">
      <w:pPr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  <w:r>
        <w:rPr>
          <w:rFonts w:ascii="BrowalliaUPC" w:hAnsi="BrowalliaUPC" w:cs="BrowalliaUPC" w:hint="cs"/>
          <w:spacing w:val="-4"/>
          <w:sz w:val="28"/>
          <w:szCs w:val="28"/>
          <w:cs/>
        </w:rPr>
        <w:t>สำหรับหนี้สินในส่วนของบริษัทย่อยจำนวน</w:t>
      </w:r>
      <w:r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4F5F8D">
        <w:rPr>
          <w:rFonts w:ascii="BrowalliaUPC" w:hAnsi="BrowalliaUPC" w:cs="BrowalliaUPC"/>
          <w:spacing w:val="-4"/>
          <w:sz w:val="28"/>
          <w:szCs w:val="28"/>
        </w:rPr>
        <w:t xml:space="preserve">100 </w:t>
      </w:r>
      <w:r w:rsidR="004F5F8D">
        <w:rPr>
          <w:rFonts w:ascii="BrowalliaUPC" w:hAnsi="BrowalliaUPC" w:cs="BrowalliaUPC" w:hint="cs"/>
          <w:spacing w:val="-4"/>
          <w:sz w:val="28"/>
          <w:szCs w:val="28"/>
          <w:cs/>
        </w:rPr>
        <w:t>ล้านบาทนั้น</w:t>
      </w:r>
      <w:r w:rsidR="00C73FF3" w:rsidRPr="005673E7">
        <w:rPr>
          <w:rFonts w:ascii="BrowalliaUPC" w:hAnsi="BrowalliaUPC" w:cs="BrowalliaUPC"/>
          <w:spacing w:val="-4"/>
          <w:sz w:val="28"/>
          <w:szCs w:val="28"/>
        </w:rPr>
        <w:t xml:space="preserve"> </w:t>
      </w:r>
      <w:r w:rsidR="00C73FF3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เมื่อวันที่ </w:t>
      </w:r>
      <w:r w:rsidR="00C73FF3" w:rsidRPr="005673E7">
        <w:rPr>
          <w:rFonts w:ascii="BrowalliaUPC" w:hAnsi="BrowalliaUPC" w:cs="BrowalliaUPC"/>
          <w:spacing w:val="-4"/>
          <w:sz w:val="28"/>
          <w:szCs w:val="28"/>
        </w:rPr>
        <w:t xml:space="preserve">24 </w:t>
      </w:r>
      <w:r w:rsidR="00C73FF3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กรกฎาคม </w:t>
      </w:r>
      <w:r w:rsidR="00C73FF3" w:rsidRPr="005673E7">
        <w:rPr>
          <w:rFonts w:ascii="BrowalliaUPC" w:hAnsi="BrowalliaUPC" w:cs="BrowalliaUPC"/>
          <w:spacing w:val="-4"/>
          <w:sz w:val="28"/>
          <w:szCs w:val="28"/>
        </w:rPr>
        <w:t xml:space="preserve">2563 </w:t>
      </w:r>
      <w:r w:rsidR="00C73FF3" w:rsidRPr="005673E7">
        <w:rPr>
          <w:rFonts w:ascii="BrowalliaUPC" w:hAnsi="BrowalliaUPC" w:cs="BrowalliaUPC"/>
          <w:spacing w:val="-4"/>
          <w:sz w:val="28"/>
          <w:szCs w:val="28"/>
          <w:cs/>
        </w:rPr>
        <w:t>กรมบังคับคดีได้บังคับขายทอดตลาดหุ้นของบริษัทวุฒิศักดิ์ คลินิก อินเตอร์กรุ๊ป จำกัด (</w:t>
      </w:r>
      <w:r w:rsidR="00C73FF3" w:rsidRPr="005673E7">
        <w:rPr>
          <w:rFonts w:ascii="BrowalliaUPC" w:hAnsi="BrowalliaUPC" w:cs="BrowalliaUPC"/>
          <w:spacing w:val="-4"/>
          <w:sz w:val="28"/>
          <w:szCs w:val="28"/>
        </w:rPr>
        <w:t>“</w:t>
      </w:r>
      <w:r w:rsidR="007255FA">
        <w:rPr>
          <w:rFonts w:ascii="BrowalliaUPC" w:hAnsi="BrowalliaUPC" w:cs="BrowalliaUPC" w:hint="cs"/>
          <w:spacing w:val="-4"/>
          <w:sz w:val="28"/>
          <w:szCs w:val="28"/>
          <w:cs/>
        </w:rPr>
        <w:t>วุฒิศักดิ์</w:t>
      </w:r>
      <w:r w:rsidR="00C73FF3" w:rsidRPr="005673E7">
        <w:rPr>
          <w:rFonts w:ascii="BrowalliaUPC" w:hAnsi="BrowalliaUPC" w:cs="BrowalliaUPC"/>
          <w:spacing w:val="-4"/>
          <w:sz w:val="28"/>
          <w:szCs w:val="28"/>
        </w:rPr>
        <w:t>”</w:t>
      </w:r>
      <w:r w:rsidR="00C73FF3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) จำนวน </w:t>
      </w:r>
      <w:r w:rsidR="00C73FF3" w:rsidRPr="005673E7">
        <w:rPr>
          <w:rFonts w:ascii="BrowalliaUPC" w:hAnsi="BrowalliaUPC" w:cs="BrowalliaUPC"/>
          <w:spacing w:val="-4"/>
          <w:sz w:val="28"/>
          <w:szCs w:val="28"/>
        </w:rPr>
        <w:t xml:space="preserve">122,715 </w:t>
      </w:r>
      <w:r w:rsidR="00C73FF3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หุ้น ผ่านการประมูล เพื่อชำระหนี้ตามคำพิพากษาของศาล ในราคา </w:t>
      </w:r>
      <w:r w:rsidR="00C73FF3" w:rsidRPr="005673E7">
        <w:rPr>
          <w:rFonts w:ascii="BrowalliaUPC" w:hAnsi="BrowalliaUPC" w:cs="BrowalliaUPC"/>
          <w:spacing w:val="-4"/>
          <w:sz w:val="28"/>
          <w:szCs w:val="28"/>
        </w:rPr>
        <w:t xml:space="preserve">1.23 </w:t>
      </w:r>
      <w:r w:rsidR="00C73FF3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ล้านบาท อย่างไรก็ตาม หุ้นดังกล่าวยังคงติดภาระผูกพันเพื่อเป็นหลักประกันไว้กับธนาคารแห่งหนึ่ง ซึ่งได้เรียกร้องสิทธิในการรับเงินจากการขายหุ้นดังกล่าว เงินจากการขายหุ้นจำนวน </w:t>
      </w:r>
      <w:r w:rsidR="00C73FF3" w:rsidRPr="005673E7">
        <w:rPr>
          <w:rFonts w:ascii="BrowalliaUPC" w:hAnsi="BrowalliaUPC" w:cs="BrowalliaUPC"/>
          <w:spacing w:val="-4"/>
          <w:sz w:val="28"/>
          <w:szCs w:val="28"/>
        </w:rPr>
        <w:t>1.23</w:t>
      </w:r>
      <w:r w:rsidR="00C73FF3" w:rsidRPr="005673E7">
        <w:rPr>
          <w:rFonts w:ascii="BrowalliaUPC" w:hAnsi="BrowalliaUPC" w:cs="BrowalliaUPC"/>
          <w:spacing w:val="-4"/>
          <w:sz w:val="28"/>
          <w:szCs w:val="28"/>
          <w:cs/>
        </w:rPr>
        <w:t xml:space="preserve"> ล้านบาท จึงยังคงอยู่ภายใต้การดูแลของกรมบังคับคดี (แสดงอยู่ภายใต้เงินฝากธนาคารที่มีข้อจำกัดในการใช้ในงบแสดงฐานะการเงินรวม) </w:t>
      </w:r>
    </w:p>
    <w:p w14:paraId="61C19605" w14:textId="5AA521EB" w:rsidR="00B506D5" w:rsidRDefault="00B506D5" w:rsidP="00C73FF3">
      <w:pPr>
        <w:spacing w:line="240" w:lineRule="auto"/>
        <w:ind w:left="426"/>
        <w:jc w:val="thaiDistribute"/>
        <w:rPr>
          <w:rFonts w:ascii="BrowalliaUPC" w:hAnsi="BrowalliaUPC" w:cs="BrowalliaUPC"/>
          <w:spacing w:val="-4"/>
          <w:sz w:val="28"/>
          <w:szCs w:val="28"/>
        </w:rPr>
      </w:pPr>
    </w:p>
    <w:p w14:paraId="02CC2091" w14:textId="77777777" w:rsidR="002771AE" w:rsidRPr="002771AE" w:rsidRDefault="002771AE" w:rsidP="002771AE">
      <w:pPr>
        <w:ind w:left="426"/>
        <w:jc w:val="thaiDistribute"/>
        <w:rPr>
          <w:rFonts w:ascii="BrowalliaUPC" w:hAnsi="BrowalliaUPC" w:cs="BrowalliaUPC"/>
          <w:spacing w:val="-4"/>
          <w:sz w:val="28"/>
          <w:szCs w:val="28"/>
          <w:cs/>
        </w:rPr>
      </w:pPr>
      <w:r w:rsidRPr="002771AE">
        <w:rPr>
          <w:rFonts w:ascii="BrowalliaUPC" w:hAnsi="BrowalliaUPC" w:cs="BrowalliaUPC"/>
          <w:spacing w:val="-4"/>
          <w:sz w:val="28"/>
          <w:szCs w:val="28"/>
          <w:cs/>
        </w:rPr>
        <w:t xml:space="preserve">สำหรับหนี้ของบริษัทย่อยกับบริษัทหลักทรัพย์จัดการกองทุนดังกล่าว จำนวน </w:t>
      </w:r>
      <w:r w:rsidRPr="002771AE">
        <w:rPr>
          <w:rFonts w:ascii="BrowalliaUPC" w:hAnsi="BrowalliaUPC" w:cs="BrowalliaUPC"/>
          <w:spacing w:val="-4"/>
          <w:sz w:val="28"/>
          <w:szCs w:val="28"/>
        </w:rPr>
        <w:t xml:space="preserve">100 </w:t>
      </w:r>
      <w:r w:rsidRPr="002771AE">
        <w:rPr>
          <w:rFonts w:ascii="BrowalliaUPC" w:hAnsi="BrowalliaUPC" w:cs="BrowalliaUPC"/>
          <w:spacing w:val="-4"/>
          <w:sz w:val="28"/>
          <w:szCs w:val="28"/>
          <w:cs/>
        </w:rPr>
        <w:t>ล้านบาท บริษัทย่อยแพ้คดีและถูกบังคับเรียกให้ชำระหนี้ส่วนที่เหลือดังกล่าว</w:t>
      </w:r>
    </w:p>
    <w:p w14:paraId="62E71AB0" w14:textId="75E4B54D" w:rsidR="00C73FF3" w:rsidRDefault="00C73FF3" w:rsidP="002771A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620C35E5" w14:textId="0A7D8FF1" w:rsidR="003840A5" w:rsidRPr="003840A5" w:rsidRDefault="003840A5" w:rsidP="00054311">
      <w:pPr>
        <w:ind w:left="426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3840A5">
        <w:rPr>
          <w:rFonts w:ascii="BrowalliaUPC" w:hAnsi="BrowalliaUPC" w:cs="BrowalliaUPC" w:hint="cs"/>
          <w:sz w:val="28"/>
          <w:szCs w:val="28"/>
          <w:u w:val="single"/>
          <w:cs/>
        </w:rPr>
        <w:t>หนี้สินในส่วนของบริษัท</w:t>
      </w:r>
      <w:r w:rsidR="001C7867">
        <w:rPr>
          <w:rFonts w:ascii="BrowalliaUPC" w:hAnsi="BrowalliaUPC" w:cs="BrowalliaUPC"/>
          <w:sz w:val="28"/>
          <w:szCs w:val="28"/>
          <w:u w:val="single"/>
        </w:rPr>
        <w:t xml:space="preserve"> </w:t>
      </w:r>
      <w:r w:rsidR="001C7867">
        <w:rPr>
          <w:rFonts w:ascii="BrowalliaUPC" w:hAnsi="BrowalliaUPC" w:cs="BrowalliaUPC" w:hint="cs"/>
          <w:sz w:val="28"/>
          <w:szCs w:val="28"/>
          <w:u w:val="single"/>
          <w:cs/>
        </w:rPr>
        <w:t>(หนี้สินจากภาระค้ำประกัน)</w:t>
      </w:r>
    </w:p>
    <w:p w14:paraId="71A22EA7" w14:textId="77777777" w:rsidR="003840A5" w:rsidRPr="005673E7" w:rsidRDefault="003840A5" w:rsidP="0005431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5FF4F696" w14:textId="50D562FC" w:rsidR="00054311" w:rsidRDefault="00054311" w:rsidP="0005431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5673E7">
        <w:rPr>
          <w:rFonts w:ascii="BrowalliaUPC" w:hAnsi="BrowalliaUPC" w:cs="BrowalliaUPC"/>
          <w:sz w:val="28"/>
          <w:szCs w:val="28"/>
        </w:rPr>
        <w:t xml:space="preserve">30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5673E7">
        <w:rPr>
          <w:rFonts w:ascii="BrowalliaUPC" w:hAnsi="BrowalliaUPC" w:cs="BrowalliaUPC"/>
          <w:sz w:val="28"/>
          <w:szCs w:val="28"/>
        </w:rPr>
        <w:t>2563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บริษัททำบันทึกข้อตกลงกับบริษัทหลักทรัพย์จัดการกองทุนดังกล่าวเพื่อชำระหนี้ที่บริษัทมีภาระผูกพันจากการค้ำประกัน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เป็นเงินต้นและดอกเบี้ยจำนวน </w:t>
      </w:r>
      <w:r w:rsidRPr="005673E7">
        <w:rPr>
          <w:rFonts w:ascii="BrowalliaUPC" w:hAnsi="BrowalliaUPC" w:cs="BrowalliaUPC"/>
          <w:sz w:val="28"/>
          <w:szCs w:val="28"/>
        </w:rPr>
        <w:t>199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ล้านบาท โดยมีการผ่อนจ่ายชำระเงินต้นและดอกเบี้ยเป็นเวลา </w:t>
      </w:r>
      <w:r w:rsidRPr="005673E7">
        <w:rPr>
          <w:rFonts w:ascii="BrowalliaUPC" w:hAnsi="BrowalliaUPC" w:cs="BrowalliaUPC"/>
          <w:sz w:val="28"/>
          <w:szCs w:val="28"/>
        </w:rPr>
        <w:t>25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งวด งวดที่ </w:t>
      </w:r>
      <w:r w:rsidRPr="005673E7">
        <w:rPr>
          <w:rFonts w:ascii="BrowalliaUPC" w:hAnsi="BrowalliaUPC" w:cs="BrowalliaUPC"/>
          <w:sz w:val="28"/>
          <w:szCs w:val="28"/>
        </w:rPr>
        <w:t>1 - 9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จ่ายชำระงวดละ </w:t>
      </w:r>
      <w:r w:rsidRPr="005673E7">
        <w:rPr>
          <w:rFonts w:ascii="BrowalliaUPC" w:hAnsi="BrowalliaUPC" w:cs="BrowalliaUPC"/>
          <w:sz w:val="28"/>
          <w:szCs w:val="28"/>
        </w:rPr>
        <w:t>6.7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ล้านบาท งวดที่ </w:t>
      </w:r>
      <w:r w:rsidRPr="005673E7">
        <w:rPr>
          <w:rFonts w:ascii="BrowalliaUPC" w:hAnsi="BrowalliaUPC" w:cs="BrowalliaUPC"/>
          <w:sz w:val="28"/>
          <w:szCs w:val="28"/>
        </w:rPr>
        <w:t>10 - 24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จ่ายงวดละ </w:t>
      </w:r>
      <w:r w:rsidRPr="005673E7">
        <w:rPr>
          <w:rFonts w:ascii="BrowalliaUPC" w:hAnsi="BrowalliaUPC" w:cs="BrowalliaUPC"/>
          <w:sz w:val="28"/>
          <w:szCs w:val="28"/>
        </w:rPr>
        <w:t>10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ล้านบาท และชำระเงินต้นพร้อมดอกเบี้ยส่วนที่เหลือทั้งจำนวนงวดสุดท้าย ภายในวันที่ </w:t>
      </w:r>
      <w:r w:rsidRPr="005673E7">
        <w:rPr>
          <w:rFonts w:ascii="BrowalliaUPC" w:hAnsi="BrowalliaUPC" w:cs="BrowalliaUPC"/>
          <w:sz w:val="28"/>
          <w:szCs w:val="28"/>
        </w:rPr>
        <w:t>30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เมษายน </w:t>
      </w:r>
      <w:r w:rsidRPr="005673E7">
        <w:rPr>
          <w:rFonts w:ascii="BrowalliaUPC" w:hAnsi="BrowalliaUPC" w:cs="BrowalliaUPC"/>
          <w:sz w:val="28"/>
          <w:szCs w:val="28"/>
        </w:rPr>
        <w:t>2565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(โดยมีส่วนที่ถึงกำหนดชำระภายใน </w:t>
      </w:r>
      <w:r w:rsidRPr="005673E7">
        <w:rPr>
          <w:rFonts w:ascii="BrowalliaUPC" w:hAnsi="BrowalliaUPC" w:cs="BrowalliaUPC"/>
          <w:sz w:val="28"/>
          <w:szCs w:val="28"/>
        </w:rPr>
        <w:t xml:space="preserve">1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ปีหักค่าธรรมเนียมทางการเงิน เป็นจำนวน </w:t>
      </w:r>
      <w:r w:rsidR="00977292" w:rsidRPr="005673E7">
        <w:rPr>
          <w:rFonts w:ascii="BrowalliaUPC" w:hAnsi="BrowalliaUPC" w:cs="BrowalliaUPC"/>
          <w:sz w:val="28"/>
          <w:szCs w:val="28"/>
        </w:rPr>
        <w:t>126.93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ล้านบาท)</w:t>
      </w:r>
    </w:p>
    <w:p w14:paraId="2543300B" w14:textId="1D96EF50" w:rsidR="009B6193" w:rsidRDefault="009B6193" w:rsidP="0005431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42679752" w14:textId="7EB0C3F4" w:rsidR="009B6193" w:rsidRPr="005673E7" w:rsidRDefault="009B6193" w:rsidP="00B76F2C">
      <w:pPr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>
        <w:rPr>
          <w:rFonts w:ascii="BrowalliaUPC" w:hAnsi="BrowalliaUPC" w:cs="BrowalliaUPC" w:hint="cs"/>
          <w:sz w:val="28"/>
          <w:szCs w:val="28"/>
          <w:cs/>
        </w:rPr>
        <w:t xml:space="preserve">อย่างไรก็ตาม ภายหลังจากการทำบันทึกข้อตกลงดังกล่าวข้างต้น ศาลยังคงอายัดลูกหนี้การค้าของบริษัทจำนวน </w:t>
      </w:r>
      <w:r w:rsidRPr="00CB05BD">
        <w:rPr>
          <w:rFonts w:ascii="BrowalliaUPC" w:hAnsi="BrowalliaUPC" w:cs="BrowalliaUPC"/>
          <w:spacing w:val="-6"/>
          <w:sz w:val="28"/>
          <w:szCs w:val="28"/>
        </w:rPr>
        <w:t xml:space="preserve">13.23 </w:t>
      </w:r>
      <w:r w:rsidRPr="00CB05BD">
        <w:rPr>
          <w:rFonts w:ascii="BrowalliaUPC" w:hAnsi="BrowalliaUPC" w:cs="BrowalliaUPC" w:hint="cs"/>
          <w:spacing w:val="-6"/>
          <w:sz w:val="28"/>
          <w:szCs w:val="28"/>
          <w:cs/>
        </w:rPr>
        <w:t xml:space="preserve">ล้านบาท ไว้กับกรมบังคับคดี จำนวนดังกล่าวถูกบันทึกไว้เป็นเงินฝากธนาคารที่มีข้อจำกัดในการใช้ (หมายเหตุ </w:t>
      </w:r>
      <w:r w:rsidR="00AB1719" w:rsidRPr="00CB05BD">
        <w:rPr>
          <w:rFonts w:ascii="BrowalliaUPC" w:hAnsi="BrowalliaUPC" w:cs="BrowalliaUPC"/>
          <w:spacing w:val="-6"/>
          <w:sz w:val="28"/>
          <w:szCs w:val="28"/>
        </w:rPr>
        <w:t>12</w:t>
      </w:r>
      <w:r w:rsidRPr="00CB05BD">
        <w:rPr>
          <w:rFonts w:ascii="BrowalliaUPC" w:hAnsi="BrowalliaUPC" w:cs="BrowalliaUPC" w:hint="cs"/>
          <w:spacing w:val="-6"/>
          <w:sz w:val="28"/>
          <w:szCs w:val="28"/>
          <w:cs/>
        </w:rPr>
        <w:t>)</w:t>
      </w:r>
    </w:p>
    <w:p w14:paraId="53A4B720" w14:textId="77777777" w:rsidR="00054311" w:rsidRPr="005673E7" w:rsidRDefault="00054311" w:rsidP="00054311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61D2CB9D" w14:textId="3D23EFBB" w:rsidR="00054311" w:rsidRDefault="00054311" w:rsidP="0039019C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บริษัทจัดประเภทหนี้สินจากภาระค้ำประกันดังกล่าวรวมเป็นเงินกู้ยืมระยะยาวจากสถาบันการเงิน ในงบการเงินรวม (หมายเหตุ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CF4B7E" w:rsidRPr="005673E7">
        <w:rPr>
          <w:rFonts w:ascii="BrowalliaUPC" w:hAnsi="BrowalliaUPC" w:cs="BrowalliaUPC"/>
          <w:sz w:val="28"/>
          <w:szCs w:val="28"/>
        </w:rPr>
        <w:t>2</w:t>
      </w:r>
      <w:r w:rsidR="00DD1BFD">
        <w:rPr>
          <w:rFonts w:ascii="BrowalliaUPC" w:hAnsi="BrowalliaUPC" w:cs="BrowalliaUPC"/>
          <w:sz w:val="28"/>
          <w:szCs w:val="28"/>
        </w:rPr>
        <w:t>4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) </w:t>
      </w:r>
    </w:p>
    <w:p w14:paraId="26B0B5C6" w14:textId="643A226D" w:rsidR="008222FC" w:rsidRDefault="008222FC" w:rsidP="0039019C">
      <w:pPr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39647C8F" w14:textId="77777777" w:rsidR="00D23FE6" w:rsidRPr="006C1D50" w:rsidRDefault="00D23FE6" w:rsidP="00D23FE6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เงินกู้ยืมระยะสั้นจากบุคคลและบริษัทอื่น</w:t>
      </w:r>
    </w:p>
    <w:p w14:paraId="5F0B3E3F" w14:textId="77777777" w:rsidR="00D23FE6" w:rsidRPr="006C1D50" w:rsidRDefault="00D23FE6" w:rsidP="00D23FE6">
      <w:pPr>
        <w:pStyle w:val="CordiaNew"/>
        <w:tabs>
          <w:tab w:val="clear" w:pos="4153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6C90B303" w14:textId="0692182C" w:rsidR="007A77FA" w:rsidRDefault="00D23FE6" w:rsidP="001857C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t xml:space="preserve">ณ วันที่ 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>3</w:t>
      </w:r>
      <w:r w:rsidR="008563C9" w:rsidRPr="006C1D50">
        <w:rPr>
          <w:rFonts w:ascii="BrowalliaUPC" w:hAnsi="BrowalliaUPC" w:cs="BrowalliaUPC"/>
          <w:color w:val="auto"/>
          <w:sz w:val="28"/>
          <w:szCs w:val="28"/>
        </w:rPr>
        <w:t>1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="008563C9" w:rsidRPr="006C1D50">
        <w:rPr>
          <w:rFonts w:ascii="BrowalliaUPC" w:hAnsi="BrowalliaUPC" w:cs="BrowalliaUPC"/>
          <w:color w:val="auto"/>
          <w:sz w:val="28"/>
          <w:szCs w:val="28"/>
          <w:cs/>
        </w:rPr>
        <w:t>ธันวาคม</w:t>
      </w: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>256</w:t>
      </w:r>
      <w:r w:rsidR="00A639E0" w:rsidRPr="006C1D50">
        <w:rPr>
          <w:rFonts w:ascii="BrowalliaUPC" w:hAnsi="BrowalliaUPC" w:cs="BrowalliaUPC"/>
          <w:color w:val="auto"/>
          <w:sz w:val="28"/>
          <w:szCs w:val="28"/>
        </w:rPr>
        <w:t>3</w:t>
      </w:r>
      <w:r w:rsidR="00D02F27" w:rsidRPr="006C1D50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และ </w:t>
      </w:r>
      <w:r w:rsidR="00D02F27" w:rsidRPr="006C1D50">
        <w:rPr>
          <w:rFonts w:ascii="BrowalliaUPC" w:hAnsi="BrowalliaUPC" w:cs="BrowalliaUPC"/>
          <w:color w:val="auto"/>
          <w:sz w:val="28"/>
          <w:szCs w:val="28"/>
        </w:rPr>
        <w:t>2562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t>บริษัทย่อยทางอ้อมมีเงินกู้ยืมระยะสั้นกับบุคคลและบริษัทอื่น</w:t>
      </w:r>
      <w:r w:rsidR="006D5075" w:rsidRPr="006C1D50">
        <w:rPr>
          <w:rFonts w:ascii="BrowalliaUPC" w:hAnsi="BrowalliaUPC" w:cs="BrowalliaUPC" w:hint="cs"/>
          <w:color w:val="auto"/>
          <w:sz w:val="28"/>
          <w:szCs w:val="28"/>
          <w:cs/>
        </w:rPr>
        <w:t>จำนวน</w:t>
      </w: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CF4B7E" w:rsidRPr="006C1D50">
        <w:rPr>
          <w:rFonts w:ascii="BrowalliaUPC" w:hAnsi="BrowalliaUPC" w:cs="BrowalliaUPC"/>
          <w:color w:val="auto"/>
          <w:sz w:val="28"/>
          <w:szCs w:val="28"/>
        </w:rPr>
        <w:t>15.69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t>ล้านบาท</w:t>
      </w:r>
      <w:r w:rsidR="00FD5C9A" w:rsidRPr="006C1D50">
        <w:rPr>
          <w:rFonts w:ascii="BrowalliaUPC" w:hAnsi="BrowalliaUPC" w:cs="BrowalliaUPC" w:hint="cs"/>
          <w:color w:val="auto"/>
          <w:sz w:val="28"/>
          <w:szCs w:val="28"/>
          <w:cs/>
        </w:rPr>
        <w:t xml:space="preserve"> และ</w:t>
      </w:r>
      <w:r w:rsidR="00FD5C9A" w:rsidRPr="006C1D50">
        <w:rPr>
          <w:rFonts w:ascii="BrowalliaUPC" w:hAnsi="BrowalliaUPC" w:cs="BrowalliaUPC"/>
          <w:color w:val="auto"/>
          <w:sz w:val="28"/>
          <w:szCs w:val="28"/>
        </w:rPr>
        <w:t xml:space="preserve"> 16.17 </w:t>
      </w:r>
      <w:r w:rsidR="00FD5C9A" w:rsidRPr="006C1D50">
        <w:rPr>
          <w:rFonts w:ascii="BrowalliaUPC" w:hAnsi="BrowalliaUPC" w:cs="BrowalliaUPC" w:hint="cs"/>
          <w:color w:val="auto"/>
          <w:sz w:val="28"/>
          <w:szCs w:val="28"/>
          <w:cs/>
        </w:rPr>
        <w:t>ล้านบาท ตามลำดับ</w:t>
      </w: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t xml:space="preserve"> มีอัตราดอกเบี้ยร้อยละ </w:t>
      </w:r>
      <w:r w:rsidRPr="006C1D50">
        <w:rPr>
          <w:rFonts w:ascii="BrowalliaUPC" w:hAnsi="BrowalliaUPC" w:cs="BrowalliaUPC"/>
          <w:color w:val="auto"/>
          <w:sz w:val="28"/>
          <w:szCs w:val="28"/>
        </w:rPr>
        <w:t xml:space="preserve">6.25 - 12.00 </w:t>
      </w: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t>ต่อปี มีกำหนดชำระ</w:t>
      </w:r>
      <w:r w:rsidR="00180FFC" w:rsidRPr="006C1D50">
        <w:rPr>
          <w:rFonts w:ascii="BrowalliaUPC" w:hAnsi="BrowalliaUPC" w:cs="BrowalliaUPC"/>
          <w:color w:val="auto"/>
          <w:sz w:val="28"/>
          <w:szCs w:val="28"/>
          <w:cs/>
        </w:rPr>
        <w:t>เมื่อทวงถาม</w:t>
      </w:r>
      <w:r w:rsidRPr="006C1D50">
        <w:rPr>
          <w:rFonts w:ascii="BrowalliaUPC" w:hAnsi="BrowalliaUPC" w:cs="BrowalliaUPC"/>
          <w:color w:val="auto"/>
          <w:sz w:val="28"/>
          <w:szCs w:val="28"/>
          <w:cs/>
        </w:rPr>
        <w:t xml:space="preserve"> </w:t>
      </w:r>
      <w:r w:rsidR="00D70ED9" w:rsidRPr="006C1D50">
        <w:rPr>
          <w:rFonts w:ascii="BrowalliaUPC" w:hAnsi="BrowalliaUPC" w:cs="BrowalliaUPC" w:hint="cs"/>
          <w:color w:val="auto"/>
          <w:sz w:val="28"/>
          <w:szCs w:val="28"/>
          <w:cs/>
        </w:rPr>
        <w:t>และไม่มีหลักประกัน</w:t>
      </w:r>
    </w:p>
    <w:p w14:paraId="2DB6154B" w14:textId="77777777" w:rsidR="001857C6" w:rsidRPr="001857C6" w:rsidRDefault="001857C6" w:rsidP="001857C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3FBC8FB4" w14:textId="64BF635C" w:rsidR="00A526E0" w:rsidRDefault="00A526E0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1D53AE7E" w14:textId="77777777" w:rsidR="00973491" w:rsidRDefault="00973491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D60CCD3" w14:textId="77777777" w:rsidR="0050111C" w:rsidRPr="005673E7" w:rsidRDefault="0050111C" w:rsidP="002C5E5F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93D4E72" w14:textId="77777777" w:rsidR="00F018B8" w:rsidRPr="005673E7" w:rsidRDefault="00F018B8" w:rsidP="00F018B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 xml:space="preserve">เงินกู้ยืมระยะยาวจากสถาบันการเงิน </w:t>
      </w:r>
    </w:p>
    <w:p w14:paraId="3FF761F3" w14:textId="77777777" w:rsidR="00F018B8" w:rsidRPr="005673E7" w:rsidRDefault="00F018B8" w:rsidP="00BE277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77EB564" w14:textId="4E99D61C" w:rsidR="009148D5" w:rsidRPr="005673E7" w:rsidRDefault="00054311" w:rsidP="003B71F6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เงินกู้ยืมระยะยาวเป็นเงินกู้ยืมที่มีหลักประกันซึ่ง</w:t>
      </w:r>
      <w:r w:rsidR="00E97325" w:rsidRPr="005673E7">
        <w:rPr>
          <w:rFonts w:ascii="BrowalliaUPC" w:hAnsi="BrowalliaUPC" w:cs="BrowalliaUPC"/>
          <w:sz w:val="28"/>
          <w:szCs w:val="28"/>
          <w:cs/>
        </w:rPr>
        <w:t>บริษัท</w:t>
      </w:r>
      <w:r w:rsidRPr="005673E7">
        <w:rPr>
          <w:rFonts w:ascii="BrowalliaUPC" w:hAnsi="BrowalliaUPC" w:cs="BrowalliaUPC"/>
          <w:sz w:val="28"/>
          <w:szCs w:val="28"/>
          <w:cs/>
        </w:rPr>
        <w:t>ได้รับจากธนาคารพาณิชย์ในประเทศสองแห่</w:t>
      </w:r>
      <w:r w:rsidR="001B5C6E" w:rsidRPr="005673E7">
        <w:rPr>
          <w:rFonts w:ascii="BrowalliaUPC" w:hAnsi="BrowalliaUPC" w:cs="BrowalliaUPC"/>
          <w:sz w:val="28"/>
          <w:szCs w:val="28"/>
          <w:cs/>
        </w:rPr>
        <w:t>ง</w:t>
      </w:r>
      <w:r w:rsidRPr="005673E7">
        <w:rPr>
          <w:rFonts w:ascii="BrowalliaUPC" w:hAnsi="BrowalliaUPC" w:cs="BrowalliaUPC"/>
          <w:sz w:val="28"/>
          <w:szCs w:val="28"/>
          <w:cs/>
        </w:rPr>
        <w:t>และหนี้สินจากภาระค้ำประกันเงินกู้ยืมของบริษัทย่อยที่บริษัทต้องจ่ายคืนตามรายละเอียดในหมายเหตุข้อ</w:t>
      </w:r>
      <w:r w:rsidR="003B71F6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2410A7" w:rsidRPr="005673E7">
        <w:rPr>
          <w:rFonts w:ascii="BrowalliaUPC" w:hAnsi="BrowalliaUPC" w:cs="BrowalliaUPC"/>
          <w:sz w:val="28"/>
          <w:szCs w:val="28"/>
        </w:rPr>
        <w:t>2</w:t>
      </w:r>
      <w:r w:rsidR="00523C0E">
        <w:rPr>
          <w:rFonts w:ascii="BrowalliaUPC" w:hAnsi="BrowalliaUPC" w:cs="BrowalliaUPC"/>
          <w:sz w:val="28"/>
          <w:szCs w:val="28"/>
        </w:rPr>
        <w:t>2</w:t>
      </w:r>
      <w:r w:rsidR="001B5C6E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1B5C6E" w:rsidRPr="005673E7">
        <w:rPr>
          <w:rFonts w:ascii="BrowalliaUPC" w:hAnsi="BrowalliaUPC" w:cs="BrowalliaUPC"/>
          <w:sz w:val="28"/>
          <w:szCs w:val="28"/>
          <w:cs/>
        </w:rPr>
        <w:t>โดยมีรายละเอียดดังนี้</w:t>
      </w:r>
    </w:p>
    <w:p w14:paraId="047D7FFB" w14:textId="77777777" w:rsidR="009148D5" w:rsidRPr="005673E7" w:rsidRDefault="009148D5" w:rsidP="00FC4F8C">
      <w:pPr>
        <w:tabs>
          <w:tab w:val="clear" w:pos="454"/>
          <w:tab w:val="clear" w:pos="680"/>
        </w:tabs>
        <w:ind w:right="-1"/>
        <w:rPr>
          <w:rFonts w:ascii="BrowalliaUPC" w:hAnsi="BrowalliaUPC" w:cs="BrowalliaUPC"/>
          <w:spacing w:val="6"/>
          <w:sz w:val="28"/>
          <w:szCs w:val="28"/>
        </w:rPr>
      </w:pPr>
    </w:p>
    <w:tbl>
      <w:tblPr>
        <w:tblStyle w:val="TableGrid"/>
        <w:tblW w:w="8988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077"/>
        <w:gridCol w:w="1134"/>
        <w:gridCol w:w="1077"/>
        <w:gridCol w:w="1077"/>
        <w:gridCol w:w="1134"/>
        <w:gridCol w:w="1080"/>
      </w:tblGrid>
      <w:tr w:rsidR="00054311" w:rsidRPr="005673E7" w14:paraId="3A367578" w14:textId="77777777" w:rsidTr="00CE4A9B">
        <w:tc>
          <w:tcPr>
            <w:tcW w:w="2409" w:type="dxa"/>
            <w:shd w:val="clear" w:color="auto" w:fill="auto"/>
          </w:tcPr>
          <w:p w14:paraId="46CD2885" w14:textId="77777777" w:rsidR="00054311" w:rsidRPr="005673E7" w:rsidRDefault="00054311" w:rsidP="0096631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579" w:type="dxa"/>
            <w:gridSpan w:val="6"/>
            <w:shd w:val="clear" w:color="auto" w:fill="auto"/>
          </w:tcPr>
          <w:p w14:paraId="47985660" w14:textId="77777777" w:rsidR="00054311" w:rsidRPr="005673E7" w:rsidRDefault="00054311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CE4A9B" w:rsidRPr="005673E7" w14:paraId="147D6ECE" w14:textId="77777777" w:rsidTr="00330AA1">
        <w:tc>
          <w:tcPr>
            <w:tcW w:w="2409" w:type="dxa"/>
            <w:shd w:val="clear" w:color="auto" w:fill="auto"/>
          </w:tcPr>
          <w:p w14:paraId="1C933B46" w14:textId="77777777" w:rsidR="00CE4A9B" w:rsidRPr="005673E7" w:rsidRDefault="00CE4A9B" w:rsidP="0096631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579" w:type="dxa"/>
            <w:gridSpan w:val="6"/>
            <w:shd w:val="clear" w:color="auto" w:fill="auto"/>
          </w:tcPr>
          <w:p w14:paraId="0C40294F" w14:textId="19C823DE" w:rsidR="00CE4A9B" w:rsidRPr="005673E7" w:rsidRDefault="00CE4A9B" w:rsidP="00CE4A9B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2563</w:t>
            </w:r>
          </w:p>
        </w:tc>
      </w:tr>
      <w:tr w:rsidR="00CE4A9B" w:rsidRPr="005673E7" w14:paraId="07168387" w14:textId="77777777" w:rsidTr="000C702E">
        <w:tc>
          <w:tcPr>
            <w:tcW w:w="2409" w:type="dxa"/>
            <w:shd w:val="clear" w:color="auto" w:fill="auto"/>
          </w:tcPr>
          <w:p w14:paraId="751D6943" w14:textId="77777777" w:rsidR="00CE4A9B" w:rsidRPr="005673E7" w:rsidRDefault="00CE4A9B" w:rsidP="00CE4A9B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288" w:type="dxa"/>
            <w:gridSpan w:val="3"/>
            <w:shd w:val="clear" w:color="auto" w:fill="auto"/>
          </w:tcPr>
          <w:p w14:paraId="045C2907" w14:textId="476555B7" w:rsidR="00CE4A9B" w:rsidRPr="005673E7" w:rsidRDefault="00CE4A9B" w:rsidP="00CE4A9B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91" w:type="dxa"/>
            <w:gridSpan w:val="3"/>
            <w:shd w:val="clear" w:color="auto" w:fill="auto"/>
          </w:tcPr>
          <w:p w14:paraId="5E9EA46B" w14:textId="3E830E89" w:rsidR="00CE4A9B" w:rsidRPr="005673E7" w:rsidRDefault="00CE4A9B" w:rsidP="00CE4A9B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1B5C6E" w:rsidRPr="005673E7" w14:paraId="79FAADCC" w14:textId="77777777" w:rsidTr="0048154E">
        <w:tc>
          <w:tcPr>
            <w:tcW w:w="2409" w:type="dxa"/>
            <w:shd w:val="clear" w:color="auto" w:fill="auto"/>
          </w:tcPr>
          <w:p w14:paraId="2B1083AB" w14:textId="77777777" w:rsidR="00054311" w:rsidRPr="005673E7" w:rsidRDefault="00054311" w:rsidP="0096631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3397FEC1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914FE77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572F897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06B79F23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br/>
              <w:t>ทางการเงิน</w:t>
            </w:r>
          </w:p>
          <w:p w14:paraId="4D60B2DE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77" w:type="dxa"/>
            <w:shd w:val="clear" w:color="auto" w:fill="auto"/>
          </w:tcPr>
          <w:p w14:paraId="11BACE7C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6902ABC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3C45746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1077" w:type="dxa"/>
            <w:shd w:val="clear" w:color="auto" w:fill="auto"/>
          </w:tcPr>
          <w:p w14:paraId="3E54DE43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8DF9544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46E453F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656338CF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2A873C82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80" w:type="dxa"/>
            <w:shd w:val="clear" w:color="auto" w:fill="auto"/>
          </w:tcPr>
          <w:p w14:paraId="212922DE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22B57BE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3D1FD9A" w14:textId="77777777" w:rsidR="00054311" w:rsidRPr="005673E7" w:rsidRDefault="00054311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1B5C6E" w:rsidRPr="005673E7" w14:paraId="397C2D94" w14:textId="77777777" w:rsidTr="0048154E">
        <w:tc>
          <w:tcPr>
            <w:tcW w:w="2409" w:type="dxa"/>
            <w:shd w:val="clear" w:color="auto" w:fill="auto"/>
          </w:tcPr>
          <w:p w14:paraId="20EA556F" w14:textId="77777777" w:rsidR="00054311" w:rsidRPr="005673E7" w:rsidRDefault="00054311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58DC5392" w14:textId="77777777" w:rsidR="00054311" w:rsidRPr="005673E7" w:rsidRDefault="00054311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77EF67C" w14:textId="77777777" w:rsidR="00054311" w:rsidRPr="005673E7" w:rsidRDefault="00054311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7CC2C2D8" w14:textId="77777777" w:rsidR="00054311" w:rsidRPr="005673E7" w:rsidRDefault="00054311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56B9C377" w14:textId="77777777" w:rsidR="00054311" w:rsidRPr="005673E7" w:rsidRDefault="00054311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F8C94C2" w14:textId="77777777" w:rsidR="00054311" w:rsidRPr="005673E7" w:rsidRDefault="00054311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3398DD" w14:textId="77777777" w:rsidR="00054311" w:rsidRPr="005673E7" w:rsidRDefault="00054311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B5C6E" w:rsidRPr="005673E7" w14:paraId="413B5A43" w14:textId="77777777" w:rsidTr="0048154E">
        <w:tc>
          <w:tcPr>
            <w:tcW w:w="2409" w:type="dxa"/>
            <w:shd w:val="clear" w:color="auto" w:fill="auto"/>
          </w:tcPr>
          <w:p w14:paraId="1F0FC325" w14:textId="1D02968E" w:rsidR="00815A99" w:rsidRPr="005673E7" w:rsidRDefault="00815A99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1077" w:type="dxa"/>
            <w:shd w:val="clear" w:color="auto" w:fill="auto"/>
          </w:tcPr>
          <w:p w14:paraId="3ABE14F2" w14:textId="77777777" w:rsidR="00815A99" w:rsidRPr="005673E7" w:rsidRDefault="00815A99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9364BBA" w14:textId="77777777" w:rsidR="00815A99" w:rsidRPr="005673E7" w:rsidRDefault="00815A99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303E0CF" w14:textId="77777777" w:rsidR="00815A99" w:rsidRPr="005673E7" w:rsidRDefault="00815A99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66D42E8D" w14:textId="77777777" w:rsidR="00815A99" w:rsidRPr="005673E7" w:rsidRDefault="00815A99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50AD0C1" w14:textId="77777777" w:rsidR="00815A99" w:rsidRPr="005673E7" w:rsidRDefault="00815A99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F76DC8" w14:textId="77777777" w:rsidR="00815A99" w:rsidRPr="005673E7" w:rsidRDefault="00815A99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9463E" w:rsidRPr="005673E7" w14:paraId="7671A391" w14:textId="77777777" w:rsidTr="0048154E">
        <w:tc>
          <w:tcPr>
            <w:tcW w:w="2409" w:type="dxa"/>
            <w:shd w:val="clear" w:color="auto" w:fill="auto"/>
          </w:tcPr>
          <w:p w14:paraId="7D986C4A" w14:textId="7777777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077" w:type="dxa"/>
            <w:shd w:val="clear" w:color="auto" w:fill="auto"/>
          </w:tcPr>
          <w:p w14:paraId="5B7F42AD" w14:textId="675E7108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215,891</w:t>
            </w:r>
          </w:p>
        </w:tc>
        <w:tc>
          <w:tcPr>
            <w:tcW w:w="1134" w:type="dxa"/>
            <w:shd w:val="clear" w:color="auto" w:fill="auto"/>
          </w:tcPr>
          <w:p w14:paraId="3C2DC0FD" w14:textId="51C17059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(51</w:t>
            </w:r>
            <w:r w:rsidR="00476F24" w:rsidRPr="005673E7">
              <w:rPr>
                <w:rFonts w:ascii="BrowalliaUPC" w:hAnsi="BrowalliaUPC" w:cs="BrowalliaUPC"/>
                <w:sz w:val="24"/>
                <w:szCs w:val="24"/>
              </w:rPr>
              <w:t>8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42517118" w14:textId="04FFEA4A" w:rsidR="00E9463E" w:rsidRPr="005673E7" w:rsidRDefault="00E9463E" w:rsidP="00E9463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215,37</w:t>
            </w:r>
            <w:r w:rsidR="003116DD" w:rsidRPr="005673E7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077" w:type="dxa"/>
            <w:shd w:val="clear" w:color="auto" w:fill="auto"/>
          </w:tcPr>
          <w:p w14:paraId="496C6EA0" w14:textId="5A4024D9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215,891</w:t>
            </w:r>
          </w:p>
        </w:tc>
        <w:tc>
          <w:tcPr>
            <w:tcW w:w="1134" w:type="dxa"/>
            <w:shd w:val="clear" w:color="auto" w:fill="auto"/>
          </w:tcPr>
          <w:p w14:paraId="5FDCBFD9" w14:textId="68CBD832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(51</w:t>
            </w:r>
            <w:r w:rsidR="003116DD" w:rsidRPr="005673E7">
              <w:rPr>
                <w:rFonts w:ascii="BrowalliaUPC" w:hAnsi="BrowalliaUPC" w:cs="BrowalliaUPC"/>
                <w:sz w:val="24"/>
                <w:szCs w:val="24"/>
              </w:rPr>
              <w:t>8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2B8CBDD" w14:textId="6F31E2A8" w:rsidR="00E9463E" w:rsidRPr="005673E7" w:rsidRDefault="00E9463E" w:rsidP="00E9463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215,37</w:t>
            </w:r>
            <w:r w:rsidR="003116DD" w:rsidRPr="005673E7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</w:tr>
      <w:tr w:rsidR="00E9463E" w:rsidRPr="005673E7" w14:paraId="0602F98D" w14:textId="77777777" w:rsidTr="0048154E">
        <w:tc>
          <w:tcPr>
            <w:tcW w:w="2409" w:type="dxa"/>
            <w:shd w:val="clear" w:color="auto" w:fill="auto"/>
          </w:tcPr>
          <w:p w14:paraId="009CDA0E" w14:textId="7777777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494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77" w:type="dxa"/>
            <w:shd w:val="clear" w:color="auto" w:fill="auto"/>
          </w:tcPr>
          <w:p w14:paraId="1C65FF9D" w14:textId="3BC842D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1134" w:type="dxa"/>
            <w:shd w:val="clear" w:color="auto" w:fill="auto"/>
          </w:tcPr>
          <w:p w14:paraId="100BEA2E" w14:textId="0CB8FE3C" w:rsidR="00E9463E" w:rsidRPr="005673E7" w:rsidRDefault="00E9463E" w:rsidP="00E9463E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342391E8" w14:textId="2FFE0C41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1077" w:type="dxa"/>
            <w:shd w:val="clear" w:color="auto" w:fill="auto"/>
          </w:tcPr>
          <w:p w14:paraId="53A15366" w14:textId="5E356A54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  <w:tc>
          <w:tcPr>
            <w:tcW w:w="1134" w:type="dxa"/>
            <w:shd w:val="clear" w:color="auto" w:fill="auto"/>
          </w:tcPr>
          <w:p w14:paraId="6F0957A4" w14:textId="423D0E74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74202B" w14:textId="3B604E3C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4,824</w:t>
            </w:r>
          </w:p>
        </w:tc>
      </w:tr>
      <w:tr w:rsidR="00E9463E" w:rsidRPr="005673E7" w14:paraId="36CB2BA1" w14:textId="77777777" w:rsidTr="0048154E">
        <w:tc>
          <w:tcPr>
            <w:tcW w:w="2409" w:type="dxa"/>
            <w:shd w:val="clear" w:color="auto" w:fill="auto"/>
          </w:tcPr>
          <w:p w14:paraId="3B2C473A" w14:textId="77777777" w:rsidR="00E9463E" w:rsidRPr="005673E7" w:rsidRDefault="00E9463E" w:rsidP="00E9463E">
            <w:pPr>
              <w:tabs>
                <w:tab w:val="clear" w:pos="227"/>
                <w:tab w:val="clear" w:pos="454"/>
                <w:tab w:val="left" w:pos="140"/>
                <w:tab w:val="left" w:pos="459"/>
              </w:tabs>
              <w:spacing w:line="240" w:lineRule="auto"/>
              <w:ind w:left="140" w:hanging="140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หนี้สินจากภาระค้ำประกันเงินกู้ยืมของบริษัทย่อย</w:t>
            </w:r>
          </w:p>
        </w:tc>
        <w:tc>
          <w:tcPr>
            <w:tcW w:w="1077" w:type="dxa"/>
            <w:shd w:val="clear" w:color="auto" w:fill="auto"/>
          </w:tcPr>
          <w:p w14:paraId="2CB54DF8" w14:textId="7777777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27CEB06" w14:textId="77777777" w:rsidR="00E9463E" w:rsidRPr="005673E7" w:rsidRDefault="00E9463E" w:rsidP="00E9463E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4D512D68" w14:textId="7777777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3E47BBA8" w14:textId="7777777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0F703CE" w14:textId="7777777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F59E5A0" w14:textId="7777777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E9463E" w:rsidRPr="005673E7" w14:paraId="3917285E" w14:textId="77777777" w:rsidTr="0048154E">
        <w:tc>
          <w:tcPr>
            <w:tcW w:w="2409" w:type="dxa"/>
            <w:shd w:val="clear" w:color="auto" w:fill="auto"/>
          </w:tcPr>
          <w:p w14:paraId="2B5586BF" w14:textId="7777777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105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077" w:type="dxa"/>
            <w:shd w:val="clear" w:color="auto" w:fill="auto"/>
          </w:tcPr>
          <w:p w14:paraId="0B1F1D44" w14:textId="19E4BCCE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7</w:t>
            </w:r>
            <w:r w:rsidR="00555F16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,9</w:t>
            </w:r>
            <w:r w:rsidR="00555F16">
              <w:rPr>
                <w:rFonts w:ascii="BrowalliaUPC" w:hAnsi="BrowalliaUPC" w:cs="BrowalliaUPC"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14:paraId="43B25EF1" w14:textId="25401B66" w:rsidR="00E9463E" w:rsidRPr="005673E7" w:rsidRDefault="00783BC4" w:rsidP="00E9463E">
            <w:pP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2CF127F5" w14:textId="4C819423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7</w:t>
            </w:r>
            <w:r w:rsidR="00125946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125946">
              <w:rPr>
                <w:rFonts w:ascii="BrowalliaUPC" w:hAnsi="BrowalliaUPC" w:cs="BrowalliaUPC"/>
                <w:sz w:val="24"/>
                <w:szCs w:val="24"/>
              </w:rPr>
              <w:t>933</w:t>
            </w:r>
          </w:p>
        </w:tc>
        <w:tc>
          <w:tcPr>
            <w:tcW w:w="1077" w:type="dxa"/>
            <w:shd w:val="clear" w:color="auto" w:fill="auto"/>
          </w:tcPr>
          <w:p w14:paraId="3A96A4C4" w14:textId="67D147D5" w:rsidR="00E9463E" w:rsidRPr="005673E7" w:rsidRDefault="006313B7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03BC6F9" w14:textId="62BD9982" w:rsidR="00E9463E" w:rsidRPr="005673E7" w:rsidRDefault="006313B7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4D1B25" w14:textId="1EB6F5FB" w:rsidR="00E9463E" w:rsidRPr="005673E7" w:rsidRDefault="006313B7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9463E" w:rsidRPr="005673E7" w14:paraId="2D14ABDA" w14:textId="77777777" w:rsidTr="0048154E">
        <w:tc>
          <w:tcPr>
            <w:tcW w:w="2409" w:type="dxa"/>
            <w:shd w:val="clear" w:color="auto" w:fill="auto"/>
          </w:tcPr>
          <w:p w14:paraId="48747464" w14:textId="7777777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วงเงิน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150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77" w:type="dxa"/>
            <w:shd w:val="clear" w:color="auto" w:fill="auto"/>
          </w:tcPr>
          <w:p w14:paraId="36A1FCCA" w14:textId="0341FCD0" w:rsidR="00E9463E" w:rsidRPr="005673E7" w:rsidRDefault="00555F16" w:rsidP="00E9463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94</w:t>
            </w:r>
            <w:r w:rsidR="00E9463E" w:rsidRPr="005673E7">
              <w:rPr>
                <w:rFonts w:ascii="BrowalliaUPC" w:hAnsi="BrowalliaUPC" w:cs="BrowalliaUPC"/>
                <w:sz w:val="24"/>
                <w:szCs w:val="24"/>
              </w:rPr>
              <w:t>,</w:t>
            </w:r>
            <w:r>
              <w:rPr>
                <w:rFonts w:ascii="BrowalliaUPC" w:hAnsi="BrowalliaUPC" w:cs="BrowalliaUPC"/>
                <w:sz w:val="24"/>
                <w:szCs w:val="24"/>
              </w:rPr>
              <w:t>728</w:t>
            </w:r>
          </w:p>
        </w:tc>
        <w:tc>
          <w:tcPr>
            <w:tcW w:w="1134" w:type="dxa"/>
            <w:shd w:val="clear" w:color="auto" w:fill="auto"/>
          </w:tcPr>
          <w:p w14:paraId="7F6BB0C3" w14:textId="4D7EEAE9" w:rsidR="00E9463E" w:rsidRPr="005673E7" w:rsidRDefault="000425E5" w:rsidP="00E9463E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9"/>
                <w:tab w:val="left" w:pos="580"/>
                <w:tab w:val="left" w:pos="670"/>
                <w:tab w:val="left" w:pos="76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616931CF" w14:textId="374D8442" w:rsidR="00E9463E" w:rsidRPr="005673E7" w:rsidRDefault="00125946" w:rsidP="00E9463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ind w:left="34" w:hanging="34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94</w:t>
            </w:r>
            <w:r w:rsidR="00E9463E" w:rsidRPr="005673E7">
              <w:rPr>
                <w:rFonts w:ascii="BrowalliaUPC" w:hAnsi="BrowalliaUPC" w:cs="BrowalliaUPC"/>
                <w:sz w:val="24"/>
                <w:szCs w:val="24"/>
              </w:rPr>
              <w:t>,</w:t>
            </w:r>
            <w:r>
              <w:rPr>
                <w:rFonts w:ascii="BrowalliaUPC" w:hAnsi="BrowalliaUPC" w:cs="BrowalliaUPC"/>
                <w:sz w:val="24"/>
                <w:szCs w:val="24"/>
              </w:rPr>
              <w:t>728</w:t>
            </w:r>
          </w:p>
        </w:tc>
        <w:tc>
          <w:tcPr>
            <w:tcW w:w="1077" w:type="dxa"/>
            <w:shd w:val="clear" w:color="auto" w:fill="auto"/>
          </w:tcPr>
          <w:p w14:paraId="1BA8AD8A" w14:textId="6C076B48" w:rsidR="00E9463E" w:rsidRPr="005673E7" w:rsidRDefault="006313B7" w:rsidP="00E9463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164AB8" w14:textId="73ABA5D6" w:rsidR="00E9463E" w:rsidRPr="005673E7" w:rsidRDefault="006313B7" w:rsidP="00E9463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3D488A" w14:textId="1B05E62D" w:rsidR="00E9463E" w:rsidRPr="005673E7" w:rsidRDefault="006313B7" w:rsidP="00E9463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E9463E" w:rsidRPr="005673E7" w14:paraId="5BC40082" w14:textId="77777777" w:rsidTr="0048154E">
        <w:tc>
          <w:tcPr>
            <w:tcW w:w="2409" w:type="dxa"/>
            <w:shd w:val="clear" w:color="auto" w:fill="auto"/>
          </w:tcPr>
          <w:p w14:paraId="0D119C3F" w14:textId="7777777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77" w:type="dxa"/>
            <w:shd w:val="clear" w:color="auto" w:fill="auto"/>
          </w:tcPr>
          <w:p w14:paraId="77A3CC63" w14:textId="2AB8744E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38</w:t>
            </w:r>
            <w:r w:rsidR="00301486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301486">
              <w:rPr>
                <w:rFonts w:ascii="BrowalliaUPC" w:hAnsi="BrowalliaUPC" w:cs="BrowalliaUPC"/>
                <w:sz w:val="24"/>
                <w:szCs w:val="24"/>
                <w:lang w:val="en-GB"/>
              </w:rPr>
              <w:t>376</w:t>
            </w:r>
          </w:p>
        </w:tc>
        <w:tc>
          <w:tcPr>
            <w:tcW w:w="1134" w:type="dxa"/>
            <w:shd w:val="clear" w:color="auto" w:fill="auto"/>
          </w:tcPr>
          <w:p w14:paraId="61E4F84F" w14:textId="14B36678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0425E5">
              <w:rPr>
                <w:rFonts w:ascii="BrowalliaUPC" w:hAnsi="BrowalliaUPC" w:cs="BrowalliaUPC"/>
                <w:sz w:val="24"/>
                <w:szCs w:val="24"/>
              </w:rPr>
              <w:t>518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2816E2C4" w14:textId="06EF6C04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  <w:r w:rsidR="00125946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  <w:r w:rsidR="00A87DA4"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A87DA4">
              <w:rPr>
                <w:rFonts w:ascii="BrowalliaUPC" w:hAnsi="BrowalliaUPC" w:cs="BrowalliaUPC"/>
                <w:sz w:val="24"/>
                <w:szCs w:val="24"/>
                <w:lang w:val="en-GB"/>
              </w:rPr>
              <w:t>858</w:t>
            </w:r>
          </w:p>
        </w:tc>
        <w:tc>
          <w:tcPr>
            <w:tcW w:w="1077" w:type="dxa"/>
            <w:shd w:val="clear" w:color="auto" w:fill="auto"/>
          </w:tcPr>
          <w:p w14:paraId="11063A8B" w14:textId="34B556C7" w:rsidR="00E9463E" w:rsidRPr="005673E7" w:rsidRDefault="006313B7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220</w:t>
            </w:r>
            <w:r w:rsidR="00E9463E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34" w:type="dxa"/>
            <w:shd w:val="clear" w:color="auto" w:fill="auto"/>
          </w:tcPr>
          <w:p w14:paraId="3700A8F5" w14:textId="3C85C5B0" w:rsidR="00E9463E" w:rsidRPr="005673E7" w:rsidRDefault="00E9463E" w:rsidP="00E9463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</w:t>
            </w:r>
            <w:r w:rsidR="006313B7" w:rsidRPr="005673E7">
              <w:rPr>
                <w:rFonts w:ascii="BrowalliaUPC" w:hAnsi="BrowalliaUPC" w:cs="BrowalliaUPC"/>
                <w:sz w:val="24"/>
                <w:szCs w:val="24"/>
              </w:rPr>
              <w:t>518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F5E9D44" w14:textId="0BC3B834" w:rsidR="00E9463E" w:rsidRPr="005673E7" w:rsidRDefault="006313B7" w:rsidP="00E9463E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220</w:t>
            </w:r>
            <w:r w:rsidR="00E9463E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197</w:t>
            </w:r>
          </w:p>
        </w:tc>
      </w:tr>
      <w:tr w:rsidR="00E9463E" w:rsidRPr="005673E7" w14:paraId="08FF5633" w14:textId="77777777" w:rsidTr="0048154E">
        <w:tc>
          <w:tcPr>
            <w:tcW w:w="2409" w:type="dxa"/>
            <w:shd w:val="clear" w:color="auto" w:fill="auto"/>
          </w:tcPr>
          <w:p w14:paraId="6E1B876D" w14:textId="7777777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ind w:left="147" w:hanging="147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</w:p>
          <w:p w14:paraId="09546E05" w14:textId="1184CDB3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ind w:left="147" w:hanging="147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1077" w:type="dxa"/>
            <w:shd w:val="clear" w:color="auto" w:fill="auto"/>
          </w:tcPr>
          <w:p w14:paraId="4E1E130B" w14:textId="77777777" w:rsidR="00E9463E" w:rsidRPr="005673E7" w:rsidRDefault="00E9463E" w:rsidP="00E94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70D73C9" w14:textId="2C0C1543" w:rsidR="00E9463E" w:rsidRPr="005673E7" w:rsidRDefault="00E9463E" w:rsidP="00E94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(36</w:t>
            </w:r>
            <w:r w:rsidR="00783BC4">
              <w:rPr>
                <w:rFonts w:ascii="BrowalliaUPC" w:hAnsi="BrowalliaUPC" w:cs="BrowalliaUPC"/>
                <w:sz w:val="24"/>
                <w:szCs w:val="24"/>
                <w:lang w:val="en-GB"/>
              </w:rPr>
              <w:t>0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,85</w:t>
            </w:r>
            <w:r w:rsidR="00783BC4">
              <w:rPr>
                <w:rFonts w:ascii="BrowalliaUPC" w:hAnsi="BrowalliaUPC" w:cs="BrowalliaUPC"/>
                <w:sz w:val="24"/>
                <w:szCs w:val="24"/>
                <w:lang w:val="en-GB"/>
              </w:rPr>
              <w:t>9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BBF90FF" w14:textId="77777777" w:rsidR="00E9463E" w:rsidRPr="005673E7" w:rsidRDefault="00E9463E" w:rsidP="00E94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A1FA1D0" w14:textId="5E214265" w:rsidR="00E9463E" w:rsidRPr="005673E7" w:rsidRDefault="00125946" w:rsidP="00E9463E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1077" w:type="dxa"/>
            <w:shd w:val="clear" w:color="auto" w:fill="auto"/>
          </w:tcPr>
          <w:p w14:paraId="3136A1D6" w14:textId="77777777" w:rsidR="00E9463E" w:rsidRPr="005673E7" w:rsidRDefault="00E9463E" w:rsidP="00E94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1A8F8075" w14:textId="4F83661C" w:rsidR="00E9463E" w:rsidRPr="005673E7" w:rsidRDefault="00E9463E" w:rsidP="00E94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(</w:t>
            </w:r>
            <w:r w:rsidR="00A87DA4">
              <w:rPr>
                <w:rFonts w:ascii="BrowalliaUPC" w:hAnsi="BrowalliaUPC" w:cs="BrowalliaUPC"/>
                <w:sz w:val="24"/>
                <w:szCs w:val="24"/>
                <w:lang w:val="en-GB"/>
              </w:rPr>
              <w:t>360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A87DA4">
              <w:rPr>
                <w:rFonts w:ascii="BrowalliaUPC" w:hAnsi="BrowalliaUPC" w:cs="BrowalliaUPC"/>
                <w:sz w:val="24"/>
                <w:szCs w:val="24"/>
                <w:lang w:val="en-GB"/>
              </w:rPr>
              <w:t>341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232581BE" w14:textId="77777777" w:rsidR="00E9463E" w:rsidRPr="005673E7" w:rsidRDefault="00E9463E" w:rsidP="00E94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0E3FBE75" w14:textId="10CBE897" w:rsidR="00E9463E" w:rsidRPr="005673E7" w:rsidRDefault="00E9463E" w:rsidP="00E94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="006313B7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220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6313B7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715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15A04BC" w14:textId="77777777" w:rsidR="00E9463E" w:rsidRPr="005673E7" w:rsidRDefault="00E9463E" w:rsidP="00E94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E7A3997" w14:textId="5CCD8AF4" w:rsidR="00E9463E" w:rsidRPr="005673E7" w:rsidRDefault="006313B7" w:rsidP="00E94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518</w:t>
            </w:r>
          </w:p>
        </w:tc>
        <w:tc>
          <w:tcPr>
            <w:tcW w:w="1080" w:type="dxa"/>
            <w:shd w:val="clear" w:color="auto" w:fill="auto"/>
          </w:tcPr>
          <w:p w14:paraId="15C3027F" w14:textId="77777777" w:rsidR="00E9463E" w:rsidRPr="005673E7" w:rsidRDefault="00E9463E" w:rsidP="00E94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  <w:p w14:paraId="72001A56" w14:textId="4CE43476" w:rsidR="00E9463E" w:rsidRPr="005673E7" w:rsidRDefault="00E9463E" w:rsidP="00E9463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(</w:t>
            </w:r>
            <w:r w:rsidR="006313B7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220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,1</w:t>
            </w:r>
            <w:r w:rsidR="006313B7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97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</w:tr>
      <w:tr w:rsidR="00E9463E" w:rsidRPr="005673E7" w14:paraId="480A5805" w14:textId="77777777" w:rsidTr="0048154E">
        <w:tc>
          <w:tcPr>
            <w:tcW w:w="2409" w:type="dxa"/>
            <w:shd w:val="clear" w:color="auto" w:fill="auto"/>
          </w:tcPr>
          <w:p w14:paraId="469A86DE" w14:textId="77777777" w:rsidR="00E9463E" w:rsidRPr="005673E7" w:rsidRDefault="00E9463E" w:rsidP="00E9463E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77" w:type="dxa"/>
            <w:shd w:val="clear" w:color="auto" w:fill="auto"/>
          </w:tcPr>
          <w:p w14:paraId="3134D029" w14:textId="0823D326" w:rsidR="00E9463E" w:rsidRPr="005673E7" w:rsidRDefault="00E9463E" w:rsidP="00E9463E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</w:t>
            </w:r>
            <w:r w:rsidR="00783BC4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476CC4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783BC4">
              <w:rPr>
                <w:rFonts w:ascii="BrowalliaUPC" w:hAnsi="BrowalliaUPC" w:cs="BrowalliaUPC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14:paraId="522282BF" w14:textId="2A2FC226" w:rsidR="00E9463E" w:rsidRPr="005673E7" w:rsidRDefault="00125946" w:rsidP="00E9463E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10FEA8AA" w14:textId="723A7F81" w:rsidR="00E9463E" w:rsidRPr="005673E7" w:rsidRDefault="00E9463E" w:rsidP="00E9463E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25,517</w:t>
            </w:r>
          </w:p>
        </w:tc>
        <w:tc>
          <w:tcPr>
            <w:tcW w:w="1077" w:type="dxa"/>
            <w:shd w:val="clear" w:color="auto" w:fill="auto"/>
          </w:tcPr>
          <w:p w14:paraId="14993BFB" w14:textId="69BD789E" w:rsidR="00E9463E" w:rsidRPr="005673E7" w:rsidRDefault="006313B7" w:rsidP="00E946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59EC4D4" w14:textId="24C938DD" w:rsidR="00E9463E" w:rsidRPr="005673E7" w:rsidRDefault="006313B7" w:rsidP="00E946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F1DF25" w14:textId="56974C9A" w:rsidR="00E9463E" w:rsidRPr="005673E7" w:rsidRDefault="006313B7" w:rsidP="00E9463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</w:tbl>
    <w:p w14:paraId="6672D657" w14:textId="4AD0183E" w:rsidR="00F018B8" w:rsidRPr="005673E7" w:rsidRDefault="00F018B8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firstLine="706"/>
        <w:jc w:val="thaiDistribute"/>
        <w:rPr>
          <w:rFonts w:ascii="BrowalliaUPC" w:hAnsi="BrowalliaUPC" w:cs="BrowalliaUPC"/>
          <w:sz w:val="16"/>
          <w:szCs w:val="16"/>
        </w:rPr>
      </w:pPr>
    </w:p>
    <w:p w14:paraId="2C3EDEB0" w14:textId="02F1C974" w:rsidR="00FC4F8C" w:rsidRPr="005673E7" w:rsidRDefault="00FC4F8C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ind w:firstLine="706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Style w:val="TableGrid"/>
        <w:tblW w:w="8988" w:type="dxa"/>
        <w:tblInd w:w="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077"/>
        <w:gridCol w:w="1134"/>
        <w:gridCol w:w="1077"/>
        <w:gridCol w:w="1077"/>
        <w:gridCol w:w="1134"/>
        <w:gridCol w:w="1080"/>
      </w:tblGrid>
      <w:tr w:rsidR="0054581A" w:rsidRPr="005673E7" w14:paraId="5B355F42" w14:textId="77777777" w:rsidTr="000E6BA9">
        <w:tc>
          <w:tcPr>
            <w:tcW w:w="2409" w:type="dxa"/>
            <w:shd w:val="clear" w:color="auto" w:fill="auto"/>
          </w:tcPr>
          <w:p w14:paraId="48A8ED56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579" w:type="dxa"/>
            <w:gridSpan w:val="6"/>
            <w:shd w:val="clear" w:color="auto" w:fill="auto"/>
          </w:tcPr>
          <w:p w14:paraId="13A5D051" w14:textId="62F7C1EF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: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พันบาท)</w:t>
            </w:r>
          </w:p>
        </w:tc>
      </w:tr>
      <w:tr w:rsidR="0054581A" w:rsidRPr="005673E7" w14:paraId="2A99C16E" w14:textId="77777777" w:rsidTr="000E6BA9">
        <w:tc>
          <w:tcPr>
            <w:tcW w:w="2409" w:type="dxa"/>
            <w:shd w:val="clear" w:color="auto" w:fill="auto"/>
          </w:tcPr>
          <w:p w14:paraId="29944AC8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6579" w:type="dxa"/>
            <w:gridSpan w:val="6"/>
            <w:shd w:val="clear" w:color="auto" w:fill="auto"/>
          </w:tcPr>
          <w:p w14:paraId="3905B266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ธันวาคม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2562</w:t>
            </w:r>
          </w:p>
        </w:tc>
      </w:tr>
      <w:tr w:rsidR="0054581A" w:rsidRPr="005673E7" w14:paraId="5A540132" w14:textId="77777777" w:rsidTr="00FC4F8C">
        <w:tc>
          <w:tcPr>
            <w:tcW w:w="2409" w:type="dxa"/>
            <w:shd w:val="clear" w:color="auto" w:fill="auto"/>
          </w:tcPr>
          <w:p w14:paraId="679E72A6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3288" w:type="dxa"/>
            <w:gridSpan w:val="3"/>
            <w:shd w:val="clear" w:color="auto" w:fill="auto"/>
          </w:tcPr>
          <w:p w14:paraId="44A13467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291" w:type="dxa"/>
            <w:gridSpan w:val="3"/>
            <w:shd w:val="clear" w:color="auto" w:fill="auto"/>
          </w:tcPr>
          <w:p w14:paraId="7764350C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1B5C6E" w:rsidRPr="005673E7" w14:paraId="4EDA8223" w14:textId="77777777" w:rsidTr="00565805">
        <w:tc>
          <w:tcPr>
            <w:tcW w:w="2409" w:type="dxa"/>
            <w:shd w:val="clear" w:color="auto" w:fill="auto"/>
          </w:tcPr>
          <w:p w14:paraId="63BED479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AEA02B8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E7721BC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B5621C7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625AD27E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514A07B6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77" w:type="dxa"/>
            <w:shd w:val="clear" w:color="auto" w:fill="auto"/>
          </w:tcPr>
          <w:p w14:paraId="2016A617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FEE7316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9C1C559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  <w:tc>
          <w:tcPr>
            <w:tcW w:w="1077" w:type="dxa"/>
            <w:shd w:val="clear" w:color="auto" w:fill="auto"/>
          </w:tcPr>
          <w:p w14:paraId="39BC9D35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3E7C4BC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D7328E7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เงินกู้</w:t>
            </w:r>
          </w:p>
        </w:tc>
        <w:tc>
          <w:tcPr>
            <w:tcW w:w="1134" w:type="dxa"/>
            <w:shd w:val="clear" w:color="auto" w:fill="auto"/>
          </w:tcPr>
          <w:p w14:paraId="05F50023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</w:t>
            </w:r>
          </w:p>
          <w:p w14:paraId="2312E681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รอตัดบัญชี</w:t>
            </w:r>
          </w:p>
        </w:tc>
        <w:tc>
          <w:tcPr>
            <w:tcW w:w="1080" w:type="dxa"/>
            <w:shd w:val="clear" w:color="auto" w:fill="auto"/>
          </w:tcPr>
          <w:p w14:paraId="2721A7A6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1295B67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AA45EED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สุทธิ</w:t>
            </w:r>
          </w:p>
        </w:tc>
      </w:tr>
      <w:tr w:rsidR="001B5C6E" w:rsidRPr="005673E7" w14:paraId="0A84B338" w14:textId="77777777" w:rsidTr="00565805">
        <w:tc>
          <w:tcPr>
            <w:tcW w:w="2409" w:type="dxa"/>
            <w:shd w:val="clear" w:color="auto" w:fill="auto"/>
          </w:tcPr>
          <w:p w14:paraId="2FBF62F7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5C4466EF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72DCA6C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42BB64C8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A161470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C1AE6FA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F1BD9F1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B5C6E" w:rsidRPr="005673E7" w14:paraId="48DA133F" w14:textId="77777777" w:rsidTr="00565805">
        <w:tc>
          <w:tcPr>
            <w:tcW w:w="2409" w:type="dxa"/>
            <w:shd w:val="clear" w:color="auto" w:fill="auto"/>
          </w:tcPr>
          <w:p w14:paraId="1FDC1575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เงินกู้ยืมระยะยาว</w:t>
            </w:r>
          </w:p>
        </w:tc>
        <w:tc>
          <w:tcPr>
            <w:tcW w:w="1077" w:type="dxa"/>
            <w:shd w:val="clear" w:color="auto" w:fill="auto"/>
          </w:tcPr>
          <w:p w14:paraId="592FE020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CB6156D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1060BC5C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6A26CD04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940A1C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54D772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1B5C6E" w:rsidRPr="005673E7" w14:paraId="49A373D7" w14:textId="77777777" w:rsidTr="00565805">
        <w:tc>
          <w:tcPr>
            <w:tcW w:w="2409" w:type="dxa"/>
            <w:shd w:val="clear" w:color="auto" w:fill="auto"/>
          </w:tcPr>
          <w:p w14:paraId="712121C3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1,400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ล้านบาท </w:t>
            </w:r>
          </w:p>
        </w:tc>
        <w:tc>
          <w:tcPr>
            <w:tcW w:w="1077" w:type="dxa"/>
            <w:shd w:val="clear" w:color="auto" w:fill="auto"/>
          </w:tcPr>
          <w:p w14:paraId="1F1939CA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290,411</w:t>
            </w:r>
          </w:p>
        </w:tc>
        <w:tc>
          <w:tcPr>
            <w:tcW w:w="1134" w:type="dxa"/>
            <w:shd w:val="clear" w:color="auto" w:fill="auto"/>
          </w:tcPr>
          <w:p w14:paraId="25CACF47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(2,311)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707EA8E9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288,100</w:t>
            </w:r>
          </w:p>
        </w:tc>
        <w:tc>
          <w:tcPr>
            <w:tcW w:w="1077" w:type="dxa"/>
            <w:shd w:val="clear" w:color="auto" w:fill="auto"/>
          </w:tcPr>
          <w:p w14:paraId="4622F5D8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290,411</w:t>
            </w:r>
          </w:p>
        </w:tc>
        <w:tc>
          <w:tcPr>
            <w:tcW w:w="1134" w:type="dxa"/>
            <w:shd w:val="clear" w:color="auto" w:fill="auto"/>
          </w:tcPr>
          <w:p w14:paraId="463E3B68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(2,311)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79D9C0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288,100</w:t>
            </w:r>
          </w:p>
        </w:tc>
      </w:tr>
      <w:tr w:rsidR="001B5C6E" w:rsidRPr="005673E7" w14:paraId="13563427" w14:textId="77777777" w:rsidTr="00565805">
        <w:tc>
          <w:tcPr>
            <w:tcW w:w="2409" w:type="dxa"/>
            <w:shd w:val="clear" w:color="auto" w:fill="auto"/>
          </w:tcPr>
          <w:p w14:paraId="1E9FD7D3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290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77" w:type="dxa"/>
            <w:shd w:val="clear" w:color="auto" w:fill="auto"/>
          </w:tcPr>
          <w:p w14:paraId="75276F86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25,751</w:t>
            </w:r>
          </w:p>
        </w:tc>
        <w:tc>
          <w:tcPr>
            <w:tcW w:w="1134" w:type="dxa"/>
            <w:shd w:val="clear" w:color="auto" w:fill="auto"/>
          </w:tcPr>
          <w:p w14:paraId="04EE5887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(14)</w:t>
            </w:r>
          </w:p>
        </w:tc>
        <w:tc>
          <w:tcPr>
            <w:tcW w:w="1077" w:type="dxa"/>
            <w:shd w:val="clear" w:color="auto" w:fill="auto"/>
          </w:tcPr>
          <w:p w14:paraId="46C6D56F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25,737</w:t>
            </w:r>
          </w:p>
        </w:tc>
        <w:tc>
          <w:tcPr>
            <w:tcW w:w="1077" w:type="dxa"/>
            <w:shd w:val="clear" w:color="auto" w:fill="auto"/>
          </w:tcPr>
          <w:p w14:paraId="54F6EB79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25,751</w:t>
            </w:r>
          </w:p>
        </w:tc>
        <w:tc>
          <w:tcPr>
            <w:tcW w:w="1134" w:type="dxa"/>
            <w:shd w:val="clear" w:color="auto" w:fill="auto"/>
          </w:tcPr>
          <w:p w14:paraId="1FB46D3B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(14)</w:t>
            </w:r>
          </w:p>
        </w:tc>
        <w:tc>
          <w:tcPr>
            <w:tcW w:w="1080" w:type="dxa"/>
            <w:shd w:val="clear" w:color="auto" w:fill="auto"/>
          </w:tcPr>
          <w:p w14:paraId="67CF35F7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25,737</w:t>
            </w:r>
          </w:p>
        </w:tc>
      </w:tr>
      <w:tr w:rsidR="001B5C6E" w:rsidRPr="005673E7" w14:paraId="40A9F6ED" w14:textId="77777777" w:rsidTr="00565805">
        <w:tc>
          <w:tcPr>
            <w:tcW w:w="2409" w:type="dxa"/>
            <w:shd w:val="clear" w:color="auto" w:fill="auto"/>
          </w:tcPr>
          <w:p w14:paraId="6D1B7376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วงเงิน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494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77" w:type="dxa"/>
            <w:shd w:val="clear" w:color="auto" w:fill="auto"/>
          </w:tcPr>
          <w:p w14:paraId="51297804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96,615</w:t>
            </w:r>
          </w:p>
        </w:tc>
        <w:tc>
          <w:tcPr>
            <w:tcW w:w="1134" w:type="dxa"/>
            <w:shd w:val="clear" w:color="auto" w:fill="auto"/>
          </w:tcPr>
          <w:p w14:paraId="3EEE1EEC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(456)</w:t>
            </w:r>
          </w:p>
        </w:tc>
        <w:tc>
          <w:tcPr>
            <w:tcW w:w="1077" w:type="dxa"/>
            <w:shd w:val="clear" w:color="auto" w:fill="auto"/>
          </w:tcPr>
          <w:p w14:paraId="50252C09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96,159</w:t>
            </w:r>
          </w:p>
        </w:tc>
        <w:tc>
          <w:tcPr>
            <w:tcW w:w="1077" w:type="dxa"/>
            <w:shd w:val="clear" w:color="auto" w:fill="auto"/>
          </w:tcPr>
          <w:p w14:paraId="3D17291D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96,615</w:t>
            </w:r>
          </w:p>
        </w:tc>
        <w:tc>
          <w:tcPr>
            <w:tcW w:w="1134" w:type="dxa"/>
            <w:shd w:val="clear" w:color="auto" w:fill="auto"/>
          </w:tcPr>
          <w:p w14:paraId="3C912131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(456)</w:t>
            </w:r>
          </w:p>
        </w:tc>
        <w:tc>
          <w:tcPr>
            <w:tcW w:w="1080" w:type="dxa"/>
            <w:shd w:val="clear" w:color="auto" w:fill="auto"/>
          </w:tcPr>
          <w:p w14:paraId="26B31E9B" w14:textId="77777777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96,159</w:t>
            </w:r>
          </w:p>
        </w:tc>
      </w:tr>
      <w:tr w:rsidR="001B5C6E" w:rsidRPr="005673E7" w14:paraId="043D6464" w14:textId="77777777" w:rsidTr="00565805">
        <w:tc>
          <w:tcPr>
            <w:tcW w:w="2409" w:type="dxa"/>
            <w:shd w:val="clear" w:color="auto" w:fill="auto"/>
          </w:tcPr>
          <w:p w14:paraId="5372BB09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77" w:type="dxa"/>
            <w:shd w:val="clear" w:color="auto" w:fill="auto"/>
          </w:tcPr>
          <w:p w14:paraId="737E3969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412,777</w:t>
            </w:r>
          </w:p>
        </w:tc>
        <w:tc>
          <w:tcPr>
            <w:tcW w:w="1134" w:type="dxa"/>
            <w:shd w:val="clear" w:color="auto" w:fill="auto"/>
          </w:tcPr>
          <w:p w14:paraId="4C6D559F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(2,781)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197AA4EF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  <w:tc>
          <w:tcPr>
            <w:tcW w:w="1077" w:type="dxa"/>
            <w:shd w:val="clear" w:color="auto" w:fill="auto"/>
          </w:tcPr>
          <w:p w14:paraId="11161515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412,777</w:t>
            </w:r>
          </w:p>
        </w:tc>
        <w:tc>
          <w:tcPr>
            <w:tcW w:w="1134" w:type="dxa"/>
            <w:shd w:val="clear" w:color="auto" w:fill="auto"/>
          </w:tcPr>
          <w:p w14:paraId="17337935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(2,781)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BDB109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409,996</w:t>
            </w:r>
          </w:p>
        </w:tc>
      </w:tr>
      <w:tr w:rsidR="001B5C6E" w:rsidRPr="005673E7" w14:paraId="344AB4B5" w14:textId="77777777" w:rsidTr="00565805">
        <w:tc>
          <w:tcPr>
            <w:tcW w:w="2409" w:type="dxa"/>
            <w:shd w:val="clear" w:color="auto" w:fill="auto"/>
          </w:tcPr>
          <w:p w14:paraId="7F1A4A7B" w14:textId="77777777" w:rsidR="00FC4F8C" w:rsidRPr="005673E7" w:rsidRDefault="0054581A" w:rsidP="0039019C">
            <w:pPr>
              <w:tabs>
                <w:tab w:val="clear" w:pos="454"/>
                <w:tab w:val="left" w:pos="459"/>
              </w:tabs>
              <w:spacing w:line="240" w:lineRule="auto"/>
              <w:ind w:left="147" w:hanging="141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ส่วนที่ถึงกำหนดชำระ</w:t>
            </w:r>
          </w:p>
          <w:p w14:paraId="4240F3B2" w14:textId="1D6363B1" w:rsidR="0054581A" w:rsidRPr="005673E7" w:rsidRDefault="00FC4F8C" w:rsidP="0039019C">
            <w:pPr>
              <w:tabs>
                <w:tab w:val="clear" w:pos="454"/>
                <w:tab w:val="left" w:pos="459"/>
              </w:tabs>
              <w:spacing w:line="240" w:lineRule="auto"/>
              <w:ind w:left="147" w:hanging="141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</w:t>
            </w:r>
            <w:r w:rsidR="0054581A"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ภายในหนึ่งปี</w:t>
            </w:r>
          </w:p>
        </w:tc>
        <w:tc>
          <w:tcPr>
            <w:tcW w:w="1077" w:type="dxa"/>
            <w:shd w:val="clear" w:color="auto" w:fill="auto"/>
          </w:tcPr>
          <w:p w14:paraId="1CE2485D" w14:textId="77777777" w:rsidR="001B5C6E" w:rsidRPr="005673E7" w:rsidRDefault="001B5C6E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50D1C350" w14:textId="121DD0DC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(412,777)</w:t>
            </w:r>
          </w:p>
        </w:tc>
        <w:tc>
          <w:tcPr>
            <w:tcW w:w="1134" w:type="dxa"/>
            <w:shd w:val="clear" w:color="auto" w:fill="auto"/>
          </w:tcPr>
          <w:p w14:paraId="3B324214" w14:textId="77777777" w:rsidR="001B5C6E" w:rsidRPr="005673E7" w:rsidRDefault="001B5C6E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1A3EB120" w14:textId="4D57C520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2,781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DFF0D0B" w14:textId="77777777" w:rsidR="001B5C6E" w:rsidRPr="005673E7" w:rsidRDefault="001B5C6E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21DE307" w14:textId="2FFED35B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(409,996)</w:t>
            </w:r>
          </w:p>
        </w:tc>
        <w:tc>
          <w:tcPr>
            <w:tcW w:w="1077" w:type="dxa"/>
            <w:shd w:val="clear" w:color="auto" w:fill="auto"/>
          </w:tcPr>
          <w:p w14:paraId="655E61CE" w14:textId="77777777" w:rsidR="001B5C6E" w:rsidRPr="005673E7" w:rsidRDefault="001B5C6E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F9B6B8A" w14:textId="1CA447AC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(412,777)</w:t>
            </w:r>
          </w:p>
        </w:tc>
        <w:tc>
          <w:tcPr>
            <w:tcW w:w="1134" w:type="dxa"/>
            <w:shd w:val="clear" w:color="auto" w:fill="auto"/>
          </w:tcPr>
          <w:p w14:paraId="1F318FEE" w14:textId="77777777" w:rsidR="001B5C6E" w:rsidRPr="005673E7" w:rsidRDefault="001B5C6E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087991D6" w14:textId="70DB113F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2,781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B33A56" w14:textId="77777777" w:rsidR="001B5C6E" w:rsidRPr="005673E7" w:rsidRDefault="001B5C6E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3ADC663B" w14:textId="4B6B629F" w:rsidR="0054581A" w:rsidRPr="005673E7" w:rsidRDefault="0054581A" w:rsidP="00966316">
            <w:pPr>
              <w:pBdr>
                <w:bottom w:val="single" w:sz="4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(409,996)</w:t>
            </w:r>
          </w:p>
        </w:tc>
      </w:tr>
      <w:tr w:rsidR="001B5C6E" w:rsidRPr="005673E7" w14:paraId="709B8DF4" w14:textId="77777777" w:rsidTr="00565805">
        <w:tc>
          <w:tcPr>
            <w:tcW w:w="2409" w:type="dxa"/>
            <w:shd w:val="clear" w:color="auto" w:fill="auto"/>
          </w:tcPr>
          <w:p w14:paraId="31036456" w14:textId="77777777" w:rsidR="0054581A" w:rsidRPr="005673E7" w:rsidRDefault="0054581A" w:rsidP="00966316">
            <w:pPr>
              <w:tabs>
                <w:tab w:val="clear" w:pos="454"/>
                <w:tab w:val="left" w:pos="459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u w:val="single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เงินกู้ยืมระยะยาว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-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077" w:type="dxa"/>
            <w:shd w:val="clear" w:color="auto" w:fill="auto"/>
          </w:tcPr>
          <w:p w14:paraId="6A2D1640" w14:textId="77777777" w:rsidR="0054581A" w:rsidRPr="005673E7" w:rsidRDefault="0054581A" w:rsidP="0096631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-</w:t>
            </w:r>
          </w:p>
        </w:tc>
        <w:tc>
          <w:tcPr>
            <w:tcW w:w="1134" w:type="dxa"/>
            <w:shd w:val="clear" w:color="auto" w:fill="auto"/>
          </w:tcPr>
          <w:p w14:paraId="5EBB7B60" w14:textId="77777777" w:rsidR="0054581A" w:rsidRPr="005673E7" w:rsidRDefault="0054581A" w:rsidP="0096631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-</w:t>
            </w:r>
          </w:p>
        </w:tc>
        <w:tc>
          <w:tcPr>
            <w:tcW w:w="1077" w:type="dxa"/>
            <w:shd w:val="clear" w:color="auto" w:fill="auto"/>
          </w:tcPr>
          <w:p w14:paraId="597901D1" w14:textId="77777777" w:rsidR="0054581A" w:rsidRPr="005673E7" w:rsidRDefault="0054581A" w:rsidP="0096631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 -</w:t>
            </w:r>
          </w:p>
        </w:tc>
        <w:tc>
          <w:tcPr>
            <w:tcW w:w="1077" w:type="dxa"/>
            <w:shd w:val="clear" w:color="auto" w:fill="auto"/>
          </w:tcPr>
          <w:p w14:paraId="12479701" w14:textId="77777777" w:rsidR="0054581A" w:rsidRPr="005673E7" w:rsidRDefault="0054581A" w:rsidP="0096631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-</w:t>
            </w:r>
          </w:p>
        </w:tc>
        <w:tc>
          <w:tcPr>
            <w:tcW w:w="1134" w:type="dxa"/>
            <w:shd w:val="clear" w:color="auto" w:fill="auto"/>
          </w:tcPr>
          <w:p w14:paraId="5F78C04D" w14:textId="77777777" w:rsidR="0054581A" w:rsidRPr="005673E7" w:rsidRDefault="0054581A" w:rsidP="0096631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-</w:t>
            </w:r>
          </w:p>
        </w:tc>
        <w:tc>
          <w:tcPr>
            <w:tcW w:w="1080" w:type="dxa"/>
            <w:shd w:val="clear" w:color="auto" w:fill="auto"/>
          </w:tcPr>
          <w:p w14:paraId="367639FE" w14:textId="77777777" w:rsidR="0054581A" w:rsidRPr="005673E7" w:rsidRDefault="0054581A" w:rsidP="00966316">
            <w:pPr>
              <w:pBdr>
                <w:bottom w:val="single" w:sz="12" w:space="1" w:color="auto"/>
              </w:pBdr>
              <w:tabs>
                <w:tab w:val="clear" w:pos="454"/>
                <w:tab w:val="left" w:pos="459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</w:tr>
    </w:tbl>
    <w:p w14:paraId="3066D383" w14:textId="31851272" w:rsidR="00815A99" w:rsidRPr="005673E7" w:rsidRDefault="00815A99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6E1BDB7" w14:textId="3D37E2A8" w:rsidR="001D1419" w:rsidRPr="005673E7" w:rsidRDefault="001D1419" w:rsidP="00F018B8">
      <w:pPr>
        <w:tabs>
          <w:tab w:val="clear" w:pos="454"/>
          <w:tab w:val="clear" w:pos="907"/>
          <w:tab w:val="left" w:pos="450"/>
          <w:tab w:val="left" w:pos="90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72" w:type="dxa"/>
        <w:tblInd w:w="284" w:type="dxa"/>
        <w:shd w:val="clear" w:color="auto" w:fill="FFFF00"/>
        <w:tblLook w:val="01E0" w:firstRow="1" w:lastRow="1" w:firstColumn="1" w:lastColumn="1" w:noHBand="0" w:noVBand="0"/>
      </w:tblPr>
      <w:tblGrid>
        <w:gridCol w:w="1458"/>
        <w:gridCol w:w="1080"/>
        <w:gridCol w:w="2952"/>
        <w:gridCol w:w="3582"/>
      </w:tblGrid>
      <w:tr w:rsidR="00F018B8" w:rsidRPr="005673E7" w14:paraId="378AABFA" w14:textId="77777777" w:rsidTr="00C13DD2">
        <w:trPr>
          <w:tblHeader/>
        </w:trPr>
        <w:tc>
          <w:tcPr>
            <w:tcW w:w="1458" w:type="dxa"/>
            <w:shd w:val="clear" w:color="auto" w:fill="auto"/>
          </w:tcPr>
          <w:p w14:paraId="032A658D" w14:textId="77777777" w:rsidR="00F018B8" w:rsidRPr="005673E7" w:rsidRDefault="00F018B8" w:rsidP="006361F6">
            <w:pPr>
              <w:tabs>
                <w:tab w:val="left" w:pos="90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C8679B7" w14:textId="77777777" w:rsidR="00F018B8" w:rsidRPr="005673E7" w:rsidRDefault="00F018B8" w:rsidP="006361F6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th-TH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2952" w:type="dxa"/>
            <w:shd w:val="clear" w:color="auto" w:fill="auto"/>
            <w:vAlign w:val="bottom"/>
            <w:hideMark/>
          </w:tcPr>
          <w:p w14:paraId="1DF80A65" w14:textId="77777777" w:rsidR="00F018B8" w:rsidRPr="005673E7" w:rsidRDefault="00F018B8" w:rsidP="006361F6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th-TH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เงื่อนไขการชำระคืนเงินต้น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</w:t>
            </w:r>
          </w:p>
        </w:tc>
        <w:tc>
          <w:tcPr>
            <w:tcW w:w="3582" w:type="dxa"/>
            <w:shd w:val="clear" w:color="auto" w:fill="auto"/>
            <w:vAlign w:val="bottom"/>
            <w:hideMark/>
          </w:tcPr>
          <w:p w14:paraId="4FB395E7" w14:textId="77777777" w:rsidR="00F018B8" w:rsidRPr="005673E7" w:rsidRDefault="00F018B8" w:rsidP="006361F6">
            <w:pPr>
              <w:pBdr>
                <w:bottom w:val="single" w:sz="4" w:space="1" w:color="auto"/>
              </w:pBd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th-TH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หลักประกันเพื่อค้ำประกัน</w:t>
            </w:r>
          </w:p>
        </w:tc>
      </w:tr>
      <w:tr w:rsidR="00F018B8" w:rsidRPr="005673E7" w14:paraId="2DDB766D" w14:textId="77777777" w:rsidTr="00C13DD2">
        <w:trPr>
          <w:tblHeader/>
        </w:trPr>
        <w:tc>
          <w:tcPr>
            <w:tcW w:w="1458" w:type="dxa"/>
            <w:shd w:val="clear" w:color="auto" w:fill="auto"/>
          </w:tcPr>
          <w:p w14:paraId="5DF46AF0" w14:textId="77777777" w:rsidR="00F018B8" w:rsidRPr="005673E7" w:rsidRDefault="00F018B8" w:rsidP="006361F6">
            <w:pPr>
              <w:tabs>
                <w:tab w:val="left" w:pos="90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B76038" w14:textId="77777777" w:rsidR="00F018B8" w:rsidRPr="005673E7" w:rsidRDefault="00F018B8" w:rsidP="006361F6">
            <w:pP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952" w:type="dxa"/>
            <w:shd w:val="clear" w:color="auto" w:fill="auto"/>
            <w:vAlign w:val="bottom"/>
          </w:tcPr>
          <w:p w14:paraId="09F2EE75" w14:textId="77777777" w:rsidR="00F018B8" w:rsidRPr="005673E7" w:rsidRDefault="00F018B8" w:rsidP="006361F6">
            <w:pP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3582" w:type="dxa"/>
            <w:shd w:val="clear" w:color="auto" w:fill="auto"/>
            <w:vAlign w:val="bottom"/>
          </w:tcPr>
          <w:p w14:paraId="47B2B520" w14:textId="77777777" w:rsidR="00F018B8" w:rsidRPr="005673E7" w:rsidRDefault="00F018B8" w:rsidP="006361F6">
            <w:pPr>
              <w:tabs>
                <w:tab w:val="left" w:pos="360"/>
                <w:tab w:val="center" w:pos="4153"/>
                <w:tab w:val="right" w:pos="7200"/>
                <w:tab w:val="right" w:pos="8306"/>
              </w:tabs>
              <w:spacing w:line="240" w:lineRule="auto"/>
              <w:ind w:right="43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F018B8" w:rsidRPr="005673E7" w14:paraId="1F7BF048" w14:textId="77777777" w:rsidTr="00C13DD2">
        <w:tc>
          <w:tcPr>
            <w:tcW w:w="1458" w:type="dxa"/>
            <w:shd w:val="clear" w:color="auto" w:fill="auto"/>
          </w:tcPr>
          <w:p w14:paraId="575AF95B" w14:textId="77777777" w:rsidR="00F018B8" w:rsidRPr="005673E7" w:rsidRDefault="00F018B8" w:rsidP="006361F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1,400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ล้านบาท </w:t>
            </w:r>
          </w:p>
        </w:tc>
        <w:tc>
          <w:tcPr>
            <w:tcW w:w="1080" w:type="dxa"/>
            <w:shd w:val="clear" w:color="auto" w:fill="auto"/>
          </w:tcPr>
          <w:p w14:paraId="581CF604" w14:textId="77777777" w:rsidR="00F018B8" w:rsidRPr="005673E7" w:rsidRDefault="00F018B8" w:rsidP="006361F6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MLR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6A16EF1D" w14:textId="77777777" w:rsidR="00F018B8" w:rsidRPr="005673E7" w:rsidRDefault="00F018B8" w:rsidP="006361F6">
            <w:pPr>
              <w:spacing w:line="240" w:lineRule="auto"/>
              <w:ind w:left="201" w:hanging="20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</w:t>
            </w:r>
          </w:p>
        </w:tc>
        <w:tc>
          <w:tcPr>
            <w:tcW w:w="2952" w:type="dxa"/>
            <w:shd w:val="clear" w:color="auto" w:fill="auto"/>
          </w:tcPr>
          <w:p w14:paraId="0CE00873" w14:textId="77777777" w:rsidR="00F018B8" w:rsidRPr="005673E7" w:rsidRDefault="00F018B8" w:rsidP="006361F6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ณ วันที่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มีนาคม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2560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บริษัททำสัญญาขยายระยะเวลาการผ่อนชำระหนี้เป็นรายเดือนๆละ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5.2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ล้านบาทจนถึงเดือนกันยายน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2563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และเดือนละ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17.32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ล้านบาทจนถึงเดือนตุลาคม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2564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และชำระเงินต้นพร้อมดอกเบี้ยส่วนที่เหลือทั้งจำนวนในเดือนพฤศจิกายน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2564</w:t>
            </w:r>
          </w:p>
          <w:p w14:paraId="09B0E040" w14:textId="77777777" w:rsidR="00F018B8" w:rsidRPr="005673E7" w:rsidRDefault="00F018B8" w:rsidP="006361F6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(เดิม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-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จ่ายชำระคืนเงินกู้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400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ล้านบาทภายในวันที่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30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2558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เงินกู้ยืมส่วนที่เหลือผ่อนชำระคืนเป็นรายไตรมาสๆละ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52.63</w:t>
            </w:r>
            <w:r w:rsidRPr="005673E7">
              <w:rPr>
                <w:rFonts w:ascii="BrowalliaUPC" w:hAnsi="BrowalliaUPC" w:cs="BrowalliaUPC"/>
                <w:color w:val="FFFFFF"/>
                <w:sz w:val="20"/>
                <w:szCs w:val="20"/>
                <w:lang w:val="en-GB"/>
              </w:rPr>
              <w:t>k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เริ่มชำระงวดแรกในเดือนมีนาคม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2558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จนถึงเดือนกันยายน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2562)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 </w:t>
            </w:r>
          </w:p>
          <w:p w14:paraId="61979AC4" w14:textId="77777777" w:rsidR="00F018B8" w:rsidRPr="005673E7" w:rsidRDefault="00F018B8" w:rsidP="006361F6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3582" w:type="dxa"/>
            <w:shd w:val="clear" w:color="auto" w:fill="auto"/>
          </w:tcPr>
          <w:p w14:paraId="10192ECB" w14:textId="7705B943" w:rsidR="00F018B8" w:rsidRPr="00E16252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ค้ำประกันร่วมโดยบริษัท</w:t>
            </w:r>
            <w:r w:rsidRPr="00E16252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เค แอนด์ ดับบลิว (ประเทศไทย)</w:t>
            </w:r>
            <w:r w:rsidR="00473C88" w:rsidRPr="00E16252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จำกัด</w:t>
            </w:r>
          </w:p>
          <w:p w14:paraId="3124D034" w14:textId="77777777" w:rsidR="00F018B8" w:rsidRPr="00E16252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หุ้นของบริษัท ดับบลิวซีไอ โฮลดิ้ง จำกัด (มหาชน)</w:t>
            </w:r>
          </w:p>
          <w:p w14:paraId="6C54260B" w14:textId="77777777" w:rsidR="00F018B8" w:rsidRPr="00E16252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ค้ำประกันโดยกรรมการสองท่าน</w:t>
            </w:r>
          </w:p>
          <w:p w14:paraId="734454F3" w14:textId="77777777" w:rsidR="00F018B8" w:rsidRPr="00E16252" w:rsidRDefault="00F018B8" w:rsidP="006361F6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</w:tr>
      <w:tr w:rsidR="00F018B8" w:rsidRPr="005673E7" w14:paraId="4CF825F1" w14:textId="77777777" w:rsidTr="00C13DD2">
        <w:tc>
          <w:tcPr>
            <w:tcW w:w="1458" w:type="dxa"/>
            <w:shd w:val="clear" w:color="auto" w:fill="auto"/>
          </w:tcPr>
          <w:p w14:paraId="1D6F7E1B" w14:textId="77777777" w:rsidR="00F018B8" w:rsidRPr="005673E7" w:rsidRDefault="00F018B8" w:rsidP="006361F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290      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5945A5F4" w14:textId="77777777" w:rsidR="00F018B8" w:rsidRPr="005673E7" w:rsidRDefault="00F018B8" w:rsidP="006361F6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MLR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5FFC5ACE" w14:textId="77777777" w:rsidR="00F018B8" w:rsidRPr="005673E7" w:rsidRDefault="00F018B8" w:rsidP="006361F6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0.6</w:t>
            </w:r>
          </w:p>
        </w:tc>
        <w:tc>
          <w:tcPr>
            <w:tcW w:w="2952" w:type="dxa"/>
            <w:shd w:val="clear" w:color="auto" w:fill="auto"/>
          </w:tcPr>
          <w:p w14:paraId="6F347084" w14:textId="7F82EB22" w:rsidR="00F018B8" w:rsidRPr="005673E7" w:rsidRDefault="00F018B8" w:rsidP="006361F6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4.49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เริ่มชำระงวดแรกในเดือนเมษายน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2560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จนถึงเดือน</w:t>
            </w:r>
            <w:r w:rsidR="00A93D4B"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มิ</w:t>
            </w:r>
            <w:r w:rsidR="00F73688"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ถุนายน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256</w:t>
            </w:r>
            <w:r w:rsidR="003A4C4A" w:rsidRPr="005673E7">
              <w:rPr>
                <w:rFonts w:ascii="BrowalliaUPC" w:hAnsi="BrowalliaUPC" w:cs="BrowalliaUPC"/>
                <w:sz w:val="20"/>
                <w:szCs w:val="20"/>
              </w:rPr>
              <w:t>3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 xml:space="preserve">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ซึ่งงวดสุดท้ายชำระเงินต้นและดอกเบี้ยที่เหลือทั้งจำนวน</w:t>
            </w:r>
          </w:p>
        </w:tc>
        <w:tc>
          <w:tcPr>
            <w:tcW w:w="3582" w:type="dxa"/>
            <w:shd w:val="clear" w:color="auto" w:fill="auto"/>
          </w:tcPr>
          <w:p w14:paraId="49CD766F" w14:textId="21980058" w:rsidR="00F018B8" w:rsidRPr="00E16252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จดจำนองที่ดินและอาคารของบริษัท</w:t>
            </w:r>
          </w:p>
          <w:p w14:paraId="6A454B2D" w14:textId="77777777" w:rsidR="00F018B8" w:rsidRPr="00E16252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หุ้นของบริษัท วุฒิศักดิ์ คลินิก อินเตอร์ กรุ๊ป จำกัด และ หุ้นของบริษัท อี ฟอร์ แอล เอม จำกัด (มหาชน)</w:t>
            </w:r>
            <w:r w:rsidRPr="00E16252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ถือโดยกรรมการของบริษัท บริษัทย่อย และบริษัทที่เกี่ยวข้องกัน</w:t>
            </w:r>
          </w:p>
          <w:p w14:paraId="7F61E8CB" w14:textId="77777777" w:rsidR="00F018B8" w:rsidRPr="00E16252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ค้ำประกันโดยกรรมการของบริษัท บริษัทย่อย และบริษัทที่เกี่ยวข้องกัน</w:t>
            </w:r>
          </w:p>
          <w:p w14:paraId="6A2C9FB7" w14:textId="77777777" w:rsidR="00F018B8" w:rsidRPr="00E16252" w:rsidRDefault="00F018B8" w:rsidP="006361F6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UPC" w:hAnsi="BrowalliaUPC" w:cs="BrowalliaUPC"/>
                <w:sz w:val="12"/>
                <w:szCs w:val="12"/>
                <w:cs/>
                <w:lang w:val="en-GB"/>
              </w:rPr>
            </w:pPr>
          </w:p>
        </w:tc>
      </w:tr>
      <w:tr w:rsidR="00F018B8" w:rsidRPr="005673E7" w14:paraId="2FDA7EE6" w14:textId="77777777" w:rsidTr="00C13DD2">
        <w:tc>
          <w:tcPr>
            <w:tcW w:w="1458" w:type="dxa"/>
            <w:shd w:val="clear" w:color="auto" w:fill="auto"/>
          </w:tcPr>
          <w:p w14:paraId="66D46F0E" w14:textId="77777777" w:rsidR="00F018B8" w:rsidRPr="005673E7" w:rsidRDefault="00F018B8" w:rsidP="006361F6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วงเงินกู้ 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494         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shd w:val="clear" w:color="auto" w:fill="auto"/>
          </w:tcPr>
          <w:p w14:paraId="7EB56A7D" w14:textId="77777777" w:rsidR="00F018B8" w:rsidRPr="005673E7" w:rsidRDefault="00F018B8" w:rsidP="006361F6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MLR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 ลบ</w:t>
            </w:r>
          </w:p>
          <w:p w14:paraId="10C327A9" w14:textId="77777777" w:rsidR="00F018B8" w:rsidRPr="005673E7" w:rsidRDefault="00F018B8" w:rsidP="006361F6">
            <w:pPr>
              <w:tabs>
                <w:tab w:val="center" w:pos="4153"/>
                <w:tab w:val="right" w:pos="7200"/>
                <w:tab w:val="right" w:pos="8306"/>
              </w:tabs>
              <w:spacing w:line="240" w:lineRule="auto"/>
              <w:ind w:left="201" w:right="-18" w:hanging="201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0.6</w:t>
            </w:r>
          </w:p>
        </w:tc>
        <w:tc>
          <w:tcPr>
            <w:tcW w:w="2952" w:type="dxa"/>
            <w:shd w:val="clear" w:color="auto" w:fill="auto"/>
          </w:tcPr>
          <w:p w14:paraId="29D547C0" w14:textId="3AD63106" w:rsidR="00F018B8" w:rsidRPr="005673E7" w:rsidRDefault="00F018B8" w:rsidP="006361F6">
            <w:pPr>
              <w:spacing w:line="240" w:lineRule="auto"/>
              <w:jc w:val="thaiDistribute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ผ่อนชำระคืนเป็นเดือนๆละ 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7.64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ล้านบาท เริ่มชำระงวดแรกในเดือนเมษายน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2560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จนถึงเดือน</w:t>
            </w:r>
            <w:r w:rsidR="00F73688"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กุมภาพันธ์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256</w:t>
            </w:r>
            <w:r w:rsidR="00983CB9" w:rsidRPr="005673E7">
              <w:rPr>
                <w:rFonts w:ascii="BrowalliaUPC" w:hAnsi="BrowalliaUPC" w:cs="BrowalliaUPC"/>
                <w:sz w:val="20"/>
                <w:szCs w:val="20"/>
              </w:rPr>
              <w:t>4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 xml:space="preserve">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ซึ่งงวดสุดท้ายชำระเงินต้นและดอกเบี้ยที่เหลือทั้งจำนวน</w:t>
            </w:r>
          </w:p>
        </w:tc>
        <w:tc>
          <w:tcPr>
            <w:tcW w:w="3582" w:type="dxa"/>
            <w:shd w:val="clear" w:color="auto" w:fill="auto"/>
          </w:tcPr>
          <w:p w14:paraId="762E63EB" w14:textId="6C3AA8D3" w:rsidR="00F018B8" w:rsidRPr="00E16252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จดจำนองที่ดินและอาคารของบริษัท</w:t>
            </w:r>
          </w:p>
          <w:p w14:paraId="6CBC2009" w14:textId="77777777" w:rsidR="00F018B8" w:rsidRPr="00E16252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หุ้นของบริษัท วุฒิศักดิ์ คลินิก อินเตอร์ กรุ๊ป จำกัด และ หุ้นของบริษัท อี ฟอร์ แอล เอม จำกัด (มหาชน)</w:t>
            </w:r>
            <w:r w:rsidRPr="00E16252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ถือโดยกรรมการของบริษัท บริษัทย่อย และบริษัทที่เกี่ยวข้องกัน</w:t>
            </w:r>
          </w:p>
          <w:p w14:paraId="0825E83E" w14:textId="77777777" w:rsidR="00F018B8" w:rsidRPr="00E16252" w:rsidRDefault="00F018B8" w:rsidP="006361F6">
            <w:pPr>
              <w:numPr>
                <w:ilvl w:val="0"/>
                <w:numId w:val="22"/>
              </w:num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 w:hanging="162"/>
              <w:jc w:val="thaiDistribute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E16252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ค้ำประกันโดยกรรมการของบริษัท บริษัทย่อย และบริษัทที่เกี่ยวข้องกัน</w:t>
            </w:r>
          </w:p>
          <w:p w14:paraId="314B4673" w14:textId="77777777" w:rsidR="00F018B8" w:rsidRPr="00E16252" w:rsidRDefault="00F018B8" w:rsidP="006361F6">
            <w:pPr>
              <w:tabs>
                <w:tab w:val="clear" w:pos="227"/>
                <w:tab w:val="clear" w:pos="680"/>
                <w:tab w:val="left" w:pos="162"/>
              </w:tabs>
              <w:spacing w:line="240" w:lineRule="auto"/>
              <w:ind w:left="162"/>
              <w:jc w:val="thaiDistribute"/>
              <w:rPr>
                <w:rFonts w:ascii="BrowalliaUPC" w:hAnsi="BrowalliaUPC" w:cs="BrowalliaUPC"/>
                <w:sz w:val="12"/>
                <w:szCs w:val="12"/>
                <w:cs/>
                <w:lang w:val="en-GB"/>
              </w:rPr>
            </w:pPr>
          </w:p>
        </w:tc>
      </w:tr>
    </w:tbl>
    <w:p w14:paraId="35EF71E5" w14:textId="070E2CF1" w:rsidR="00C65E53" w:rsidRPr="005673E7" w:rsidRDefault="00C65E53" w:rsidP="0017118E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FD7EB56" w14:textId="5EA35671" w:rsidR="00C90018" w:rsidRPr="005673E7" w:rsidRDefault="00C90018" w:rsidP="00F42F2A">
      <w:pPr>
        <w:tabs>
          <w:tab w:val="clear" w:pos="454"/>
          <w:tab w:val="clear" w:pos="680"/>
        </w:tabs>
        <w:ind w:left="426" w:right="-1"/>
        <w:jc w:val="thaiDistribute"/>
        <w:rPr>
          <w:rFonts w:ascii="BrowalliaUPC" w:hAnsi="BrowalliaUPC" w:cs="BrowalliaUPC"/>
          <w:spacing w:val="6"/>
          <w:sz w:val="28"/>
          <w:szCs w:val="28"/>
        </w:rPr>
      </w:pPr>
      <w:r w:rsidRPr="005673E7">
        <w:rPr>
          <w:rFonts w:ascii="BrowalliaUPC" w:hAnsi="BrowalliaUPC" w:cs="BrowalliaUPC"/>
          <w:spacing w:val="6"/>
          <w:sz w:val="28"/>
          <w:szCs w:val="28"/>
          <w:cs/>
        </w:rPr>
        <w:t xml:space="preserve">การเปลี่ยนแปลงของเงินกู้ยืมระยะยาวสำหรับปีสิ้นสุดวันที่ </w:t>
      </w:r>
      <w:r w:rsidR="00F53E8A" w:rsidRPr="005673E7">
        <w:rPr>
          <w:rFonts w:ascii="BrowalliaUPC" w:hAnsi="BrowalliaUPC" w:cs="BrowalliaUPC"/>
          <w:spacing w:val="6"/>
          <w:sz w:val="28"/>
          <w:szCs w:val="28"/>
        </w:rPr>
        <w:t>3</w:t>
      </w:r>
      <w:r w:rsidR="009B1C32" w:rsidRPr="005673E7">
        <w:rPr>
          <w:rFonts w:ascii="BrowalliaUPC" w:hAnsi="BrowalliaUPC" w:cs="BrowalliaUPC"/>
          <w:spacing w:val="6"/>
          <w:sz w:val="28"/>
          <w:szCs w:val="28"/>
        </w:rPr>
        <w:t>1</w:t>
      </w:r>
      <w:r w:rsidRPr="005673E7">
        <w:rPr>
          <w:rFonts w:ascii="BrowalliaUPC" w:hAnsi="BrowalliaUPC" w:cs="BrowalliaUPC"/>
          <w:spacing w:val="6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pacing w:val="6"/>
          <w:sz w:val="28"/>
          <w:szCs w:val="28"/>
          <w:cs/>
        </w:rPr>
        <w:t xml:space="preserve">ธันวาคม </w:t>
      </w:r>
      <w:r w:rsidR="00F53E8A" w:rsidRPr="005673E7">
        <w:rPr>
          <w:rFonts w:ascii="BrowalliaUPC" w:hAnsi="BrowalliaUPC" w:cs="BrowalliaUPC"/>
          <w:spacing w:val="6"/>
          <w:sz w:val="28"/>
          <w:szCs w:val="28"/>
        </w:rPr>
        <w:t>2563</w:t>
      </w:r>
      <w:r w:rsidRPr="005673E7">
        <w:rPr>
          <w:rFonts w:ascii="BrowalliaUPC" w:hAnsi="BrowalliaUPC" w:cs="BrowalliaUPC"/>
          <w:spacing w:val="6"/>
          <w:sz w:val="28"/>
          <w:szCs w:val="28"/>
          <w:cs/>
        </w:rPr>
        <w:t xml:space="preserve"> มีดังนี้</w:t>
      </w:r>
    </w:p>
    <w:p w14:paraId="196C4F43" w14:textId="77777777" w:rsidR="00C90018" w:rsidRPr="005673E7" w:rsidRDefault="00C90018" w:rsidP="00C90018">
      <w:pPr>
        <w:tabs>
          <w:tab w:val="clear" w:pos="454"/>
          <w:tab w:val="left" w:pos="459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996" w:type="dxa"/>
        <w:tblInd w:w="360" w:type="dxa"/>
        <w:tblLook w:val="01E0" w:firstRow="1" w:lastRow="1" w:firstColumn="1" w:lastColumn="1" w:noHBand="0" w:noVBand="0"/>
      </w:tblPr>
      <w:tblGrid>
        <w:gridCol w:w="4460"/>
        <w:gridCol w:w="2126"/>
        <w:gridCol w:w="309"/>
        <w:gridCol w:w="2101"/>
      </w:tblGrid>
      <w:tr w:rsidR="00C90018" w:rsidRPr="005673E7" w14:paraId="15AFFE6F" w14:textId="77777777" w:rsidTr="0039019C">
        <w:trPr>
          <w:trHeight w:val="378"/>
        </w:trPr>
        <w:tc>
          <w:tcPr>
            <w:tcW w:w="4460" w:type="dxa"/>
          </w:tcPr>
          <w:p w14:paraId="6B296B1E" w14:textId="77777777" w:rsidR="00C90018" w:rsidRPr="005673E7" w:rsidRDefault="00C90018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4536" w:type="dxa"/>
            <w:gridSpan w:val="3"/>
          </w:tcPr>
          <w:p w14:paraId="2EFF5D6E" w14:textId="77777777" w:rsidR="00C90018" w:rsidRPr="005673E7" w:rsidRDefault="00C90018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</w:t>
            </w:r>
            <w:proofErr w:type="gramStart"/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:</w:t>
            </w:r>
            <w:proofErr w:type="gramEnd"/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พันบาท)</w:t>
            </w:r>
          </w:p>
        </w:tc>
      </w:tr>
      <w:tr w:rsidR="00C90018" w:rsidRPr="005673E7" w14:paraId="17CC1D36" w14:textId="77777777" w:rsidTr="0039019C">
        <w:tc>
          <w:tcPr>
            <w:tcW w:w="4460" w:type="dxa"/>
          </w:tcPr>
          <w:p w14:paraId="1BC0A804" w14:textId="77777777" w:rsidR="00C90018" w:rsidRPr="005673E7" w:rsidRDefault="00C90018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9C5EF9B" w14:textId="77777777" w:rsidR="003054AA" w:rsidRDefault="003054AA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8FA6410" w14:textId="315660A2" w:rsidR="00C90018" w:rsidRPr="005673E7" w:rsidRDefault="00C90018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" w:type="dxa"/>
          </w:tcPr>
          <w:p w14:paraId="48DDA602" w14:textId="77777777" w:rsidR="00C90018" w:rsidRPr="005673E7" w:rsidRDefault="00C90018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2101" w:type="dxa"/>
          </w:tcPr>
          <w:p w14:paraId="64568B2D" w14:textId="77777777" w:rsidR="00783F05" w:rsidRDefault="00C90018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</w:t>
            </w:r>
          </w:p>
          <w:p w14:paraId="7A367FA7" w14:textId="74A12006" w:rsidR="00C90018" w:rsidRPr="005673E7" w:rsidRDefault="00C90018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9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ของบริษัท</w:t>
            </w:r>
          </w:p>
        </w:tc>
      </w:tr>
      <w:tr w:rsidR="00C90018" w:rsidRPr="005673E7" w14:paraId="2A700001" w14:textId="77777777" w:rsidTr="0039019C">
        <w:tc>
          <w:tcPr>
            <w:tcW w:w="4460" w:type="dxa"/>
          </w:tcPr>
          <w:p w14:paraId="0C8957B1" w14:textId="77777777" w:rsidR="00C90018" w:rsidRPr="005673E7" w:rsidRDefault="00C90018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0BF5E830" w14:textId="77777777" w:rsidR="00C90018" w:rsidRPr="005673E7" w:rsidRDefault="00C90018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09" w:type="dxa"/>
          </w:tcPr>
          <w:p w14:paraId="73D92677" w14:textId="77777777" w:rsidR="00C90018" w:rsidRPr="005673E7" w:rsidRDefault="00C90018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</w:tcBorders>
          </w:tcPr>
          <w:p w14:paraId="6CA5A9CD" w14:textId="77777777" w:rsidR="00C90018" w:rsidRPr="005673E7" w:rsidRDefault="00C90018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90018" w:rsidRPr="005673E7" w14:paraId="1DF9D296" w14:textId="77777777" w:rsidTr="0039019C">
        <w:tc>
          <w:tcPr>
            <w:tcW w:w="4460" w:type="dxa"/>
            <w:shd w:val="clear" w:color="auto" w:fill="auto"/>
          </w:tcPr>
          <w:p w14:paraId="25BCFACF" w14:textId="77777777" w:rsidR="00C90018" w:rsidRPr="005673E7" w:rsidRDefault="00C90018" w:rsidP="006A0A47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มกราคม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256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14:paraId="5DEEA5DF" w14:textId="77777777" w:rsidR="00C90018" w:rsidRPr="005673E7" w:rsidRDefault="00C90018" w:rsidP="006A0A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409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,996</w:t>
            </w:r>
          </w:p>
        </w:tc>
        <w:tc>
          <w:tcPr>
            <w:tcW w:w="309" w:type="dxa"/>
            <w:shd w:val="clear" w:color="auto" w:fill="auto"/>
          </w:tcPr>
          <w:p w14:paraId="275E5193" w14:textId="77777777" w:rsidR="00C90018" w:rsidRPr="005673E7" w:rsidRDefault="00C90018" w:rsidP="006A0A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01" w:type="dxa"/>
            <w:shd w:val="clear" w:color="auto" w:fill="auto"/>
          </w:tcPr>
          <w:p w14:paraId="686C4E04" w14:textId="77777777" w:rsidR="00C90018" w:rsidRPr="005673E7" w:rsidRDefault="00C90018" w:rsidP="006A0A4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409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,996</w:t>
            </w:r>
          </w:p>
        </w:tc>
      </w:tr>
      <w:tr w:rsidR="00561F2E" w:rsidRPr="005673E7" w14:paraId="7AF0CBD5" w14:textId="77777777" w:rsidTr="0039019C">
        <w:tc>
          <w:tcPr>
            <w:tcW w:w="4460" w:type="dxa"/>
            <w:shd w:val="clear" w:color="auto" w:fill="auto"/>
          </w:tcPr>
          <w:p w14:paraId="141083E2" w14:textId="77777777" w:rsidR="00561F2E" w:rsidRPr="005673E7" w:rsidRDefault="00561F2E" w:rsidP="00561F2E">
            <w:pPr>
              <w:pStyle w:val="BodyTextIndent"/>
              <w:tabs>
                <w:tab w:val="clear" w:pos="227"/>
              </w:tabs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บวก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จัดประเภทจากเงินกู้ระยะสั้นจากสถาบันการเงิน</w:t>
            </w:r>
          </w:p>
        </w:tc>
        <w:tc>
          <w:tcPr>
            <w:tcW w:w="2126" w:type="dxa"/>
            <w:shd w:val="clear" w:color="auto" w:fill="auto"/>
          </w:tcPr>
          <w:p w14:paraId="58A04234" w14:textId="0334741F" w:rsidR="00561F2E" w:rsidRPr="005673E7" w:rsidRDefault="002579BD" w:rsidP="00561F2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19</w:t>
            </w:r>
            <w:r w:rsidR="009E7A89"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,0</w:t>
            </w:r>
            <w:r w:rsidR="009E7A89">
              <w:rPr>
                <w:rFonts w:ascii="BrowalliaUPC" w:hAnsi="BrowalliaUPC" w:cs="BrowalliaUPC"/>
                <w:sz w:val="28"/>
                <w:szCs w:val="28"/>
              </w:rPr>
              <w:t>11</w:t>
            </w:r>
          </w:p>
        </w:tc>
        <w:tc>
          <w:tcPr>
            <w:tcW w:w="309" w:type="dxa"/>
            <w:shd w:val="clear" w:color="auto" w:fill="auto"/>
          </w:tcPr>
          <w:p w14:paraId="17189B36" w14:textId="77777777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01" w:type="dxa"/>
            <w:shd w:val="clear" w:color="auto" w:fill="auto"/>
          </w:tcPr>
          <w:p w14:paraId="260723B0" w14:textId="06AF6AB3" w:rsidR="00561F2E" w:rsidRPr="005673E7" w:rsidRDefault="00561F2E" w:rsidP="00561F2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561F2E" w:rsidRPr="005673E7" w14:paraId="674EF0DC" w14:textId="77777777" w:rsidTr="0039019C">
        <w:tc>
          <w:tcPr>
            <w:tcW w:w="4460" w:type="dxa"/>
            <w:shd w:val="clear" w:color="auto" w:fill="auto"/>
            <w:vAlign w:val="bottom"/>
          </w:tcPr>
          <w:p w14:paraId="02C8B3BA" w14:textId="77777777" w:rsidR="00561F2E" w:rsidRPr="005673E7" w:rsidRDefault="00561F2E" w:rsidP="00561F2E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2126" w:type="dxa"/>
            <w:shd w:val="clear" w:color="auto" w:fill="auto"/>
          </w:tcPr>
          <w:p w14:paraId="68A39819" w14:textId="7D60E018" w:rsidR="00561F2E" w:rsidRPr="005673E7" w:rsidRDefault="00561F2E" w:rsidP="00561F2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(2</w:t>
            </w:r>
            <w:r w:rsidR="009E7A89">
              <w:rPr>
                <w:rFonts w:ascii="BrowalliaUPC" w:hAnsi="BrowalliaUPC" w:cs="BrowalliaUPC"/>
                <w:sz w:val="28"/>
                <w:szCs w:val="28"/>
                <w:lang w:val="en-GB"/>
              </w:rPr>
              <w:t>25</w:t>
            </w:r>
            <w:r w:rsidR="002579BD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DB0098">
              <w:rPr>
                <w:rFonts w:ascii="BrowalliaUPC" w:hAnsi="BrowalliaUPC" w:cs="BrowalliaUPC"/>
                <w:sz w:val="28"/>
                <w:szCs w:val="28"/>
                <w:lang w:val="en-GB"/>
              </w:rPr>
              <w:t>41</w:t>
            </w:r>
            <w:r w:rsidR="002579BD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309" w:type="dxa"/>
            <w:shd w:val="clear" w:color="auto" w:fill="auto"/>
          </w:tcPr>
          <w:p w14:paraId="670ED365" w14:textId="77777777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01" w:type="dxa"/>
            <w:shd w:val="clear" w:color="auto" w:fill="auto"/>
          </w:tcPr>
          <w:p w14:paraId="3ED0B224" w14:textId="35FBB946" w:rsidR="00561F2E" w:rsidRPr="005673E7" w:rsidRDefault="00561F2E" w:rsidP="00561F2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(192,06</w:t>
            </w:r>
            <w:r w:rsidR="00A962F2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61F2E" w:rsidRPr="005673E7" w14:paraId="6987DEA5" w14:textId="77777777" w:rsidTr="0039019C">
        <w:tc>
          <w:tcPr>
            <w:tcW w:w="4460" w:type="dxa"/>
            <w:shd w:val="clear" w:color="auto" w:fill="auto"/>
            <w:vAlign w:val="bottom"/>
          </w:tcPr>
          <w:p w14:paraId="5A7B0355" w14:textId="77777777" w:rsidR="00561F2E" w:rsidRPr="005673E7" w:rsidRDefault="00561F2E" w:rsidP="00561F2E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ตัดจำหน่ายค่าธรรมเนียมทางการเงินรอตัดบัญชี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3C3BC4CC" w14:textId="48760165" w:rsidR="00561F2E" w:rsidRPr="005673E7" w:rsidRDefault="00561F2E" w:rsidP="00561F2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2,262</w:t>
            </w:r>
          </w:p>
        </w:tc>
        <w:tc>
          <w:tcPr>
            <w:tcW w:w="309" w:type="dxa"/>
            <w:shd w:val="clear" w:color="auto" w:fill="auto"/>
          </w:tcPr>
          <w:p w14:paraId="5BF995AF" w14:textId="77777777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01" w:type="dxa"/>
            <w:tcBorders>
              <w:bottom w:val="single" w:sz="4" w:space="0" w:color="auto"/>
            </w:tcBorders>
            <w:shd w:val="clear" w:color="auto" w:fill="auto"/>
          </w:tcPr>
          <w:p w14:paraId="10F030AC" w14:textId="2DF187D0" w:rsidR="00561F2E" w:rsidRPr="005673E7" w:rsidRDefault="00561F2E" w:rsidP="00561F2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2,262</w:t>
            </w:r>
          </w:p>
        </w:tc>
      </w:tr>
      <w:tr w:rsidR="00561F2E" w:rsidRPr="005673E7" w14:paraId="26E2BEE1" w14:textId="77777777" w:rsidTr="0039019C">
        <w:trPr>
          <w:trHeight w:val="278"/>
        </w:trPr>
        <w:tc>
          <w:tcPr>
            <w:tcW w:w="4460" w:type="dxa"/>
            <w:shd w:val="clear" w:color="auto" w:fill="auto"/>
            <w:vAlign w:val="bottom"/>
          </w:tcPr>
          <w:p w14:paraId="1C754792" w14:textId="31E9D0AE" w:rsidR="00561F2E" w:rsidRPr="005673E7" w:rsidRDefault="00561F2E" w:rsidP="00561F2E">
            <w:pPr>
              <w:pStyle w:val="BodyTextIndent"/>
              <w:spacing w:after="0" w:line="240" w:lineRule="auto"/>
              <w:ind w:left="-30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ยอดคงเหลือ ณ วันที่ </w:t>
            </w:r>
            <w:r w:rsidR="00C762DF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A476788" w14:textId="0DE4725C" w:rsidR="00561F2E" w:rsidRPr="005673E7" w:rsidRDefault="004B7A6D" w:rsidP="00561F2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</w:t>
            </w:r>
            <w:r w:rsidR="00DB0098">
              <w:rPr>
                <w:rFonts w:ascii="BrowalliaUPC" w:hAnsi="BrowalliaUPC" w:cs="BrowalliaUPC"/>
                <w:sz w:val="28"/>
                <w:szCs w:val="28"/>
              </w:rPr>
              <w:t>85</w:t>
            </w:r>
            <w:r w:rsidR="00561F2E"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DB0098">
              <w:rPr>
                <w:rFonts w:ascii="BrowalliaUPC" w:hAnsi="BrowalliaUPC" w:cs="BrowalliaUPC"/>
                <w:sz w:val="28"/>
                <w:szCs w:val="28"/>
              </w:rPr>
              <w:t>858</w:t>
            </w:r>
          </w:p>
        </w:tc>
        <w:tc>
          <w:tcPr>
            <w:tcW w:w="309" w:type="dxa"/>
            <w:shd w:val="clear" w:color="auto" w:fill="auto"/>
          </w:tcPr>
          <w:p w14:paraId="005BAECB" w14:textId="77777777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10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84D41D0" w14:textId="30BFF095" w:rsidR="00561F2E" w:rsidRPr="005673E7" w:rsidRDefault="00561F2E" w:rsidP="00561F2E">
            <w:pPr>
              <w:tabs>
                <w:tab w:val="clear" w:pos="227"/>
                <w:tab w:val="clear" w:pos="454"/>
                <w:tab w:val="left" w:pos="360"/>
                <w:tab w:val="left" w:pos="540"/>
                <w:tab w:val="left" w:pos="720"/>
                <w:tab w:val="left" w:pos="108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220,19</w:t>
            </w:r>
            <w:r w:rsidR="00A962F2" w:rsidRPr="005673E7">
              <w:rPr>
                <w:rFonts w:ascii="BrowalliaUPC" w:hAnsi="BrowalliaUPC" w:cs="BrowalliaUPC"/>
                <w:sz w:val="28"/>
                <w:szCs w:val="28"/>
              </w:rPr>
              <w:t>7</w:t>
            </w:r>
          </w:p>
        </w:tc>
      </w:tr>
    </w:tbl>
    <w:p w14:paraId="6B981A77" w14:textId="77777777" w:rsidR="00F018B8" w:rsidRPr="005673E7" w:rsidRDefault="00F018B8" w:rsidP="00F018B8">
      <w:pPr>
        <w:tabs>
          <w:tab w:val="clear" w:pos="454"/>
          <w:tab w:val="left" w:pos="459"/>
        </w:tabs>
        <w:spacing w:line="240" w:lineRule="auto"/>
        <w:ind w:left="426"/>
        <w:rPr>
          <w:rFonts w:ascii="BrowalliaUPC" w:hAnsi="BrowalliaUPC" w:cs="BrowalliaUPC"/>
          <w:sz w:val="24"/>
          <w:szCs w:val="24"/>
        </w:rPr>
      </w:pPr>
    </w:p>
    <w:p w14:paraId="194E1BF5" w14:textId="4912A06E" w:rsidR="0060516D" w:rsidRPr="005673E7" w:rsidRDefault="0060516D" w:rsidP="0060516D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ค</w:t>
      </w:r>
      <w:r w:rsidR="008D4A68" w:rsidRPr="005673E7">
        <w:rPr>
          <w:rFonts w:ascii="BrowalliaUPC" w:hAnsi="BrowalliaUPC" w:cs="BrowalliaUPC"/>
          <w:sz w:val="28"/>
          <w:szCs w:val="28"/>
          <w:cs/>
        </w:rPr>
        <w:t>่า</w:t>
      </w:r>
      <w:r w:rsidRPr="005673E7">
        <w:rPr>
          <w:rFonts w:ascii="BrowalliaUPC" w:hAnsi="BrowalliaUPC" w:cs="BrowalliaUPC"/>
          <w:sz w:val="28"/>
          <w:szCs w:val="28"/>
          <w:cs/>
        </w:rPr>
        <w:t>ธรรมเนียมทางการเงินรอตัดบัญชีเป็นค่าธรรมเนียมทางการเงินในการจัดหาเงินกู้ยืมระยะยาวของ</w:t>
      </w:r>
      <w:r w:rsidR="00E97325" w:rsidRPr="005673E7">
        <w:rPr>
          <w:rFonts w:ascii="BrowalliaUPC" w:hAnsi="BrowalliaUPC" w:cs="BrowalliaUPC"/>
          <w:sz w:val="28"/>
          <w:szCs w:val="28"/>
          <w:cs/>
        </w:rPr>
        <w:t>บริษัท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ค่าธรรมเนียมทางการเงินรอตัดบัญชีตัดจำหน่ายคำนวณโดยวิธีอัตราดอกเบี้ยที่แท้จริงตามอายุสัญญาที่เกี่ยวข้อง</w:t>
      </w:r>
    </w:p>
    <w:p w14:paraId="55B5121F" w14:textId="77777777" w:rsidR="0060516D" w:rsidRPr="005673E7" w:rsidRDefault="0060516D" w:rsidP="00011E9D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</w:p>
    <w:p w14:paraId="034E2B84" w14:textId="50536538" w:rsidR="00011E9D" w:rsidRPr="005673E7" w:rsidRDefault="00011E9D" w:rsidP="00011E9D">
      <w:pPr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ภายใต้สัญญาเงินกู้ </w:t>
      </w:r>
      <w:r w:rsidR="00E97325" w:rsidRPr="005673E7">
        <w:rPr>
          <w:rFonts w:ascii="BrowalliaUPC" w:hAnsi="BrowalliaUPC" w:cs="BrowalliaUPC"/>
          <w:sz w:val="28"/>
          <w:szCs w:val="28"/>
          <w:cs/>
        </w:rPr>
        <w:t>บริษัท</w:t>
      </w:r>
      <w:r w:rsidRPr="005673E7">
        <w:rPr>
          <w:rFonts w:ascii="BrowalliaUPC" w:hAnsi="BrowalliaUPC" w:cs="BrowalliaUPC"/>
          <w:sz w:val="28"/>
          <w:szCs w:val="28"/>
          <w:cs/>
        </w:rPr>
        <w:t>ต้องปฏิบัติตามเงื่อนไขทางการเงินบางประการตามที่ระบุในสัญญา เช่น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2B957C46" w14:textId="17F85D68" w:rsidR="00011E9D" w:rsidRPr="005673E7" w:rsidRDefault="00011E9D" w:rsidP="0041659D">
      <w:pPr>
        <w:tabs>
          <w:tab w:val="clear" w:pos="454"/>
          <w:tab w:val="left" w:pos="426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>ณ วันที่</w:t>
      </w:r>
      <w:r w:rsidRPr="005673E7">
        <w:rPr>
          <w:rFonts w:ascii="BrowalliaUPC" w:hAnsi="BrowalliaUPC" w:cs="BrowalliaUPC"/>
          <w:sz w:val="28"/>
          <w:szCs w:val="28"/>
        </w:rPr>
        <w:t xml:space="preserve"> 31 </w:t>
      </w:r>
      <w:r w:rsidRPr="005673E7">
        <w:rPr>
          <w:rFonts w:ascii="BrowalliaUPC" w:hAnsi="BrowalliaUPC" w:cs="BrowalliaUPC"/>
          <w:sz w:val="28"/>
          <w:szCs w:val="28"/>
          <w:cs/>
        </w:rPr>
        <w:t>ธันวาคม</w:t>
      </w:r>
      <w:r w:rsidRPr="005673E7">
        <w:rPr>
          <w:rFonts w:ascii="BrowalliaUPC" w:hAnsi="BrowalliaUPC" w:cs="BrowalliaUPC"/>
          <w:sz w:val="28"/>
          <w:szCs w:val="28"/>
        </w:rPr>
        <w:t xml:space="preserve"> 256</w:t>
      </w:r>
      <w:r w:rsidR="00D131DF" w:rsidRPr="005673E7">
        <w:rPr>
          <w:rFonts w:ascii="BrowalliaUPC" w:hAnsi="BrowalliaUPC" w:cs="BrowalliaUPC"/>
          <w:sz w:val="28"/>
          <w:szCs w:val="28"/>
        </w:rPr>
        <w:t>3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E97325" w:rsidRPr="005673E7">
        <w:rPr>
          <w:rFonts w:ascii="BrowalliaUPC" w:hAnsi="BrowalliaUPC" w:cs="BrowalliaUPC"/>
          <w:sz w:val="28"/>
          <w:szCs w:val="28"/>
          <w:cs/>
        </w:rPr>
        <w:t>บริษัท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ไม่สามารถดํารงอัตราส่วนทางการเงินตามที่ระบุในสัญญากู้ยืมเงินกับธนาคารได้ ซึ่งไม่เป็นไปตามเงื่อนไขของสัญญาเงินกู้ยืม ดังนั้น </w:t>
      </w:r>
      <w:r w:rsidR="00E97325" w:rsidRPr="005673E7">
        <w:rPr>
          <w:rFonts w:ascii="BrowalliaUPC" w:hAnsi="BrowalliaUPC" w:cs="BrowalliaUPC"/>
          <w:sz w:val="28"/>
          <w:szCs w:val="28"/>
          <w:cs/>
        </w:rPr>
        <w:t>บริษัท</w:t>
      </w:r>
      <w:r w:rsidRPr="005673E7">
        <w:rPr>
          <w:rFonts w:ascii="BrowalliaUPC" w:hAnsi="BrowalliaUPC" w:cs="BrowalliaUPC"/>
          <w:sz w:val="28"/>
          <w:szCs w:val="28"/>
          <w:cs/>
        </w:rPr>
        <w:t>จึงได้จัดประเภทเงินกู้ยืมดังกล่าวเป็นหนี้สินหมุนเวียนในงบแสดงฐานะ</w:t>
      </w:r>
      <w:r w:rsidR="00F364D7">
        <w:rPr>
          <w:rFonts w:ascii="BrowalliaUPC" w:hAnsi="BrowalliaUPC" w:cs="BrowalliaUPC" w:hint="cs"/>
          <w:sz w:val="28"/>
          <w:szCs w:val="28"/>
          <w:cs/>
        </w:rPr>
        <w:t>การเงิน</w:t>
      </w:r>
    </w:p>
    <w:p w14:paraId="2A904BC6" w14:textId="77777777" w:rsidR="00551D48" w:rsidRPr="005673E7" w:rsidRDefault="00551D48" w:rsidP="00C55161">
      <w:pPr>
        <w:pStyle w:val="CordiaNew"/>
        <w:shd w:val="clear" w:color="auto" w:fill="FFFFFF" w:themeFill="background1"/>
        <w:tabs>
          <w:tab w:val="clear" w:pos="4153"/>
        </w:tabs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</w:p>
    <w:p w14:paraId="77A628D6" w14:textId="3329647F" w:rsidR="00ED0B2B" w:rsidRPr="005673E7" w:rsidRDefault="00ED0B2B" w:rsidP="00983A60">
      <w:pPr>
        <w:pStyle w:val="CordiaNew"/>
        <w:numPr>
          <w:ilvl w:val="0"/>
          <w:numId w:val="16"/>
        </w:numPr>
        <w:tabs>
          <w:tab w:val="clear" w:pos="4153"/>
          <w:tab w:val="left" w:pos="810"/>
        </w:tabs>
        <w:ind w:left="450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รายได้ร</w:t>
      </w:r>
      <w:r w:rsidR="00172076">
        <w:rPr>
          <w:rFonts w:ascii="BrowalliaUPC" w:hAnsi="BrowalliaUPC" w:cs="BrowalliaUPC" w:hint="cs"/>
          <w:b/>
          <w:bCs/>
          <w:sz w:val="28"/>
          <w:szCs w:val="28"/>
          <w:cs/>
        </w:rPr>
        <w:t>อการ</w:t>
      </w:r>
      <w:r w:rsidR="00AB40A3">
        <w:rPr>
          <w:rFonts w:ascii="BrowalliaUPC" w:hAnsi="BrowalliaUPC" w:cs="BrowalliaUPC" w:hint="cs"/>
          <w:b/>
          <w:bCs/>
          <w:sz w:val="28"/>
          <w:szCs w:val="28"/>
          <w:cs/>
        </w:rPr>
        <w:t>รับร</w:t>
      </w:r>
      <w:r w:rsidR="00375365">
        <w:rPr>
          <w:rFonts w:ascii="BrowalliaUPC" w:hAnsi="BrowalliaUPC" w:cs="BrowalliaUPC" w:hint="cs"/>
          <w:b/>
          <w:bCs/>
          <w:sz w:val="28"/>
          <w:szCs w:val="28"/>
          <w:cs/>
        </w:rPr>
        <w:t>ู้</w:t>
      </w:r>
      <w:r w:rsidR="00AB40A3">
        <w:rPr>
          <w:rFonts w:ascii="BrowalliaUPC" w:hAnsi="BrowalliaUPC" w:cs="BrowalliaUPC" w:hint="cs"/>
          <w:b/>
          <w:bCs/>
          <w:sz w:val="28"/>
          <w:szCs w:val="28"/>
          <w:cs/>
        </w:rPr>
        <w:t>ที่มีภาระที่ต้องปฏิบัติและรับล่วงหน้าจากลูกค้า</w:t>
      </w:r>
    </w:p>
    <w:p w14:paraId="0E26EC11" w14:textId="77777777" w:rsidR="00B56BCB" w:rsidRPr="005673E7" w:rsidRDefault="00B56BCB" w:rsidP="00B56BCB">
      <w:pPr>
        <w:pStyle w:val="CordiaNew"/>
        <w:tabs>
          <w:tab w:val="clear" w:pos="4153"/>
          <w:tab w:val="left" w:pos="810"/>
        </w:tabs>
        <w:ind w:left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tbl>
      <w:tblPr>
        <w:tblStyle w:val="TableGrid"/>
        <w:tblW w:w="898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7"/>
        <w:gridCol w:w="1261"/>
        <w:gridCol w:w="1263"/>
        <w:gridCol w:w="1227"/>
        <w:gridCol w:w="1218"/>
      </w:tblGrid>
      <w:tr w:rsidR="00B56BCB" w:rsidRPr="005673E7" w14:paraId="2C47B52A" w14:textId="77777777" w:rsidTr="00330AA1">
        <w:tc>
          <w:tcPr>
            <w:tcW w:w="4017" w:type="dxa"/>
            <w:hideMark/>
          </w:tcPr>
          <w:p w14:paraId="7CC7364C" w14:textId="77777777" w:rsidR="00B56BCB" w:rsidRPr="005673E7" w:rsidRDefault="00B56BCB" w:rsidP="00330AA1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2524" w:type="dxa"/>
            <w:gridSpan w:val="2"/>
            <w:vAlign w:val="bottom"/>
          </w:tcPr>
          <w:p w14:paraId="017AFD8C" w14:textId="77777777" w:rsidR="00B56BCB" w:rsidRPr="005673E7" w:rsidRDefault="00B56BCB" w:rsidP="00330AA1">
            <w:pP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45" w:type="dxa"/>
            <w:gridSpan w:val="2"/>
            <w:vAlign w:val="bottom"/>
            <w:hideMark/>
          </w:tcPr>
          <w:p w14:paraId="665D81C1" w14:textId="77777777" w:rsidR="00B56BCB" w:rsidRPr="005673E7" w:rsidRDefault="00B56BCB" w:rsidP="00330AA1">
            <w:pPr>
              <w:jc w:val="right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พันบาท)</w:t>
            </w:r>
          </w:p>
        </w:tc>
      </w:tr>
      <w:tr w:rsidR="00B56BCB" w:rsidRPr="005673E7" w14:paraId="1528E198" w14:textId="77777777" w:rsidTr="00330AA1">
        <w:tc>
          <w:tcPr>
            <w:tcW w:w="4017" w:type="dxa"/>
            <w:hideMark/>
          </w:tcPr>
          <w:p w14:paraId="55FDC859" w14:textId="77777777" w:rsidR="00B56BCB" w:rsidRPr="005673E7" w:rsidRDefault="00B56BCB" w:rsidP="00330AA1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2524" w:type="dxa"/>
            <w:gridSpan w:val="2"/>
            <w:vAlign w:val="bottom"/>
            <w:hideMark/>
          </w:tcPr>
          <w:p w14:paraId="03FBF21A" w14:textId="77777777" w:rsidR="00B56BCB" w:rsidRPr="005673E7" w:rsidRDefault="00B56BCB" w:rsidP="00330AA1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45" w:type="dxa"/>
            <w:gridSpan w:val="2"/>
            <w:vAlign w:val="bottom"/>
            <w:hideMark/>
          </w:tcPr>
          <w:p w14:paraId="738374E8" w14:textId="77777777" w:rsidR="00B56BCB" w:rsidRPr="005673E7" w:rsidRDefault="00B56BCB" w:rsidP="00330AA1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tr w:rsidR="00B56BCB" w:rsidRPr="005673E7" w14:paraId="1F13B121" w14:textId="77777777" w:rsidTr="00330AA1">
        <w:tc>
          <w:tcPr>
            <w:tcW w:w="4017" w:type="dxa"/>
          </w:tcPr>
          <w:p w14:paraId="5C633AB1" w14:textId="77777777" w:rsidR="00B56BCB" w:rsidRPr="005673E7" w:rsidRDefault="00B56BCB" w:rsidP="00330AA1">
            <w:pPr>
              <w:tabs>
                <w:tab w:val="clear" w:pos="6322"/>
                <w:tab w:val="left" w:pos="3673"/>
              </w:tabs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5CF7429" w14:textId="77777777" w:rsidR="00B56BCB" w:rsidRPr="005673E7" w:rsidRDefault="00B56BCB" w:rsidP="00330AA1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63" w:type="dxa"/>
          </w:tcPr>
          <w:p w14:paraId="62A83D42" w14:textId="77777777" w:rsidR="00B56BCB" w:rsidRPr="005673E7" w:rsidRDefault="00B56BCB" w:rsidP="00330AA1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7" w:type="dxa"/>
          </w:tcPr>
          <w:p w14:paraId="6B42EA2F" w14:textId="77777777" w:rsidR="00B56BCB" w:rsidRPr="005673E7" w:rsidRDefault="00B56BCB" w:rsidP="00330AA1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18" w:type="dxa"/>
          </w:tcPr>
          <w:p w14:paraId="011F0BC8" w14:textId="77777777" w:rsidR="00B56BCB" w:rsidRPr="005673E7" w:rsidRDefault="00B56BCB" w:rsidP="00330AA1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B56BCB" w:rsidRPr="005673E7" w14:paraId="620A9609" w14:textId="77777777" w:rsidTr="00330AA1">
        <w:tc>
          <w:tcPr>
            <w:tcW w:w="4017" w:type="dxa"/>
          </w:tcPr>
          <w:p w14:paraId="517EFEAE" w14:textId="77777777" w:rsidR="00B56BCB" w:rsidRPr="005673E7" w:rsidRDefault="00B56BCB" w:rsidP="00330AA1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0FFD2754" w14:textId="77777777" w:rsidR="00B56BCB" w:rsidRPr="005673E7" w:rsidRDefault="00B56BCB" w:rsidP="0033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7DDA6FAB" w14:textId="77777777" w:rsidR="00B56BCB" w:rsidRPr="005673E7" w:rsidRDefault="00B56BCB" w:rsidP="0033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14:paraId="3FFAEF21" w14:textId="77777777" w:rsidR="00B56BCB" w:rsidRPr="005673E7" w:rsidRDefault="00B56BCB" w:rsidP="0033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8" w:type="dxa"/>
            <w:vAlign w:val="center"/>
          </w:tcPr>
          <w:p w14:paraId="18B49025" w14:textId="77777777" w:rsidR="00B56BCB" w:rsidRPr="005673E7" w:rsidRDefault="00B56BCB" w:rsidP="00330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B46D13" w:rsidRPr="005673E7" w14:paraId="56079A56" w14:textId="77777777" w:rsidTr="00C13DD2">
        <w:tc>
          <w:tcPr>
            <w:tcW w:w="4017" w:type="dxa"/>
          </w:tcPr>
          <w:p w14:paraId="789CBBCA" w14:textId="5815966C" w:rsidR="00B46D13" w:rsidRPr="005673E7" w:rsidRDefault="00B46D13" w:rsidP="00B46D13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1 </w:t>
            </w: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1261" w:type="dxa"/>
            <w:shd w:val="clear" w:color="auto" w:fill="auto"/>
          </w:tcPr>
          <w:p w14:paraId="2FDD3808" w14:textId="2D279006" w:rsidR="00B46D13" w:rsidRPr="005673E7" w:rsidRDefault="00B46D13" w:rsidP="00B4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41,487</w:t>
            </w:r>
          </w:p>
        </w:tc>
        <w:tc>
          <w:tcPr>
            <w:tcW w:w="1263" w:type="dxa"/>
          </w:tcPr>
          <w:p w14:paraId="54BB6A4A" w14:textId="27328F45" w:rsidR="00B46D13" w:rsidRPr="005673E7" w:rsidRDefault="00B46D13" w:rsidP="00B4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24,434</w:t>
            </w:r>
          </w:p>
        </w:tc>
        <w:tc>
          <w:tcPr>
            <w:tcW w:w="1227" w:type="dxa"/>
          </w:tcPr>
          <w:p w14:paraId="34E97B7D" w14:textId="73E9C42F" w:rsidR="00B46D13" w:rsidRPr="005673E7" w:rsidRDefault="00B46D13" w:rsidP="00B4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19,699</w:t>
            </w:r>
          </w:p>
        </w:tc>
        <w:tc>
          <w:tcPr>
            <w:tcW w:w="1218" w:type="dxa"/>
          </w:tcPr>
          <w:p w14:paraId="7C3345BF" w14:textId="412ACAD0" w:rsidR="00B46D13" w:rsidRPr="005673E7" w:rsidRDefault="00B46D13" w:rsidP="00B4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5,001</w:t>
            </w:r>
          </w:p>
        </w:tc>
      </w:tr>
      <w:tr w:rsidR="00B46D13" w:rsidRPr="005673E7" w14:paraId="30D32F56" w14:textId="77777777" w:rsidTr="00C13DD2">
        <w:tc>
          <w:tcPr>
            <w:tcW w:w="4017" w:type="dxa"/>
          </w:tcPr>
          <w:p w14:paraId="7CB8A915" w14:textId="48380357" w:rsidR="00B46D13" w:rsidRPr="005673E7" w:rsidRDefault="00B46D13" w:rsidP="00696165">
            <w:pPr>
              <w:tabs>
                <w:tab w:val="clear" w:pos="680"/>
                <w:tab w:val="left" w:pos="602"/>
              </w:tabs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 </w:t>
            </w: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 </w:t>
            </w: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261" w:type="dxa"/>
            <w:shd w:val="clear" w:color="auto" w:fill="auto"/>
          </w:tcPr>
          <w:p w14:paraId="533B94A5" w14:textId="61CCF172" w:rsidR="00B46D13" w:rsidRPr="005673E7" w:rsidRDefault="00B46D13" w:rsidP="00B4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35,487</w:t>
            </w:r>
          </w:p>
        </w:tc>
        <w:tc>
          <w:tcPr>
            <w:tcW w:w="1263" w:type="dxa"/>
          </w:tcPr>
          <w:p w14:paraId="2FC26E43" w14:textId="2BE230E8" w:rsidR="00B46D13" w:rsidRPr="005673E7" w:rsidRDefault="00B46D13" w:rsidP="00B4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170,242</w:t>
            </w:r>
          </w:p>
        </w:tc>
        <w:tc>
          <w:tcPr>
            <w:tcW w:w="1227" w:type="dxa"/>
            <w:shd w:val="clear" w:color="auto" w:fill="auto"/>
          </w:tcPr>
          <w:p w14:paraId="510CBE88" w14:textId="6A1832B0" w:rsidR="00B46D13" w:rsidRPr="005673E7" w:rsidRDefault="00B46D13" w:rsidP="00B4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31,732</w:t>
            </w:r>
          </w:p>
        </w:tc>
        <w:tc>
          <w:tcPr>
            <w:tcW w:w="1218" w:type="dxa"/>
          </w:tcPr>
          <w:p w14:paraId="70F6381A" w14:textId="7BD1BDBB" w:rsidR="00B46D13" w:rsidRPr="005673E7" w:rsidRDefault="00B46D13" w:rsidP="00B46D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46,406</w:t>
            </w:r>
          </w:p>
        </w:tc>
      </w:tr>
      <w:tr w:rsidR="00B46D13" w:rsidRPr="005673E7" w14:paraId="0D4D8FF5" w14:textId="77777777" w:rsidTr="00C13DD2">
        <w:tc>
          <w:tcPr>
            <w:tcW w:w="4017" w:type="dxa"/>
          </w:tcPr>
          <w:p w14:paraId="30CBD3AE" w14:textId="157FE390" w:rsidR="00B46D13" w:rsidRPr="005673E7" w:rsidRDefault="00B46D13" w:rsidP="00B46D13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   </w:t>
            </w: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 </w:t>
            </w: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รับรู้เป็นรายได้ระหว่างปี</w:t>
            </w:r>
          </w:p>
        </w:tc>
        <w:tc>
          <w:tcPr>
            <w:tcW w:w="1261" w:type="dxa"/>
            <w:shd w:val="clear" w:color="auto" w:fill="auto"/>
          </w:tcPr>
          <w:p w14:paraId="16848119" w14:textId="0E579642" w:rsidR="00B46D13" w:rsidRPr="005673E7" w:rsidRDefault="00B46D13" w:rsidP="00B46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(35,628)</w:t>
            </w:r>
          </w:p>
        </w:tc>
        <w:tc>
          <w:tcPr>
            <w:tcW w:w="1263" w:type="dxa"/>
          </w:tcPr>
          <w:p w14:paraId="7459491C" w14:textId="4DFF16C3" w:rsidR="00B46D13" w:rsidRPr="005673E7" w:rsidRDefault="00B46D13" w:rsidP="00B46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(153,189)</w:t>
            </w:r>
          </w:p>
        </w:tc>
        <w:tc>
          <w:tcPr>
            <w:tcW w:w="1227" w:type="dxa"/>
            <w:shd w:val="clear" w:color="auto" w:fill="auto"/>
          </w:tcPr>
          <w:p w14:paraId="2056BDBF" w14:textId="3D5D6E44" w:rsidR="00B46D13" w:rsidRPr="005673E7" w:rsidRDefault="00B46D13" w:rsidP="00B46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(32,392)</w:t>
            </w:r>
          </w:p>
        </w:tc>
        <w:tc>
          <w:tcPr>
            <w:tcW w:w="1218" w:type="dxa"/>
            <w:shd w:val="clear" w:color="auto" w:fill="auto"/>
          </w:tcPr>
          <w:p w14:paraId="3ABA048E" w14:textId="23727F1F" w:rsidR="00B46D13" w:rsidRPr="005673E7" w:rsidRDefault="00B46D13" w:rsidP="00B46D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(31,708)</w:t>
            </w:r>
          </w:p>
        </w:tc>
      </w:tr>
      <w:tr w:rsidR="00F22C72" w:rsidRPr="005673E7" w14:paraId="668564B0" w14:textId="77777777" w:rsidTr="00330AA1">
        <w:tc>
          <w:tcPr>
            <w:tcW w:w="4017" w:type="dxa"/>
          </w:tcPr>
          <w:p w14:paraId="739871B5" w14:textId="732BEEDD" w:rsidR="00F22C72" w:rsidRPr="005673E7" w:rsidRDefault="00F22C72" w:rsidP="00F22C72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  <w:t xml:space="preserve">31 </w:t>
            </w: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A4F2670" w14:textId="5746820E" w:rsidR="00F22C72" w:rsidRPr="005673E7" w:rsidRDefault="00F22C72" w:rsidP="00F22C7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41,346</w:t>
            </w:r>
          </w:p>
        </w:tc>
        <w:tc>
          <w:tcPr>
            <w:tcW w:w="1263" w:type="dxa"/>
            <w:vAlign w:val="center"/>
          </w:tcPr>
          <w:p w14:paraId="09826FEE" w14:textId="3381EACC" w:rsidR="00F22C72" w:rsidRPr="005673E7" w:rsidRDefault="00F22C72" w:rsidP="00F22C7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41,487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6C0CBDBF" w14:textId="5972AF51" w:rsidR="00F22C72" w:rsidRPr="005673E7" w:rsidRDefault="00F22C72" w:rsidP="00F22C7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19,039</w:t>
            </w:r>
          </w:p>
        </w:tc>
        <w:tc>
          <w:tcPr>
            <w:tcW w:w="1218" w:type="dxa"/>
          </w:tcPr>
          <w:p w14:paraId="3FD842BF" w14:textId="23BB55FA" w:rsidR="00F22C72" w:rsidRPr="005673E7" w:rsidRDefault="00F22C72" w:rsidP="00F22C72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19,699</w:t>
            </w:r>
          </w:p>
        </w:tc>
      </w:tr>
    </w:tbl>
    <w:p w14:paraId="3C46F869" w14:textId="2541B6FC" w:rsidR="00CC17BD" w:rsidRPr="005673E7" w:rsidRDefault="00CC17BD" w:rsidP="00CC17BD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9D49FDD" w14:textId="498710E7" w:rsidR="00D8341E" w:rsidRPr="005673E7" w:rsidRDefault="00D819A3" w:rsidP="00421E2E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หนี้สิ</w:t>
      </w:r>
      <w:r w:rsidR="00D8341E" w:rsidRPr="005673E7">
        <w:rPr>
          <w:rFonts w:ascii="BrowalliaUPC" w:hAnsi="BrowalliaUPC" w:cs="BrowalliaUPC"/>
          <w:b/>
          <w:bCs/>
          <w:sz w:val="28"/>
          <w:szCs w:val="28"/>
          <w:cs/>
        </w:rPr>
        <w:t>นหมุนเวียนอื่น</w:t>
      </w:r>
    </w:p>
    <w:p w14:paraId="4F0A2392" w14:textId="77777777" w:rsidR="00566E70" w:rsidRPr="005673E7" w:rsidRDefault="00566E70" w:rsidP="00566E70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Style w:val="TableGrid"/>
        <w:tblW w:w="898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7"/>
        <w:gridCol w:w="1261"/>
        <w:gridCol w:w="1263"/>
        <w:gridCol w:w="1227"/>
        <w:gridCol w:w="1218"/>
      </w:tblGrid>
      <w:tr w:rsidR="00011E9D" w:rsidRPr="005673E7" w14:paraId="79270EA1" w14:textId="77777777" w:rsidTr="0039019C">
        <w:tc>
          <w:tcPr>
            <w:tcW w:w="4017" w:type="dxa"/>
            <w:hideMark/>
          </w:tcPr>
          <w:p w14:paraId="12469397" w14:textId="77777777" w:rsidR="00011E9D" w:rsidRPr="005673E7" w:rsidRDefault="00011E9D" w:rsidP="006A0A47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  <w:bookmarkStart w:id="12" w:name="_Hlk60968455"/>
          </w:p>
        </w:tc>
        <w:tc>
          <w:tcPr>
            <w:tcW w:w="2524" w:type="dxa"/>
            <w:gridSpan w:val="2"/>
            <w:vAlign w:val="bottom"/>
          </w:tcPr>
          <w:p w14:paraId="3898C599" w14:textId="77777777" w:rsidR="00011E9D" w:rsidRPr="005673E7" w:rsidRDefault="00011E9D" w:rsidP="006A0A47">
            <w:pP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45" w:type="dxa"/>
            <w:gridSpan w:val="2"/>
            <w:vAlign w:val="bottom"/>
            <w:hideMark/>
          </w:tcPr>
          <w:p w14:paraId="57E14BD5" w14:textId="77777777" w:rsidR="00011E9D" w:rsidRPr="005673E7" w:rsidRDefault="00011E9D" w:rsidP="006A0A47">
            <w:pPr>
              <w:jc w:val="right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พันบาท)</w:t>
            </w:r>
          </w:p>
        </w:tc>
      </w:tr>
      <w:tr w:rsidR="00011E9D" w:rsidRPr="005673E7" w14:paraId="267CA299" w14:textId="77777777" w:rsidTr="0039019C">
        <w:tc>
          <w:tcPr>
            <w:tcW w:w="4017" w:type="dxa"/>
            <w:hideMark/>
          </w:tcPr>
          <w:p w14:paraId="6A693809" w14:textId="77777777" w:rsidR="00011E9D" w:rsidRPr="005673E7" w:rsidRDefault="00011E9D" w:rsidP="006A0A47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2524" w:type="dxa"/>
            <w:gridSpan w:val="2"/>
            <w:vAlign w:val="bottom"/>
            <w:hideMark/>
          </w:tcPr>
          <w:p w14:paraId="6197B3B8" w14:textId="77777777" w:rsidR="00011E9D" w:rsidRPr="005673E7" w:rsidRDefault="00011E9D" w:rsidP="006A0A47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45" w:type="dxa"/>
            <w:gridSpan w:val="2"/>
            <w:vAlign w:val="bottom"/>
            <w:hideMark/>
          </w:tcPr>
          <w:p w14:paraId="13D67CC1" w14:textId="77777777" w:rsidR="00011E9D" w:rsidRPr="005673E7" w:rsidRDefault="00011E9D" w:rsidP="006A0A47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งบการเงินเฉพาะของบริษัท</w:t>
            </w:r>
          </w:p>
        </w:tc>
      </w:tr>
      <w:bookmarkEnd w:id="12"/>
      <w:tr w:rsidR="004665B6" w:rsidRPr="005673E7" w14:paraId="01264755" w14:textId="77777777" w:rsidTr="0039019C">
        <w:tc>
          <w:tcPr>
            <w:tcW w:w="4017" w:type="dxa"/>
          </w:tcPr>
          <w:p w14:paraId="1676A10D" w14:textId="77777777" w:rsidR="004665B6" w:rsidRPr="005673E7" w:rsidRDefault="004665B6" w:rsidP="004665B6">
            <w:pPr>
              <w:tabs>
                <w:tab w:val="clear" w:pos="6322"/>
                <w:tab w:val="left" w:pos="3673"/>
              </w:tabs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</w:tcPr>
          <w:p w14:paraId="600D1E8D" w14:textId="724C8EBF" w:rsidR="004665B6" w:rsidRPr="005673E7" w:rsidRDefault="004665B6" w:rsidP="004665B6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63" w:type="dxa"/>
          </w:tcPr>
          <w:p w14:paraId="7259F537" w14:textId="0CF100F0" w:rsidR="004665B6" w:rsidRPr="005673E7" w:rsidRDefault="004665B6" w:rsidP="004665B6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7" w:type="dxa"/>
          </w:tcPr>
          <w:p w14:paraId="002131B3" w14:textId="7045C700" w:rsidR="004665B6" w:rsidRPr="005673E7" w:rsidRDefault="004665B6" w:rsidP="004665B6">
            <w:pPr>
              <w:pBdr>
                <w:bottom w:val="single" w:sz="4" w:space="1" w:color="auto"/>
              </w:pBdr>
              <w:tabs>
                <w:tab w:val="left" w:pos="1695"/>
              </w:tabs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18" w:type="dxa"/>
          </w:tcPr>
          <w:p w14:paraId="147C571A" w14:textId="5E4650EF" w:rsidR="004665B6" w:rsidRPr="005673E7" w:rsidRDefault="004665B6" w:rsidP="004665B6">
            <w:pPr>
              <w:pBdr>
                <w:bottom w:val="single" w:sz="4" w:space="1" w:color="auto"/>
              </w:pBdr>
              <w:jc w:val="center"/>
              <w:rPr>
                <w:rFonts w:ascii="BrowalliaUPC" w:eastAsia="Cordia New" w:hAnsi="BrowalliaUPC" w:cs="BrowalliaUPC"/>
                <w:color w:val="00000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2562</w:t>
            </w:r>
          </w:p>
        </w:tc>
      </w:tr>
      <w:tr w:rsidR="004665B6" w:rsidRPr="005673E7" w14:paraId="7662C28C" w14:textId="77777777" w:rsidTr="0039019C">
        <w:tc>
          <w:tcPr>
            <w:tcW w:w="4017" w:type="dxa"/>
          </w:tcPr>
          <w:p w14:paraId="348B4348" w14:textId="77777777" w:rsidR="004665B6" w:rsidRPr="005673E7" w:rsidRDefault="004665B6" w:rsidP="004665B6">
            <w:pPr>
              <w:ind w:left="252" w:hanging="252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DA0DE0E" w14:textId="77777777" w:rsidR="004665B6" w:rsidRPr="005673E7" w:rsidRDefault="004665B6" w:rsidP="0046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7F739FBD" w14:textId="77777777" w:rsidR="004665B6" w:rsidRPr="005673E7" w:rsidRDefault="004665B6" w:rsidP="0046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27" w:type="dxa"/>
            <w:vAlign w:val="center"/>
          </w:tcPr>
          <w:p w14:paraId="11C42201" w14:textId="77777777" w:rsidR="004665B6" w:rsidRPr="005673E7" w:rsidRDefault="004665B6" w:rsidP="0046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8" w:type="dxa"/>
            <w:vAlign w:val="center"/>
          </w:tcPr>
          <w:p w14:paraId="2C593C15" w14:textId="77777777" w:rsidR="004665B6" w:rsidRPr="005673E7" w:rsidRDefault="004665B6" w:rsidP="00466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5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4D0C2D" w:rsidRPr="005673E7" w14:paraId="261DEBF4" w14:textId="77777777" w:rsidTr="0039019C">
        <w:tc>
          <w:tcPr>
            <w:tcW w:w="4017" w:type="dxa"/>
            <w:vAlign w:val="center"/>
          </w:tcPr>
          <w:p w14:paraId="45CE7BA8" w14:textId="77777777" w:rsidR="004D0C2D" w:rsidRPr="005673E7" w:rsidRDefault="004D0C2D" w:rsidP="004D0C2D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61" w:type="dxa"/>
            <w:shd w:val="clear" w:color="auto" w:fill="auto"/>
          </w:tcPr>
          <w:p w14:paraId="1D6AAD2E" w14:textId="5F4C5B1D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36,577</w:t>
            </w:r>
          </w:p>
        </w:tc>
        <w:tc>
          <w:tcPr>
            <w:tcW w:w="1263" w:type="dxa"/>
          </w:tcPr>
          <w:p w14:paraId="20828CB0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64,185</w:t>
            </w:r>
          </w:p>
        </w:tc>
        <w:tc>
          <w:tcPr>
            <w:tcW w:w="1227" w:type="dxa"/>
          </w:tcPr>
          <w:p w14:paraId="4B5C00A5" w14:textId="41C8D56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29,370</w:t>
            </w:r>
          </w:p>
        </w:tc>
        <w:tc>
          <w:tcPr>
            <w:tcW w:w="1218" w:type="dxa"/>
          </w:tcPr>
          <w:p w14:paraId="2391A970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15,815</w:t>
            </w:r>
          </w:p>
        </w:tc>
      </w:tr>
      <w:tr w:rsidR="004D0C2D" w:rsidRPr="005673E7" w14:paraId="5A2E3B96" w14:textId="77777777" w:rsidTr="0039019C">
        <w:tc>
          <w:tcPr>
            <w:tcW w:w="4017" w:type="dxa"/>
          </w:tcPr>
          <w:p w14:paraId="64F1C74E" w14:textId="77777777" w:rsidR="004D0C2D" w:rsidRPr="005673E7" w:rsidRDefault="004D0C2D" w:rsidP="004D0C2D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  <w:t>ภาษีขายที่ไม่ได้ชำระตามกำหนด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A77E91C" w14:textId="0F504965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57,797</w:t>
            </w:r>
          </w:p>
        </w:tc>
        <w:tc>
          <w:tcPr>
            <w:tcW w:w="1263" w:type="dxa"/>
            <w:vAlign w:val="center"/>
          </w:tcPr>
          <w:p w14:paraId="55368E9E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50,992</w:t>
            </w:r>
          </w:p>
        </w:tc>
        <w:tc>
          <w:tcPr>
            <w:tcW w:w="1227" w:type="dxa"/>
          </w:tcPr>
          <w:p w14:paraId="290A2D20" w14:textId="3B7AEFC9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  <w:tc>
          <w:tcPr>
            <w:tcW w:w="1218" w:type="dxa"/>
          </w:tcPr>
          <w:p w14:paraId="0671E36B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4D0C2D" w:rsidRPr="005673E7" w14:paraId="58A8261F" w14:textId="77777777" w:rsidTr="0039019C">
        <w:tc>
          <w:tcPr>
            <w:tcW w:w="4017" w:type="dxa"/>
            <w:vAlign w:val="center"/>
          </w:tcPr>
          <w:p w14:paraId="3AB0E0C7" w14:textId="08B5FB81" w:rsidR="004D0C2D" w:rsidRPr="005673E7" w:rsidRDefault="004D0C2D" w:rsidP="004D0C2D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ประมาณการหนี้สินจากการรับประกันรายได้</w:t>
            </w:r>
          </w:p>
          <w:p w14:paraId="2EAC12BA" w14:textId="687B2B68" w:rsidR="004D0C2D" w:rsidRPr="005673E7" w:rsidRDefault="004D0C2D" w:rsidP="004D0C2D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 xml:space="preserve">   แฟรนไชส์</w:t>
            </w:r>
          </w:p>
        </w:tc>
        <w:tc>
          <w:tcPr>
            <w:tcW w:w="1261" w:type="dxa"/>
            <w:shd w:val="clear" w:color="auto" w:fill="auto"/>
          </w:tcPr>
          <w:p w14:paraId="161C63B6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1F7193F3" w14:textId="5A2A038C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49,077</w:t>
            </w:r>
          </w:p>
        </w:tc>
        <w:tc>
          <w:tcPr>
            <w:tcW w:w="1263" w:type="dxa"/>
          </w:tcPr>
          <w:p w14:paraId="63459A1B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0035ECEE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32,077</w:t>
            </w:r>
          </w:p>
        </w:tc>
        <w:tc>
          <w:tcPr>
            <w:tcW w:w="1227" w:type="dxa"/>
          </w:tcPr>
          <w:p w14:paraId="764DB4DA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3947E529" w14:textId="1E20104D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18" w:type="dxa"/>
          </w:tcPr>
          <w:p w14:paraId="162F29D1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2A63FB30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</w:tr>
      <w:tr w:rsidR="004D0C2D" w:rsidRPr="005673E7" w14:paraId="09AF7FA2" w14:textId="77777777" w:rsidTr="0039019C">
        <w:tc>
          <w:tcPr>
            <w:tcW w:w="4017" w:type="dxa"/>
          </w:tcPr>
          <w:p w14:paraId="45CB4A41" w14:textId="77777777" w:rsidR="004D0C2D" w:rsidRPr="005673E7" w:rsidRDefault="004D0C2D" w:rsidP="004D0C2D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2EC7509" w14:textId="18D7082D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80,382</w:t>
            </w:r>
          </w:p>
        </w:tc>
        <w:tc>
          <w:tcPr>
            <w:tcW w:w="1263" w:type="dxa"/>
            <w:vAlign w:val="center"/>
          </w:tcPr>
          <w:p w14:paraId="64529071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27,227</w:t>
            </w:r>
          </w:p>
        </w:tc>
        <w:tc>
          <w:tcPr>
            <w:tcW w:w="1227" w:type="dxa"/>
            <w:vAlign w:val="center"/>
          </w:tcPr>
          <w:p w14:paraId="4E7C2567" w14:textId="50AF9DF8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11,182</w:t>
            </w:r>
          </w:p>
        </w:tc>
        <w:tc>
          <w:tcPr>
            <w:tcW w:w="1218" w:type="dxa"/>
            <w:vAlign w:val="center"/>
          </w:tcPr>
          <w:p w14:paraId="0BB3BEE8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1,466</w:t>
            </w:r>
          </w:p>
        </w:tc>
      </w:tr>
      <w:tr w:rsidR="004D0C2D" w:rsidRPr="005673E7" w14:paraId="26F4B40E" w14:textId="77777777" w:rsidTr="0039019C">
        <w:tc>
          <w:tcPr>
            <w:tcW w:w="4017" w:type="dxa"/>
          </w:tcPr>
          <w:p w14:paraId="2CC029EB" w14:textId="77777777" w:rsidR="004D0C2D" w:rsidRPr="005673E7" w:rsidRDefault="004D0C2D" w:rsidP="004D0C2D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ผลประโยชน์พนักงานค้างจ่าย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6314DB75" w14:textId="0C61528F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20,730</w:t>
            </w:r>
          </w:p>
        </w:tc>
        <w:tc>
          <w:tcPr>
            <w:tcW w:w="1263" w:type="dxa"/>
            <w:vAlign w:val="center"/>
          </w:tcPr>
          <w:p w14:paraId="32341576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8,413</w:t>
            </w:r>
          </w:p>
        </w:tc>
        <w:tc>
          <w:tcPr>
            <w:tcW w:w="1227" w:type="dxa"/>
            <w:vAlign w:val="center"/>
          </w:tcPr>
          <w:p w14:paraId="1328104F" w14:textId="47739FB0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8" w:type="dxa"/>
          </w:tcPr>
          <w:p w14:paraId="03066245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4D0C2D" w:rsidRPr="005673E7" w14:paraId="7848B012" w14:textId="77777777" w:rsidTr="0039019C">
        <w:tc>
          <w:tcPr>
            <w:tcW w:w="4017" w:type="dxa"/>
          </w:tcPr>
          <w:p w14:paraId="14AC3F67" w14:textId="77777777" w:rsidR="004D0C2D" w:rsidRPr="005673E7" w:rsidRDefault="004D0C2D" w:rsidP="004D0C2D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F091362" w14:textId="0CA8F1DF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14,773</w:t>
            </w:r>
          </w:p>
        </w:tc>
        <w:tc>
          <w:tcPr>
            <w:tcW w:w="1263" w:type="dxa"/>
            <w:vAlign w:val="center"/>
          </w:tcPr>
          <w:p w14:paraId="0A395C97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14,773</w:t>
            </w:r>
          </w:p>
        </w:tc>
        <w:tc>
          <w:tcPr>
            <w:tcW w:w="1227" w:type="dxa"/>
            <w:vAlign w:val="center"/>
          </w:tcPr>
          <w:p w14:paraId="55A1B2FE" w14:textId="7C4C0CDB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12,794</w:t>
            </w:r>
          </w:p>
        </w:tc>
        <w:tc>
          <w:tcPr>
            <w:tcW w:w="1218" w:type="dxa"/>
            <w:vAlign w:val="center"/>
          </w:tcPr>
          <w:p w14:paraId="375CA592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12,794</w:t>
            </w:r>
          </w:p>
        </w:tc>
      </w:tr>
      <w:tr w:rsidR="004D0C2D" w:rsidRPr="005673E7" w14:paraId="0843589C" w14:textId="77777777" w:rsidTr="0039019C">
        <w:tc>
          <w:tcPr>
            <w:tcW w:w="4017" w:type="dxa"/>
          </w:tcPr>
          <w:p w14:paraId="1797A12C" w14:textId="77777777" w:rsidR="004D0C2D" w:rsidRPr="005673E7" w:rsidRDefault="004D0C2D" w:rsidP="004D0C2D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  <w:t>ค่าตอบแทนค้างจ่าย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F0EC790" w14:textId="4853BB26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15,538</w:t>
            </w:r>
          </w:p>
        </w:tc>
        <w:tc>
          <w:tcPr>
            <w:tcW w:w="1263" w:type="dxa"/>
            <w:vAlign w:val="center"/>
          </w:tcPr>
          <w:p w14:paraId="650AAA17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14,018</w:t>
            </w:r>
          </w:p>
        </w:tc>
        <w:tc>
          <w:tcPr>
            <w:tcW w:w="1227" w:type="dxa"/>
            <w:vAlign w:val="center"/>
          </w:tcPr>
          <w:p w14:paraId="652C18D5" w14:textId="0C961EA1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15,538</w:t>
            </w:r>
          </w:p>
        </w:tc>
        <w:tc>
          <w:tcPr>
            <w:tcW w:w="1218" w:type="dxa"/>
            <w:vAlign w:val="center"/>
          </w:tcPr>
          <w:p w14:paraId="67C19378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13,889</w:t>
            </w:r>
          </w:p>
        </w:tc>
      </w:tr>
      <w:tr w:rsidR="004D0C2D" w:rsidRPr="005673E7" w14:paraId="3BA35929" w14:textId="77777777" w:rsidTr="0039019C">
        <w:tc>
          <w:tcPr>
            <w:tcW w:w="4017" w:type="dxa"/>
          </w:tcPr>
          <w:p w14:paraId="1AAB0F5F" w14:textId="77777777" w:rsidR="004D0C2D" w:rsidRPr="005673E7" w:rsidRDefault="004D0C2D" w:rsidP="004D0C2D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ภาษีหัก ณ ที่จ่ายที่ไม่ได้ชำระตามกำหนด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F7979EB" w14:textId="4F3F710D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6,037</w:t>
            </w:r>
          </w:p>
        </w:tc>
        <w:tc>
          <w:tcPr>
            <w:tcW w:w="1263" w:type="dxa"/>
            <w:vAlign w:val="center"/>
          </w:tcPr>
          <w:p w14:paraId="6246EE02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5,423</w:t>
            </w:r>
          </w:p>
        </w:tc>
        <w:tc>
          <w:tcPr>
            <w:tcW w:w="1227" w:type="dxa"/>
          </w:tcPr>
          <w:p w14:paraId="5625A10F" w14:textId="1764D9C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  <w:tc>
          <w:tcPr>
            <w:tcW w:w="1218" w:type="dxa"/>
          </w:tcPr>
          <w:p w14:paraId="7CA0B096" w14:textId="77777777" w:rsidR="004D0C2D" w:rsidRPr="005673E7" w:rsidRDefault="004D0C2D" w:rsidP="004D0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4D0C2D" w:rsidRPr="005673E7" w14:paraId="3184AA21" w14:textId="77777777" w:rsidTr="0039019C">
        <w:tc>
          <w:tcPr>
            <w:tcW w:w="4017" w:type="dxa"/>
          </w:tcPr>
          <w:p w14:paraId="651AE55C" w14:textId="77777777" w:rsidR="004D0C2D" w:rsidRPr="005673E7" w:rsidRDefault="004D0C2D" w:rsidP="004D0C2D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53DDE0FF" w14:textId="5D6565FC" w:rsidR="004D0C2D" w:rsidRPr="005673E7" w:rsidRDefault="004D0C2D" w:rsidP="004D0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853439">
              <w:rPr>
                <w:rFonts w:ascii="BrowalliaUPC" w:hAnsi="BrowalliaUPC" w:cs="BrowalliaUPC"/>
                <w:sz w:val="28"/>
                <w:szCs w:val="28"/>
              </w:rPr>
              <w:t>7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A04993">
              <w:rPr>
                <w:rFonts w:ascii="BrowalliaUPC" w:hAnsi="BrowalliaUPC" w:cs="BrowalliaUPC"/>
                <w:sz w:val="28"/>
                <w:szCs w:val="28"/>
              </w:rPr>
              <w:t>035</w:t>
            </w:r>
          </w:p>
        </w:tc>
        <w:tc>
          <w:tcPr>
            <w:tcW w:w="1263" w:type="dxa"/>
            <w:vAlign w:val="center"/>
          </w:tcPr>
          <w:p w14:paraId="020D8A08" w14:textId="540C5D70" w:rsidR="004D0C2D" w:rsidRPr="005673E7" w:rsidRDefault="00A66956" w:rsidP="004D0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25</w:t>
            </w:r>
            <w:r w:rsidR="004D0C2D" w:rsidRPr="005673E7">
              <w:rPr>
                <w:rFonts w:ascii="BrowalliaUPC" w:hAnsi="BrowalliaUPC" w:cs="BrowalliaUPC"/>
                <w:sz w:val="28"/>
                <w:szCs w:val="28"/>
              </w:rPr>
              <w:t>,9</w:t>
            </w:r>
            <w:r>
              <w:rPr>
                <w:rFonts w:ascii="BrowalliaUPC" w:hAnsi="BrowalliaUPC" w:cs="BrowalliaUPC"/>
                <w:sz w:val="28"/>
                <w:szCs w:val="28"/>
              </w:rPr>
              <w:t>01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5C74FDE4" w14:textId="4498729C" w:rsidR="004D0C2D" w:rsidRPr="005673E7" w:rsidRDefault="004E698B" w:rsidP="004D0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9,211</w:t>
            </w:r>
          </w:p>
        </w:tc>
        <w:tc>
          <w:tcPr>
            <w:tcW w:w="1218" w:type="dxa"/>
            <w:shd w:val="clear" w:color="auto" w:fill="auto"/>
            <w:vAlign w:val="center"/>
          </w:tcPr>
          <w:p w14:paraId="0F3CFB62" w14:textId="6AE23DA0" w:rsidR="004D0C2D" w:rsidRPr="005673E7" w:rsidRDefault="004D0C2D" w:rsidP="004D0C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5,</w:t>
            </w:r>
            <w:r w:rsidR="008A30C5">
              <w:rPr>
                <w:rFonts w:ascii="BrowalliaUPC" w:hAnsi="BrowalliaUPC" w:cs="BrowalliaUPC"/>
                <w:sz w:val="28"/>
                <w:szCs w:val="28"/>
              </w:rPr>
              <w:t>931</w:t>
            </w:r>
          </w:p>
        </w:tc>
      </w:tr>
      <w:tr w:rsidR="004D0C2D" w:rsidRPr="005673E7" w14:paraId="61DE7DC7" w14:textId="77777777" w:rsidTr="0039019C">
        <w:tc>
          <w:tcPr>
            <w:tcW w:w="4017" w:type="dxa"/>
          </w:tcPr>
          <w:p w14:paraId="497F916C" w14:textId="77777777" w:rsidR="004D0C2D" w:rsidRPr="005673E7" w:rsidRDefault="004D0C2D" w:rsidP="004D0C2D">
            <w:pPr>
              <w:ind w:left="252" w:hanging="216"/>
              <w:rPr>
                <w:rFonts w:ascii="BrowalliaUPC" w:eastAsia="Cordia New" w:hAnsi="BrowalliaUPC" w:cs="BrowalliaUPC"/>
                <w:color w:val="000000"/>
                <w:sz w:val="28"/>
                <w:szCs w:val="28"/>
              </w:rPr>
            </w:pPr>
            <w:r w:rsidRPr="005673E7">
              <w:rPr>
                <w:rFonts w:ascii="BrowalliaUPC" w:eastAsia="Cordia New" w:hAnsi="BrowalliaUPC" w:cs="BrowalliaUPC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DFAC97B" w14:textId="3407B187" w:rsidR="004D0C2D" w:rsidRPr="005673E7" w:rsidRDefault="00620852" w:rsidP="004D0C2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297,946</w:t>
            </w:r>
          </w:p>
        </w:tc>
        <w:tc>
          <w:tcPr>
            <w:tcW w:w="1263" w:type="dxa"/>
            <w:vAlign w:val="center"/>
          </w:tcPr>
          <w:p w14:paraId="59104714" w14:textId="77777777" w:rsidR="004D0C2D" w:rsidRPr="005673E7" w:rsidRDefault="004D0C2D" w:rsidP="004D0C2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243,009</w:t>
            </w:r>
          </w:p>
        </w:tc>
        <w:tc>
          <w:tcPr>
            <w:tcW w:w="1227" w:type="dxa"/>
            <w:shd w:val="clear" w:color="auto" w:fill="auto"/>
            <w:vAlign w:val="center"/>
          </w:tcPr>
          <w:p w14:paraId="6083AA79" w14:textId="3D4CED4F" w:rsidR="004D0C2D" w:rsidRPr="005673E7" w:rsidRDefault="00640F87" w:rsidP="004D0C2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78,095</w:t>
            </w:r>
          </w:p>
        </w:tc>
        <w:tc>
          <w:tcPr>
            <w:tcW w:w="1218" w:type="dxa"/>
            <w:vAlign w:val="center"/>
          </w:tcPr>
          <w:p w14:paraId="362FC67D" w14:textId="77777777" w:rsidR="004D0C2D" w:rsidRPr="005673E7" w:rsidRDefault="004D0C2D" w:rsidP="004D0C2D">
            <w:pPr>
              <w:pBdr>
                <w:bottom w:val="single" w:sz="1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9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49,895</w:t>
            </w:r>
          </w:p>
        </w:tc>
      </w:tr>
    </w:tbl>
    <w:p w14:paraId="08A1B9BC" w14:textId="3F5F124D" w:rsidR="009F2B13" w:rsidRPr="005673E7" w:rsidRDefault="009F2B13" w:rsidP="00602C1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D4DE5DF" w14:textId="1FAEA04D" w:rsidR="009F2B13" w:rsidRPr="005673E7" w:rsidRDefault="009F2B13" w:rsidP="00602C1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AEBA36F" w14:textId="7FBB3FF4" w:rsidR="00911DD5" w:rsidRDefault="00911DD5" w:rsidP="00602C1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D9173FE" w14:textId="601BB6F5" w:rsidR="00E70F30" w:rsidRDefault="00E70F30" w:rsidP="00602C1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246AD1F" w14:textId="6979E19F" w:rsidR="00E70F30" w:rsidRDefault="00E70F30" w:rsidP="00602C1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3D181D5" w14:textId="77777777" w:rsidR="00914587" w:rsidRPr="005673E7" w:rsidRDefault="00914587" w:rsidP="00602C1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CB62059" w14:textId="77777777" w:rsidR="00981206" w:rsidRPr="005673E7" w:rsidRDefault="00981206" w:rsidP="00602C1D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010390AE" w14:textId="622F0FBB" w:rsidR="00893A1E" w:rsidRPr="005673E7" w:rsidRDefault="00893A1E" w:rsidP="00365D1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ภาระผูกพันผลประโยชน์พนักงาน</w:t>
      </w:r>
    </w:p>
    <w:p w14:paraId="427B6415" w14:textId="77777777" w:rsidR="00C4100B" w:rsidRPr="005673E7" w:rsidRDefault="00C4100B" w:rsidP="00C4100B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Style w:val="TableGrid"/>
        <w:tblW w:w="900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6"/>
        <w:gridCol w:w="1188"/>
        <w:gridCol w:w="1215"/>
        <w:gridCol w:w="1233"/>
        <w:gridCol w:w="1188"/>
      </w:tblGrid>
      <w:tr w:rsidR="00C4100B" w:rsidRPr="005673E7" w14:paraId="6D2B1AE3" w14:textId="77777777" w:rsidTr="00967280">
        <w:trPr>
          <w:trHeight w:val="345"/>
        </w:trPr>
        <w:tc>
          <w:tcPr>
            <w:tcW w:w="4176" w:type="dxa"/>
            <w:shd w:val="clear" w:color="auto" w:fill="auto"/>
          </w:tcPr>
          <w:p w14:paraId="17F5C980" w14:textId="77777777" w:rsidR="00C4100B" w:rsidRPr="005673E7" w:rsidRDefault="00C4100B" w:rsidP="001F19B1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     </w:t>
            </w:r>
          </w:p>
        </w:tc>
        <w:tc>
          <w:tcPr>
            <w:tcW w:w="4824" w:type="dxa"/>
            <w:gridSpan w:val="4"/>
          </w:tcPr>
          <w:p w14:paraId="4B3FE46E" w14:textId="3886B6CA" w:rsidR="00C4100B" w:rsidRPr="005673E7" w:rsidRDefault="00C4100B" w:rsidP="001F19B1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</w:t>
            </w:r>
            <w:r w:rsidR="00B1467D"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F3720E" w:rsidRPr="005673E7" w14:paraId="3DC1E986" w14:textId="77777777" w:rsidTr="00967280">
        <w:trPr>
          <w:trHeight w:val="374"/>
        </w:trPr>
        <w:tc>
          <w:tcPr>
            <w:tcW w:w="4176" w:type="dxa"/>
            <w:shd w:val="clear" w:color="auto" w:fill="auto"/>
            <w:hideMark/>
          </w:tcPr>
          <w:p w14:paraId="29B368E2" w14:textId="77777777" w:rsidR="00F3720E" w:rsidRPr="005673E7" w:rsidRDefault="00F3720E" w:rsidP="00F3720E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ab/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ab/>
            </w:r>
          </w:p>
        </w:tc>
        <w:tc>
          <w:tcPr>
            <w:tcW w:w="2403" w:type="dxa"/>
            <w:gridSpan w:val="2"/>
          </w:tcPr>
          <w:p w14:paraId="62CB67A9" w14:textId="03C3D90A" w:rsidR="00F3720E" w:rsidRPr="005673E7" w:rsidRDefault="00F3720E" w:rsidP="00F3720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421" w:type="dxa"/>
            <w:gridSpan w:val="2"/>
            <w:shd w:val="clear" w:color="auto" w:fill="auto"/>
            <w:vAlign w:val="bottom"/>
            <w:hideMark/>
          </w:tcPr>
          <w:p w14:paraId="3054BC20" w14:textId="001EB0D2" w:rsidR="00F3720E" w:rsidRPr="005673E7" w:rsidRDefault="00F3720E" w:rsidP="00F3720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งบการเงินเฉพาะบริษัท</w:t>
            </w:r>
          </w:p>
        </w:tc>
      </w:tr>
      <w:tr w:rsidR="000A29B9" w:rsidRPr="005673E7" w14:paraId="182FBC7F" w14:textId="77777777" w:rsidTr="00967280">
        <w:trPr>
          <w:trHeight w:val="374"/>
        </w:trPr>
        <w:tc>
          <w:tcPr>
            <w:tcW w:w="4176" w:type="dxa"/>
            <w:shd w:val="clear" w:color="auto" w:fill="auto"/>
          </w:tcPr>
          <w:p w14:paraId="5328819C" w14:textId="77777777" w:rsidR="000A29B9" w:rsidRPr="005673E7" w:rsidRDefault="000A29B9" w:rsidP="000A29B9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8" w:type="dxa"/>
          </w:tcPr>
          <w:p w14:paraId="540125E5" w14:textId="72207B4B" w:rsidR="000A29B9" w:rsidRPr="005673E7" w:rsidRDefault="000A29B9" w:rsidP="000A29B9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15" w:type="dxa"/>
          </w:tcPr>
          <w:p w14:paraId="4B17B56E" w14:textId="67A2E596" w:rsidR="000A29B9" w:rsidRPr="005673E7" w:rsidRDefault="000A29B9" w:rsidP="000A29B9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62</w:t>
            </w:r>
          </w:p>
        </w:tc>
        <w:tc>
          <w:tcPr>
            <w:tcW w:w="1233" w:type="dxa"/>
            <w:shd w:val="clear" w:color="auto" w:fill="auto"/>
          </w:tcPr>
          <w:p w14:paraId="679824BC" w14:textId="77441AC7" w:rsidR="000A29B9" w:rsidRPr="005673E7" w:rsidRDefault="000A29B9" w:rsidP="000A29B9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88" w:type="dxa"/>
            <w:shd w:val="clear" w:color="auto" w:fill="auto"/>
            <w:hideMark/>
          </w:tcPr>
          <w:p w14:paraId="52C63017" w14:textId="25D255E7" w:rsidR="000A29B9" w:rsidRPr="005673E7" w:rsidRDefault="000A29B9" w:rsidP="000A29B9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25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62</w:t>
            </w:r>
          </w:p>
        </w:tc>
      </w:tr>
      <w:tr w:rsidR="00F3720E" w:rsidRPr="005673E7" w14:paraId="5EFE5A06" w14:textId="77777777" w:rsidTr="00967280">
        <w:trPr>
          <w:trHeight w:val="345"/>
        </w:trPr>
        <w:tc>
          <w:tcPr>
            <w:tcW w:w="4176" w:type="dxa"/>
            <w:shd w:val="clear" w:color="auto" w:fill="auto"/>
          </w:tcPr>
          <w:p w14:paraId="7A5F1B51" w14:textId="77777777" w:rsidR="00F3720E" w:rsidRPr="005673E7" w:rsidRDefault="00F3720E" w:rsidP="00F3720E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8" w:type="dxa"/>
          </w:tcPr>
          <w:p w14:paraId="2DA7E1B2" w14:textId="77777777" w:rsidR="00F3720E" w:rsidRPr="005673E7" w:rsidRDefault="00F3720E" w:rsidP="00F3720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8A3977" w14:textId="77777777" w:rsidR="00F3720E" w:rsidRPr="005673E7" w:rsidRDefault="00F3720E" w:rsidP="00F3720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DCB4EDD" w14:textId="77777777" w:rsidR="00F3720E" w:rsidRPr="005673E7" w:rsidRDefault="00F3720E" w:rsidP="00F3720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B9D5CCF" w14:textId="77777777" w:rsidR="00F3720E" w:rsidRPr="005673E7" w:rsidRDefault="00F3720E" w:rsidP="00F3720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E3062D" w:rsidRPr="005673E7" w14:paraId="62B547E9" w14:textId="77777777" w:rsidTr="00967280">
        <w:trPr>
          <w:trHeight w:val="345"/>
        </w:trPr>
        <w:tc>
          <w:tcPr>
            <w:tcW w:w="4176" w:type="dxa"/>
            <w:shd w:val="clear" w:color="auto" w:fill="auto"/>
            <w:hideMark/>
          </w:tcPr>
          <w:p w14:paraId="5ED07683" w14:textId="77777777" w:rsidR="00E3062D" w:rsidRPr="005673E7" w:rsidRDefault="00E3062D" w:rsidP="00E3062D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88" w:type="dxa"/>
          </w:tcPr>
          <w:p w14:paraId="7E5F73BA" w14:textId="431B71B2" w:rsidR="00E3062D" w:rsidRPr="005673E7" w:rsidRDefault="00E3062D" w:rsidP="00E3062D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17,915</w:t>
            </w:r>
          </w:p>
        </w:tc>
        <w:tc>
          <w:tcPr>
            <w:tcW w:w="1215" w:type="dxa"/>
          </w:tcPr>
          <w:p w14:paraId="2EE7953E" w14:textId="13A50540" w:rsidR="00E3062D" w:rsidRPr="005673E7" w:rsidRDefault="00E3062D" w:rsidP="00E3062D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19,035</w:t>
            </w:r>
          </w:p>
        </w:tc>
        <w:tc>
          <w:tcPr>
            <w:tcW w:w="1233" w:type="dxa"/>
            <w:shd w:val="clear" w:color="auto" w:fill="auto"/>
          </w:tcPr>
          <w:p w14:paraId="055529F1" w14:textId="0EAD0CEA" w:rsidR="00E3062D" w:rsidRPr="005673E7" w:rsidRDefault="00E3062D" w:rsidP="00E3062D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17,063</w:t>
            </w:r>
          </w:p>
        </w:tc>
        <w:tc>
          <w:tcPr>
            <w:tcW w:w="1188" w:type="dxa"/>
            <w:shd w:val="clear" w:color="auto" w:fill="auto"/>
          </w:tcPr>
          <w:p w14:paraId="2F36C1CB" w14:textId="3BE03C93" w:rsidR="00E3062D" w:rsidRPr="005673E7" w:rsidRDefault="00E3062D" w:rsidP="00E3062D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10,992</w:t>
            </w:r>
          </w:p>
        </w:tc>
      </w:tr>
      <w:tr w:rsidR="00E3062D" w:rsidRPr="005673E7" w14:paraId="5E9D4B07" w14:textId="77777777" w:rsidTr="00967280">
        <w:trPr>
          <w:trHeight w:val="345"/>
        </w:trPr>
        <w:tc>
          <w:tcPr>
            <w:tcW w:w="4176" w:type="dxa"/>
            <w:shd w:val="clear" w:color="auto" w:fill="auto"/>
            <w:hideMark/>
          </w:tcPr>
          <w:p w14:paraId="5FC922D0" w14:textId="77777777" w:rsidR="00E3062D" w:rsidRPr="005673E7" w:rsidRDefault="00E3062D" w:rsidP="00E3062D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42497EB9" w14:textId="0EE58425" w:rsidR="00E3062D" w:rsidRPr="005673E7" w:rsidRDefault="00E3062D" w:rsidP="00E306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(2,032)</w:t>
            </w:r>
          </w:p>
        </w:tc>
        <w:tc>
          <w:tcPr>
            <w:tcW w:w="1215" w:type="dxa"/>
          </w:tcPr>
          <w:p w14:paraId="188F4E09" w14:textId="3CC715BB" w:rsidR="00E3062D" w:rsidRPr="005673E7" w:rsidRDefault="00E3062D" w:rsidP="00E306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CB1660B" w14:textId="1FD528A7" w:rsidR="00E3062D" w:rsidRPr="005673E7" w:rsidRDefault="00E3062D" w:rsidP="00E306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(1,748)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CA4855E" w14:textId="2480B988" w:rsidR="00E3062D" w:rsidRPr="005673E7" w:rsidRDefault="00E3062D" w:rsidP="00E3062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  <w:tr w:rsidR="00E3062D" w:rsidRPr="005673E7" w14:paraId="7A4985A6" w14:textId="77777777" w:rsidTr="00967280">
        <w:trPr>
          <w:trHeight w:val="225"/>
        </w:trPr>
        <w:tc>
          <w:tcPr>
            <w:tcW w:w="4176" w:type="dxa"/>
            <w:shd w:val="clear" w:color="auto" w:fill="auto"/>
            <w:hideMark/>
          </w:tcPr>
          <w:p w14:paraId="53542A40" w14:textId="77777777" w:rsidR="00E3062D" w:rsidRPr="005673E7" w:rsidRDefault="00E3062D" w:rsidP="00E3062D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สุทธิ</w:t>
            </w:r>
          </w:p>
        </w:tc>
        <w:tc>
          <w:tcPr>
            <w:tcW w:w="1188" w:type="dxa"/>
          </w:tcPr>
          <w:p w14:paraId="5EE5C9DE" w14:textId="160B480D" w:rsidR="00E3062D" w:rsidRPr="005673E7" w:rsidRDefault="00E3062D" w:rsidP="00E306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15,883</w:t>
            </w:r>
          </w:p>
        </w:tc>
        <w:tc>
          <w:tcPr>
            <w:tcW w:w="1215" w:type="dxa"/>
          </w:tcPr>
          <w:p w14:paraId="307E23B7" w14:textId="3C998A97" w:rsidR="00E3062D" w:rsidRPr="005673E7" w:rsidRDefault="00E3062D" w:rsidP="00E306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19,035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22CE3B1" w14:textId="4F85589F" w:rsidR="00E3062D" w:rsidRPr="005673E7" w:rsidRDefault="00E3062D" w:rsidP="00E306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15,315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F27F0B1" w14:textId="795A5FFC" w:rsidR="00E3062D" w:rsidRPr="005673E7" w:rsidRDefault="00E3062D" w:rsidP="00E3062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10,992</w:t>
            </w:r>
          </w:p>
        </w:tc>
      </w:tr>
    </w:tbl>
    <w:p w14:paraId="29CF005B" w14:textId="3E682DAB" w:rsidR="00025618" w:rsidRPr="005673E7" w:rsidRDefault="00025618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p w14:paraId="3DACDE46" w14:textId="77777777" w:rsidR="00025618" w:rsidRPr="005673E7" w:rsidRDefault="00025618" w:rsidP="00F179C6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0"/>
          <w:szCs w:val="20"/>
          <w:u w:val="single"/>
        </w:rPr>
      </w:pPr>
    </w:p>
    <w:p w14:paraId="16D42E94" w14:textId="5FB655F3" w:rsidR="00893A1E" w:rsidRPr="005673E7" w:rsidRDefault="00893A1E" w:rsidP="00947438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num" w:pos="990"/>
          <w:tab w:val="left" w:pos="1080"/>
        </w:tabs>
        <w:spacing w:line="240" w:lineRule="auto"/>
        <w:ind w:left="810"/>
        <w:jc w:val="thaiDistribute"/>
        <w:rPr>
          <w:rFonts w:ascii="BrowalliaUPC" w:hAnsi="BrowalliaUPC" w:cs="BrowalliaUPC"/>
          <w:spacing w:val="-6"/>
          <w:sz w:val="28"/>
          <w:szCs w:val="28"/>
          <w:lang w:eastAsia="th-TH"/>
        </w:rPr>
      </w:pPr>
      <w:r w:rsidRPr="005673E7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>รายการ</w:t>
      </w:r>
      <w:r w:rsidRPr="005673E7">
        <w:rPr>
          <w:rFonts w:ascii="BrowalliaUPC" w:hAnsi="BrowalliaUPC" w:cs="BrowalliaUPC"/>
          <w:spacing w:val="-6"/>
          <w:sz w:val="28"/>
          <w:szCs w:val="28"/>
          <w:cs/>
        </w:rPr>
        <w:t>เคลื่อนไหวภาระผูกพันหนี้สินผลประโยชน์พนักงาน สำหรับ</w:t>
      </w:r>
      <w:r w:rsidRPr="005673E7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 xml:space="preserve">ปีสิ้นสุดวันที่ </w:t>
      </w:r>
      <w:r w:rsidRPr="005673E7">
        <w:rPr>
          <w:rFonts w:ascii="BrowalliaUPC" w:hAnsi="BrowalliaUPC" w:cs="BrowalliaUPC"/>
          <w:spacing w:val="-6"/>
          <w:sz w:val="28"/>
          <w:szCs w:val="28"/>
        </w:rPr>
        <w:t>31</w:t>
      </w:r>
      <w:r w:rsidRPr="005673E7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 xml:space="preserve"> ธันวาคม </w:t>
      </w:r>
      <w:r w:rsidRPr="005673E7">
        <w:rPr>
          <w:rFonts w:ascii="BrowalliaUPC" w:hAnsi="BrowalliaUPC" w:cs="BrowalliaUPC"/>
          <w:spacing w:val="-6"/>
          <w:sz w:val="28"/>
          <w:szCs w:val="28"/>
          <w:lang w:val="en-GB"/>
        </w:rPr>
        <w:t>25</w:t>
      </w:r>
      <w:r w:rsidR="003D2504" w:rsidRPr="005673E7">
        <w:rPr>
          <w:rFonts w:ascii="BrowalliaUPC" w:hAnsi="BrowalliaUPC" w:cs="BrowalliaUPC"/>
          <w:spacing w:val="-6"/>
          <w:sz w:val="28"/>
          <w:szCs w:val="28"/>
          <w:lang w:val="en-GB"/>
        </w:rPr>
        <w:t>6</w:t>
      </w:r>
      <w:r w:rsidR="00485263" w:rsidRPr="005673E7">
        <w:rPr>
          <w:rFonts w:ascii="BrowalliaUPC" w:hAnsi="BrowalliaUPC" w:cs="BrowalliaUPC"/>
          <w:spacing w:val="-6"/>
          <w:sz w:val="28"/>
          <w:szCs w:val="28"/>
          <w:lang w:val="en-GB"/>
        </w:rPr>
        <w:t>3</w:t>
      </w:r>
      <w:r w:rsidRPr="005673E7">
        <w:rPr>
          <w:rFonts w:ascii="BrowalliaUPC" w:hAnsi="BrowalliaUPC" w:cs="BrowalliaUPC"/>
          <w:spacing w:val="-6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pacing w:val="-6"/>
          <w:sz w:val="28"/>
          <w:szCs w:val="28"/>
          <w:cs/>
          <w:lang w:val="en-GB"/>
        </w:rPr>
        <w:t xml:space="preserve">และ </w:t>
      </w:r>
      <w:r w:rsidRPr="005673E7">
        <w:rPr>
          <w:rFonts w:ascii="BrowalliaUPC" w:hAnsi="BrowalliaUPC" w:cs="BrowalliaUPC"/>
          <w:spacing w:val="-6"/>
          <w:sz w:val="28"/>
          <w:szCs w:val="28"/>
        </w:rPr>
        <w:t>25</w:t>
      </w:r>
      <w:r w:rsidR="00320017" w:rsidRPr="005673E7">
        <w:rPr>
          <w:rFonts w:ascii="BrowalliaUPC" w:hAnsi="BrowalliaUPC" w:cs="BrowalliaUPC"/>
          <w:spacing w:val="-6"/>
          <w:sz w:val="28"/>
          <w:szCs w:val="28"/>
        </w:rPr>
        <w:t>6</w:t>
      </w:r>
      <w:r w:rsidR="00485263" w:rsidRPr="005673E7">
        <w:rPr>
          <w:rFonts w:ascii="BrowalliaUPC" w:hAnsi="BrowalliaUPC" w:cs="BrowalliaUPC"/>
          <w:spacing w:val="-6"/>
          <w:sz w:val="28"/>
          <w:szCs w:val="28"/>
        </w:rPr>
        <w:t>2</w:t>
      </w:r>
      <w:r w:rsidRPr="005673E7">
        <w:rPr>
          <w:rFonts w:ascii="BrowalliaUPC" w:hAnsi="BrowalliaUPC" w:cs="BrowalliaUPC"/>
          <w:spacing w:val="-6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pacing w:val="-6"/>
          <w:sz w:val="28"/>
          <w:szCs w:val="28"/>
          <w:cs/>
        </w:rPr>
        <w:t>มีดังนี้</w:t>
      </w:r>
    </w:p>
    <w:p w14:paraId="650BA7AF" w14:textId="77777777" w:rsidR="00893A1E" w:rsidRPr="005673E7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tbl>
      <w:tblPr>
        <w:tblStyle w:val="TableGrid"/>
        <w:tblW w:w="8461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829"/>
        <w:gridCol w:w="1163"/>
        <w:gridCol w:w="1164"/>
        <w:gridCol w:w="1177"/>
        <w:gridCol w:w="1128"/>
      </w:tblGrid>
      <w:tr w:rsidR="00BC7478" w:rsidRPr="005673E7" w14:paraId="0264C482" w14:textId="77777777" w:rsidTr="00BD6630">
        <w:trPr>
          <w:trHeight w:val="301"/>
        </w:trPr>
        <w:tc>
          <w:tcPr>
            <w:tcW w:w="3829" w:type="dxa"/>
            <w:shd w:val="clear" w:color="auto" w:fill="auto"/>
            <w:hideMark/>
          </w:tcPr>
          <w:p w14:paraId="6BF86D44" w14:textId="77777777" w:rsidR="00BC7478" w:rsidRPr="005673E7" w:rsidRDefault="00BC7478" w:rsidP="00BC747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</w:t>
            </w:r>
          </w:p>
        </w:tc>
        <w:tc>
          <w:tcPr>
            <w:tcW w:w="2327" w:type="dxa"/>
            <w:gridSpan w:val="2"/>
            <w:shd w:val="clear" w:color="auto" w:fill="auto"/>
            <w:vAlign w:val="bottom"/>
          </w:tcPr>
          <w:p w14:paraId="3484C809" w14:textId="77777777" w:rsidR="00BC7478" w:rsidRPr="005673E7" w:rsidRDefault="00BC7478" w:rsidP="00BC7478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2305" w:type="dxa"/>
            <w:gridSpan w:val="2"/>
            <w:shd w:val="clear" w:color="auto" w:fill="auto"/>
            <w:vAlign w:val="bottom"/>
            <w:hideMark/>
          </w:tcPr>
          <w:p w14:paraId="64FABE56" w14:textId="77777777" w:rsidR="00BC7478" w:rsidRPr="005673E7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: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พันบาท)</w:t>
            </w:r>
          </w:p>
        </w:tc>
      </w:tr>
      <w:tr w:rsidR="00BC7478" w:rsidRPr="005673E7" w14:paraId="059A5A06" w14:textId="77777777" w:rsidTr="00BD6630">
        <w:trPr>
          <w:trHeight w:val="326"/>
        </w:trPr>
        <w:tc>
          <w:tcPr>
            <w:tcW w:w="3829" w:type="dxa"/>
            <w:shd w:val="clear" w:color="auto" w:fill="auto"/>
            <w:hideMark/>
          </w:tcPr>
          <w:p w14:paraId="6ED36BD7" w14:textId="77777777" w:rsidR="00BC7478" w:rsidRPr="005673E7" w:rsidRDefault="00BC7478" w:rsidP="00BC747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ab/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ab/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ab/>
            </w:r>
          </w:p>
        </w:tc>
        <w:tc>
          <w:tcPr>
            <w:tcW w:w="2327" w:type="dxa"/>
            <w:gridSpan w:val="2"/>
            <w:shd w:val="clear" w:color="auto" w:fill="auto"/>
            <w:vAlign w:val="bottom"/>
            <w:hideMark/>
          </w:tcPr>
          <w:p w14:paraId="3FDD154A" w14:textId="77777777" w:rsidR="00BC7478" w:rsidRPr="005673E7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05" w:type="dxa"/>
            <w:gridSpan w:val="2"/>
            <w:shd w:val="clear" w:color="auto" w:fill="auto"/>
            <w:vAlign w:val="bottom"/>
            <w:hideMark/>
          </w:tcPr>
          <w:p w14:paraId="1F867DF1" w14:textId="77777777" w:rsidR="00BC7478" w:rsidRPr="005673E7" w:rsidRDefault="00BC7478" w:rsidP="00BC74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485263" w:rsidRPr="005673E7" w14:paraId="7A8E4EC5" w14:textId="77777777" w:rsidTr="00BD6630">
        <w:trPr>
          <w:trHeight w:val="338"/>
        </w:trPr>
        <w:tc>
          <w:tcPr>
            <w:tcW w:w="3829" w:type="dxa"/>
            <w:shd w:val="clear" w:color="auto" w:fill="auto"/>
          </w:tcPr>
          <w:p w14:paraId="0D7C58FF" w14:textId="77777777" w:rsidR="00485263" w:rsidRPr="005673E7" w:rsidRDefault="00485263" w:rsidP="0048526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hideMark/>
          </w:tcPr>
          <w:p w14:paraId="766EE6AE" w14:textId="7B4072D3" w:rsidR="00485263" w:rsidRPr="005673E7" w:rsidRDefault="00485263" w:rsidP="00485263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64" w:type="dxa"/>
            <w:shd w:val="clear" w:color="auto" w:fill="auto"/>
            <w:hideMark/>
          </w:tcPr>
          <w:p w14:paraId="17949C52" w14:textId="001F1C61" w:rsidR="00485263" w:rsidRPr="005673E7" w:rsidRDefault="00485263" w:rsidP="004852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62</w:t>
            </w:r>
          </w:p>
        </w:tc>
        <w:tc>
          <w:tcPr>
            <w:tcW w:w="1177" w:type="dxa"/>
            <w:shd w:val="clear" w:color="auto" w:fill="auto"/>
            <w:hideMark/>
          </w:tcPr>
          <w:p w14:paraId="3B3DBA0D" w14:textId="2C5034DE" w:rsidR="00485263" w:rsidRPr="005673E7" w:rsidRDefault="00485263" w:rsidP="00485263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28" w:type="dxa"/>
            <w:shd w:val="clear" w:color="auto" w:fill="auto"/>
            <w:hideMark/>
          </w:tcPr>
          <w:p w14:paraId="4A174A68" w14:textId="1F1ED931" w:rsidR="00485263" w:rsidRPr="005673E7" w:rsidRDefault="00485263" w:rsidP="004852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62</w:t>
            </w:r>
          </w:p>
        </w:tc>
      </w:tr>
      <w:tr w:rsidR="00BC7478" w:rsidRPr="005673E7" w14:paraId="1C90AAE8" w14:textId="77777777" w:rsidTr="00BD6630">
        <w:trPr>
          <w:trHeight w:val="301"/>
        </w:trPr>
        <w:tc>
          <w:tcPr>
            <w:tcW w:w="3829" w:type="dxa"/>
            <w:shd w:val="clear" w:color="auto" w:fill="auto"/>
          </w:tcPr>
          <w:p w14:paraId="4070D759" w14:textId="77777777" w:rsidR="00BC7478" w:rsidRPr="005673E7" w:rsidRDefault="00BC7478" w:rsidP="00BC747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4024DDE" w14:textId="77777777" w:rsidR="00BC7478" w:rsidRPr="005673E7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7722401" w14:textId="77777777" w:rsidR="00BC7478" w:rsidRPr="005673E7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0DBF27C" w14:textId="77777777" w:rsidR="00BC7478" w:rsidRPr="005673E7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vAlign w:val="bottom"/>
          </w:tcPr>
          <w:p w14:paraId="70F25AC2" w14:textId="77777777" w:rsidR="00BC7478" w:rsidRPr="005673E7" w:rsidRDefault="00BC7478" w:rsidP="00BC747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22A73" w:rsidRPr="005673E7" w14:paraId="57464B6A" w14:textId="77777777" w:rsidTr="00BD6630">
        <w:trPr>
          <w:trHeight w:val="301"/>
        </w:trPr>
        <w:tc>
          <w:tcPr>
            <w:tcW w:w="3829" w:type="dxa"/>
            <w:shd w:val="clear" w:color="auto" w:fill="auto"/>
            <w:hideMark/>
          </w:tcPr>
          <w:p w14:paraId="74F94571" w14:textId="77777777" w:rsidR="00422A73" w:rsidRPr="005673E7" w:rsidRDefault="00422A73" w:rsidP="00561F66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ภาระผูกพันผลประโยชน์พนักงาน ณ 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มกราคม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9EA04FA" w14:textId="5C4CDD1D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19,035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1CDA74A" w14:textId="2867C5CE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16,968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9978BC4" w14:textId="19F47AA3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10,992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15D9956E" w14:textId="11875707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11,542</w:t>
            </w:r>
          </w:p>
        </w:tc>
      </w:tr>
      <w:tr w:rsidR="00422A73" w:rsidRPr="005673E7" w14:paraId="74347284" w14:textId="77777777" w:rsidTr="00BD6630">
        <w:trPr>
          <w:trHeight w:val="301"/>
        </w:trPr>
        <w:tc>
          <w:tcPr>
            <w:tcW w:w="3829" w:type="dxa"/>
            <w:shd w:val="clear" w:color="auto" w:fill="auto"/>
          </w:tcPr>
          <w:p w14:paraId="1CA2A509" w14:textId="0EE39564" w:rsidR="00422A73" w:rsidRPr="005673E7" w:rsidRDefault="00422A73" w:rsidP="00561F66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ต้นทุนบริการในอดีต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6A2181F" w14:textId="0BCB8E1C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3842C89" w14:textId="301C47E1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967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0AD6459" w14:textId="5311784F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6EFAFB4" w14:textId="10225DA5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562</w:t>
            </w:r>
          </w:p>
        </w:tc>
      </w:tr>
      <w:tr w:rsidR="00422A73" w:rsidRPr="005673E7" w14:paraId="26CD98D6" w14:textId="77777777" w:rsidTr="00BD6630">
        <w:trPr>
          <w:trHeight w:val="301"/>
        </w:trPr>
        <w:tc>
          <w:tcPr>
            <w:tcW w:w="3829" w:type="dxa"/>
            <w:shd w:val="clear" w:color="auto" w:fill="auto"/>
            <w:hideMark/>
          </w:tcPr>
          <w:p w14:paraId="3EC81306" w14:textId="77777777" w:rsidR="00422A73" w:rsidRPr="005673E7" w:rsidRDefault="00422A73" w:rsidP="00561F66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ต้นทุนบริการปีปัจจุบัน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1C8EAE24" w14:textId="1B178338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3,893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28BB5034" w14:textId="47FE46A0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5,005</w:t>
            </w:r>
          </w:p>
        </w:tc>
        <w:tc>
          <w:tcPr>
            <w:tcW w:w="1177" w:type="dxa"/>
            <w:shd w:val="clear" w:color="auto" w:fill="auto"/>
          </w:tcPr>
          <w:p w14:paraId="3500AC6A" w14:textId="60415846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2,967</w:t>
            </w:r>
          </w:p>
        </w:tc>
        <w:tc>
          <w:tcPr>
            <w:tcW w:w="1128" w:type="dxa"/>
            <w:shd w:val="clear" w:color="auto" w:fill="auto"/>
          </w:tcPr>
          <w:p w14:paraId="75E329F5" w14:textId="116F3BF7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2,773</w:t>
            </w:r>
          </w:p>
        </w:tc>
      </w:tr>
      <w:tr w:rsidR="00422A73" w:rsidRPr="005673E7" w14:paraId="5682185C" w14:textId="77777777" w:rsidTr="00BD6630">
        <w:trPr>
          <w:trHeight w:val="301"/>
        </w:trPr>
        <w:tc>
          <w:tcPr>
            <w:tcW w:w="3829" w:type="dxa"/>
            <w:shd w:val="clear" w:color="auto" w:fill="auto"/>
            <w:hideMark/>
          </w:tcPr>
          <w:p w14:paraId="386D14E5" w14:textId="77777777" w:rsidR="00422A73" w:rsidRPr="005673E7" w:rsidRDefault="00422A73" w:rsidP="00422A7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BC77626" w14:textId="4C587FD2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="006A4AFD" w:rsidRPr="005673E7">
              <w:rPr>
                <w:rFonts w:ascii="BrowalliaUPC" w:hAnsi="BrowalliaUPC" w:cs="BrowalliaUPC"/>
                <w:sz w:val="24"/>
                <w:szCs w:val="24"/>
              </w:rPr>
              <w:t>19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E0C6B4B" w14:textId="00E83156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501</w:t>
            </w:r>
          </w:p>
        </w:tc>
        <w:tc>
          <w:tcPr>
            <w:tcW w:w="1177" w:type="dxa"/>
            <w:shd w:val="clear" w:color="auto" w:fill="auto"/>
          </w:tcPr>
          <w:p w14:paraId="7D7CEDC4" w14:textId="45E44CA5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434</w:t>
            </w:r>
          </w:p>
        </w:tc>
        <w:tc>
          <w:tcPr>
            <w:tcW w:w="1128" w:type="dxa"/>
            <w:shd w:val="clear" w:color="auto" w:fill="auto"/>
          </w:tcPr>
          <w:p w14:paraId="3CBA6A05" w14:textId="735C2EF8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334</w:t>
            </w:r>
          </w:p>
        </w:tc>
      </w:tr>
      <w:tr w:rsidR="00422A73" w:rsidRPr="005673E7" w14:paraId="6BB73501" w14:textId="77777777" w:rsidTr="00BD6630">
        <w:trPr>
          <w:trHeight w:val="301"/>
        </w:trPr>
        <w:tc>
          <w:tcPr>
            <w:tcW w:w="3829" w:type="dxa"/>
            <w:shd w:val="clear" w:color="auto" w:fill="auto"/>
          </w:tcPr>
          <w:p w14:paraId="57ED5364" w14:textId="3A395547" w:rsidR="00422A73" w:rsidRPr="005673E7" w:rsidRDefault="00422A73" w:rsidP="00422A7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การปรับมูลค่า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–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ผลขาดทุน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ตามหลั</w:t>
            </w:r>
            <w:r w:rsidR="00FD020D">
              <w:rPr>
                <w:rFonts w:ascii="BrowalliaUPC" w:hAnsi="BrowalliaUPC" w:cs="BrowalliaUPC" w:hint="cs"/>
                <w:sz w:val="24"/>
                <w:szCs w:val="24"/>
                <w:cs/>
              </w:rPr>
              <w:t xml:space="preserve">ก         </w:t>
            </w:r>
            <w:r w:rsidR="00FD020D" w:rsidRPr="005673E7">
              <w:rPr>
                <w:rFonts w:ascii="BrowalliaUPC" w:hAnsi="BrowalliaUPC" w:cs="BrowalliaUPC"/>
                <w:sz w:val="24"/>
                <w:szCs w:val="24"/>
                <w:cs/>
              </w:rPr>
              <w:t>คณิตศาสตร์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46A51897" w14:textId="722FF72A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5,934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46AD3CF6" w14:textId="66B94F1C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F08769D" w14:textId="625D4043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4,629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2BB6FA8" w14:textId="3282E1CC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</w:tr>
      <w:tr w:rsidR="00422A73" w:rsidRPr="005673E7" w14:paraId="6AB2313F" w14:textId="77777777" w:rsidTr="00BD6630">
        <w:trPr>
          <w:trHeight w:val="301"/>
        </w:trPr>
        <w:tc>
          <w:tcPr>
            <w:tcW w:w="3829" w:type="dxa"/>
            <w:shd w:val="clear" w:color="auto" w:fill="auto"/>
          </w:tcPr>
          <w:p w14:paraId="59870BEF" w14:textId="09647DA6" w:rsidR="00422A73" w:rsidRPr="005673E7" w:rsidRDefault="00422A73" w:rsidP="00422A7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กลับรายการผลประโยชน์พนักงาน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CE1BAAC" w14:textId="14D2F8F8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(5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,28</w:t>
            </w:r>
            <w:r w:rsidR="006A4AFD" w:rsidRPr="005673E7">
              <w:rPr>
                <w:rFonts w:ascii="BrowalliaUPC" w:hAnsi="BrowalliaUPC" w:cs="BrowalliaUPC"/>
                <w:sz w:val="24"/>
                <w:szCs w:val="24"/>
              </w:rPr>
              <w:t>3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AC33312" w14:textId="0677B998" w:rsidR="00422A73" w:rsidRPr="005673E7" w:rsidRDefault="00C32FF5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D8B2A88" w14:textId="3A17ABCD" w:rsidR="00422A73" w:rsidRPr="005673E7" w:rsidRDefault="00C32FF5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EEB79F3" w14:textId="761C6F88" w:rsidR="00422A73" w:rsidRPr="005673E7" w:rsidRDefault="00C32FF5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22A73" w:rsidRPr="005673E7" w14:paraId="7F8920E1" w14:textId="77777777" w:rsidTr="00BD6630">
        <w:trPr>
          <w:trHeight w:val="326"/>
        </w:trPr>
        <w:tc>
          <w:tcPr>
            <w:tcW w:w="3829" w:type="dxa"/>
            <w:shd w:val="clear" w:color="auto" w:fill="auto"/>
            <w:hideMark/>
          </w:tcPr>
          <w:p w14:paraId="6E795150" w14:textId="7FD53B0A" w:rsidR="00422A73" w:rsidRPr="005673E7" w:rsidRDefault="00422A73" w:rsidP="00422A7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ผลประโยชน์จ่ายระหว่างปี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F3154D6" w14:textId="267AC34F" w:rsidR="00422A73" w:rsidRPr="005673E7" w:rsidRDefault="00422A73" w:rsidP="00422A7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(6,183)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290696F" w14:textId="6E1CDF14" w:rsidR="00422A73" w:rsidRPr="005673E7" w:rsidRDefault="00422A73" w:rsidP="00422A7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(4,406)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5929C367" w14:textId="2E7740E1" w:rsidR="00422A73" w:rsidRPr="005673E7" w:rsidRDefault="00422A73" w:rsidP="00422A7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(1,959)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23A3ED4" w14:textId="621D12C5" w:rsidR="00422A73" w:rsidRPr="005673E7" w:rsidRDefault="00422A73" w:rsidP="00422A7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(4,219)</w:t>
            </w:r>
          </w:p>
        </w:tc>
      </w:tr>
      <w:tr w:rsidR="00422A73" w:rsidRPr="005673E7" w14:paraId="2B146E1C" w14:textId="77777777" w:rsidTr="00BD6630">
        <w:trPr>
          <w:trHeight w:val="326"/>
        </w:trPr>
        <w:tc>
          <w:tcPr>
            <w:tcW w:w="3829" w:type="dxa"/>
            <w:shd w:val="clear" w:color="auto" w:fill="auto"/>
          </w:tcPr>
          <w:p w14:paraId="44149A18" w14:textId="1301DCE3" w:rsidR="00422A73" w:rsidRPr="005673E7" w:rsidRDefault="00422A73" w:rsidP="00422A7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65685785" w14:textId="4EA36EE3" w:rsidR="00422A73" w:rsidRPr="005673E7" w:rsidRDefault="00422A73" w:rsidP="00C13DD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17,915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EF26A1F" w14:textId="431E6E23" w:rsidR="00422A73" w:rsidRPr="005673E7" w:rsidRDefault="00422A73" w:rsidP="00C13DD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19,035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64DE1B2D" w14:textId="212DE02D" w:rsidR="00422A73" w:rsidRPr="005673E7" w:rsidRDefault="00422A73" w:rsidP="00C13DD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17,063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37C56730" w14:textId="777B4E55" w:rsidR="00422A73" w:rsidRPr="005673E7" w:rsidRDefault="00422A73" w:rsidP="00C13DD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10,992</w:t>
            </w:r>
          </w:p>
        </w:tc>
      </w:tr>
      <w:tr w:rsidR="00422A73" w:rsidRPr="005673E7" w14:paraId="536DA5E7" w14:textId="77777777" w:rsidTr="00BD6630">
        <w:trPr>
          <w:trHeight w:val="326"/>
        </w:trPr>
        <w:tc>
          <w:tcPr>
            <w:tcW w:w="3829" w:type="dxa"/>
            <w:shd w:val="clear" w:color="auto" w:fill="auto"/>
          </w:tcPr>
          <w:p w14:paraId="7A73706D" w14:textId="2FCC2672" w:rsidR="00422A73" w:rsidRPr="005673E7" w:rsidRDefault="00422A73" w:rsidP="00422A7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u w:val="single"/>
                <w:cs/>
              </w:rPr>
              <w:t>หัก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ส่วนที่ชำระภายใน</w:t>
            </w:r>
            <w:r w:rsidR="00131E18">
              <w:rPr>
                <w:rFonts w:ascii="BrowalliaUPC" w:hAnsi="BrowalliaUPC" w:cs="BrowalliaUPC" w:hint="cs"/>
                <w:sz w:val="24"/>
                <w:szCs w:val="24"/>
                <w:cs/>
              </w:rPr>
              <w:t>หนึ่ง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ปี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9AD0D72" w14:textId="6EE1D55A" w:rsidR="00422A73" w:rsidRPr="005673E7" w:rsidRDefault="00422A7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(2,032)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3EE98E07" w14:textId="5D906829" w:rsidR="00422A73" w:rsidRPr="005673E7" w:rsidRDefault="00422A7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20FA848D" w14:textId="637A8116" w:rsidR="00422A73" w:rsidRPr="005673E7" w:rsidRDefault="00422A7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(1,748)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45BBDF2D" w14:textId="244BB614" w:rsidR="00422A73" w:rsidRPr="005673E7" w:rsidRDefault="00B5754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422A73" w:rsidRPr="005673E7" w14:paraId="434880B0" w14:textId="77777777" w:rsidTr="00BD6630">
        <w:trPr>
          <w:trHeight w:val="362"/>
        </w:trPr>
        <w:tc>
          <w:tcPr>
            <w:tcW w:w="3829" w:type="dxa"/>
            <w:shd w:val="clear" w:color="auto" w:fill="auto"/>
            <w:hideMark/>
          </w:tcPr>
          <w:p w14:paraId="4ABF5E16" w14:textId="77777777" w:rsidR="00422A73" w:rsidRPr="005673E7" w:rsidRDefault="00422A73" w:rsidP="00422A7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ภาระผูกพันผลประโยชน์พนักงาน ณ วันที่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A893FB2" w14:textId="68C2C432" w:rsidR="00422A73" w:rsidRPr="005673E7" w:rsidRDefault="00422A73" w:rsidP="00422A7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15,883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E5D5100" w14:textId="64A6FBDF" w:rsidR="00422A73" w:rsidRPr="005673E7" w:rsidRDefault="00422A73" w:rsidP="00422A7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19,035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0CF955D4" w14:textId="6F59918E" w:rsidR="00422A73" w:rsidRPr="005673E7" w:rsidRDefault="00422A73" w:rsidP="00422A7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B57541" w:rsidRPr="005673E7">
              <w:rPr>
                <w:rFonts w:ascii="BrowalliaUPC" w:hAnsi="BrowalliaUPC" w:cs="BrowalliaUPC"/>
                <w:sz w:val="24"/>
                <w:szCs w:val="24"/>
              </w:rPr>
              <w:t>5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B57541" w:rsidRPr="005673E7">
              <w:rPr>
                <w:rFonts w:ascii="BrowalliaUPC" w:hAnsi="BrowalliaUPC" w:cs="BrowalliaUPC"/>
                <w:sz w:val="24"/>
                <w:szCs w:val="24"/>
              </w:rPr>
              <w:t>315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545E5DFC" w14:textId="1065EA3C" w:rsidR="00422A73" w:rsidRPr="005673E7" w:rsidRDefault="00422A73" w:rsidP="00422A7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10,992</w:t>
            </w:r>
          </w:p>
        </w:tc>
      </w:tr>
      <w:tr w:rsidR="00422A73" w:rsidRPr="005673E7" w14:paraId="67F7EE20" w14:textId="77777777" w:rsidTr="00BD6630">
        <w:trPr>
          <w:trHeight w:val="301"/>
        </w:trPr>
        <w:tc>
          <w:tcPr>
            <w:tcW w:w="3829" w:type="dxa"/>
            <w:shd w:val="clear" w:color="auto" w:fill="auto"/>
          </w:tcPr>
          <w:p w14:paraId="4F7DA83E" w14:textId="77777777" w:rsidR="00422A73" w:rsidRPr="005673E7" w:rsidRDefault="00422A73" w:rsidP="00422A7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22AC373B" w14:textId="77777777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3CF8AB4" w14:textId="77777777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77" w:type="dxa"/>
            <w:shd w:val="clear" w:color="auto" w:fill="auto"/>
          </w:tcPr>
          <w:p w14:paraId="0C09050B" w14:textId="77777777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</w:tcPr>
          <w:p w14:paraId="51132ED1" w14:textId="77777777" w:rsidR="00422A73" w:rsidRPr="005673E7" w:rsidRDefault="00422A73" w:rsidP="00422A73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22A73" w:rsidRPr="005673E7" w14:paraId="09AB2DF3" w14:textId="77777777" w:rsidTr="00BD6630">
        <w:trPr>
          <w:trHeight w:val="350"/>
        </w:trPr>
        <w:tc>
          <w:tcPr>
            <w:tcW w:w="3829" w:type="dxa"/>
            <w:shd w:val="clear" w:color="auto" w:fill="auto"/>
            <w:hideMark/>
          </w:tcPr>
          <w:p w14:paraId="2D77388A" w14:textId="77777777" w:rsidR="00422A73" w:rsidRPr="005673E7" w:rsidRDefault="00422A73" w:rsidP="00422A73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ไม่ได้จัดตั้งเป็นกองทุนทั้งหมด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51C0C3B9" w14:textId="12ED9E97" w:rsidR="00422A73" w:rsidRPr="005673E7" w:rsidRDefault="00422A73" w:rsidP="00422A7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17,915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6B2175E2" w14:textId="751992B8" w:rsidR="00422A73" w:rsidRPr="005673E7" w:rsidRDefault="00422A73" w:rsidP="00422A7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19,035</w:t>
            </w:r>
          </w:p>
        </w:tc>
        <w:tc>
          <w:tcPr>
            <w:tcW w:w="1177" w:type="dxa"/>
            <w:shd w:val="clear" w:color="auto" w:fill="auto"/>
            <w:vAlign w:val="bottom"/>
          </w:tcPr>
          <w:p w14:paraId="7DB44B98" w14:textId="26C0571E" w:rsidR="00422A73" w:rsidRPr="005673E7" w:rsidRDefault="00422A73" w:rsidP="00422A7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17,063</w:t>
            </w:r>
          </w:p>
        </w:tc>
        <w:tc>
          <w:tcPr>
            <w:tcW w:w="1128" w:type="dxa"/>
            <w:shd w:val="clear" w:color="auto" w:fill="auto"/>
            <w:vAlign w:val="bottom"/>
          </w:tcPr>
          <w:p w14:paraId="08C50706" w14:textId="30D7AB08" w:rsidR="00422A73" w:rsidRPr="005673E7" w:rsidRDefault="00422A73" w:rsidP="00422A7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10,992</w:t>
            </w:r>
          </w:p>
        </w:tc>
      </w:tr>
    </w:tbl>
    <w:p w14:paraId="77A77129" w14:textId="1949C706" w:rsidR="00EA7591" w:rsidRPr="005673E7" w:rsidRDefault="00EA7591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3E64F118" w14:textId="77777777" w:rsidR="00815A99" w:rsidRPr="005673E7" w:rsidRDefault="00815A99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296DA5AE" w14:textId="542B9D9A" w:rsidR="00B4033D" w:rsidRPr="005673E7" w:rsidRDefault="00893A1E" w:rsidP="00CA778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01"/>
        <w:jc w:val="thaiDistribute"/>
        <w:rPr>
          <w:rFonts w:ascii="BrowalliaUPC" w:hAnsi="BrowalliaUPC" w:cs="BrowalliaUPC"/>
          <w:sz w:val="28"/>
          <w:szCs w:val="28"/>
          <w:lang w:eastAsia="th-TH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ข้อสมมติ</w:t>
      </w:r>
      <w:r w:rsidR="009D3029">
        <w:rPr>
          <w:rFonts w:ascii="BrowalliaUPC" w:hAnsi="BrowalliaUPC" w:cs="BrowalliaUPC" w:hint="cs"/>
          <w:sz w:val="28"/>
          <w:szCs w:val="28"/>
          <w:cs/>
          <w:lang w:val="en-GB"/>
        </w:rPr>
        <w:t>ฐาน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Pr="005673E7">
        <w:rPr>
          <w:rFonts w:ascii="BrowalliaUPC" w:hAnsi="BrowalliaUPC" w:cs="BrowalliaUPC"/>
          <w:sz w:val="28"/>
          <w:szCs w:val="28"/>
        </w:rPr>
        <w:t>31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ธันวาคม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25</w:t>
      </w:r>
      <w:r w:rsidR="001D026C" w:rsidRPr="005673E7">
        <w:rPr>
          <w:rFonts w:ascii="BrowalliaUPC" w:hAnsi="BrowalliaUPC" w:cs="BrowalliaUPC"/>
          <w:sz w:val="28"/>
          <w:szCs w:val="28"/>
          <w:lang w:val="en-GB"/>
        </w:rPr>
        <w:t>6</w:t>
      </w:r>
      <w:r w:rsidR="00DE4EEF" w:rsidRPr="005673E7">
        <w:rPr>
          <w:rFonts w:ascii="BrowalliaUPC" w:hAnsi="BrowalliaUPC" w:cs="BrowalliaUPC"/>
          <w:sz w:val="28"/>
          <w:szCs w:val="28"/>
          <w:lang w:val="en-GB"/>
        </w:rPr>
        <w:t>3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5673E7">
        <w:rPr>
          <w:rFonts w:ascii="BrowalliaUPC" w:hAnsi="BrowalliaUPC" w:cs="BrowalliaUPC"/>
          <w:sz w:val="28"/>
          <w:szCs w:val="28"/>
        </w:rPr>
        <w:t>25</w:t>
      </w:r>
      <w:r w:rsidR="00320017" w:rsidRPr="005673E7">
        <w:rPr>
          <w:rFonts w:ascii="BrowalliaUPC" w:hAnsi="BrowalliaUPC" w:cs="BrowalliaUPC"/>
          <w:sz w:val="28"/>
          <w:szCs w:val="28"/>
        </w:rPr>
        <w:t>6</w:t>
      </w:r>
      <w:r w:rsidR="00DE4EEF" w:rsidRPr="005673E7">
        <w:rPr>
          <w:rFonts w:ascii="BrowalliaUPC" w:hAnsi="BrowalliaUPC" w:cs="BrowalliaUPC"/>
          <w:sz w:val="28"/>
          <w:szCs w:val="28"/>
        </w:rPr>
        <w:t>2</w:t>
      </w:r>
      <w:r w:rsidR="00BF3E29"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1A5B9F50" w14:textId="77777777" w:rsidR="00B4033D" w:rsidRPr="005673E7" w:rsidRDefault="00B4033D" w:rsidP="00CA778C">
      <w:p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eastAsia="th-TH"/>
        </w:rPr>
      </w:pPr>
    </w:p>
    <w:tbl>
      <w:tblPr>
        <w:tblStyle w:val="TableGrid"/>
        <w:tblW w:w="864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9"/>
        <w:gridCol w:w="1559"/>
        <w:gridCol w:w="1559"/>
        <w:gridCol w:w="1560"/>
        <w:gridCol w:w="1563"/>
      </w:tblGrid>
      <w:tr w:rsidR="00893A1E" w:rsidRPr="005673E7" w14:paraId="0388AF64" w14:textId="77777777" w:rsidTr="00C13DD2">
        <w:tc>
          <w:tcPr>
            <w:tcW w:w="2399" w:type="dxa"/>
            <w:hideMark/>
          </w:tcPr>
          <w:p w14:paraId="1F9618D1" w14:textId="77777777" w:rsidR="00893A1E" w:rsidRPr="005673E7" w:rsidRDefault="00893A1E" w:rsidP="00AE6BB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</w:rPr>
              <w:tab/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ab/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ab/>
            </w:r>
          </w:p>
        </w:tc>
        <w:tc>
          <w:tcPr>
            <w:tcW w:w="3118" w:type="dxa"/>
            <w:gridSpan w:val="2"/>
            <w:vAlign w:val="bottom"/>
            <w:hideMark/>
          </w:tcPr>
          <w:p w14:paraId="5C42DD2B" w14:textId="77777777" w:rsidR="00893A1E" w:rsidRPr="005673E7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3123" w:type="dxa"/>
            <w:gridSpan w:val="2"/>
            <w:shd w:val="clear" w:color="auto" w:fill="auto"/>
            <w:vAlign w:val="bottom"/>
            <w:hideMark/>
          </w:tcPr>
          <w:p w14:paraId="0C2BB342" w14:textId="77777777" w:rsidR="00893A1E" w:rsidRPr="005673E7" w:rsidRDefault="00893A1E" w:rsidP="00AE6BB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งบการเงินเฉพาะของบริษัท</w:t>
            </w:r>
          </w:p>
        </w:tc>
      </w:tr>
      <w:tr w:rsidR="00DE4EEF" w:rsidRPr="005673E7" w14:paraId="6F7E647A" w14:textId="77777777" w:rsidTr="00C13DD2">
        <w:tc>
          <w:tcPr>
            <w:tcW w:w="2399" w:type="dxa"/>
          </w:tcPr>
          <w:p w14:paraId="2DBD3C96" w14:textId="77777777" w:rsidR="00DE4EEF" w:rsidRPr="005673E7" w:rsidRDefault="00DE4EEF" w:rsidP="00DE4EEF">
            <w:pPr>
              <w:spacing w:line="240" w:lineRule="auto"/>
              <w:ind w:left="252" w:hanging="25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559" w:type="dxa"/>
            <w:hideMark/>
          </w:tcPr>
          <w:p w14:paraId="4FCA153E" w14:textId="2C648215" w:rsidR="00DE4EEF" w:rsidRPr="005673E7" w:rsidRDefault="00DE4EEF" w:rsidP="00DE4EEF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559" w:type="dxa"/>
            <w:hideMark/>
          </w:tcPr>
          <w:p w14:paraId="169DC1B2" w14:textId="5A6D9C21" w:rsidR="00DE4EEF" w:rsidRPr="005673E7" w:rsidRDefault="00DE4EEF" w:rsidP="00DE4EE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25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62</w:t>
            </w:r>
          </w:p>
        </w:tc>
        <w:tc>
          <w:tcPr>
            <w:tcW w:w="1560" w:type="dxa"/>
            <w:shd w:val="clear" w:color="auto" w:fill="auto"/>
            <w:hideMark/>
          </w:tcPr>
          <w:p w14:paraId="3D1C78CB" w14:textId="73C10250" w:rsidR="00DE4EEF" w:rsidRPr="005673E7" w:rsidRDefault="00DE4EEF" w:rsidP="00DE4EEF">
            <w:pPr>
              <w:pBdr>
                <w:bottom w:val="single" w:sz="4" w:space="1" w:color="auto"/>
              </w:pBdr>
              <w:tabs>
                <w:tab w:val="left" w:pos="1695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563" w:type="dxa"/>
            <w:shd w:val="clear" w:color="auto" w:fill="auto"/>
            <w:hideMark/>
          </w:tcPr>
          <w:p w14:paraId="0852E741" w14:textId="06AF499C" w:rsidR="00DE4EEF" w:rsidRPr="005673E7" w:rsidRDefault="00DE4EEF" w:rsidP="00DE4EE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25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62</w:t>
            </w:r>
          </w:p>
        </w:tc>
      </w:tr>
      <w:tr w:rsidR="00A44D20" w:rsidRPr="005673E7" w14:paraId="4C457687" w14:textId="77777777" w:rsidTr="00C13DD2">
        <w:tc>
          <w:tcPr>
            <w:tcW w:w="2399" w:type="dxa"/>
          </w:tcPr>
          <w:p w14:paraId="5EE1A18B" w14:textId="77777777" w:rsidR="00A44D20" w:rsidRPr="005673E7" w:rsidRDefault="00A44D20" w:rsidP="001D026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0FF29D7" w14:textId="26C5C445" w:rsidR="00A44D20" w:rsidRPr="005673E7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559" w:type="dxa"/>
            <w:vAlign w:val="bottom"/>
          </w:tcPr>
          <w:p w14:paraId="27F4D681" w14:textId="482570F6" w:rsidR="00A44D20" w:rsidRPr="005673E7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D5CB95" w14:textId="7C86CCA0" w:rsidR="00A44D20" w:rsidRPr="005673E7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highlight w:val="yellow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ร้อยละ)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02F0003B" w14:textId="5EBCA565" w:rsidR="00A44D20" w:rsidRPr="005673E7" w:rsidRDefault="00A44D2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(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ร้อยละ)</w:t>
            </w:r>
          </w:p>
        </w:tc>
      </w:tr>
      <w:tr w:rsidR="00DA7FD0" w:rsidRPr="005673E7" w14:paraId="420CE088" w14:textId="77777777" w:rsidTr="00C13DD2">
        <w:tc>
          <w:tcPr>
            <w:tcW w:w="2399" w:type="dxa"/>
          </w:tcPr>
          <w:p w14:paraId="05E59FEF" w14:textId="77777777" w:rsidR="00DA7FD0" w:rsidRPr="005673E7" w:rsidRDefault="00DA7FD0" w:rsidP="001D026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5353CBC" w14:textId="77777777" w:rsidR="00DA7FD0" w:rsidRPr="005673E7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7667D8E0" w14:textId="77777777" w:rsidR="00DA7FD0" w:rsidRPr="005673E7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F80EC0" w14:textId="77777777" w:rsidR="00DA7FD0" w:rsidRPr="005673E7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highlight w:val="yellow"/>
                <w:cs/>
                <w:lang w:val="en-GB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2F5A9B84" w14:textId="77777777" w:rsidR="00DA7FD0" w:rsidRPr="005673E7" w:rsidRDefault="00DA7FD0" w:rsidP="001D026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</w:p>
        </w:tc>
      </w:tr>
      <w:tr w:rsidR="0032480C" w:rsidRPr="005673E7" w14:paraId="235E0545" w14:textId="77777777" w:rsidTr="00C13DD2">
        <w:tc>
          <w:tcPr>
            <w:tcW w:w="2399" w:type="dxa"/>
            <w:hideMark/>
          </w:tcPr>
          <w:p w14:paraId="1FE1017F" w14:textId="77777777" w:rsidR="0032480C" w:rsidRPr="005673E7" w:rsidRDefault="0032480C" w:rsidP="0032480C">
            <w:pPr>
              <w:spacing w:line="240" w:lineRule="auto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อัตราคิดลด (ต่อปี)</w:t>
            </w:r>
          </w:p>
        </w:tc>
        <w:tc>
          <w:tcPr>
            <w:tcW w:w="1559" w:type="dxa"/>
            <w:shd w:val="clear" w:color="auto" w:fill="auto"/>
          </w:tcPr>
          <w:p w14:paraId="16033790" w14:textId="7F025E95" w:rsidR="0032480C" w:rsidRPr="005673E7" w:rsidRDefault="0032480C" w:rsidP="0032480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1.49 -</w:t>
            </w:r>
            <w:r w:rsidR="00E638DD"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1.60</w:t>
            </w:r>
          </w:p>
        </w:tc>
        <w:tc>
          <w:tcPr>
            <w:tcW w:w="1559" w:type="dxa"/>
          </w:tcPr>
          <w:p w14:paraId="14773B4C" w14:textId="0E52857F" w:rsidR="0032480C" w:rsidRPr="005673E7" w:rsidRDefault="0032480C" w:rsidP="0032480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2.30 - 3.51</w:t>
            </w:r>
          </w:p>
        </w:tc>
        <w:tc>
          <w:tcPr>
            <w:tcW w:w="1560" w:type="dxa"/>
            <w:shd w:val="clear" w:color="auto" w:fill="auto"/>
          </w:tcPr>
          <w:p w14:paraId="3D2A9DFD" w14:textId="7B7703DD" w:rsidR="0032480C" w:rsidRPr="005673E7" w:rsidRDefault="0032480C" w:rsidP="0032480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1.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60</w:t>
            </w:r>
          </w:p>
        </w:tc>
        <w:tc>
          <w:tcPr>
            <w:tcW w:w="1563" w:type="dxa"/>
            <w:shd w:val="clear" w:color="auto" w:fill="auto"/>
          </w:tcPr>
          <w:p w14:paraId="26FBC269" w14:textId="3147C272" w:rsidR="0032480C" w:rsidRPr="005673E7" w:rsidRDefault="0032480C" w:rsidP="0032480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3.13</w:t>
            </w:r>
          </w:p>
        </w:tc>
      </w:tr>
      <w:tr w:rsidR="0032480C" w:rsidRPr="005673E7" w14:paraId="6A5401C4" w14:textId="77777777" w:rsidTr="00C13DD2">
        <w:tc>
          <w:tcPr>
            <w:tcW w:w="2399" w:type="dxa"/>
            <w:hideMark/>
          </w:tcPr>
          <w:p w14:paraId="68FCFAB6" w14:textId="30B1D87C" w:rsidR="0032480C" w:rsidRPr="005673E7" w:rsidRDefault="0032480C" w:rsidP="007E0491">
            <w:pPr>
              <w:spacing w:line="240" w:lineRule="auto"/>
              <w:ind w:right="-114"/>
              <w:rPr>
                <w:rFonts w:ascii="BrowalliaUPC" w:hAnsi="BrowalliaUPC" w:cs="BrowalliaUPC"/>
                <w:sz w:val="22"/>
                <w:szCs w:val="22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อัตราการเพิ่มขึ้นของเงินเดือน (ต่อปี)</w:t>
            </w:r>
          </w:p>
        </w:tc>
        <w:tc>
          <w:tcPr>
            <w:tcW w:w="1559" w:type="dxa"/>
            <w:shd w:val="clear" w:color="auto" w:fill="auto"/>
          </w:tcPr>
          <w:p w14:paraId="4C2AFF5E" w14:textId="05F65F9D" w:rsidR="0032480C" w:rsidRPr="005673E7" w:rsidRDefault="0032480C" w:rsidP="007E0491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3.08</w:t>
            </w:r>
            <w:r w:rsidR="00E638DD"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 -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4.66</w:t>
            </w:r>
          </w:p>
        </w:tc>
        <w:tc>
          <w:tcPr>
            <w:tcW w:w="1559" w:type="dxa"/>
          </w:tcPr>
          <w:p w14:paraId="28939E87" w14:textId="187E4DC8" w:rsidR="0032480C" w:rsidRPr="005673E7" w:rsidRDefault="0032480C" w:rsidP="007E0491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2.79 - 5.83</w:t>
            </w:r>
          </w:p>
        </w:tc>
        <w:tc>
          <w:tcPr>
            <w:tcW w:w="1560" w:type="dxa"/>
            <w:shd w:val="clear" w:color="auto" w:fill="auto"/>
          </w:tcPr>
          <w:p w14:paraId="423571AA" w14:textId="61C5A1EF" w:rsidR="0032480C" w:rsidRPr="005673E7" w:rsidRDefault="0032480C" w:rsidP="007E0491">
            <w:pPr>
              <w:tabs>
                <w:tab w:val="clear" w:pos="454"/>
                <w:tab w:val="clear" w:pos="680"/>
                <w:tab w:val="left" w:pos="438"/>
                <w:tab w:val="center" w:pos="672"/>
              </w:tabs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4.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66</w:t>
            </w:r>
          </w:p>
        </w:tc>
        <w:tc>
          <w:tcPr>
            <w:tcW w:w="1563" w:type="dxa"/>
            <w:shd w:val="clear" w:color="auto" w:fill="auto"/>
          </w:tcPr>
          <w:p w14:paraId="175671AF" w14:textId="78C89246" w:rsidR="0032480C" w:rsidRPr="005673E7" w:rsidRDefault="0032480C" w:rsidP="007E0491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5.83</w:t>
            </w:r>
          </w:p>
        </w:tc>
      </w:tr>
      <w:tr w:rsidR="0032480C" w:rsidRPr="005673E7" w14:paraId="615E4281" w14:textId="77777777" w:rsidTr="00C13DD2">
        <w:tc>
          <w:tcPr>
            <w:tcW w:w="2399" w:type="dxa"/>
          </w:tcPr>
          <w:p w14:paraId="650ACF0D" w14:textId="77777777" w:rsidR="0032480C" w:rsidRPr="005673E7" w:rsidRDefault="0032480C" w:rsidP="0032480C">
            <w:pPr>
              <w:spacing w:line="240" w:lineRule="auto"/>
              <w:ind w:left="252" w:hanging="252"/>
              <w:rPr>
                <w:rFonts w:ascii="BrowalliaUPC" w:hAnsi="BrowalliaUPC" w:cs="BrowalliaUPC"/>
                <w:sz w:val="22"/>
                <w:szCs w:val="22"/>
                <w:cs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>อัตรามรณะ</w:t>
            </w:r>
          </w:p>
        </w:tc>
        <w:tc>
          <w:tcPr>
            <w:tcW w:w="1559" w:type="dxa"/>
            <w:shd w:val="clear" w:color="auto" w:fill="auto"/>
          </w:tcPr>
          <w:p w14:paraId="6821CF0B" w14:textId="10BF558F" w:rsidR="0032480C" w:rsidRPr="005673E7" w:rsidRDefault="00AC17E5" w:rsidP="00C13DD2">
            <w:pPr>
              <w:spacing w:line="240" w:lineRule="auto"/>
              <w:ind w:left="-30"/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100 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ของตารางมรณะไทยปี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559" w:type="dxa"/>
          </w:tcPr>
          <w:p w14:paraId="0FE7860A" w14:textId="77777777" w:rsidR="0032480C" w:rsidRPr="005673E7" w:rsidRDefault="0032480C" w:rsidP="0032480C">
            <w:pPr>
              <w:spacing w:line="240" w:lineRule="auto"/>
              <w:ind w:left="-30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100 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ของตารางมรณะ</w:t>
            </w:r>
          </w:p>
          <w:p w14:paraId="7410D3F3" w14:textId="400DEFCB" w:rsidR="0032480C" w:rsidRPr="005673E7" w:rsidRDefault="0032480C" w:rsidP="0032480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ไทยปี 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560" w:type="dxa"/>
            <w:shd w:val="clear" w:color="auto" w:fill="auto"/>
          </w:tcPr>
          <w:p w14:paraId="5D9DF280" w14:textId="77777777" w:rsidR="0032480C" w:rsidRPr="005673E7" w:rsidRDefault="0032480C" w:rsidP="00C13DD2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100 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>ของตารางมรณะ</w:t>
            </w:r>
          </w:p>
          <w:p w14:paraId="4C35C892" w14:textId="0F6CEE5F" w:rsidR="0032480C" w:rsidRPr="005673E7" w:rsidRDefault="0032480C" w:rsidP="0032480C">
            <w:pPr>
              <w:jc w:val="center"/>
              <w:rPr>
                <w:rFonts w:ascii="BrowalliaUPC" w:hAnsi="BrowalliaUPC" w:cs="BrowalliaUPC"/>
                <w:sz w:val="22"/>
                <w:szCs w:val="22"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  <w:t xml:space="preserve">ไทยปี  </w:t>
            </w: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>2560</w:t>
            </w:r>
          </w:p>
        </w:tc>
        <w:tc>
          <w:tcPr>
            <w:tcW w:w="1563" w:type="dxa"/>
            <w:shd w:val="clear" w:color="auto" w:fill="auto"/>
          </w:tcPr>
          <w:p w14:paraId="465C6367" w14:textId="4D1655E9" w:rsidR="0032480C" w:rsidRPr="005673E7" w:rsidRDefault="0032480C" w:rsidP="0032480C">
            <w:pPr>
              <w:spacing w:line="240" w:lineRule="auto"/>
              <w:jc w:val="center"/>
              <w:rPr>
                <w:rFonts w:ascii="BrowalliaUPC" w:hAnsi="BrowalliaUPC" w:cs="BrowalliaUPC"/>
                <w:sz w:val="22"/>
                <w:szCs w:val="22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/>
              </w:rPr>
              <w:t xml:space="preserve">100 </w:t>
            </w:r>
            <w:r w:rsidRPr="005673E7">
              <w:rPr>
                <w:rFonts w:ascii="BrowalliaUPC" w:hAnsi="BrowalliaUPC" w:cs="BrowalliaUPC"/>
                <w:sz w:val="22"/>
                <w:szCs w:val="22"/>
                <w:cs/>
              </w:rPr>
              <w:t xml:space="preserve">ของตารางมรณะไทยปี </w:t>
            </w:r>
            <w:r w:rsidRPr="005673E7">
              <w:rPr>
                <w:rFonts w:ascii="BrowalliaUPC" w:hAnsi="BrowalliaUPC" w:cs="BrowalliaUPC"/>
                <w:sz w:val="22"/>
                <w:szCs w:val="22"/>
              </w:rPr>
              <w:t>2560</w:t>
            </w:r>
          </w:p>
        </w:tc>
      </w:tr>
    </w:tbl>
    <w:p w14:paraId="6DD992C1" w14:textId="4B31EF26" w:rsidR="00344698" w:rsidRPr="005673E7" w:rsidRDefault="00344698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19848BA7" w14:textId="6D1075F2" w:rsidR="00D52B9E" w:rsidRPr="005673E7" w:rsidRDefault="00893A1E" w:rsidP="00AB1A06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มูลค่าปัจจุบันของโครงการผลประโยชน์พนักงาน ถูกวัดโดยใช้วิธีคิดลดแต่ละหน่วยที่ประมาณการระยะเวลา</w:t>
      </w:r>
      <w:r w:rsidR="00DE4EEF" w:rsidRPr="005673E7">
        <w:rPr>
          <w:rFonts w:ascii="BrowalliaUPC" w:hAnsi="BrowalliaUPC" w:cs="BrowalliaUPC"/>
          <w:sz w:val="28"/>
          <w:szCs w:val="28"/>
          <w:lang w:val="en-GB"/>
        </w:rPr>
        <w:t xml:space="preserve">         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ถัวเฉลี่ยถ่วงน้ำหนักของภาระผูกพันผลประโยชน์ที่กำหนดไว้ </w:t>
      </w:r>
      <w:r w:rsidR="00DA4DB3" w:rsidRPr="005673E7">
        <w:rPr>
          <w:rFonts w:ascii="BrowalliaUPC" w:hAnsi="BrowalliaUPC" w:cs="BrowalliaUPC"/>
          <w:sz w:val="28"/>
          <w:szCs w:val="28"/>
          <w:lang w:val="en-GB"/>
        </w:rPr>
        <w:t>5</w:t>
      </w:r>
      <w:r w:rsidR="0015754A" w:rsidRPr="005673E7">
        <w:rPr>
          <w:rFonts w:ascii="BrowalliaUPC" w:hAnsi="BrowalliaUPC" w:cs="BrowalliaUPC"/>
          <w:sz w:val="28"/>
          <w:szCs w:val="28"/>
          <w:lang w:val="en-GB"/>
        </w:rPr>
        <w:t xml:space="preserve"> – </w:t>
      </w:r>
      <w:r w:rsidR="00DA4DB3" w:rsidRPr="005673E7">
        <w:rPr>
          <w:rFonts w:ascii="BrowalliaUPC" w:hAnsi="BrowalliaUPC" w:cs="BrowalliaUPC"/>
          <w:sz w:val="28"/>
          <w:szCs w:val="28"/>
          <w:lang w:val="en-GB"/>
        </w:rPr>
        <w:t>24</w:t>
      </w:r>
      <w:r w:rsidR="0015754A"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ปี</w:t>
      </w:r>
    </w:p>
    <w:p w14:paraId="11EE2FD3" w14:textId="77777777" w:rsidR="00055851" w:rsidRPr="005673E7" w:rsidRDefault="00055851" w:rsidP="00C13DD2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0"/>
          <w:szCs w:val="20"/>
          <w:lang w:val="en-GB"/>
        </w:rPr>
      </w:pPr>
    </w:p>
    <w:p w14:paraId="1029726E" w14:textId="0C3778F9" w:rsidR="00AD0F44" w:rsidRPr="005673E7" w:rsidRDefault="00AD0F44" w:rsidP="00365D1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ค่าใช้จ่ายในโครงการผลประโยชน์ของพนักงาน</w:t>
      </w:r>
    </w:p>
    <w:p w14:paraId="47289125" w14:textId="77777777" w:rsidR="00947438" w:rsidRPr="005673E7" w:rsidRDefault="00947438" w:rsidP="00947438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E494558" w14:textId="2117905F" w:rsidR="00AD0F44" w:rsidRPr="005673E7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ผลกำไรหรือขาดทุนที่เกี่ยวข้องกับผลประโยชน์ของพนักงานมีดังนี้</w:t>
      </w:r>
    </w:p>
    <w:p w14:paraId="200A5F03" w14:textId="77777777" w:rsidR="00AD0F44" w:rsidRPr="005673E7" w:rsidRDefault="00AD0F44" w:rsidP="00AD0F44">
      <w:pPr>
        <w:tabs>
          <w:tab w:val="clear" w:pos="227"/>
          <w:tab w:val="clear" w:pos="454"/>
          <w:tab w:val="clear" w:pos="680"/>
          <w:tab w:val="clear" w:pos="1644"/>
        </w:tabs>
        <w:spacing w:line="240" w:lineRule="auto"/>
        <w:ind w:left="851"/>
        <w:jc w:val="thaiDistribute"/>
        <w:rPr>
          <w:rFonts w:ascii="BrowalliaUPC" w:hAnsi="BrowalliaUPC" w:cs="BrowalliaUPC"/>
          <w:sz w:val="16"/>
          <w:szCs w:val="16"/>
          <w:lang w:val="en-GB"/>
        </w:rPr>
      </w:pPr>
    </w:p>
    <w:tbl>
      <w:tblPr>
        <w:tblW w:w="8519" w:type="dxa"/>
        <w:tblInd w:w="852" w:type="dxa"/>
        <w:tblLayout w:type="fixed"/>
        <w:tblLook w:val="04A0" w:firstRow="1" w:lastRow="0" w:firstColumn="1" w:lastColumn="0" w:noHBand="0" w:noVBand="1"/>
      </w:tblPr>
      <w:tblGrid>
        <w:gridCol w:w="3514"/>
        <w:gridCol w:w="1079"/>
        <w:gridCol w:w="236"/>
        <w:gridCol w:w="1081"/>
        <w:gridCol w:w="236"/>
        <w:gridCol w:w="1069"/>
        <w:gridCol w:w="236"/>
        <w:gridCol w:w="1068"/>
      </w:tblGrid>
      <w:tr w:rsidR="00893A1E" w:rsidRPr="005673E7" w14:paraId="38ACE7D5" w14:textId="77777777" w:rsidTr="00365D17">
        <w:tc>
          <w:tcPr>
            <w:tcW w:w="3514" w:type="dxa"/>
          </w:tcPr>
          <w:p w14:paraId="1E464000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005" w:type="dxa"/>
            <w:gridSpan w:val="7"/>
            <w:hideMark/>
          </w:tcPr>
          <w:p w14:paraId="08121499" w14:textId="3589297C" w:rsidR="00893A1E" w:rsidRPr="005673E7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: </w:t>
            </w:r>
            <w:r w:rsidR="000832D7"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93A1E" w:rsidRPr="005673E7" w14:paraId="439CB36E" w14:textId="77777777" w:rsidTr="00365D17">
        <w:tc>
          <w:tcPr>
            <w:tcW w:w="3514" w:type="dxa"/>
          </w:tcPr>
          <w:p w14:paraId="5C469D56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0EC69C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DE60464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437998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E4EEF" w:rsidRPr="005673E7" w14:paraId="78623E9D" w14:textId="77777777" w:rsidTr="00365D17">
        <w:tc>
          <w:tcPr>
            <w:tcW w:w="3514" w:type="dxa"/>
          </w:tcPr>
          <w:p w14:paraId="6D9C5C7F" w14:textId="77777777" w:rsidR="00DE4EEF" w:rsidRPr="005673E7" w:rsidRDefault="00DE4EEF" w:rsidP="00DE4EEF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UPC" w:hAnsi="BrowalliaUPC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9576AA" w14:textId="5E072CC7" w:rsidR="00DE4EEF" w:rsidRPr="005673E7" w:rsidRDefault="00DE4EEF" w:rsidP="00DE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F61B6B" w14:textId="77777777" w:rsidR="00DE4EEF" w:rsidRPr="005673E7" w:rsidRDefault="00DE4EEF" w:rsidP="00DE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86B289" w14:textId="41EA5584" w:rsidR="00DE4EEF" w:rsidRPr="005673E7" w:rsidRDefault="00DE4EEF" w:rsidP="00DE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007C035F" w14:textId="77777777" w:rsidR="00DE4EEF" w:rsidRPr="005673E7" w:rsidRDefault="00DE4EEF" w:rsidP="00DE4EEF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99FF92" w14:textId="5030A71E" w:rsidR="00DE4EEF" w:rsidRPr="005673E7" w:rsidRDefault="00DE4EEF" w:rsidP="00DE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E5664" w14:textId="77777777" w:rsidR="00DE4EEF" w:rsidRPr="005673E7" w:rsidRDefault="00DE4EEF" w:rsidP="00DE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4EAD8" w14:textId="7DFB9BB7" w:rsidR="00DE4EEF" w:rsidRPr="005673E7" w:rsidRDefault="00DE4EEF" w:rsidP="00DE4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893A1E" w:rsidRPr="005673E7" w14:paraId="0799AF7D" w14:textId="77777777" w:rsidTr="00DB0F7E">
        <w:trPr>
          <w:trHeight w:val="239"/>
        </w:trPr>
        <w:tc>
          <w:tcPr>
            <w:tcW w:w="3514" w:type="dxa"/>
          </w:tcPr>
          <w:p w14:paraId="6C0902F8" w14:textId="77777777" w:rsidR="00893A1E" w:rsidRPr="005673E7" w:rsidRDefault="00893A1E" w:rsidP="00AE6BB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</w:tcPr>
          <w:p w14:paraId="30C3E0B3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00F90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2" w:space="0" w:color="auto"/>
              <w:left w:val="nil"/>
              <w:right w:val="nil"/>
            </w:tcBorders>
          </w:tcPr>
          <w:p w14:paraId="62B1EDAA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F7713E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right w:val="nil"/>
            </w:tcBorders>
          </w:tcPr>
          <w:p w14:paraId="55C0333C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7A6B39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78704F28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164DF" w:rsidRPr="005673E7" w14:paraId="5C5AC33C" w14:textId="77777777" w:rsidTr="00DE4EEF">
        <w:trPr>
          <w:trHeight w:val="243"/>
        </w:trPr>
        <w:tc>
          <w:tcPr>
            <w:tcW w:w="3514" w:type="dxa"/>
          </w:tcPr>
          <w:p w14:paraId="424AEB58" w14:textId="0C9AA054" w:rsidR="00C164DF" w:rsidRPr="005673E7" w:rsidRDefault="00C164DF" w:rsidP="00C164DF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</w:tcPr>
          <w:p w14:paraId="4F335A45" w14:textId="078D57D5" w:rsidR="00C164DF" w:rsidRPr="005673E7" w:rsidRDefault="00C164DF" w:rsidP="00C164DF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1AF7F7" w14:textId="77777777" w:rsidR="00C164DF" w:rsidRPr="005673E7" w:rsidRDefault="00C164DF" w:rsidP="00C164D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25A76B9D" w14:textId="1CD95E09" w:rsidR="00C164DF" w:rsidRPr="005673E7" w:rsidRDefault="00C164DF" w:rsidP="00C164DF">
            <w:pPr>
              <w:tabs>
                <w:tab w:val="clear" w:pos="227"/>
                <w:tab w:val="clear" w:pos="454"/>
                <w:tab w:val="clear" w:pos="907"/>
                <w:tab w:val="left" w:pos="516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967</w:t>
            </w:r>
          </w:p>
        </w:tc>
        <w:tc>
          <w:tcPr>
            <w:tcW w:w="236" w:type="dxa"/>
          </w:tcPr>
          <w:p w14:paraId="22D8384F" w14:textId="77777777" w:rsidR="00C164DF" w:rsidRPr="005673E7" w:rsidRDefault="00C164DF" w:rsidP="00C164D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9" w:type="dxa"/>
            <w:tcBorders>
              <w:left w:val="nil"/>
              <w:bottom w:val="nil"/>
              <w:right w:val="nil"/>
            </w:tcBorders>
          </w:tcPr>
          <w:p w14:paraId="5BF5017E" w14:textId="50B2C8B3" w:rsidR="00C164DF" w:rsidRPr="005673E7" w:rsidRDefault="00C164DF" w:rsidP="00C13DD2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4733F6" w14:textId="77777777" w:rsidR="00C164DF" w:rsidRPr="005673E7" w:rsidRDefault="00C164DF" w:rsidP="00C164D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</w:tcPr>
          <w:p w14:paraId="03A14182" w14:textId="38995C82" w:rsidR="00C164DF" w:rsidRPr="005673E7" w:rsidRDefault="00C164DF" w:rsidP="00C164DF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562</w:t>
            </w:r>
          </w:p>
        </w:tc>
      </w:tr>
      <w:tr w:rsidR="00C164DF" w:rsidRPr="005673E7" w14:paraId="5660AD02" w14:textId="77777777" w:rsidTr="00365D17">
        <w:tc>
          <w:tcPr>
            <w:tcW w:w="3514" w:type="dxa"/>
            <w:hideMark/>
          </w:tcPr>
          <w:p w14:paraId="2DEE0EED" w14:textId="77777777" w:rsidR="00C164DF" w:rsidRPr="005673E7" w:rsidRDefault="00C164DF" w:rsidP="00C164DF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ต้นทุนการบริการปีปัจจุบัน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0BF5CA3" w14:textId="546F29F8" w:rsidR="00C164DF" w:rsidRPr="005673E7" w:rsidRDefault="00C164DF" w:rsidP="00C164DF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3,893</w:t>
            </w:r>
          </w:p>
        </w:tc>
        <w:tc>
          <w:tcPr>
            <w:tcW w:w="236" w:type="dxa"/>
          </w:tcPr>
          <w:p w14:paraId="68519814" w14:textId="77777777" w:rsidR="00C164DF" w:rsidRPr="005673E7" w:rsidRDefault="00C164DF" w:rsidP="00C164D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D442051" w14:textId="59F945A0" w:rsidR="00C164DF" w:rsidRPr="005673E7" w:rsidRDefault="00C164DF" w:rsidP="00C164DF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5,005</w:t>
            </w:r>
          </w:p>
        </w:tc>
        <w:tc>
          <w:tcPr>
            <w:tcW w:w="236" w:type="dxa"/>
          </w:tcPr>
          <w:p w14:paraId="5998903A" w14:textId="77777777" w:rsidR="00C164DF" w:rsidRPr="005673E7" w:rsidRDefault="00C164DF" w:rsidP="00C164DF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9" w:type="dxa"/>
          </w:tcPr>
          <w:p w14:paraId="4CE1E1E1" w14:textId="75CA6606" w:rsidR="00C164DF" w:rsidRPr="005673E7" w:rsidRDefault="00C164DF" w:rsidP="00C13DD2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2,967</w:t>
            </w:r>
          </w:p>
        </w:tc>
        <w:tc>
          <w:tcPr>
            <w:tcW w:w="236" w:type="dxa"/>
          </w:tcPr>
          <w:p w14:paraId="10A3424B" w14:textId="77777777" w:rsidR="00C164DF" w:rsidRPr="005673E7" w:rsidRDefault="00C164DF" w:rsidP="00C164DF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8" w:type="dxa"/>
          </w:tcPr>
          <w:p w14:paraId="6232EAA5" w14:textId="6E7EC329" w:rsidR="00C164DF" w:rsidRPr="005673E7" w:rsidRDefault="00C164DF" w:rsidP="00C164DF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2,773</w:t>
            </w:r>
          </w:p>
        </w:tc>
      </w:tr>
      <w:tr w:rsidR="00C164DF" w:rsidRPr="005673E7" w14:paraId="6DF7D2B5" w14:textId="77777777" w:rsidTr="00365D17">
        <w:tc>
          <w:tcPr>
            <w:tcW w:w="3514" w:type="dxa"/>
          </w:tcPr>
          <w:p w14:paraId="55DA033C" w14:textId="77777777" w:rsidR="00C164DF" w:rsidRPr="005673E7" w:rsidRDefault="00C164DF" w:rsidP="00C164DF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ดอกเบี้ยจ่ายสุทธิ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7BB0903" w14:textId="47A9F3A6" w:rsidR="00C164DF" w:rsidRPr="005673E7" w:rsidRDefault="00C164DF" w:rsidP="00C164DF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519</w:t>
            </w:r>
          </w:p>
        </w:tc>
        <w:tc>
          <w:tcPr>
            <w:tcW w:w="236" w:type="dxa"/>
          </w:tcPr>
          <w:p w14:paraId="4D55875D" w14:textId="77777777" w:rsidR="00C164DF" w:rsidRPr="005673E7" w:rsidRDefault="00C164DF" w:rsidP="00C164D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536DB5E" w14:textId="4AF0FA78" w:rsidR="00C164DF" w:rsidRPr="005673E7" w:rsidRDefault="00C164DF" w:rsidP="00C164DF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501</w:t>
            </w:r>
          </w:p>
        </w:tc>
        <w:tc>
          <w:tcPr>
            <w:tcW w:w="236" w:type="dxa"/>
          </w:tcPr>
          <w:p w14:paraId="048A8429" w14:textId="77777777" w:rsidR="00C164DF" w:rsidRPr="005673E7" w:rsidRDefault="00C164DF" w:rsidP="00C164DF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9" w:type="dxa"/>
          </w:tcPr>
          <w:p w14:paraId="50FCD8A8" w14:textId="70B8DCB4" w:rsidR="00C164DF" w:rsidRPr="005673E7" w:rsidRDefault="00C164DF" w:rsidP="00C13DD2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434</w:t>
            </w:r>
          </w:p>
        </w:tc>
        <w:tc>
          <w:tcPr>
            <w:tcW w:w="236" w:type="dxa"/>
          </w:tcPr>
          <w:p w14:paraId="0F1094FA" w14:textId="77777777" w:rsidR="00C164DF" w:rsidRPr="005673E7" w:rsidRDefault="00C164DF" w:rsidP="00C164DF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8" w:type="dxa"/>
          </w:tcPr>
          <w:p w14:paraId="0A2FFC89" w14:textId="1011F73B" w:rsidR="00C164DF" w:rsidRPr="005673E7" w:rsidRDefault="00C164DF" w:rsidP="00C164DF">
            <w:pPr>
              <w:tabs>
                <w:tab w:val="clear" w:pos="907"/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334</w:t>
            </w:r>
          </w:p>
        </w:tc>
      </w:tr>
      <w:tr w:rsidR="00C164DF" w:rsidRPr="005673E7" w14:paraId="3C2E1CA1" w14:textId="77777777" w:rsidTr="00365D17">
        <w:trPr>
          <w:trHeight w:val="36"/>
        </w:trPr>
        <w:tc>
          <w:tcPr>
            <w:tcW w:w="3514" w:type="dxa"/>
            <w:hideMark/>
          </w:tcPr>
          <w:p w14:paraId="05D9E86B" w14:textId="77777777" w:rsidR="00C164DF" w:rsidRPr="005673E7" w:rsidRDefault="00C164DF" w:rsidP="00C164DF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รวมค่าใช้จ่ายที่รับรู้ในกําไรหรือขาดทุน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13B6027A" w14:textId="5DF4F800" w:rsidR="00C164DF" w:rsidRPr="005673E7" w:rsidRDefault="00C164DF" w:rsidP="00C164DF">
            <w:pPr>
              <w:tabs>
                <w:tab w:val="clear" w:pos="907"/>
                <w:tab w:val="left" w:pos="96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4,412</w:t>
            </w:r>
          </w:p>
        </w:tc>
        <w:tc>
          <w:tcPr>
            <w:tcW w:w="236" w:type="dxa"/>
            <w:vAlign w:val="bottom"/>
          </w:tcPr>
          <w:p w14:paraId="4889BF3D" w14:textId="77777777" w:rsidR="00C164DF" w:rsidRPr="005673E7" w:rsidRDefault="00C164DF" w:rsidP="00C164DF">
            <w:pPr>
              <w:tabs>
                <w:tab w:val="left" w:pos="967"/>
              </w:tabs>
              <w:spacing w:line="240" w:lineRule="auto"/>
              <w:ind w:right="-81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77A547C" w14:textId="19C5A44A" w:rsidR="00C164DF" w:rsidRPr="005673E7" w:rsidRDefault="00C164DF" w:rsidP="00C164DF">
            <w:pPr>
              <w:tabs>
                <w:tab w:val="clear" w:pos="907"/>
                <w:tab w:val="left" w:pos="516"/>
                <w:tab w:val="left" w:pos="1152"/>
              </w:tabs>
              <w:spacing w:line="240" w:lineRule="auto"/>
              <w:ind w:right="-48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6,473</w:t>
            </w:r>
          </w:p>
        </w:tc>
        <w:tc>
          <w:tcPr>
            <w:tcW w:w="236" w:type="dxa"/>
          </w:tcPr>
          <w:p w14:paraId="5B080445" w14:textId="77777777" w:rsidR="00C164DF" w:rsidRPr="005673E7" w:rsidRDefault="00C164DF" w:rsidP="00C1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D98A222" w14:textId="7EF7CE36" w:rsidR="00C164DF" w:rsidRPr="005673E7" w:rsidRDefault="00C164DF" w:rsidP="00C13DD2">
            <w:pPr>
              <w:tabs>
                <w:tab w:val="clear" w:pos="227"/>
                <w:tab w:val="clear" w:pos="454"/>
                <w:tab w:val="clear" w:pos="680"/>
                <w:tab w:val="left" w:pos="540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3,401</w:t>
            </w:r>
          </w:p>
        </w:tc>
        <w:tc>
          <w:tcPr>
            <w:tcW w:w="236" w:type="dxa"/>
          </w:tcPr>
          <w:p w14:paraId="4390CEBD" w14:textId="77777777" w:rsidR="00C164DF" w:rsidRPr="005673E7" w:rsidRDefault="00C164DF" w:rsidP="00C16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5580114" w14:textId="1C464550" w:rsidR="00C164DF" w:rsidRPr="005673E7" w:rsidRDefault="00C164DF" w:rsidP="00C164DF">
            <w:pPr>
              <w:tabs>
                <w:tab w:val="left" w:pos="1152"/>
              </w:tabs>
              <w:spacing w:line="240" w:lineRule="auto"/>
              <w:ind w:right="-1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3,669</w:t>
            </w:r>
          </w:p>
        </w:tc>
      </w:tr>
    </w:tbl>
    <w:p w14:paraId="7A60E7AB" w14:textId="77777777" w:rsidR="00B37CD1" w:rsidRPr="005673E7" w:rsidRDefault="00B37CD1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3AF5440" w14:textId="313C8902" w:rsidR="00893A1E" w:rsidRPr="005673E7" w:rsidRDefault="00893A1E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ต้นทุนการให้บริการในปัจจุบันจะรวมอยู่ในค่าใช้จ่ายผลประโยชน์ของพนักงาน และดอกเบี้ยจ่ายสุทธิจะรวมอยู่ในต้นทุนทางการเงิน</w:t>
      </w:r>
    </w:p>
    <w:p w14:paraId="3E6622AF" w14:textId="6F4D585B" w:rsidR="00634E88" w:rsidRPr="005673E7" w:rsidRDefault="00634E88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5439186" w14:textId="69CA13E8" w:rsidR="00634E88" w:rsidRPr="005673E7" w:rsidRDefault="0057281E" w:rsidP="00CA778C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Pr="005673E7">
        <w:rPr>
          <w:rFonts w:ascii="BrowalliaUPC" w:hAnsi="BrowalliaUPC" w:cs="BrowalliaUPC"/>
          <w:sz w:val="28"/>
          <w:szCs w:val="28"/>
        </w:rPr>
        <w:t xml:space="preserve">5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เมษายน </w:t>
      </w:r>
      <w:r w:rsidRPr="005673E7">
        <w:rPr>
          <w:rFonts w:ascii="BrowalliaUPC" w:hAnsi="BrowalliaUPC" w:cs="BrowalliaUPC"/>
          <w:sz w:val="28"/>
          <w:szCs w:val="28"/>
        </w:rPr>
        <w:t xml:space="preserve">2562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สภานิติบัญญัติแห่งชาติได้ประกาศพระราชบัญญัติคุ้มครองแรงงาน ฉบับที่ </w:t>
      </w:r>
      <w:r w:rsidRPr="005673E7">
        <w:rPr>
          <w:rFonts w:ascii="BrowalliaUPC" w:hAnsi="BrowalliaUPC" w:cs="BrowalliaUPC"/>
          <w:sz w:val="28"/>
          <w:szCs w:val="28"/>
        </w:rPr>
        <w:t xml:space="preserve">7             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พ.ศ. </w:t>
      </w:r>
      <w:r w:rsidRPr="005673E7">
        <w:rPr>
          <w:rFonts w:ascii="BrowalliaUPC" w:hAnsi="BrowalliaUPC" w:cs="BrowalliaUPC"/>
          <w:sz w:val="28"/>
          <w:szCs w:val="28"/>
        </w:rPr>
        <w:t xml:space="preserve">2562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ในราชกิจจานุเบกษา ซึ่งให้สิทธิแก่ลูกจ้างที่ทำงานติดต่อกันครบ </w:t>
      </w:r>
      <w:r w:rsidRPr="005673E7">
        <w:rPr>
          <w:rFonts w:ascii="BrowalliaUPC" w:hAnsi="BrowalliaUPC" w:cs="BrowalliaUPC"/>
          <w:sz w:val="28"/>
          <w:szCs w:val="28"/>
        </w:rPr>
        <w:t xml:space="preserve">20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ปีขึ้นไป ได้รับค่าชดเชยไม่น้อยกว่าค่าจ้างอัตราสุดท้าย </w:t>
      </w:r>
      <w:r w:rsidRPr="005673E7">
        <w:rPr>
          <w:rFonts w:ascii="BrowalliaUPC" w:hAnsi="BrowalliaUPC" w:cs="BrowalliaUPC"/>
          <w:sz w:val="28"/>
          <w:szCs w:val="28"/>
        </w:rPr>
        <w:t xml:space="preserve">400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วัน กฎหมายฉบับปรับปรุงมีผลบังคับใช้ตั้งแต่วันที่ </w:t>
      </w:r>
      <w:r w:rsidRPr="005673E7">
        <w:rPr>
          <w:rFonts w:ascii="BrowalliaUPC" w:hAnsi="BrowalliaUPC" w:cs="BrowalliaUPC"/>
          <w:sz w:val="28"/>
          <w:szCs w:val="28"/>
        </w:rPr>
        <w:t xml:space="preserve">5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พฤษภาคม </w:t>
      </w:r>
      <w:r w:rsidRPr="005673E7">
        <w:rPr>
          <w:rFonts w:ascii="BrowalliaUPC" w:hAnsi="BrowalliaUPC" w:cs="BrowalliaUPC"/>
          <w:sz w:val="28"/>
          <w:szCs w:val="28"/>
        </w:rPr>
        <w:t xml:space="preserve">2562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และส่งผลให้ภาระผูกพันผลประโยชน์พนักงานรวมถึงต้นทุนบริการในอดีตในกำไรขาดทุนเพิ่มขึ้นจำนวน </w:t>
      </w:r>
      <w:r w:rsidRPr="005673E7">
        <w:rPr>
          <w:rFonts w:ascii="BrowalliaUPC" w:hAnsi="BrowalliaUPC" w:cs="BrowalliaUPC"/>
          <w:sz w:val="28"/>
          <w:szCs w:val="28"/>
        </w:rPr>
        <w:t xml:space="preserve">1.0 </w:t>
      </w:r>
      <w:r w:rsidRPr="005673E7">
        <w:rPr>
          <w:rFonts w:ascii="BrowalliaUPC" w:hAnsi="BrowalliaUPC" w:cs="BrowalliaUPC"/>
          <w:sz w:val="28"/>
          <w:szCs w:val="28"/>
          <w:cs/>
        </w:rPr>
        <w:t>ล้านบาท</w:t>
      </w:r>
      <w:r w:rsidRPr="005673E7">
        <w:rPr>
          <w:rFonts w:ascii="BrowalliaUPC" w:hAnsi="BrowalliaUPC" w:cs="BrowalliaUPC"/>
          <w:sz w:val="28"/>
          <w:szCs w:val="28"/>
        </w:rPr>
        <w:t xml:space="preserve">      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ในงบการเงินรวม และ </w:t>
      </w:r>
      <w:r w:rsidRPr="005673E7">
        <w:rPr>
          <w:rFonts w:ascii="BrowalliaUPC" w:hAnsi="BrowalliaUPC" w:cs="BrowalliaUPC"/>
          <w:sz w:val="28"/>
          <w:szCs w:val="28"/>
        </w:rPr>
        <w:t xml:space="preserve">0.6 </w:t>
      </w:r>
      <w:r w:rsidRPr="005673E7">
        <w:rPr>
          <w:rFonts w:ascii="BrowalliaUPC" w:hAnsi="BrowalliaUPC" w:cs="BrowalliaUPC"/>
          <w:sz w:val="28"/>
          <w:szCs w:val="28"/>
          <w:cs/>
        </w:rPr>
        <w:t>ล้านบาท ในงบการเงินเฉพาะของบริษัท</w:t>
      </w:r>
    </w:p>
    <w:p w14:paraId="0B95A0D1" w14:textId="21807296" w:rsidR="00DA7FD0" w:rsidRPr="005673E7" w:rsidRDefault="00DA7FD0" w:rsidP="00AE6BB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5154E48" w14:textId="77777777" w:rsidR="00893A1E" w:rsidRPr="005673E7" w:rsidRDefault="00893A1E" w:rsidP="00190F4C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ผลประโยชน์ในกำไรขาดทุนเบ็ดเสร็จอื่นที่เกี่ยวข้องกับผลประโยชน์ของพนักงานมีดังนี้</w:t>
      </w:r>
    </w:p>
    <w:p w14:paraId="7D6903CF" w14:textId="77777777" w:rsidR="00893A1E" w:rsidRPr="005673E7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477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425"/>
        <w:gridCol w:w="3119"/>
        <w:gridCol w:w="992"/>
        <w:gridCol w:w="283"/>
        <w:gridCol w:w="993"/>
        <w:gridCol w:w="283"/>
        <w:gridCol w:w="992"/>
        <w:gridCol w:w="284"/>
        <w:gridCol w:w="1106"/>
      </w:tblGrid>
      <w:tr w:rsidR="00893A1E" w:rsidRPr="005673E7" w14:paraId="7DC64003" w14:textId="77777777" w:rsidTr="00CF5846">
        <w:tc>
          <w:tcPr>
            <w:tcW w:w="3544" w:type="dxa"/>
            <w:gridSpan w:val="2"/>
            <w:shd w:val="clear" w:color="auto" w:fill="auto"/>
          </w:tcPr>
          <w:p w14:paraId="40C40C5E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shd w:val="clear" w:color="auto" w:fill="auto"/>
            <w:hideMark/>
          </w:tcPr>
          <w:p w14:paraId="3C1B48D7" w14:textId="77777777" w:rsidR="00893A1E" w:rsidRPr="00CF5846" w:rsidRDefault="00893A1E" w:rsidP="00AE6BB0">
            <w:pPr>
              <w:tabs>
                <w:tab w:val="clear" w:pos="4451"/>
                <w:tab w:val="left" w:pos="540"/>
              </w:tabs>
              <w:spacing w:line="240" w:lineRule="auto"/>
              <w:ind w:right="-74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(หน่วย : </w:t>
            </w:r>
            <w:r w:rsidR="00A03135" w:rsidRPr="00CF584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</w:t>
            </w:r>
            <w:r w:rsidRPr="00CF5846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93A1E" w:rsidRPr="005673E7" w14:paraId="2090CDAC" w14:textId="77777777" w:rsidTr="00CF4E11">
        <w:tc>
          <w:tcPr>
            <w:tcW w:w="3544" w:type="dxa"/>
            <w:gridSpan w:val="2"/>
            <w:shd w:val="clear" w:color="auto" w:fill="auto"/>
          </w:tcPr>
          <w:p w14:paraId="3992A01C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15371A" w14:textId="77777777" w:rsidR="00893A1E" w:rsidRPr="00CF5846" w:rsidRDefault="00893A1E" w:rsidP="00CF4E1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shd w:val="clear" w:color="auto" w:fill="auto"/>
          </w:tcPr>
          <w:p w14:paraId="4DEFAD9F" w14:textId="77777777" w:rsidR="00893A1E" w:rsidRPr="005673E7" w:rsidRDefault="00893A1E" w:rsidP="00CF4E1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109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3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E48A0B" w14:textId="77777777" w:rsidR="00893A1E" w:rsidRPr="00CF5846" w:rsidRDefault="00893A1E" w:rsidP="00CF4E1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 w:hanging="25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CF4E11" w:rsidRPr="005673E7" w14:paraId="6437DB54" w14:textId="77777777" w:rsidTr="00CF4E11">
        <w:tc>
          <w:tcPr>
            <w:tcW w:w="3544" w:type="dxa"/>
            <w:gridSpan w:val="2"/>
            <w:shd w:val="clear" w:color="auto" w:fill="auto"/>
          </w:tcPr>
          <w:p w14:paraId="6E2EF4C2" w14:textId="77777777" w:rsidR="00B71412" w:rsidRPr="005673E7" w:rsidRDefault="00B71412" w:rsidP="00B71412">
            <w:pPr>
              <w:pStyle w:val="a7"/>
              <w:tabs>
                <w:tab w:val="clear" w:pos="360"/>
                <w:tab w:val="left" w:pos="540"/>
              </w:tabs>
              <w:ind w:left="252" w:hanging="252"/>
              <w:rPr>
                <w:rFonts w:ascii="BrowalliaUPC" w:hAnsi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7095F0" w14:textId="2AA596FD" w:rsidR="00B71412" w:rsidRPr="00CF5846" w:rsidRDefault="00B71412" w:rsidP="00CF58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4DB8C" w14:textId="77777777" w:rsidR="00B71412" w:rsidRPr="00CF5846" w:rsidRDefault="00B71412" w:rsidP="00CF58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D76F03" w14:textId="28593670" w:rsidR="00B71412" w:rsidRPr="00CF5846" w:rsidRDefault="00B71412" w:rsidP="00CF58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5DCAA852" w14:textId="77777777" w:rsidR="00B71412" w:rsidRPr="005673E7" w:rsidRDefault="00B71412" w:rsidP="00B71412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A830A6" w14:textId="2C09CEC8" w:rsidR="00B71412" w:rsidRPr="00CF5846" w:rsidRDefault="00B71412" w:rsidP="00CF58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F287F" w14:textId="77777777" w:rsidR="00B71412" w:rsidRPr="005673E7" w:rsidRDefault="00B71412" w:rsidP="00B714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A161F5" w14:textId="55587C31" w:rsidR="00B71412" w:rsidRPr="00CF5846" w:rsidRDefault="00B71412" w:rsidP="00CF584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CF4E11" w:rsidRPr="005673E7" w14:paraId="5257044A" w14:textId="77777777" w:rsidTr="00CF4E11">
        <w:tc>
          <w:tcPr>
            <w:tcW w:w="3544" w:type="dxa"/>
            <w:gridSpan w:val="2"/>
            <w:shd w:val="clear" w:color="auto" w:fill="auto"/>
          </w:tcPr>
          <w:p w14:paraId="4DE611DD" w14:textId="77777777" w:rsidR="00893A1E" w:rsidRPr="005673E7" w:rsidRDefault="00893A1E" w:rsidP="00AE6BB0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4817CA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7EC56550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right w:val="nil"/>
            </w:tcBorders>
            <w:shd w:val="clear" w:color="auto" w:fill="auto"/>
          </w:tcPr>
          <w:p w14:paraId="75CCB275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14:paraId="48E73135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579E16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14:paraId="0458980C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CDC6F8" w14:textId="77777777" w:rsidR="00893A1E" w:rsidRPr="005673E7" w:rsidRDefault="00893A1E" w:rsidP="00AE6BB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72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F4E11" w:rsidRPr="005673E7" w14:paraId="431DEB37" w14:textId="77777777" w:rsidTr="00CF4E11">
        <w:trPr>
          <w:trHeight w:val="587"/>
        </w:trPr>
        <w:tc>
          <w:tcPr>
            <w:tcW w:w="3544" w:type="dxa"/>
            <w:gridSpan w:val="2"/>
            <w:shd w:val="clear" w:color="auto" w:fill="auto"/>
            <w:hideMark/>
          </w:tcPr>
          <w:p w14:paraId="6F4C6FCF" w14:textId="4B243C9C" w:rsidR="002D4E58" w:rsidRPr="00CF5846" w:rsidRDefault="002D4E58" w:rsidP="002D4E5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  <w:cs/>
              </w:rPr>
              <w:t>ผลขาดทุ</w:t>
            </w:r>
            <w:r w:rsidR="00124CA6" w:rsidRPr="00CF5846">
              <w:rPr>
                <w:rFonts w:ascii="BrowalliaUPC" w:hAnsi="BrowalliaUPC" w:cs="BrowalliaUPC" w:hint="cs"/>
                <w:sz w:val="28"/>
                <w:szCs w:val="28"/>
                <w:cs/>
              </w:rPr>
              <w:t>น</w:t>
            </w:r>
            <w:r w:rsidRPr="00CF5846">
              <w:rPr>
                <w:rFonts w:ascii="BrowalliaUPC" w:hAnsi="BrowalliaUPC" w:cs="BrowalliaUPC"/>
                <w:sz w:val="28"/>
                <w:szCs w:val="28"/>
                <w:cs/>
              </w:rPr>
              <w:t>ตามหลักคณิตศาสตร์ประกันภัย</w:t>
            </w:r>
            <w:r w:rsidR="00CF5846">
              <w:rPr>
                <w:rFonts w:ascii="BrowalliaUPC" w:hAnsi="BrowalliaUPC" w:cs="BrowalliaUPC" w:hint="cs"/>
                <w:sz w:val="28"/>
                <w:szCs w:val="28"/>
                <w:cs/>
              </w:rPr>
              <w:t xml:space="preserve">       </w:t>
            </w:r>
            <w:r w:rsidRPr="00CF5846">
              <w:rPr>
                <w:rFonts w:ascii="BrowalliaUPC" w:hAnsi="BrowalliaUPC" w:cs="BrowalliaUPC"/>
                <w:sz w:val="28"/>
                <w:szCs w:val="28"/>
                <w:cs/>
              </w:rPr>
              <w:t>จากการเปลี่ยนแปลงของ</w:t>
            </w:r>
          </w:p>
        </w:tc>
        <w:tc>
          <w:tcPr>
            <w:tcW w:w="992" w:type="dxa"/>
            <w:shd w:val="clear" w:color="auto" w:fill="auto"/>
          </w:tcPr>
          <w:p w14:paraId="278A13D8" w14:textId="77777777" w:rsidR="002D4E58" w:rsidRPr="00CF5846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626A4BBD" w14:textId="2B792B5C" w:rsidR="002D4E58" w:rsidRPr="00CF5846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2E86F19" w14:textId="77777777" w:rsidR="002D4E58" w:rsidRPr="00CF5846" w:rsidRDefault="002D4E58" w:rsidP="00CF584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3E575414" w14:textId="77777777" w:rsidR="002D4E58" w:rsidRPr="00CF5846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49FAD8F7" w14:textId="612E6B20" w:rsidR="002D4E58" w:rsidRPr="00CF5846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37624F20" w14:textId="77777777" w:rsidR="002D4E58" w:rsidRPr="00CF5846" w:rsidRDefault="002D4E58" w:rsidP="00CF584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745B6C9D" w14:textId="77777777" w:rsidR="002D4E58" w:rsidRPr="00CF5846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  <w:p w14:paraId="51825ED5" w14:textId="09DDE078" w:rsidR="002D4E58" w:rsidRPr="00CF5846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17CF3EA" w14:textId="77777777" w:rsidR="002D4E58" w:rsidRPr="00CF5846" w:rsidRDefault="002D4E58" w:rsidP="00CF584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47D51292" w14:textId="77777777" w:rsidR="002D4E58" w:rsidRPr="00CF5846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       </w:t>
            </w:r>
          </w:p>
          <w:p w14:paraId="59418F29" w14:textId="36A15430" w:rsidR="002D4E58" w:rsidRPr="00CF4E11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left="-108"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CF4E11" w:rsidRPr="005673E7" w14:paraId="07A57CEE" w14:textId="77777777" w:rsidTr="00CF4E11">
        <w:trPr>
          <w:trHeight w:val="310"/>
        </w:trPr>
        <w:tc>
          <w:tcPr>
            <w:tcW w:w="425" w:type="dxa"/>
            <w:shd w:val="clear" w:color="auto" w:fill="auto"/>
          </w:tcPr>
          <w:p w14:paraId="42FBCA6F" w14:textId="31324827" w:rsidR="00124CA6" w:rsidRPr="005673E7" w:rsidRDefault="00124CA6" w:rsidP="00124CA6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3119" w:type="dxa"/>
            <w:shd w:val="clear" w:color="auto" w:fill="auto"/>
          </w:tcPr>
          <w:p w14:paraId="4720C52B" w14:textId="2164C04F" w:rsidR="00124CA6" w:rsidRPr="00CF5846" w:rsidRDefault="00124CA6" w:rsidP="00124CA6">
            <w:pPr>
              <w:spacing w:line="240" w:lineRule="auto"/>
              <w:ind w:hanging="109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CF5846">
              <w:rPr>
                <w:rFonts w:ascii="BrowalliaUPC" w:hAnsi="BrowalliaUPC" w:cs="BrowalliaUPC"/>
                <w:sz w:val="28"/>
                <w:szCs w:val="28"/>
                <w:cs/>
              </w:rPr>
              <w:t>การปรับปรุงประสบการณ์</w:t>
            </w:r>
          </w:p>
        </w:tc>
        <w:tc>
          <w:tcPr>
            <w:tcW w:w="992" w:type="dxa"/>
            <w:shd w:val="clear" w:color="auto" w:fill="auto"/>
          </w:tcPr>
          <w:p w14:paraId="5091E20F" w14:textId="7860970D" w:rsidR="00124CA6" w:rsidRPr="00CF5846" w:rsidRDefault="00124CA6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>3,197</w:t>
            </w:r>
          </w:p>
        </w:tc>
        <w:tc>
          <w:tcPr>
            <w:tcW w:w="283" w:type="dxa"/>
            <w:shd w:val="clear" w:color="auto" w:fill="auto"/>
          </w:tcPr>
          <w:p w14:paraId="079A3C35" w14:textId="77777777" w:rsidR="00124CA6" w:rsidRPr="00CF5846" w:rsidRDefault="00124CA6" w:rsidP="00CF584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304802A" w14:textId="646DD789" w:rsidR="00124CA6" w:rsidRPr="00CF5846" w:rsidRDefault="00124CA6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 -</w:t>
            </w:r>
          </w:p>
        </w:tc>
        <w:tc>
          <w:tcPr>
            <w:tcW w:w="283" w:type="dxa"/>
            <w:shd w:val="clear" w:color="auto" w:fill="auto"/>
          </w:tcPr>
          <w:p w14:paraId="1EB5ACF7" w14:textId="77777777" w:rsidR="00124CA6" w:rsidRPr="00CF5846" w:rsidRDefault="00124CA6" w:rsidP="00CF584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AB9542D" w14:textId="68B859DB" w:rsidR="00124CA6" w:rsidRPr="00CF5846" w:rsidRDefault="00124CA6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>1,950</w:t>
            </w:r>
          </w:p>
        </w:tc>
        <w:tc>
          <w:tcPr>
            <w:tcW w:w="284" w:type="dxa"/>
            <w:shd w:val="clear" w:color="auto" w:fill="auto"/>
          </w:tcPr>
          <w:p w14:paraId="72DF1105" w14:textId="77777777" w:rsidR="00124CA6" w:rsidRPr="00CF5846" w:rsidRDefault="00124CA6" w:rsidP="00CF584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729CE260" w14:textId="36BDBF22" w:rsidR="00124CA6" w:rsidRPr="00CF5846" w:rsidRDefault="00124CA6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  -</w:t>
            </w:r>
          </w:p>
        </w:tc>
      </w:tr>
      <w:tr w:rsidR="00CF4E11" w:rsidRPr="005673E7" w14:paraId="22FA8713" w14:textId="77777777" w:rsidTr="00CF4E11">
        <w:tc>
          <w:tcPr>
            <w:tcW w:w="425" w:type="dxa"/>
            <w:shd w:val="clear" w:color="auto" w:fill="auto"/>
            <w:hideMark/>
          </w:tcPr>
          <w:p w14:paraId="6DD581AE" w14:textId="43433439" w:rsidR="00124CA6" w:rsidRPr="005673E7" w:rsidRDefault="00124CA6" w:rsidP="002D4E5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proofErr w:type="spellStart"/>
            <w:r w:rsidRPr="005673E7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>ปร</w:t>
            </w:r>
            <w:proofErr w:type="spellEnd"/>
          </w:p>
        </w:tc>
        <w:tc>
          <w:tcPr>
            <w:tcW w:w="3119" w:type="dxa"/>
            <w:shd w:val="clear" w:color="auto" w:fill="auto"/>
          </w:tcPr>
          <w:p w14:paraId="329B6BB2" w14:textId="043746AD" w:rsidR="00124CA6" w:rsidRPr="00CF5846" w:rsidRDefault="00124CA6" w:rsidP="00124CA6">
            <w:pPr>
              <w:spacing w:line="240" w:lineRule="auto"/>
              <w:ind w:left="252" w:hanging="361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CF5846">
              <w:rPr>
                <w:rFonts w:ascii="BrowalliaUPC" w:hAnsi="BrowalliaUPC" w:cs="BrowalliaUPC"/>
                <w:sz w:val="28"/>
                <w:szCs w:val="28"/>
                <w:cs/>
              </w:rPr>
              <w:t>สมมติฐานด้านประชากรศาสตร์</w:t>
            </w:r>
          </w:p>
        </w:tc>
        <w:tc>
          <w:tcPr>
            <w:tcW w:w="992" w:type="dxa"/>
            <w:shd w:val="clear" w:color="auto" w:fill="auto"/>
          </w:tcPr>
          <w:p w14:paraId="32DCF536" w14:textId="46CFF29E" w:rsidR="00124CA6" w:rsidRPr="00CF5846" w:rsidRDefault="00124CA6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>1,986</w:t>
            </w:r>
          </w:p>
        </w:tc>
        <w:tc>
          <w:tcPr>
            <w:tcW w:w="283" w:type="dxa"/>
            <w:shd w:val="clear" w:color="auto" w:fill="auto"/>
          </w:tcPr>
          <w:p w14:paraId="61B7DBFA" w14:textId="77777777" w:rsidR="00124CA6" w:rsidRPr="00CF5846" w:rsidRDefault="00124CA6" w:rsidP="00CF584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57EEAF9" w14:textId="180B517D" w:rsidR="00124CA6" w:rsidRPr="00CF5846" w:rsidRDefault="00124CA6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283" w:type="dxa"/>
            <w:shd w:val="clear" w:color="auto" w:fill="auto"/>
          </w:tcPr>
          <w:p w14:paraId="5109348A" w14:textId="77777777" w:rsidR="00124CA6" w:rsidRPr="00CF5846" w:rsidRDefault="00124CA6" w:rsidP="00CF584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6931630E" w14:textId="14CA4ACB" w:rsidR="00124CA6" w:rsidRPr="00CF5846" w:rsidRDefault="00124CA6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 1,994</w:t>
            </w:r>
          </w:p>
        </w:tc>
        <w:tc>
          <w:tcPr>
            <w:tcW w:w="284" w:type="dxa"/>
            <w:shd w:val="clear" w:color="auto" w:fill="auto"/>
          </w:tcPr>
          <w:p w14:paraId="26B1F085" w14:textId="77777777" w:rsidR="00124CA6" w:rsidRPr="00CF5846" w:rsidRDefault="00124CA6" w:rsidP="00CF5846">
            <w:pPr>
              <w:tabs>
                <w:tab w:val="clear" w:pos="227"/>
                <w:tab w:val="clear" w:pos="454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22409756" w14:textId="71207653" w:rsidR="00124CA6" w:rsidRPr="00CF5846" w:rsidRDefault="00124CA6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</w:tr>
      <w:tr w:rsidR="00CF4E11" w:rsidRPr="005673E7" w14:paraId="533A040D" w14:textId="77777777" w:rsidTr="00CF4E11">
        <w:tc>
          <w:tcPr>
            <w:tcW w:w="425" w:type="dxa"/>
            <w:shd w:val="clear" w:color="auto" w:fill="auto"/>
            <w:hideMark/>
          </w:tcPr>
          <w:p w14:paraId="001CACA9" w14:textId="24DF3144" w:rsidR="00124CA6" w:rsidRPr="005673E7" w:rsidRDefault="00124CA6" w:rsidP="002D4E5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color w:val="FFFFFF" w:themeColor="background1"/>
                <w:sz w:val="24"/>
                <w:szCs w:val="24"/>
                <w:cs/>
              </w:rPr>
              <w:t>ผล</w:t>
            </w:r>
          </w:p>
        </w:tc>
        <w:tc>
          <w:tcPr>
            <w:tcW w:w="3119" w:type="dxa"/>
            <w:shd w:val="clear" w:color="auto" w:fill="auto"/>
          </w:tcPr>
          <w:p w14:paraId="3EECF4E7" w14:textId="3BE01A0E" w:rsidR="00124CA6" w:rsidRPr="005673E7" w:rsidRDefault="00124CA6" w:rsidP="00124CA6">
            <w:pPr>
              <w:spacing w:line="240" w:lineRule="auto"/>
              <w:ind w:left="252" w:hanging="361"/>
              <w:rPr>
                <w:rFonts w:ascii="BrowalliaUPC" w:hAnsi="BrowalliaUPC" w:cs="BrowalliaUPC"/>
                <w:sz w:val="24"/>
                <w:szCs w:val="24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- </w:t>
            </w:r>
            <w:r w:rsidRPr="00CF5846">
              <w:rPr>
                <w:rFonts w:ascii="BrowalliaUPC" w:hAnsi="BrowalliaUPC" w:cs="BrowalliaUPC"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992" w:type="dxa"/>
            <w:shd w:val="clear" w:color="auto" w:fill="auto"/>
          </w:tcPr>
          <w:p w14:paraId="6718912E" w14:textId="2B538A4A" w:rsidR="00124CA6" w:rsidRPr="00CF5846" w:rsidRDefault="00124CA6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>751</w:t>
            </w:r>
          </w:p>
        </w:tc>
        <w:tc>
          <w:tcPr>
            <w:tcW w:w="283" w:type="dxa"/>
            <w:shd w:val="clear" w:color="auto" w:fill="auto"/>
          </w:tcPr>
          <w:p w14:paraId="34867DFC" w14:textId="77777777" w:rsidR="00124CA6" w:rsidRPr="00CF5846" w:rsidRDefault="00124CA6" w:rsidP="00CF5846">
            <w:pPr>
              <w:tabs>
                <w:tab w:val="clear" w:pos="227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269C0078" w14:textId="0541DE96" w:rsidR="00124CA6" w:rsidRPr="00CF5846" w:rsidRDefault="00124CA6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283" w:type="dxa"/>
            <w:shd w:val="clear" w:color="auto" w:fill="auto"/>
          </w:tcPr>
          <w:p w14:paraId="49CABFDA" w14:textId="77777777" w:rsidR="00124CA6" w:rsidRPr="00CF5846" w:rsidRDefault="00124CA6" w:rsidP="00CF5846">
            <w:pPr>
              <w:tabs>
                <w:tab w:val="clear" w:pos="227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22EFA3F" w14:textId="1FFF7D3D" w:rsidR="00124CA6" w:rsidRPr="00CF5846" w:rsidRDefault="00124CA6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>685</w:t>
            </w:r>
          </w:p>
        </w:tc>
        <w:tc>
          <w:tcPr>
            <w:tcW w:w="284" w:type="dxa"/>
            <w:shd w:val="clear" w:color="auto" w:fill="auto"/>
          </w:tcPr>
          <w:p w14:paraId="5F42F383" w14:textId="77777777" w:rsidR="00124CA6" w:rsidRPr="00CF5846" w:rsidRDefault="00124CA6" w:rsidP="00CF5846">
            <w:pPr>
              <w:tabs>
                <w:tab w:val="clear" w:pos="227"/>
                <w:tab w:val="clear" w:pos="907"/>
                <w:tab w:val="left" w:pos="54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shd w:val="clear" w:color="auto" w:fill="auto"/>
          </w:tcPr>
          <w:p w14:paraId="2684E460" w14:textId="05683050" w:rsidR="00124CA6" w:rsidRPr="00CF5846" w:rsidRDefault="00124CA6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</w:tr>
      <w:tr w:rsidR="00CF4E11" w:rsidRPr="005673E7" w14:paraId="59ABB0BF" w14:textId="77777777" w:rsidTr="00CF4E11">
        <w:trPr>
          <w:trHeight w:val="36"/>
        </w:trPr>
        <w:tc>
          <w:tcPr>
            <w:tcW w:w="3544" w:type="dxa"/>
            <w:gridSpan w:val="2"/>
            <w:shd w:val="clear" w:color="auto" w:fill="auto"/>
            <w:hideMark/>
          </w:tcPr>
          <w:p w14:paraId="73BA4401" w14:textId="77777777" w:rsidR="002D4E58" w:rsidRPr="005673E7" w:rsidRDefault="002D4E58" w:rsidP="002D4E58">
            <w:pPr>
              <w:spacing w:line="240" w:lineRule="auto"/>
              <w:ind w:left="252" w:hanging="252"/>
              <w:rPr>
                <w:rFonts w:ascii="BrowalliaUPC" w:hAnsi="BrowalliaUPC" w:cs="BrowalliaUPC"/>
                <w:sz w:val="24"/>
                <w:szCs w:val="24"/>
              </w:rPr>
            </w:pPr>
            <w:r w:rsidRPr="00CF5846">
              <w:rPr>
                <w:sz w:val="28"/>
                <w:szCs w:val="28"/>
                <w:cs/>
              </w:rPr>
              <w:t>รวม</w:t>
            </w:r>
            <w:r w:rsidRPr="00CF5846">
              <w:rPr>
                <w:rFonts w:ascii="BrowalliaUPC" w:hAnsi="BrowalliaUPC" w:cs="BrowalliaUPC"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BCFE009" w14:textId="72FE6673" w:rsidR="002D4E58" w:rsidRPr="00CF5846" w:rsidRDefault="00CA4681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>5</w:t>
            </w:r>
            <w:r w:rsidR="002D4E58" w:rsidRPr="00CF5846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Pr="00CF5846">
              <w:rPr>
                <w:rFonts w:ascii="BrowalliaUPC" w:hAnsi="BrowalliaUPC" w:cs="BrowalliaUPC"/>
                <w:sz w:val="28"/>
                <w:szCs w:val="28"/>
              </w:rPr>
              <w:t>934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D294E9" w14:textId="77777777" w:rsidR="002D4E58" w:rsidRPr="00CF5846" w:rsidRDefault="002D4E58" w:rsidP="00CF5846">
            <w:pPr>
              <w:tabs>
                <w:tab w:val="clear" w:pos="680"/>
                <w:tab w:val="clear" w:pos="907"/>
                <w:tab w:val="left" w:pos="72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29A767BE" w14:textId="4B04E07B" w:rsidR="002D4E58" w:rsidRPr="00CF5846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  <w:tc>
          <w:tcPr>
            <w:tcW w:w="283" w:type="dxa"/>
            <w:shd w:val="clear" w:color="auto" w:fill="auto"/>
          </w:tcPr>
          <w:p w14:paraId="1643A73D" w14:textId="77777777" w:rsidR="002D4E58" w:rsidRPr="00CF5846" w:rsidRDefault="002D4E58" w:rsidP="00CF5846">
            <w:pPr>
              <w:tabs>
                <w:tab w:val="clear" w:pos="680"/>
                <w:tab w:val="clear" w:pos="907"/>
                <w:tab w:val="left" w:pos="72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C738B84" w14:textId="40516A94" w:rsidR="002D4E58" w:rsidRPr="00CF5846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>4,629</w:t>
            </w:r>
          </w:p>
        </w:tc>
        <w:tc>
          <w:tcPr>
            <w:tcW w:w="284" w:type="dxa"/>
            <w:shd w:val="clear" w:color="auto" w:fill="auto"/>
          </w:tcPr>
          <w:p w14:paraId="37BC1990" w14:textId="77777777" w:rsidR="002D4E58" w:rsidRPr="00CF5846" w:rsidRDefault="002D4E58" w:rsidP="00CF5846">
            <w:pPr>
              <w:tabs>
                <w:tab w:val="clear" w:pos="680"/>
                <w:tab w:val="clear" w:pos="907"/>
                <w:tab w:val="left" w:pos="720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62D79EF" w14:textId="09121EBE" w:rsidR="002D4E58" w:rsidRPr="00CF5846" w:rsidRDefault="002D4E58" w:rsidP="00CF5846">
            <w:pPr>
              <w:tabs>
                <w:tab w:val="clear" w:pos="907"/>
                <w:tab w:val="left" w:pos="1152"/>
              </w:tabs>
              <w:spacing w:line="240" w:lineRule="auto"/>
              <w:ind w:right="-5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CF5846">
              <w:rPr>
                <w:rFonts w:ascii="BrowalliaUPC" w:hAnsi="BrowalliaUPC" w:cs="BrowalliaUPC"/>
                <w:sz w:val="28"/>
                <w:szCs w:val="28"/>
              </w:rPr>
              <w:t xml:space="preserve">       -</w:t>
            </w:r>
          </w:p>
        </w:tc>
      </w:tr>
    </w:tbl>
    <w:p w14:paraId="0D266CC6" w14:textId="77777777" w:rsidR="007A514C" w:rsidRPr="005673E7" w:rsidRDefault="007A514C" w:rsidP="008F6EBC">
      <w:pPr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101AB3E" w14:textId="74B324DE" w:rsidR="00B4033D" w:rsidRPr="005673E7" w:rsidRDefault="003A6FDF" w:rsidP="002D3B21">
      <w:pPr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รายการ</w:t>
      </w:r>
      <w:r w:rsidR="00893A1E" w:rsidRPr="005673E7">
        <w:rPr>
          <w:rFonts w:ascii="BrowalliaUPC" w:hAnsi="BrowalliaUPC" w:cs="BrowalliaUPC"/>
          <w:sz w:val="28"/>
          <w:szCs w:val="28"/>
          <w:cs/>
          <w:lang w:val="en-GB"/>
        </w:rPr>
        <w:t>ทั้งหมดข้างต้นจะถูกรวมอยู่ในรายการที่ไม่ต้องจัดประเภทใหม่เข้าไปไว้ในงบกำไรหรือขาดทุนใน ภายหลัง</w:t>
      </w:r>
    </w:p>
    <w:p w14:paraId="042EDE9F" w14:textId="77777777" w:rsidR="00893A1E" w:rsidRPr="005673E7" w:rsidRDefault="00893A1E" w:rsidP="00365D17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num" w:pos="851"/>
        </w:tabs>
        <w:spacing w:line="240" w:lineRule="auto"/>
        <w:ind w:left="851" w:hanging="425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lastRenderedPageBreak/>
        <w:t>การวิเคราะห์ความอ่อนไหว</w:t>
      </w:r>
    </w:p>
    <w:p w14:paraId="151F340F" w14:textId="77777777" w:rsidR="00893A1E" w:rsidRPr="005673E7" w:rsidRDefault="00893A1E" w:rsidP="00AE6BB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851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5F5989A" w14:textId="3275BC99" w:rsidR="00DD5860" w:rsidRPr="005673E7" w:rsidRDefault="00893A1E" w:rsidP="00193597">
      <w:pPr>
        <w:tabs>
          <w:tab w:val="clear" w:pos="227"/>
          <w:tab w:val="clear" w:pos="454"/>
        </w:tabs>
        <w:spacing w:line="240" w:lineRule="auto"/>
        <w:ind w:left="837"/>
        <w:jc w:val="thaiDistribute"/>
        <w:rPr>
          <w:rFonts w:ascii="BrowalliaUPC" w:hAnsi="BrowalliaUPC" w:cs="BrowalliaUPC"/>
          <w:sz w:val="24"/>
          <w:szCs w:val="24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05CA9A6D" w14:textId="77777777" w:rsidR="001B1880" w:rsidRPr="005673E7" w:rsidRDefault="001B1880" w:rsidP="001B1880">
      <w:pPr>
        <w:tabs>
          <w:tab w:val="clear" w:pos="227"/>
          <w:tab w:val="clear" w:pos="454"/>
        </w:tabs>
        <w:spacing w:line="240" w:lineRule="auto"/>
        <w:jc w:val="thaiDistribute"/>
        <w:rPr>
          <w:rFonts w:ascii="BrowalliaUPC" w:hAnsi="BrowalliaUPC" w:cs="BrowalliaUPC"/>
          <w:sz w:val="24"/>
          <w:szCs w:val="24"/>
          <w:lang w:val="en-GB"/>
        </w:rPr>
      </w:pPr>
    </w:p>
    <w:tbl>
      <w:tblPr>
        <w:tblStyle w:val="TableGrid"/>
        <w:tblW w:w="855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780"/>
        <w:gridCol w:w="1185"/>
        <w:gridCol w:w="1170"/>
        <w:gridCol w:w="1245"/>
        <w:gridCol w:w="1170"/>
      </w:tblGrid>
      <w:tr w:rsidR="00081923" w:rsidRPr="005673E7" w14:paraId="37D7942B" w14:textId="77777777" w:rsidTr="0039019C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C2871FD" w14:textId="77777777" w:rsidR="00081923" w:rsidRPr="005673E7" w:rsidRDefault="00081923" w:rsidP="00193597">
            <w:pPr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770" w:type="dxa"/>
            <w:gridSpan w:val="4"/>
            <w:shd w:val="clear" w:color="auto" w:fill="auto"/>
            <w:vAlign w:val="bottom"/>
            <w:hideMark/>
          </w:tcPr>
          <w:p w14:paraId="06A9B6D4" w14:textId="77777777" w:rsidR="00081923" w:rsidRPr="005673E7" w:rsidRDefault="00081923" w:rsidP="00804F76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bidi="ar-SA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081923" w:rsidRPr="005673E7" w14:paraId="0628C921" w14:textId="77777777" w:rsidTr="0039019C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45C1574" w14:textId="77777777" w:rsidR="00081923" w:rsidRPr="005673E7" w:rsidRDefault="00081923" w:rsidP="00804F76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  <w:hideMark/>
          </w:tcPr>
          <w:p w14:paraId="3BAFE932" w14:textId="77777777" w:rsidR="00081923" w:rsidRPr="005673E7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  <w:hideMark/>
          </w:tcPr>
          <w:p w14:paraId="6691E5C6" w14:textId="77777777" w:rsidR="00081923" w:rsidRPr="005673E7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81923" w:rsidRPr="005673E7" w14:paraId="1428E603" w14:textId="77777777" w:rsidTr="0039019C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5B8B58D" w14:textId="77777777" w:rsidR="00081923" w:rsidRPr="005673E7" w:rsidRDefault="00081923" w:rsidP="00804F76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</w:tcPr>
          <w:p w14:paraId="7A19D5C2" w14:textId="693E9524" w:rsidR="00081923" w:rsidRPr="005673E7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B71412" w:rsidRPr="005673E7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</w:tcPr>
          <w:p w14:paraId="4C2A7720" w14:textId="004E69DD" w:rsidR="00081923" w:rsidRPr="005673E7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4C0618" w:rsidRPr="005673E7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</w:tr>
      <w:tr w:rsidR="00081923" w:rsidRPr="005673E7" w14:paraId="2F659DF8" w14:textId="77777777" w:rsidTr="0039019C">
        <w:trPr>
          <w:tblHeader/>
        </w:trPr>
        <w:tc>
          <w:tcPr>
            <w:tcW w:w="3780" w:type="dxa"/>
            <w:shd w:val="clear" w:color="auto" w:fill="auto"/>
            <w:vAlign w:val="bottom"/>
            <w:hideMark/>
          </w:tcPr>
          <w:p w14:paraId="000CBD56" w14:textId="77777777" w:rsidR="00081923" w:rsidRPr="005673E7" w:rsidRDefault="00081923" w:rsidP="00804F76">
            <w:pPr>
              <w:rPr>
                <w:rFonts w:ascii="BrowalliaUPC" w:hAnsi="BrowalliaUPC" w:cs="BrowalliaUPC"/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03C84138" w14:textId="77777777" w:rsidR="00081923" w:rsidRPr="005673E7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</w:p>
          <w:p w14:paraId="347AC4EE" w14:textId="77777777" w:rsidR="00081923" w:rsidRPr="005673E7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5673E7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4E1BFCF" w14:textId="77777777" w:rsidR="00081923" w:rsidRPr="005673E7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</w:t>
            </w:r>
          </w:p>
          <w:p w14:paraId="43885EA9" w14:textId="77777777" w:rsidR="00081923" w:rsidRPr="005673E7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5673E7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14:paraId="61A459E7" w14:textId="752868C2" w:rsidR="00081923" w:rsidRPr="005673E7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919CAF5" w14:textId="77777777" w:rsidR="00081923" w:rsidRPr="005673E7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 </w:t>
            </w:r>
          </w:p>
          <w:p w14:paraId="6D8C0340" w14:textId="77777777" w:rsidR="00081923" w:rsidRPr="005673E7" w:rsidRDefault="00081923" w:rsidP="00804F76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</w:tr>
      <w:tr w:rsidR="00081923" w:rsidRPr="005673E7" w14:paraId="7F547292" w14:textId="77777777" w:rsidTr="0039019C">
        <w:trPr>
          <w:tblHeader/>
        </w:trPr>
        <w:tc>
          <w:tcPr>
            <w:tcW w:w="3780" w:type="dxa"/>
            <w:shd w:val="clear" w:color="auto" w:fill="auto"/>
            <w:hideMark/>
          </w:tcPr>
          <w:p w14:paraId="686A0656" w14:textId="709D351B" w:rsidR="00081923" w:rsidRPr="005673E7" w:rsidRDefault="00081923" w:rsidP="00804F76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468209E0" w14:textId="77777777" w:rsidR="00081923" w:rsidRPr="005673E7" w:rsidRDefault="00081923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5C1C127" w14:textId="77777777" w:rsidR="00081923" w:rsidRPr="005673E7" w:rsidRDefault="00081923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751BA26C" w14:textId="77777777" w:rsidR="00081923" w:rsidRPr="005673E7" w:rsidRDefault="00081923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032FE59" w14:textId="77777777" w:rsidR="00081923" w:rsidRPr="005673E7" w:rsidRDefault="00081923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</w:tr>
      <w:tr w:rsidR="00710FAB" w:rsidRPr="005673E7" w14:paraId="13561767" w14:textId="77777777" w:rsidTr="00081923">
        <w:tc>
          <w:tcPr>
            <w:tcW w:w="3780" w:type="dxa"/>
            <w:shd w:val="clear" w:color="auto" w:fill="auto"/>
          </w:tcPr>
          <w:p w14:paraId="35F70F81" w14:textId="7DD76283" w:rsidR="00710FAB" w:rsidRPr="005673E7" w:rsidRDefault="00710FAB" w:rsidP="00804F76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621A9543" w14:textId="77777777" w:rsidR="00710FAB" w:rsidRPr="005673E7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0DD1D88" w14:textId="77777777" w:rsidR="00710FAB" w:rsidRPr="005673E7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2DC2BD5A" w14:textId="77777777" w:rsidR="00710FAB" w:rsidRPr="005673E7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2E70275" w14:textId="77777777" w:rsidR="00710FAB" w:rsidRPr="005673E7" w:rsidRDefault="00710FAB" w:rsidP="00804F76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</w:tr>
      <w:tr w:rsidR="00EC74F1" w:rsidRPr="005673E7" w14:paraId="294FF9DE" w14:textId="77777777" w:rsidTr="00081923">
        <w:tc>
          <w:tcPr>
            <w:tcW w:w="3780" w:type="dxa"/>
            <w:shd w:val="clear" w:color="auto" w:fill="auto"/>
            <w:hideMark/>
          </w:tcPr>
          <w:p w14:paraId="65BC4DDD" w14:textId="77777777" w:rsidR="00EC74F1" w:rsidRPr="005673E7" w:rsidRDefault="00EC74F1" w:rsidP="00EC74F1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403F6D3" w14:textId="1D65B463" w:rsidR="00EC74F1" w:rsidRPr="005673E7" w:rsidRDefault="00EC74F1" w:rsidP="00EC74F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(901)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20A078" w14:textId="61C5FC80" w:rsidR="00EC74F1" w:rsidRPr="005673E7" w:rsidRDefault="00EC74F1" w:rsidP="00EC74F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981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29B8EEB1" w14:textId="2C1CB128" w:rsidR="00EC74F1" w:rsidRPr="005673E7" w:rsidRDefault="00EC74F1" w:rsidP="00EC74F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(872)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A9C0A3" w14:textId="4A468534" w:rsidR="00EC74F1" w:rsidRPr="005673E7" w:rsidRDefault="00EC74F1" w:rsidP="00EC74F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951</w:t>
            </w:r>
          </w:p>
        </w:tc>
      </w:tr>
      <w:tr w:rsidR="00EC74F1" w:rsidRPr="005673E7" w14:paraId="71AD4DA1" w14:textId="77777777" w:rsidTr="00743FCA">
        <w:trPr>
          <w:trHeight w:val="229"/>
        </w:trPr>
        <w:tc>
          <w:tcPr>
            <w:tcW w:w="3780" w:type="dxa"/>
            <w:shd w:val="clear" w:color="auto" w:fill="auto"/>
          </w:tcPr>
          <w:p w14:paraId="7C318C84" w14:textId="6004749C" w:rsidR="00EC74F1" w:rsidRPr="005673E7" w:rsidRDefault="00EC74F1" w:rsidP="00EC74F1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3E8A01D" w14:textId="77777777" w:rsidR="00EC74F1" w:rsidRPr="005673E7" w:rsidRDefault="00EC74F1" w:rsidP="00EC74F1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E532B43" w14:textId="77777777" w:rsidR="00EC74F1" w:rsidRPr="005673E7" w:rsidRDefault="00EC74F1" w:rsidP="00EC74F1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37AF820E" w14:textId="77777777" w:rsidR="00EC74F1" w:rsidRPr="005673E7" w:rsidRDefault="00EC74F1" w:rsidP="00EC74F1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31D2F52" w14:textId="77777777" w:rsidR="00EC74F1" w:rsidRPr="005673E7" w:rsidRDefault="00EC74F1" w:rsidP="00EC74F1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</w:tr>
      <w:tr w:rsidR="00EC74F1" w:rsidRPr="005673E7" w14:paraId="504874C1" w14:textId="77777777" w:rsidTr="00081923">
        <w:tc>
          <w:tcPr>
            <w:tcW w:w="3780" w:type="dxa"/>
            <w:shd w:val="clear" w:color="auto" w:fill="auto"/>
            <w:vAlign w:val="bottom"/>
            <w:hideMark/>
          </w:tcPr>
          <w:p w14:paraId="20880876" w14:textId="77777777" w:rsidR="00EC74F1" w:rsidRPr="005673E7" w:rsidRDefault="00EC74F1" w:rsidP="00EC74F1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DB94ACB" w14:textId="77777777" w:rsidR="00EC74F1" w:rsidRPr="005673E7" w:rsidRDefault="00EC74F1" w:rsidP="00EC74F1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7722DD" w14:textId="77777777" w:rsidR="00EC74F1" w:rsidRPr="005673E7" w:rsidRDefault="00EC74F1" w:rsidP="00EC74F1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D815F50" w14:textId="77777777" w:rsidR="00EC74F1" w:rsidRPr="005673E7" w:rsidRDefault="00EC74F1" w:rsidP="00EC74F1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32508A" w14:textId="77777777" w:rsidR="00EC74F1" w:rsidRPr="005673E7" w:rsidRDefault="00EC74F1" w:rsidP="00EC74F1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</w:tr>
      <w:tr w:rsidR="00EC74F1" w:rsidRPr="005673E7" w14:paraId="66AB46D6" w14:textId="77777777" w:rsidTr="00081923">
        <w:tc>
          <w:tcPr>
            <w:tcW w:w="3780" w:type="dxa"/>
            <w:shd w:val="clear" w:color="auto" w:fill="auto"/>
            <w:hideMark/>
          </w:tcPr>
          <w:p w14:paraId="06B3F9EA" w14:textId="77777777" w:rsidR="00EC74F1" w:rsidRPr="005673E7" w:rsidRDefault="00EC74F1" w:rsidP="00EC74F1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1874BC4" w14:textId="03749FBB" w:rsidR="00EC74F1" w:rsidRPr="005673E7" w:rsidRDefault="00EC74F1" w:rsidP="00EC74F1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868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727C29" w14:textId="2C208B9F" w:rsidR="00EC74F1" w:rsidRPr="005673E7" w:rsidRDefault="00EC74F1" w:rsidP="00EC74F1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(804)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912288F" w14:textId="4C906692" w:rsidR="00EC74F1" w:rsidRPr="005673E7" w:rsidRDefault="00EC74F1" w:rsidP="00EC74F1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841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AAAC93" w14:textId="5ABBBC97" w:rsidR="00EC74F1" w:rsidRPr="005673E7" w:rsidRDefault="00EC74F1" w:rsidP="00EC74F1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(779)</w:t>
            </w:r>
          </w:p>
        </w:tc>
      </w:tr>
      <w:tr w:rsidR="00EC74F1" w:rsidRPr="005673E7" w14:paraId="48089AD6" w14:textId="77777777" w:rsidTr="00081923">
        <w:tc>
          <w:tcPr>
            <w:tcW w:w="3780" w:type="dxa"/>
            <w:shd w:val="clear" w:color="auto" w:fill="auto"/>
            <w:vAlign w:val="bottom"/>
          </w:tcPr>
          <w:p w14:paraId="0CC24DB1" w14:textId="44D0DFF5" w:rsidR="00EC74F1" w:rsidRPr="005673E7" w:rsidRDefault="00EC74F1" w:rsidP="00EC74F1">
            <w:pPr>
              <w:ind w:left="162" w:hanging="162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52B2A63" w14:textId="77777777" w:rsidR="00EC74F1" w:rsidRPr="005673E7" w:rsidRDefault="00EC74F1" w:rsidP="00EC74F1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05DC73" w14:textId="77777777" w:rsidR="00EC74F1" w:rsidRPr="005673E7" w:rsidRDefault="00EC74F1" w:rsidP="00EC74F1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FE7025D" w14:textId="77777777" w:rsidR="00EC74F1" w:rsidRPr="005673E7" w:rsidRDefault="00EC74F1" w:rsidP="00EC74F1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529AC7" w14:textId="77777777" w:rsidR="00EC74F1" w:rsidRPr="005673E7" w:rsidRDefault="00EC74F1" w:rsidP="00EC74F1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</w:tr>
      <w:tr w:rsidR="00EC74F1" w:rsidRPr="005673E7" w14:paraId="0A6D7CDF" w14:textId="77777777" w:rsidTr="00081923">
        <w:tc>
          <w:tcPr>
            <w:tcW w:w="3780" w:type="dxa"/>
            <w:shd w:val="clear" w:color="auto" w:fill="auto"/>
            <w:vAlign w:val="bottom"/>
          </w:tcPr>
          <w:p w14:paraId="10DF5FE5" w14:textId="624726DF" w:rsidR="00EC74F1" w:rsidRPr="005673E7" w:rsidRDefault="00EC74F1" w:rsidP="00EC74F1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646E9680" w14:textId="77777777" w:rsidR="00EC74F1" w:rsidRPr="005673E7" w:rsidRDefault="00EC74F1" w:rsidP="00EC74F1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0A331" w14:textId="77777777" w:rsidR="00EC74F1" w:rsidRPr="005673E7" w:rsidRDefault="00EC74F1" w:rsidP="00EC74F1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4D1377D" w14:textId="77777777" w:rsidR="00EC74F1" w:rsidRPr="005673E7" w:rsidRDefault="00EC74F1" w:rsidP="00EC74F1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4A8218" w14:textId="77777777" w:rsidR="00EC74F1" w:rsidRPr="005673E7" w:rsidRDefault="00EC74F1" w:rsidP="00EC74F1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</w:tr>
      <w:tr w:rsidR="00EC74F1" w:rsidRPr="005673E7" w14:paraId="4D3F12C5" w14:textId="77777777" w:rsidTr="00B51B41">
        <w:tc>
          <w:tcPr>
            <w:tcW w:w="3780" w:type="dxa"/>
            <w:shd w:val="clear" w:color="auto" w:fill="auto"/>
          </w:tcPr>
          <w:p w14:paraId="0D28D5B8" w14:textId="77777777" w:rsidR="00EC74F1" w:rsidRPr="005673E7" w:rsidRDefault="00EC74F1" w:rsidP="00EC74F1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729B9C61" w14:textId="77991F8F" w:rsidR="00EC74F1" w:rsidRPr="005673E7" w:rsidRDefault="00EC74F1" w:rsidP="00EC74F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  <w:lang w:eastAsia="en-GB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eastAsia="en-GB"/>
              </w:rPr>
              <w:t>(977)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CB1957" w14:textId="485CB81F" w:rsidR="00EC74F1" w:rsidRPr="005673E7" w:rsidRDefault="00EC74F1" w:rsidP="00EC74F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  <w:t>1,061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8981238" w14:textId="1FE56E9B" w:rsidR="00EC74F1" w:rsidRPr="005673E7" w:rsidRDefault="00EC74F1" w:rsidP="00EC74F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(943)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FFD29A" w14:textId="3FD10654" w:rsidR="00EC74F1" w:rsidRPr="005673E7" w:rsidRDefault="00EC74F1" w:rsidP="00EC74F1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1,026</w:t>
            </w:r>
          </w:p>
        </w:tc>
      </w:tr>
    </w:tbl>
    <w:p w14:paraId="1C8EE795" w14:textId="77777777" w:rsidR="00A23AAD" w:rsidRPr="005673E7" w:rsidRDefault="00A23AAD" w:rsidP="00CA77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855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3780"/>
        <w:gridCol w:w="1185"/>
        <w:gridCol w:w="1170"/>
        <w:gridCol w:w="1245"/>
        <w:gridCol w:w="1170"/>
      </w:tblGrid>
      <w:tr w:rsidR="004C0618" w:rsidRPr="005673E7" w14:paraId="17BEFBC0" w14:textId="77777777" w:rsidTr="005367E2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A374893" w14:textId="77777777" w:rsidR="004C0618" w:rsidRPr="005673E7" w:rsidRDefault="004C0618" w:rsidP="005367E2">
            <w:pPr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4770" w:type="dxa"/>
            <w:gridSpan w:val="4"/>
            <w:shd w:val="clear" w:color="auto" w:fill="auto"/>
            <w:vAlign w:val="bottom"/>
            <w:hideMark/>
          </w:tcPr>
          <w:p w14:paraId="65E8317A" w14:textId="77777777" w:rsidR="004C0618" w:rsidRPr="005673E7" w:rsidRDefault="004C0618" w:rsidP="005367E2">
            <w:pPr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4"/>
                <w:szCs w:val="24"/>
                <w:lang w:bidi="ar-SA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4C0618" w:rsidRPr="005673E7" w14:paraId="009C642A" w14:textId="77777777" w:rsidTr="005367E2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4CCB3D8" w14:textId="77777777" w:rsidR="004C0618" w:rsidRPr="005673E7" w:rsidRDefault="004C0618" w:rsidP="005367E2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  <w:hideMark/>
          </w:tcPr>
          <w:p w14:paraId="0C1C16B3" w14:textId="77777777" w:rsidR="004C0618" w:rsidRPr="005673E7" w:rsidRDefault="004C0618" w:rsidP="005367E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  <w:hideMark/>
          </w:tcPr>
          <w:p w14:paraId="2C9F9178" w14:textId="77777777" w:rsidR="004C0618" w:rsidRPr="005673E7" w:rsidRDefault="004C0618" w:rsidP="005367E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4C0618" w:rsidRPr="005673E7" w14:paraId="11DACF5C" w14:textId="77777777" w:rsidTr="005367E2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ABB623F" w14:textId="77777777" w:rsidR="004C0618" w:rsidRPr="005673E7" w:rsidRDefault="004C0618" w:rsidP="005367E2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2355" w:type="dxa"/>
            <w:gridSpan w:val="2"/>
            <w:shd w:val="clear" w:color="auto" w:fill="auto"/>
            <w:vAlign w:val="bottom"/>
          </w:tcPr>
          <w:p w14:paraId="51B4CD33" w14:textId="1C2C81DD" w:rsidR="004C0618" w:rsidRPr="005673E7" w:rsidRDefault="004C0618" w:rsidP="005367E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274AA2" w:rsidRPr="005673E7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2415" w:type="dxa"/>
            <w:gridSpan w:val="2"/>
            <w:shd w:val="clear" w:color="auto" w:fill="auto"/>
            <w:vAlign w:val="bottom"/>
          </w:tcPr>
          <w:p w14:paraId="2030F95B" w14:textId="727EB62D" w:rsidR="004C0618" w:rsidRPr="005673E7" w:rsidRDefault="004C0618" w:rsidP="005367E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274AA2" w:rsidRPr="005673E7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</w:tr>
      <w:tr w:rsidR="004C0618" w:rsidRPr="005673E7" w14:paraId="677B798D" w14:textId="77777777" w:rsidTr="005367E2">
        <w:trPr>
          <w:tblHeader/>
        </w:trPr>
        <w:tc>
          <w:tcPr>
            <w:tcW w:w="3780" w:type="dxa"/>
            <w:shd w:val="clear" w:color="auto" w:fill="auto"/>
            <w:vAlign w:val="bottom"/>
            <w:hideMark/>
          </w:tcPr>
          <w:p w14:paraId="1251B1D9" w14:textId="77777777" w:rsidR="004C0618" w:rsidRPr="005673E7" w:rsidRDefault="004C0618" w:rsidP="005367E2">
            <w:pPr>
              <w:rPr>
                <w:rFonts w:ascii="BrowalliaUPC" w:hAnsi="BrowalliaUPC" w:cs="BrowalliaUPC"/>
                <w:sz w:val="24"/>
                <w:szCs w:val="24"/>
                <w:lang w:bidi="ar-SA"/>
              </w:rPr>
            </w:pPr>
          </w:p>
        </w:tc>
        <w:tc>
          <w:tcPr>
            <w:tcW w:w="1185" w:type="dxa"/>
            <w:shd w:val="clear" w:color="auto" w:fill="auto"/>
            <w:vAlign w:val="bottom"/>
            <w:hideMark/>
          </w:tcPr>
          <w:p w14:paraId="632098DD" w14:textId="77777777" w:rsidR="004C0618" w:rsidRPr="005673E7" w:rsidRDefault="004C0618" w:rsidP="005367E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</w:p>
          <w:p w14:paraId="7495379D" w14:textId="77777777" w:rsidR="004C0618" w:rsidRPr="005673E7" w:rsidRDefault="004C0618" w:rsidP="005367E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5673E7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B83805E" w14:textId="77777777" w:rsidR="004C0618" w:rsidRPr="005673E7" w:rsidRDefault="004C0618" w:rsidP="005367E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</w:t>
            </w:r>
          </w:p>
          <w:p w14:paraId="1EE05338" w14:textId="77777777" w:rsidR="004C0618" w:rsidRPr="005673E7" w:rsidRDefault="004C0618" w:rsidP="005367E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0.5-</w:t>
            </w:r>
            <w:r w:rsidRPr="005673E7">
              <w:rPr>
                <w:rFonts w:ascii="BrowalliaUPC" w:hAnsi="BrowalliaUPC" w:cs="BrowalliaUPC"/>
                <w:sz w:val="24"/>
                <w:szCs w:val="24"/>
                <w:lang w:bidi="ar-SA"/>
              </w:rPr>
              <w:t>1</w:t>
            </w:r>
          </w:p>
        </w:tc>
        <w:tc>
          <w:tcPr>
            <w:tcW w:w="1245" w:type="dxa"/>
            <w:shd w:val="clear" w:color="auto" w:fill="auto"/>
            <w:vAlign w:val="bottom"/>
            <w:hideMark/>
          </w:tcPr>
          <w:p w14:paraId="1EE5403F" w14:textId="77777777" w:rsidR="004C0618" w:rsidRPr="005673E7" w:rsidRDefault="004C0618" w:rsidP="005367E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เพิ่มขึ้น   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BDE6D81" w14:textId="77777777" w:rsidR="004C0618" w:rsidRPr="005673E7" w:rsidRDefault="004C0618" w:rsidP="005367E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ลดลง    </w:t>
            </w:r>
          </w:p>
          <w:p w14:paraId="7F1BC5AD" w14:textId="77777777" w:rsidR="004C0618" w:rsidRPr="005673E7" w:rsidRDefault="004C0618" w:rsidP="005367E2">
            <w:pPr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ร้อยละ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0.5</w:t>
            </w:r>
          </w:p>
        </w:tc>
      </w:tr>
      <w:tr w:rsidR="004C0618" w:rsidRPr="005673E7" w14:paraId="65972127" w14:textId="77777777" w:rsidTr="005367E2">
        <w:tc>
          <w:tcPr>
            <w:tcW w:w="3780" w:type="dxa"/>
            <w:shd w:val="clear" w:color="auto" w:fill="auto"/>
            <w:hideMark/>
          </w:tcPr>
          <w:p w14:paraId="06F3123C" w14:textId="77777777" w:rsidR="004C0618" w:rsidRPr="005673E7" w:rsidRDefault="004C0618" w:rsidP="005367E2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85" w:type="dxa"/>
            <w:shd w:val="clear" w:color="auto" w:fill="auto"/>
          </w:tcPr>
          <w:p w14:paraId="360F2C83" w14:textId="77777777" w:rsidR="004C0618" w:rsidRPr="005673E7" w:rsidRDefault="004C0618" w:rsidP="005367E2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F2B7793" w14:textId="77777777" w:rsidR="004C0618" w:rsidRPr="005673E7" w:rsidRDefault="004C0618" w:rsidP="005367E2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41974860" w14:textId="77777777" w:rsidR="004C0618" w:rsidRPr="005673E7" w:rsidRDefault="004C0618" w:rsidP="005367E2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3C05C05" w14:textId="77777777" w:rsidR="004C0618" w:rsidRPr="005673E7" w:rsidRDefault="004C0618" w:rsidP="005367E2">
            <w:pP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</w:tr>
      <w:tr w:rsidR="004C0618" w:rsidRPr="005673E7" w14:paraId="0F328E57" w14:textId="77777777" w:rsidTr="005367E2">
        <w:tc>
          <w:tcPr>
            <w:tcW w:w="3780" w:type="dxa"/>
            <w:shd w:val="clear" w:color="auto" w:fill="auto"/>
            <w:hideMark/>
          </w:tcPr>
          <w:p w14:paraId="71DFC03D" w14:textId="77777777" w:rsidR="004C0618" w:rsidRPr="005673E7" w:rsidRDefault="004C0618" w:rsidP="005367E2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FDED3A8" w14:textId="77777777" w:rsidR="004C0618" w:rsidRPr="005673E7" w:rsidRDefault="004C0618" w:rsidP="005367E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(1,043)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6A924D" w14:textId="77777777" w:rsidR="004C0618" w:rsidRPr="005673E7" w:rsidRDefault="004C0618" w:rsidP="005367E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1,178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1D7B4547" w14:textId="77777777" w:rsidR="004C0618" w:rsidRPr="005673E7" w:rsidRDefault="004C0618" w:rsidP="005367E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(524)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1D7C34" w14:textId="77777777" w:rsidR="004C0618" w:rsidRPr="005673E7" w:rsidRDefault="004C0618" w:rsidP="005367E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569</w:t>
            </w:r>
          </w:p>
        </w:tc>
      </w:tr>
      <w:tr w:rsidR="004C0618" w:rsidRPr="005673E7" w14:paraId="6C971D80" w14:textId="77777777" w:rsidTr="005367E2">
        <w:tc>
          <w:tcPr>
            <w:tcW w:w="3780" w:type="dxa"/>
            <w:shd w:val="clear" w:color="auto" w:fill="auto"/>
          </w:tcPr>
          <w:p w14:paraId="218B62F8" w14:textId="77777777" w:rsidR="004C0618" w:rsidRPr="005673E7" w:rsidRDefault="004C0618" w:rsidP="005367E2">
            <w:pPr>
              <w:ind w:left="162" w:hanging="162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7B6082E1" w14:textId="77777777" w:rsidR="004C0618" w:rsidRPr="005673E7" w:rsidRDefault="004C0618" w:rsidP="005367E2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089FA2F" w14:textId="77777777" w:rsidR="004C0618" w:rsidRPr="005673E7" w:rsidRDefault="004C0618" w:rsidP="005367E2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084FAE13" w14:textId="77777777" w:rsidR="004C0618" w:rsidRPr="005673E7" w:rsidRDefault="004C0618" w:rsidP="005367E2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3D5CFF0" w14:textId="77777777" w:rsidR="004C0618" w:rsidRPr="005673E7" w:rsidRDefault="004C0618" w:rsidP="005367E2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</w:tr>
      <w:tr w:rsidR="004C0618" w:rsidRPr="005673E7" w14:paraId="2391905D" w14:textId="77777777" w:rsidTr="005367E2">
        <w:tc>
          <w:tcPr>
            <w:tcW w:w="3780" w:type="dxa"/>
            <w:shd w:val="clear" w:color="auto" w:fill="auto"/>
            <w:vAlign w:val="bottom"/>
            <w:hideMark/>
          </w:tcPr>
          <w:p w14:paraId="21DFA35A" w14:textId="77777777" w:rsidR="004C0618" w:rsidRPr="005673E7" w:rsidRDefault="004C0618" w:rsidP="005367E2">
            <w:pPr>
              <w:ind w:left="162" w:hanging="162"/>
              <w:rPr>
                <w:rFonts w:ascii="BrowalliaUPC" w:hAnsi="BrowalliaUPC" w:cs="BrowalliaUPC"/>
                <w:b/>
                <w:bCs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1B8A8359" w14:textId="77777777" w:rsidR="004C0618" w:rsidRPr="005673E7" w:rsidRDefault="004C0618" w:rsidP="005367E2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DDA408" w14:textId="77777777" w:rsidR="004C0618" w:rsidRPr="005673E7" w:rsidRDefault="004C0618" w:rsidP="005367E2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0EA914F" w14:textId="77777777" w:rsidR="004C0618" w:rsidRPr="005673E7" w:rsidRDefault="004C0618" w:rsidP="005367E2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D56BB2" w14:textId="77777777" w:rsidR="004C0618" w:rsidRPr="005673E7" w:rsidRDefault="004C0618" w:rsidP="005367E2">
            <w:pPr>
              <w:jc w:val="center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</w:p>
        </w:tc>
      </w:tr>
      <w:tr w:rsidR="004C0618" w:rsidRPr="005673E7" w14:paraId="1A475D1A" w14:textId="77777777" w:rsidTr="005367E2">
        <w:tc>
          <w:tcPr>
            <w:tcW w:w="3780" w:type="dxa"/>
            <w:shd w:val="clear" w:color="auto" w:fill="auto"/>
            <w:hideMark/>
          </w:tcPr>
          <w:p w14:paraId="225C0DA3" w14:textId="77777777" w:rsidR="004C0618" w:rsidRPr="005673E7" w:rsidRDefault="004C0618" w:rsidP="005367E2">
            <w:pPr>
              <w:ind w:left="162" w:hanging="162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083F57D" w14:textId="77777777" w:rsidR="004C0618" w:rsidRPr="005673E7" w:rsidRDefault="004C0618" w:rsidP="005367E2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1,227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6D9CFF" w14:textId="77777777" w:rsidR="004C0618" w:rsidRPr="005673E7" w:rsidRDefault="004C0618" w:rsidP="005367E2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(1,097)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052C9B49" w14:textId="77777777" w:rsidR="004C0618" w:rsidRPr="005673E7" w:rsidRDefault="004C0618" w:rsidP="005367E2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4DFF49" w14:textId="77777777" w:rsidR="004C0618" w:rsidRPr="005673E7" w:rsidRDefault="004C0618" w:rsidP="005367E2">
            <w:pPr>
              <w:pBdr>
                <w:bottom w:val="single" w:sz="12" w:space="0" w:color="auto"/>
              </w:pBdr>
              <w:jc w:val="right"/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(524)</w:t>
            </w:r>
          </w:p>
        </w:tc>
      </w:tr>
      <w:tr w:rsidR="004C0618" w:rsidRPr="005673E7" w14:paraId="11DC94B7" w14:textId="77777777" w:rsidTr="005367E2">
        <w:tc>
          <w:tcPr>
            <w:tcW w:w="3780" w:type="dxa"/>
            <w:shd w:val="clear" w:color="auto" w:fill="auto"/>
          </w:tcPr>
          <w:p w14:paraId="3ECB7028" w14:textId="77777777" w:rsidR="004C0618" w:rsidRPr="005673E7" w:rsidRDefault="004C0618" w:rsidP="005367E2">
            <w:pPr>
              <w:ind w:left="162" w:hanging="162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185" w:type="dxa"/>
            <w:shd w:val="clear" w:color="auto" w:fill="auto"/>
          </w:tcPr>
          <w:p w14:paraId="1D9A93D6" w14:textId="77777777" w:rsidR="004C0618" w:rsidRPr="005673E7" w:rsidRDefault="004C0618" w:rsidP="005367E2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E264265" w14:textId="77777777" w:rsidR="004C0618" w:rsidRPr="005673E7" w:rsidRDefault="004C0618" w:rsidP="005367E2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</w:tcPr>
          <w:p w14:paraId="2CCE0BBD" w14:textId="77777777" w:rsidR="004C0618" w:rsidRPr="005673E7" w:rsidRDefault="004C0618" w:rsidP="005367E2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7A50C7A" w14:textId="77777777" w:rsidR="004C0618" w:rsidRPr="005673E7" w:rsidRDefault="004C0618" w:rsidP="005367E2">
            <w:pPr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</w:tr>
      <w:tr w:rsidR="004C0618" w:rsidRPr="005673E7" w14:paraId="7F8F98BD" w14:textId="77777777" w:rsidTr="005367E2">
        <w:tc>
          <w:tcPr>
            <w:tcW w:w="3780" w:type="dxa"/>
            <w:shd w:val="clear" w:color="auto" w:fill="auto"/>
            <w:vAlign w:val="bottom"/>
          </w:tcPr>
          <w:p w14:paraId="5641F5A3" w14:textId="77777777" w:rsidR="004C0618" w:rsidRPr="005673E7" w:rsidRDefault="004C0618" w:rsidP="005367E2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3B796128" w14:textId="77777777" w:rsidR="004C0618" w:rsidRPr="005673E7" w:rsidRDefault="004C0618" w:rsidP="005367E2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91076F" w14:textId="77777777" w:rsidR="004C0618" w:rsidRPr="005673E7" w:rsidRDefault="004C0618" w:rsidP="005367E2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8D7073C" w14:textId="77777777" w:rsidR="004C0618" w:rsidRPr="005673E7" w:rsidRDefault="004C0618" w:rsidP="005367E2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3D87CE" w14:textId="77777777" w:rsidR="004C0618" w:rsidRPr="005673E7" w:rsidRDefault="004C0618" w:rsidP="005367E2">
            <w:pPr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</w:p>
        </w:tc>
      </w:tr>
      <w:tr w:rsidR="004C0618" w:rsidRPr="005673E7" w14:paraId="7DE97300" w14:textId="77777777" w:rsidTr="005367E2">
        <w:tc>
          <w:tcPr>
            <w:tcW w:w="3780" w:type="dxa"/>
            <w:shd w:val="clear" w:color="auto" w:fill="auto"/>
          </w:tcPr>
          <w:p w14:paraId="42E37FA0" w14:textId="77777777" w:rsidR="004C0618" w:rsidRPr="005673E7" w:rsidRDefault="004C0618" w:rsidP="005367E2">
            <w:pPr>
              <w:ind w:left="162" w:hanging="162"/>
              <w:rPr>
                <w:rFonts w:ascii="BrowalliaUPC" w:hAnsi="BrowalliaUPC" w:cs="BrowalliaUPC"/>
                <w:sz w:val="20"/>
                <w:szCs w:val="20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การเพิ่มขึ้น (ลดลง) ของภาระผูกพันผลประโยชน์พนักงาน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2CA3E56F" w14:textId="77777777" w:rsidR="004C0618" w:rsidRPr="005673E7" w:rsidRDefault="004C0618" w:rsidP="005367E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cs/>
                <w:lang w:eastAsia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/>
              </w:rPr>
              <w:t>(1,219)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A591AB" w14:textId="77777777" w:rsidR="004C0618" w:rsidRPr="005673E7" w:rsidRDefault="004C0618" w:rsidP="005367E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 w:eastAsia="en-GB" w:bidi="ar-SA"/>
              </w:rPr>
              <w:t>943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8D20565" w14:textId="77777777" w:rsidR="004C0618" w:rsidRPr="005673E7" w:rsidRDefault="004C0618" w:rsidP="005367E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  <w:t>(638)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25B6FA" w14:textId="77777777" w:rsidR="004C0618" w:rsidRPr="005673E7" w:rsidRDefault="004C0618" w:rsidP="005367E2">
            <w:pPr>
              <w:pBdr>
                <w:bottom w:val="single" w:sz="12" w:space="1" w:color="auto"/>
              </w:pBdr>
              <w:jc w:val="right"/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2"/>
                <w:szCs w:val="22"/>
                <w:lang w:val="en-GB" w:eastAsia="en-GB" w:bidi="ar-SA"/>
              </w:rPr>
              <w:t>694</w:t>
            </w:r>
          </w:p>
        </w:tc>
      </w:tr>
    </w:tbl>
    <w:p w14:paraId="69900A7E" w14:textId="72E7336C" w:rsidR="004C0618" w:rsidRPr="005673E7" w:rsidRDefault="004C0618" w:rsidP="000545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2AACB47D" w14:textId="3E94FBCC" w:rsidR="008B5D1F" w:rsidRPr="005673E7" w:rsidRDefault="008B5D1F" w:rsidP="000545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748C9986" w14:textId="77777777" w:rsidR="008B5D1F" w:rsidRPr="005673E7" w:rsidRDefault="008B5D1F" w:rsidP="0005458C">
      <w:pPr>
        <w:tabs>
          <w:tab w:val="clear" w:pos="454"/>
          <w:tab w:val="left" w:pos="720"/>
        </w:tabs>
        <w:jc w:val="thaiDistribute"/>
        <w:rPr>
          <w:rFonts w:ascii="BrowalliaUPC" w:hAnsi="BrowalliaUPC" w:cs="BrowalliaUPC"/>
          <w:sz w:val="28"/>
          <w:szCs w:val="28"/>
        </w:rPr>
      </w:pPr>
    </w:p>
    <w:p w14:paraId="60C52314" w14:textId="32A62B52" w:rsidR="00F30FDE" w:rsidRPr="005673E7" w:rsidRDefault="00B22A6E" w:rsidP="003A2BD9">
      <w:pPr>
        <w:tabs>
          <w:tab w:val="clear" w:pos="454"/>
          <w:tab w:val="left" w:pos="720"/>
        </w:tabs>
        <w:ind w:left="900" w:hanging="54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lastRenderedPageBreak/>
        <w:t xml:space="preserve">ณ </w:t>
      </w:r>
      <w:r w:rsidR="00F30FDE" w:rsidRPr="005673E7">
        <w:rPr>
          <w:rFonts w:ascii="BrowalliaUPC" w:hAnsi="BrowalliaUPC" w:cs="BrowalliaUPC"/>
          <w:sz w:val="28"/>
          <w:szCs w:val="28"/>
          <w:cs/>
        </w:rPr>
        <w:t xml:space="preserve">วันที่ </w:t>
      </w:r>
      <w:r w:rsidR="00F30FDE" w:rsidRPr="005673E7">
        <w:rPr>
          <w:rFonts w:ascii="BrowalliaUPC" w:hAnsi="BrowalliaUPC" w:cs="BrowalliaUPC"/>
          <w:sz w:val="28"/>
          <w:szCs w:val="28"/>
        </w:rPr>
        <w:t xml:space="preserve">31 </w:t>
      </w:r>
      <w:r w:rsidR="00F30FDE" w:rsidRPr="005673E7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F30FDE" w:rsidRPr="005673E7">
        <w:rPr>
          <w:rFonts w:ascii="BrowalliaUPC" w:hAnsi="BrowalliaUPC" w:cs="BrowalliaUPC"/>
          <w:sz w:val="28"/>
          <w:szCs w:val="28"/>
        </w:rPr>
        <w:t>25</w:t>
      </w:r>
      <w:r w:rsidR="00722716" w:rsidRPr="005673E7">
        <w:rPr>
          <w:rFonts w:ascii="BrowalliaUPC" w:hAnsi="BrowalliaUPC" w:cs="BrowalliaUPC"/>
          <w:sz w:val="28"/>
          <w:szCs w:val="28"/>
        </w:rPr>
        <w:t>6</w:t>
      </w:r>
      <w:r w:rsidR="00D16377" w:rsidRPr="005673E7">
        <w:rPr>
          <w:rFonts w:ascii="BrowalliaUPC" w:hAnsi="BrowalliaUPC" w:cs="BrowalliaUPC"/>
          <w:sz w:val="28"/>
          <w:szCs w:val="28"/>
        </w:rPr>
        <w:t>3</w:t>
      </w:r>
      <w:r w:rsidR="00F30FDE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F30FDE" w:rsidRPr="005673E7">
        <w:rPr>
          <w:rFonts w:ascii="BrowalliaUPC" w:hAnsi="BrowalliaUPC" w:cs="BrowalliaUPC"/>
          <w:sz w:val="28"/>
          <w:szCs w:val="28"/>
          <w:cs/>
        </w:rPr>
        <w:t>ผลประโยชน์พนักงานที่คาดว่าจะจ่ายก่อนคิดลด มีดังนี้</w:t>
      </w:r>
    </w:p>
    <w:p w14:paraId="05DF8E03" w14:textId="77777777" w:rsidR="00F30FDE" w:rsidRPr="005F4CD2" w:rsidRDefault="00F30FDE" w:rsidP="00F30FDE">
      <w:pPr>
        <w:tabs>
          <w:tab w:val="left" w:pos="720"/>
        </w:tabs>
        <w:ind w:left="450"/>
        <w:jc w:val="thaiDistribute"/>
        <w:rPr>
          <w:rFonts w:ascii="BrowalliaUPC" w:hAnsi="BrowalliaUPC" w:cs="BrowalliaUPC"/>
          <w:sz w:val="20"/>
          <w:szCs w:val="20"/>
        </w:rPr>
      </w:pPr>
    </w:p>
    <w:tbl>
      <w:tblPr>
        <w:tblW w:w="857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587"/>
        <w:gridCol w:w="2244"/>
        <w:gridCol w:w="297"/>
        <w:gridCol w:w="2444"/>
      </w:tblGrid>
      <w:tr w:rsidR="009B0928" w:rsidRPr="005673E7" w14:paraId="3E1F235B" w14:textId="77777777" w:rsidTr="003A2BD9">
        <w:trPr>
          <w:trHeight w:val="325"/>
        </w:trPr>
        <w:tc>
          <w:tcPr>
            <w:tcW w:w="3587" w:type="dxa"/>
          </w:tcPr>
          <w:p w14:paraId="6C57B119" w14:textId="77777777" w:rsidR="009B0928" w:rsidRPr="005673E7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4985" w:type="dxa"/>
            <w:gridSpan w:val="3"/>
            <w:vAlign w:val="bottom"/>
            <w:hideMark/>
          </w:tcPr>
          <w:p w14:paraId="4A085E86" w14:textId="77777777" w:rsidR="009B0928" w:rsidRPr="005673E7" w:rsidRDefault="009B0928">
            <w:pPr>
              <w:ind w:left="-18" w:right="-7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พันบาท</w:t>
            </w:r>
            <w:r w:rsidRPr="005673E7">
              <w:rPr>
                <w:rFonts w:ascii="BrowalliaUPC" w:hAnsi="BrowalliaUPC" w:cs="BrowalliaUPC"/>
                <w:sz w:val="28"/>
                <w:szCs w:val="28"/>
                <w:lang w:bidi="ar-SA"/>
              </w:rPr>
              <w:t>)</w:t>
            </w:r>
          </w:p>
        </w:tc>
      </w:tr>
      <w:tr w:rsidR="009B0928" w:rsidRPr="005673E7" w14:paraId="54ADB7D1" w14:textId="77777777" w:rsidTr="003A2BD9">
        <w:trPr>
          <w:trHeight w:val="325"/>
        </w:trPr>
        <w:tc>
          <w:tcPr>
            <w:tcW w:w="3587" w:type="dxa"/>
          </w:tcPr>
          <w:p w14:paraId="4B9C2A62" w14:textId="77777777" w:rsidR="009B0928" w:rsidRPr="005673E7" w:rsidRDefault="009B0928">
            <w:pPr>
              <w:tabs>
                <w:tab w:val="clear" w:pos="907"/>
                <w:tab w:val="left" w:pos="900"/>
              </w:tabs>
              <w:ind w:right="-43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2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59259" w14:textId="77777777" w:rsidR="009B0928" w:rsidRPr="005673E7" w:rsidRDefault="009B0928">
            <w:pPr>
              <w:ind w:left="-122" w:right="-155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" w:type="dxa"/>
            <w:vAlign w:val="bottom"/>
          </w:tcPr>
          <w:p w14:paraId="447C2557" w14:textId="77777777" w:rsidR="009B0928" w:rsidRPr="005673E7" w:rsidRDefault="009B0928">
            <w:pPr>
              <w:tabs>
                <w:tab w:val="clear" w:pos="907"/>
                <w:tab w:val="left" w:pos="900"/>
              </w:tabs>
              <w:ind w:left="-18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B15F9B" w14:textId="77777777" w:rsidR="009B0928" w:rsidRPr="005673E7" w:rsidRDefault="009B0928">
            <w:pPr>
              <w:ind w:left="-18" w:right="-7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9B0928" w:rsidRPr="005673E7" w14:paraId="69AAEE73" w14:textId="77777777" w:rsidTr="003A2BD9">
        <w:trPr>
          <w:trHeight w:hRule="exact" w:val="313"/>
        </w:trPr>
        <w:tc>
          <w:tcPr>
            <w:tcW w:w="3587" w:type="dxa"/>
          </w:tcPr>
          <w:p w14:paraId="2771A618" w14:textId="77777777" w:rsidR="009B0928" w:rsidRPr="005673E7" w:rsidRDefault="009B0928" w:rsidP="00FC536B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10"/>
                <w:szCs w:val="10"/>
                <w:lang w:val="en-GB" w:eastAsia="en-GB"/>
              </w:rPr>
            </w:pPr>
          </w:p>
        </w:tc>
        <w:tc>
          <w:tcPr>
            <w:tcW w:w="2244" w:type="dxa"/>
            <w:shd w:val="clear" w:color="auto" w:fill="auto"/>
            <w:vAlign w:val="bottom"/>
          </w:tcPr>
          <w:p w14:paraId="15F177C0" w14:textId="77777777" w:rsidR="009B0928" w:rsidRPr="005673E7" w:rsidRDefault="009B0928" w:rsidP="00FC536B">
            <w:pPr>
              <w:jc w:val="right"/>
              <w:rPr>
                <w:rFonts w:ascii="BrowalliaUPC" w:hAnsi="BrowalliaUPC" w:cs="BrowalliaUPC"/>
                <w:sz w:val="10"/>
                <w:szCs w:val="10"/>
                <w:lang w:val="en-GB" w:eastAsia="en-GB" w:bidi="ar-SA"/>
              </w:rPr>
            </w:pPr>
          </w:p>
        </w:tc>
        <w:tc>
          <w:tcPr>
            <w:tcW w:w="297" w:type="dxa"/>
          </w:tcPr>
          <w:p w14:paraId="6B8BCB9A" w14:textId="77777777" w:rsidR="009B0928" w:rsidRPr="005673E7" w:rsidRDefault="009B0928" w:rsidP="00FC536B">
            <w:pPr>
              <w:jc w:val="center"/>
              <w:rPr>
                <w:rFonts w:ascii="BrowalliaUPC" w:hAnsi="BrowalliaUPC" w:cs="BrowalliaUPC"/>
                <w:sz w:val="10"/>
                <w:szCs w:val="10"/>
                <w:lang w:val="en-GB" w:eastAsia="en-GB"/>
              </w:rPr>
            </w:pPr>
          </w:p>
        </w:tc>
        <w:tc>
          <w:tcPr>
            <w:tcW w:w="2444" w:type="dxa"/>
            <w:vAlign w:val="bottom"/>
          </w:tcPr>
          <w:p w14:paraId="6D0EBE64" w14:textId="77777777" w:rsidR="009B0928" w:rsidRPr="005673E7" w:rsidRDefault="009B0928" w:rsidP="00FC536B">
            <w:pPr>
              <w:jc w:val="right"/>
              <w:rPr>
                <w:rFonts w:ascii="BrowalliaUPC" w:hAnsi="BrowalliaUPC" w:cs="BrowalliaUPC"/>
                <w:sz w:val="10"/>
                <w:szCs w:val="10"/>
                <w:lang w:eastAsia="en-GB" w:bidi="ar-SA"/>
              </w:rPr>
            </w:pPr>
          </w:p>
        </w:tc>
      </w:tr>
      <w:tr w:rsidR="00DF7093" w:rsidRPr="005673E7" w14:paraId="0EE9E10B" w14:textId="77777777" w:rsidTr="003A2BD9">
        <w:trPr>
          <w:trHeight w:val="282"/>
        </w:trPr>
        <w:tc>
          <w:tcPr>
            <w:tcW w:w="3587" w:type="dxa"/>
            <w:hideMark/>
          </w:tcPr>
          <w:p w14:paraId="5D8A8FD0" w14:textId="77777777" w:rsidR="00DF7093" w:rsidRPr="005673E7" w:rsidRDefault="00DF7093" w:rsidP="00DF7093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ภายใน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70F8FBCE" w14:textId="23BC241E" w:rsidR="00DF7093" w:rsidRPr="005673E7" w:rsidRDefault="00DF7093" w:rsidP="00DF7093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2,032</w:t>
            </w:r>
          </w:p>
        </w:tc>
        <w:tc>
          <w:tcPr>
            <w:tcW w:w="297" w:type="dxa"/>
          </w:tcPr>
          <w:p w14:paraId="1AE0F10B" w14:textId="77777777" w:rsidR="00DF7093" w:rsidRPr="005673E7" w:rsidRDefault="00DF7093" w:rsidP="00DF7093">
            <w:pPr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14:paraId="428BF95B" w14:textId="515AD0DD" w:rsidR="00DF7093" w:rsidRPr="005673E7" w:rsidRDefault="00DF7093" w:rsidP="00DF7093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1,748</w:t>
            </w:r>
          </w:p>
        </w:tc>
      </w:tr>
      <w:tr w:rsidR="00DF7093" w:rsidRPr="005673E7" w14:paraId="7C77A4F3" w14:textId="77777777" w:rsidTr="003A2BD9">
        <w:trPr>
          <w:trHeight w:val="282"/>
        </w:trPr>
        <w:tc>
          <w:tcPr>
            <w:tcW w:w="3587" w:type="dxa"/>
            <w:hideMark/>
          </w:tcPr>
          <w:p w14:paraId="3D6B1353" w14:textId="77777777" w:rsidR="00DF7093" w:rsidRPr="005673E7" w:rsidRDefault="00DF7093" w:rsidP="00DF7093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ระหว่าง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2 - 5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283A2779" w14:textId="03C26985" w:rsidR="00DF7093" w:rsidRPr="005673E7" w:rsidRDefault="00DF7093" w:rsidP="00DF7093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9,881</w:t>
            </w:r>
          </w:p>
        </w:tc>
        <w:tc>
          <w:tcPr>
            <w:tcW w:w="297" w:type="dxa"/>
          </w:tcPr>
          <w:p w14:paraId="5A090B72" w14:textId="77777777" w:rsidR="00DF7093" w:rsidRPr="005673E7" w:rsidRDefault="00DF7093" w:rsidP="00DF7093">
            <w:pPr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14:paraId="280900FD" w14:textId="240B873A" w:rsidR="00DF7093" w:rsidRPr="005673E7" w:rsidRDefault="00DF7093" w:rsidP="00DF7093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9,453</w:t>
            </w:r>
          </w:p>
        </w:tc>
      </w:tr>
      <w:tr w:rsidR="00DF7093" w:rsidRPr="005673E7" w14:paraId="41A17DE2" w14:textId="77777777" w:rsidTr="003A2BD9">
        <w:trPr>
          <w:trHeight w:val="349"/>
        </w:trPr>
        <w:tc>
          <w:tcPr>
            <w:tcW w:w="3587" w:type="dxa"/>
            <w:hideMark/>
          </w:tcPr>
          <w:p w14:paraId="15000394" w14:textId="77777777" w:rsidR="00DF7093" w:rsidRPr="005673E7" w:rsidRDefault="00DF7093" w:rsidP="00DF7093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ระหว่าง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6 - 10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  <w:vAlign w:val="bottom"/>
          </w:tcPr>
          <w:p w14:paraId="61302AE2" w14:textId="7A75DC10" w:rsidR="00DF7093" w:rsidRPr="005673E7" w:rsidRDefault="00F37E00" w:rsidP="00DF7093">
            <w:pPr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9</w:t>
            </w:r>
            <w:r w:rsidR="00DF7093"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,</w:t>
            </w: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142</w:t>
            </w:r>
          </w:p>
        </w:tc>
        <w:tc>
          <w:tcPr>
            <w:tcW w:w="297" w:type="dxa"/>
          </w:tcPr>
          <w:p w14:paraId="0FEA03AF" w14:textId="77777777" w:rsidR="00DF7093" w:rsidRPr="005673E7" w:rsidRDefault="00DF7093" w:rsidP="00DF7093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444" w:type="dxa"/>
            <w:shd w:val="clear" w:color="auto" w:fill="auto"/>
            <w:vAlign w:val="bottom"/>
          </w:tcPr>
          <w:p w14:paraId="1F9C136A" w14:textId="694F86D9" w:rsidR="00DF7093" w:rsidRPr="005673E7" w:rsidRDefault="00DF7093" w:rsidP="00DF7093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8,799</w:t>
            </w:r>
          </w:p>
        </w:tc>
      </w:tr>
      <w:tr w:rsidR="00DF7093" w:rsidRPr="005673E7" w14:paraId="1E4E171F" w14:textId="77777777" w:rsidTr="003A2BD9">
        <w:trPr>
          <w:trHeight w:val="349"/>
        </w:trPr>
        <w:tc>
          <w:tcPr>
            <w:tcW w:w="3587" w:type="dxa"/>
          </w:tcPr>
          <w:p w14:paraId="2884D2F6" w14:textId="0495C4DA" w:rsidR="00DF7093" w:rsidRPr="005673E7" w:rsidRDefault="00F37E00" w:rsidP="00DF7093">
            <w:pPr>
              <w:tabs>
                <w:tab w:val="clear" w:pos="907"/>
                <w:tab w:val="left" w:pos="900"/>
              </w:tabs>
              <w:ind w:right="-36"/>
              <w:jc w:val="both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ระหว่าง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bidi="ar-SA"/>
              </w:rPr>
              <w:t xml:space="preserve">11 - 15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244" w:type="dxa"/>
            <w:shd w:val="clear" w:color="auto" w:fill="auto"/>
          </w:tcPr>
          <w:p w14:paraId="687938C1" w14:textId="474DB62F" w:rsidR="00DF7093" w:rsidRPr="005673E7" w:rsidRDefault="00C1134C" w:rsidP="00DF7093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15,573</w:t>
            </w:r>
          </w:p>
        </w:tc>
        <w:tc>
          <w:tcPr>
            <w:tcW w:w="297" w:type="dxa"/>
          </w:tcPr>
          <w:p w14:paraId="0D83357C" w14:textId="77777777" w:rsidR="00DF7093" w:rsidRPr="005673E7" w:rsidRDefault="00DF7093" w:rsidP="00DF7093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</w:p>
        </w:tc>
        <w:tc>
          <w:tcPr>
            <w:tcW w:w="2444" w:type="dxa"/>
            <w:shd w:val="clear" w:color="auto" w:fill="auto"/>
          </w:tcPr>
          <w:p w14:paraId="7DA782B3" w14:textId="00ADA376" w:rsidR="00DF7093" w:rsidRPr="005673E7" w:rsidRDefault="00F37E00" w:rsidP="00C13DD2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14,970</w:t>
            </w:r>
          </w:p>
        </w:tc>
      </w:tr>
      <w:tr w:rsidR="00DF7093" w:rsidRPr="005673E7" w14:paraId="08D85861" w14:textId="77777777" w:rsidTr="003A2BD9">
        <w:trPr>
          <w:trHeight w:val="338"/>
        </w:trPr>
        <w:tc>
          <w:tcPr>
            <w:tcW w:w="3587" w:type="dxa"/>
            <w:hideMark/>
          </w:tcPr>
          <w:p w14:paraId="7A6A74CC" w14:textId="77777777" w:rsidR="00DF7093" w:rsidRPr="005673E7" w:rsidRDefault="00DF7093" w:rsidP="00DF7093">
            <w:pPr>
              <w:tabs>
                <w:tab w:val="clear" w:pos="907"/>
                <w:tab w:val="left" w:pos="900"/>
              </w:tabs>
              <w:ind w:left="252" w:right="-36"/>
              <w:jc w:val="both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410FE88" w14:textId="372B9A52" w:rsidR="00DF7093" w:rsidRPr="005673E7" w:rsidRDefault="00DF7093" w:rsidP="00DF7093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36,628</w:t>
            </w:r>
          </w:p>
        </w:tc>
        <w:tc>
          <w:tcPr>
            <w:tcW w:w="297" w:type="dxa"/>
          </w:tcPr>
          <w:p w14:paraId="0B016B4B" w14:textId="77777777" w:rsidR="00DF7093" w:rsidRPr="005673E7" w:rsidRDefault="00DF7093" w:rsidP="00DF7093">
            <w:pPr>
              <w:ind w:left="-108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7DE573" w14:textId="75F93864" w:rsidR="00DF7093" w:rsidRPr="005673E7" w:rsidRDefault="00DF7093" w:rsidP="00DF7093">
            <w:pPr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 w:eastAsia="en-GB" w:bidi="ar-SA"/>
              </w:rPr>
              <w:t>34,970</w:t>
            </w:r>
          </w:p>
        </w:tc>
      </w:tr>
    </w:tbl>
    <w:p w14:paraId="1B24EA11" w14:textId="72344E89" w:rsidR="008751ED" w:rsidRPr="005673E7" w:rsidRDefault="008751ED" w:rsidP="008C07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2"/>
          <w:szCs w:val="22"/>
          <w:u w:val="single"/>
        </w:rPr>
      </w:pPr>
    </w:p>
    <w:p w14:paraId="5336D2C3" w14:textId="73E222E4" w:rsidR="00917FE4" w:rsidRPr="005673E7" w:rsidRDefault="00DC29A3" w:rsidP="002978A8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ภาษีเงินได้รอ</w:t>
      </w:r>
      <w:r w:rsidR="00610E15" w:rsidRPr="005673E7">
        <w:rPr>
          <w:rFonts w:ascii="BrowalliaUPC" w:hAnsi="BrowalliaUPC" w:cs="BrowalliaUPC"/>
          <w:b/>
          <w:bCs/>
          <w:sz w:val="28"/>
          <w:szCs w:val="28"/>
          <w:cs/>
        </w:rPr>
        <w:t>การ</w:t>
      </w: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ตัดบัญชีและ</w:t>
      </w:r>
      <w:r w:rsidR="00CD3509" w:rsidRPr="005673E7">
        <w:rPr>
          <w:rFonts w:ascii="BrowalliaUPC" w:hAnsi="BrowalliaUPC" w:cs="BrowalliaUPC"/>
          <w:b/>
          <w:bCs/>
          <w:sz w:val="28"/>
          <w:szCs w:val="28"/>
          <w:cs/>
        </w:rPr>
        <w:t>ภาษีเงินได้</w:t>
      </w:r>
    </w:p>
    <w:p w14:paraId="456178E4" w14:textId="4767AA9B" w:rsidR="007101B8" w:rsidRPr="005F4CD2" w:rsidRDefault="007101B8" w:rsidP="007101B8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b/>
          <w:bCs/>
          <w:sz w:val="20"/>
          <w:szCs w:val="20"/>
        </w:rPr>
      </w:pPr>
    </w:p>
    <w:p w14:paraId="651574EB" w14:textId="527650D9" w:rsidR="007101B8" w:rsidRPr="005673E7" w:rsidRDefault="007101B8" w:rsidP="009F7E54">
      <w:pPr>
        <w:pStyle w:val="CordiaNew"/>
        <w:tabs>
          <w:tab w:val="clear" w:pos="4153"/>
          <w:tab w:val="left" w:pos="426"/>
          <w:tab w:val="left" w:pos="993"/>
        </w:tabs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673E7">
        <w:rPr>
          <w:rFonts w:ascii="BrowalliaUPC" w:hAnsi="BrowalliaUPC" w:cs="BrowalliaUPC"/>
          <w:sz w:val="28"/>
          <w:szCs w:val="28"/>
        </w:rPr>
        <w:t>2</w:t>
      </w:r>
      <w:r w:rsidR="00A37F85">
        <w:rPr>
          <w:rFonts w:ascii="BrowalliaUPC" w:hAnsi="BrowalliaUPC" w:cs="BrowalliaUPC"/>
          <w:sz w:val="28"/>
          <w:szCs w:val="28"/>
        </w:rPr>
        <w:t>8</w:t>
      </w:r>
      <w:r w:rsidRPr="005673E7">
        <w:rPr>
          <w:rFonts w:ascii="BrowalliaUPC" w:hAnsi="BrowalliaUPC" w:cs="BrowalliaUPC"/>
          <w:sz w:val="28"/>
          <w:szCs w:val="28"/>
        </w:rPr>
        <w:t xml:space="preserve">.1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 </w:t>
      </w:r>
      <w:r w:rsidRPr="009F7E54">
        <w:rPr>
          <w:rFonts w:ascii="BrowalliaUPC" w:eastAsia="Times New Roman" w:hAnsi="BrowalliaUPC" w:cs="BrowalliaUPC"/>
          <w:color w:val="auto"/>
          <w:sz w:val="28"/>
          <w:szCs w:val="28"/>
          <w:cs/>
          <w:lang w:val="en-GB" w:eastAsia="en-US"/>
        </w:rPr>
        <w:t>ภาษีเงินได้</w:t>
      </w:r>
    </w:p>
    <w:p w14:paraId="79405FBF" w14:textId="77777777" w:rsidR="00DC29A3" w:rsidRPr="005F4CD2" w:rsidRDefault="00DC29A3" w:rsidP="00C13DD2">
      <w:pPr>
        <w:spacing w:line="240" w:lineRule="auto"/>
        <w:jc w:val="thaiDistribute"/>
        <w:rPr>
          <w:rFonts w:ascii="BrowalliaUPC" w:hAnsi="BrowalliaUPC" w:cs="BrowalliaUPC"/>
          <w:lang w:val="en-GB"/>
        </w:rPr>
      </w:pPr>
    </w:p>
    <w:p w14:paraId="35A62B95" w14:textId="77777777" w:rsidR="00876E2E" w:rsidRPr="005673E7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2E2BD15" w14:textId="77777777" w:rsidR="00876E2E" w:rsidRPr="005673E7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F7CB330" w14:textId="77777777" w:rsidR="00876E2E" w:rsidRPr="005673E7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DF2E2C6" w14:textId="77777777" w:rsidR="00876E2E" w:rsidRPr="005673E7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9F29176" w14:textId="77777777" w:rsidR="00876E2E" w:rsidRPr="005673E7" w:rsidRDefault="00876E2E" w:rsidP="00190F4C">
      <w:pPr>
        <w:pStyle w:val="ListParagraph"/>
        <w:numPr>
          <w:ilvl w:val="0"/>
          <w:numId w:val="19"/>
        </w:numPr>
        <w:tabs>
          <w:tab w:val="clear" w:pos="907"/>
          <w:tab w:val="left" w:pos="9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6329222" w14:textId="77777777" w:rsidR="00392200" w:rsidRPr="005673E7" w:rsidRDefault="00392200" w:rsidP="00A833AC">
      <w:pPr>
        <w:pStyle w:val="ListParagraph"/>
        <w:numPr>
          <w:ilvl w:val="0"/>
          <w:numId w:val="31"/>
        </w:num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DCFA0C7" w14:textId="77777777" w:rsidR="00392200" w:rsidRPr="005673E7" w:rsidRDefault="00392200" w:rsidP="00A833AC">
      <w:pPr>
        <w:pStyle w:val="ListParagraph"/>
        <w:numPr>
          <w:ilvl w:val="0"/>
          <w:numId w:val="31"/>
        </w:numPr>
        <w:tabs>
          <w:tab w:val="clear" w:pos="227"/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495E218" w14:textId="743B557E" w:rsidR="000738BC" w:rsidRPr="005673E7" w:rsidRDefault="000738BC" w:rsidP="00392200">
      <w:pPr>
        <w:pStyle w:val="ListParagraph"/>
        <w:tabs>
          <w:tab w:val="clear" w:pos="227"/>
          <w:tab w:val="clear" w:pos="907"/>
          <w:tab w:val="left" w:pos="990"/>
        </w:tabs>
        <w:spacing w:line="240" w:lineRule="auto"/>
        <w:ind w:left="432" w:firstLine="558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ภาษีเงินได้รับรู้สำหรับปีสิ้นสุดวันที่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25</w:t>
      </w:r>
      <w:r w:rsidR="00722716" w:rsidRPr="005673E7">
        <w:rPr>
          <w:rFonts w:ascii="BrowalliaUPC" w:hAnsi="BrowalliaUPC" w:cs="BrowalliaUPC"/>
          <w:sz w:val="28"/>
          <w:szCs w:val="28"/>
          <w:lang w:val="en-GB"/>
        </w:rPr>
        <w:t>6</w:t>
      </w:r>
      <w:r w:rsidR="007712A9" w:rsidRPr="005673E7">
        <w:rPr>
          <w:rFonts w:ascii="BrowalliaUPC" w:hAnsi="BrowalliaUPC" w:cs="BrowalliaUPC"/>
          <w:sz w:val="28"/>
          <w:szCs w:val="28"/>
          <w:lang w:val="en-GB"/>
        </w:rPr>
        <w:t>3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25</w:t>
      </w:r>
      <w:r w:rsidR="00320017" w:rsidRPr="005673E7">
        <w:rPr>
          <w:rFonts w:ascii="BrowalliaUPC" w:hAnsi="BrowalliaUPC" w:cs="BrowalliaUPC"/>
          <w:sz w:val="28"/>
          <w:szCs w:val="28"/>
        </w:rPr>
        <w:t>6</w:t>
      </w:r>
      <w:r w:rsidR="007712A9" w:rsidRPr="005673E7">
        <w:rPr>
          <w:rFonts w:ascii="BrowalliaUPC" w:hAnsi="BrowalliaUPC" w:cs="BrowalliaUPC"/>
          <w:sz w:val="28"/>
          <w:szCs w:val="28"/>
        </w:rPr>
        <w:t>2</w:t>
      </w:r>
      <w:r w:rsidR="00722716"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ประกอบด้วย</w:t>
      </w:r>
    </w:p>
    <w:p w14:paraId="150F8E49" w14:textId="77777777" w:rsidR="000738BC" w:rsidRPr="005673E7" w:rsidRDefault="000738BC" w:rsidP="000738BC">
      <w:pPr>
        <w:tabs>
          <w:tab w:val="clear" w:pos="454"/>
          <w:tab w:val="left" w:pos="720"/>
        </w:tabs>
        <w:spacing w:line="240" w:lineRule="auto"/>
        <w:ind w:left="384"/>
        <w:jc w:val="thaiDistribute"/>
        <w:rPr>
          <w:rFonts w:ascii="BrowalliaUPC" w:hAnsi="BrowalliaUPC" w:cs="BrowalliaUPC"/>
          <w:sz w:val="16"/>
          <w:szCs w:val="16"/>
          <w:lang w:val="en-GB"/>
        </w:rPr>
      </w:pPr>
    </w:p>
    <w:tbl>
      <w:tblPr>
        <w:tblW w:w="8397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141"/>
        <w:gridCol w:w="1119"/>
        <w:gridCol w:w="142"/>
        <w:gridCol w:w="1118"/>
        <w:gridCol w:w="142"/>
        <w:gridCol w:w="1145"/>
      </w:tblGrid>
      <w:tr w:rsidR="000738BC" w:rsidRPr="005673E7" w14:paraId="215EFC1D" w14:textId="77777777" w:rsidTr="00E5537A">
        <w:trPr>
          <w:cantSplit/>
        </w:trPr>
        <w:tc>
          <w:tcPr>
            <w:tcW w:w="3420" w:type="dxa"/>
          </w:tcPr>
          <w:p w14:paraId="10D238A6" w14:textId="77777777" w:rsidR="000738BC" w:rsidRPr="005673E7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430" w:type="dxa"/>
            <w:gridSpan w:val="3"/>
          </w:tcPr>
          <w:p w14:paraId="6BD3FFA2" w14:textId="77777777" w:rsidR="000738BC" w:rsidRPr="005673E7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3F02E70F" w14:textId="77777777" w:rsidR="000738BC" w:rsidRPr="005673E7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5" w:type="dxa"/>
            <w:gridSpan w:val="3"/>
          </w:tcPr>
          <w:p w14:paraId="6D66F201" w14:textId="77777777" w:rsidR="000738BC" w:rsidRPr="005673E7" w:rsidRDefault="000738BC" w:rsidP="0009128E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0738BC" w:rsidRPr="005673E7" w14:paraId="7E4B1C85" w14:textId="77777777" w:rsidTr="00E5537A">
        <w:trPr>
          <w:cantSplit/>
        </w:trPr>
        <w:tc>
          <w:tcPr>
            <w:tcW w:w="3420" w:type="dxa"/>
          </w:tcPr>
          <w:p w14:paraId="53FA9FCD" w14:textId="77777777" w:rsidR="000738BC" w:rsidRPr="005673E7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50D16F50" w14:textId="77777777" w:rsidR="000738BC" w:rsidRPr="005673E7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DA822DD" w14:textId="77777777" w:rsidR="000738BC" w:rsidRPr="005673E7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0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4E20C0" w14:textId="77777777" w:rsidR="000738BC" w:rsidRPr="005673E7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E5FF1" w:rsidRPr="005673E7" w14:paraId="1AA894C3" w14:textId="77777777" w:rsidTr="00E5537A">
        <w:trPr>
          <w:cantSplit/>
        </w:trPr>
        <w:tc>
          <w:tcPr>
            <w:tcW w:w="3420" w:type="dxa"/>
          </w:tcPr>
          <w:p w14:paraId="2292120E" w14:textId="77777777" w:rsidR="00EE5FF1" w:rsidRPr="005673E7" w:rsidRDefault="00EE5FF1" w:rsidP="00EE5FF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CB60C0" w14:textId="014E229A" w:rsidR="00EE5FF1" w:rsidRPr="005673E7" w:rsidRDefault="00EE5FF1" w:rsidP="00EE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0D4B9266" w14:textId="77777777" w:rsidR="00EE5FF1" w:rsidRPr="005673E7" w:rsidRDefault="00EE5FF1" w:rsidP="00EE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273C1511" w14:textId="5C55042C" w:rsidR="00EE5FF1" w:rsidRPr="005673E7" w:rsidRDefault="00EE5FF1" w:rsidP="00EE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470107FD" w14:textId="77777777" w:rsidR="00EE5FF1" w:rsidRPr="005673E7" w:rsidRDefault="00EE5FF1" w:rsidP="00EE5FF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14:paraId="0D9C5472" w14:textId="3003EFA4" w:rsidR="00EE5FF1" w:rsidRPr="005673E7" w:rsidRDefault="00EE5FF1" w:rsidP="00EE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41606398" w14:textId="77777777" w:rsidR="00EE5FF1" w:rsidRPr="005673E7" w:rsidRDefault="00EE5FF1" w:rsidP="00EE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29D99151" w14:textId="708FC480" w:rsidR="00EE5FF1" w:rsidRPr="005673E7" w:rsidRDefault="00EE5FF1" w:rsidP="00EE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0738BC" w:rsidRPr="005673E7" w14:paraId="4C167B62" w14:textId="77777777" w:rsidTr="00EE5FF1">
        <w:trPr>
          <w:cantSplit/>
          <w:trHeight w:hRule="exact" w:val="216"/>
        </w:trPr>
        <w:tc>
          <w:tcPr>
            <w:tcW w:w="3420" w:type="dxa"/>
          </w:tcPr>
          <w:p w14:paraId="505FC97E" w14:textId="77777777" w:rsidR="000738BC" w:rsidRPr="005673E7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C1B9A6" w14:textId="77777777" w:rsidR="000738BC" w:rsidRPr="005673E7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1" w:type="dxa"/>
          </w:tcPr>
          <w:p w14:paraId="73FBC4BB" w14:textId="77777777" w:rsidR="000738BC" w:rsidRPr="005673E7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</w:tcPr>
          <w:p w14:paraId="1CB73950" w14:textId="77777777" w:rsidR="000738BC" w:rsidRPr="005673E7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</w:tcPr>
          <w:p w14:paraId="3C1E83CF" w14:textId="77777777" w:rsidR="000738BC" w:rsidRPr="005673E7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14:paraId="79B37C8E" w14:textId="77777777" w:rsidR="000738BC" w:rsidRPr="005673E7" w:rsidRDefault="000738BC" w:rsidP="0009128E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75BE440D" w14:textId="77777777" w:rsidR="000738BC" w:rsidRPr="005673E7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1F45994A" w14:textId="77777777" w:rsidR="000738BC" w:rsidRPr="005673E7" w:rsidRDefault="000738BC" w:rsidP="0009128E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EB6873" w:rsidRPr="005673E7" w14:paraId="1ABFFE25" w14:textId="77777777" w:rsidTr="00C13DD2">
        <w:trPr>
          <w:cantSplit/>
        </w:trPr>
        <w:tc>
          <w:tcPr>
            <w:tcW w:w="3420" w:type="dxa"/>
          </w:tcPr>
          <w:p w14:paraId="15882DBB" w14:textId="77777777" w:rsidR="00EB6873" w:rsidRPr="005673E7" w:rsidRDefault="00EB6873" w:rsidP="00511F1E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4F0B38" w14:textId="7AAC9397" w:rsidR="00EB6873" w:rsidRPr="000B4BA7" w:rsidRDefault="00E72245" w:rsidP="00EB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0B4BA7">
              <w:rPr>
                <w:rFonts w:ascii="BrowalliaUPC" w:hAnsi="BrowalliaUPC" w:cs="BrowalliaUPC"/>
                <w:sz w:val="28"/>
                <w:szCs w:val="28"/>
              </w:rPr>
              <w:t>41,</w:t>
            </w:r>
            <w:r w:rsidR="00D01B7A">
              <w:rPr>
                <w:rFonts w:ascii="BrowalliaUPC" w:hAnsi="BrowalliaUPC" w:cs="BrowalliaUPC"/>
                <w:sz w:val="28"/>
                <w:szCs w:val="28"/>
              </w:rPr>
              <w:t>036</w:t>
            </w:r>
          </w:p>
        </w:tc>
        <w:tc>
          <w:tcPr>
            <w:tcW w:w="141" w:type="dxa"/>
          </w:tcPr>
          <w:p w14:paraId="076E243C" w14:textId="77777777" w:rsidR="00EB6873" w:rsidRPr="005673E7" w:rsidRDefault="00EB6873" w:rsidP="00EB687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770D0D0" w14:textId="652C0BC0" w:rsidR="00EB6873" w:rsidRPr="005673E7" w:rsidRDefault="00EB6873" w:rsidP="00EB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43,022</w:t>
            </w:r>
          </w:p>
        </w:tc>
        <w:tc>
          <w:tcPr>
            <w:tcW w:w="142" w:type="dxa"/>
          </w:tcPr>
          <w:p w14:paraId="2E078C30" w14:textId="77777777" w:rsidR="00EB6873" w:rsidRPr="005673E7" w:rsidRDefault="00EB6873" w:rsidP="00EB687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shd w:val="clear" w:color="auto" w:fill="auto"/>
          </w:tcPr>
          <w:p w14:paraId="7299D1FE" w14:textId="63FB85D9" w:rsidR="00EB6873" w:rsidRPr="005673E7" w:rsidRDefault="00D01B7A" w:rsidP="00EB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37,</w:t>
            </w:r>
            <w:r w:rsidR="000F416F">
              <w:rPr>
                <w:rFonts w:ascii="BrowalliaUPC" w:hAnsi="BrowalliaUPC" w:cs="BrowalliaUPC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2" w:type="dxa"/>
          </w:tcPr>
          <w:p w14:paraId="121A0532" w14:textId="77777777" w:rsidR="00EB6873" w:rsidRPr="005673E7" w:rsidRDefault="00EB6873" w:rsidP="00EB687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shd w:val="clear" w:color="auto" w:fill="auto"/>
          </w:tcPr>
          <w:p w14:paraId="0B4615D3" w14:textId="3F7DBDA7" w:rsidR="00EB6873" w:rsidRPr="005673E7" w:rsidRDefault="00EB6873" w:rsidP="00EB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37,719</w:t>
            </w:r>
          </w:p>
        </w:tc>
      </w:tr>
      <w:tr w:rsidR="00EB6873" w:rsidRPr="005673E7" w14:paraId="71950DAC" w14:textId="77777777" w:rsidTr="00E5537A">
        <w:trPr>
          <w:cantSplit/>
          <w:trHeight w:val="74"/>
        </w:trPr>
        <w:tc>
          <w:tcPr>
            <w:tcW w:w="3420" w:type="dxa"/>
          </w:tcPr>
          <w:p w14:paraId="528597A6" w14:textId="77777777" w:rsidR="00EB6873" w:rsidRPr="005673E7" w:rsidRDefault="00EB6873" w:rsidP="00511F1E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179CB6" w14:textId="034D61AF" w:rsidR="00EB6873" w:rsidRPr="000B4BA7" w:rsidRDefault="00E72245" w:rsidP="00EB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0B4BA7">
              <w:rPr>
                <w:rFonts w:ascii="BrowalliaUPC" w:hAnsi="BrowalliaUPC" w:cs="BrowalliaUPC"/>
                <w:sz w:val="28"/>
                <w:szCs w:val="28"/>
                <w:lang w:val="en-GB"/>
              </w:rPr>
              <w:t>(1</w:t>
            </w:r>
            <w:r w:rsidR="000B4BA7" w:rsidRPr="000B4BA7">
              <w:rPr>
                <w:rFonts w:ascii="BrowalliaUPC" w:hAnsi="BrowalliaUPC" w:cs="BrowalliaUPC"/>
                <w:sz w:val="28"/>
                <w:szCs w:val="28"/>
                <w:lang w:val="en-GB"/>
              </w:rPr>
              <w:t>44,658)</w:t>
            </w:r>
          </w:p>
        </w:tc>
        <w:tc>
          <w:tcPr>
            <w:tcW w:w="141" w:type="dxa"/>
          </w:tcPr>
          <w:p w14:paraId="26E3D10E" w14:textId="77777777" w:rsidR="00EB6873" w:rsidRPr="005673E7" w:rsidRDefault="00EB6873" w:rsidP="00EB687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CD7BEE3" w14:textId="65CBB97C" w:rsidR="00EB6873" w:rsidRPr="005673E7" w:rsidRDefault="00EB6873" w:rsidP="00EB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(92,852)</w:t>
            </w:r>
          </w:p>
        </w:tc>
        <w:tc>
          <w:tcPr>
            <w:tcW w:w="142" w:type="dxa"/>
          </w:tcPr>
          <w:p w14:paraId="4BC2B1CD" w14:textId="77777777" w:rsidR="00EB6873" w:rsidRPr="005673E7" w:rsidRDefault="00EB6873" w:rsidP="00EB687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072BED2D" w14:textId="428FFC8C" w:rsidR="00EB6873" w:rsidRPr="005673E7" w:rsidRDefault="00EB6873" w:rsidP="00EB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</w:t>
            </w:r>
            <w:r w:rsidR="00E370BD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5,084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  <w:tc>
          <w:tcPr>
            <w:tcW w:w="142" w:type="dxa"/>
          </w:tcPr>
          <w:p w14:paraId="3B3699CF" w14:textId="77777777" w:rsidR="00EB6873" w:rsidRPr="005673E7" w:rsidRDefault="00EB6873" w:rsidP="00EB687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38B77876" w14:textId="55E175F3" w:rsidR="00EB6873" w:rsidRPr="005673E7" w:rsidRDefault="00EB6873" w:rsidP="00EB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(1,490)</w:t>
            </w:r>
          </w:p>
        </w:tc>
      </w:tr>
      <w:tr w:rsidR="00EB6873" w:rsidRPr="005673E7" w14:paraId="52E1A474" w14:textId="77777777" w:rsidTr="00C13DD2">
        <w:trPr>
          <w:cantSplit/>
        </w:trPr>
        <w:tc>
          <w:tcPr>
            <w:tcW w:w="3420" w:type="dxa"/>
          </w:tcPr>
          <w:p w14:paraId="7E3A7245" w14:textId="77777777" w:rsidR="00EB6873" w:rsidRPr="005673E7" w:rsidRDefault="00EB6873" w:rsidP="00EB6873">
            <w:pPr>
              <w:tabs>
                <w:tab w:val="left" w:pos="4318"/>
              </w:tabs>
              <w:spacing w:line="240" w:lineRule="auto"/>
              <w:ind w:left="27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33ECBC3" w14:textId="48116EA1" w:rsidR="00EB6873" w:rsidRPr="005673E7" w:rsidRDefault="00D01B7A" w:rsidP="00EB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(103,622)</w:t>
            </w:r>
          </w:p>
        </w:tc>
        <w:tc>
          <w:tcPr>
            <w:tcW w:w="141" w:type="dxa"/>
          </w:tcPr>
          <w:p w14:paraId="3B1BB3B5" w14:textId="77777777" w:rsidR="00EB6873" w:rsidRPr="005673E7" w:rsidRDefault="00EB6873" w:rsidP="00EB687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</w:tcPr>
          <w:p w14:paraId="30CA059D" w14:textId="5397CA19" w:rsidR="00EB6873" w:rsidRPr="005673E7" w:rsidRDefault="00EB6873" w:rsidP="00EB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(49,830)</w:t>
            </w:r>
          </w:p>
        </w:tc>
        <w:tc>
          <w:tcPr>
            <w:tcW w:w="142" w:type="dxa"/>
          </w:tcPr>
          <w:p w14:paraId="5146303A" w14:textId="77777777" w:rsidR="00EB6873" w:rsidRPr="005673E7" w:rsidRDefault="00EB6873" w:rsidP="00EB687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CB4F2E5" w14:textId="5F5E8736" w:rsidR="00EB6873" w:rsidRPr="005673E7" w:rsidRDefault="000F416F" w:rsidP="00EB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32,538</w:t>
            </w:r>
          </w:p>
        </w:tc>
        <w:tc>
          <w:tcPr>
            <w:tcW w:w="142" w:type="dxa"/>
          </w:tcPr>
          <w:p w14:paraId="14D6FC28" w14:textId="77777777" w:rsidR="00EB6873" w:rsidRPr="005673E7" w:rsidRDefault="00EB6873" w:rsidP="00EB6873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6945084" w14:textId="4576D3A7" w:rsidR="00EB6873" w:rsidRPr="005673E7" w:rsidRDefault="00EB6873" w:rsidP="00EB68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36,229</w:t>
            </w:r>
          </w:p>
        </w:tc>
      </w:tr>
    </w:tbl>
    <w:p w14:paraId="1BD1BBD8" w14:textId="77777777" w:rsidR="00BB47D4" w:rsidRPr="005673E7" w:rsidRDefault="00BB47D4" w:rsidP="000738B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379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61"/>
        <w:gridCol w:w="90"/>
        <w:gridCol w:w="1134"/>
        <w:gridCol w:w="142"/>
        <w:gridCol w:w="1154"/>
        <w:gridCol w:w="142"/>
        <w:gridCol w:w="1136"/>
      </w:tblGrid>
      <w:tr w:rsidR="000738BC" w:rsidRPr="005673E7" w14:paraId="78D405FC" w14:textId="77777777" w:rsidTr="00E5537A">
        <w:trPr>
          <w:cantSplit/>
        </w:trPr>
        <w:tc>
          <w:tcPr>
            <w:tcW w:w="3420" w:type="dxa"/>
          </w:tcPr>
          <w:p w14:paraId="62C3DC55" w14:textId="77777777" w:rsidR="000738BC" w:rsidRPr="005673E7" w:rsidRDefault="000738BC" w:rsidP="0009128E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 </w:t>
            </w:r>
          </w:p>
        </w:tc>
        <w:tc>
          <w:tcPr>
            <w:tcW w:w="2385" w:type="dxa"/>
            <w:gridSpan w:val="3"/>
          </w:tcPr>
          <w:p w14:paraId="0EE88D5C" w14:textId="77777777" w:rsidR="000738BC" w:rsidRPr="005673E7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A83CC28" w14:textId="77777777" w:rsidR="000738BC" w:rsidRPr="005673E7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2" w:type="dxa"/>
            <w:gridSpan w:val="3"/>
          </w:tcPr>
          <w:p w14:paraId="7D3BC3D0" w14:textId="77777777" w:rsidR="000738BC" w:rsidRPr="005673E7" w:rsidRDefault="000738BC" w:rsidP="0009128E">
            <w:pPr>
              <w:tabs>
                <w:tab w:val="clear" w:pos="2580"/>
              </w:tabs>
              <w:spacing w:line="240" w:lineRule="auto"/>
              <w:ind w:right="33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: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พันบาท</w:t>
            </w: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)</w:t>
            </w:r>
          </w:p>
        </w:tc>
      </w:tr>
      <w:tr w:rsidR="000738BC" w:rsidRPr="005673E7" w14:paraId="38E41A44" w14:textId="77777777" w:rsidTr="00E5537A">
        <w:trPr>
          <w:cantSplit/>
        </w:trPr>
        <w:tc>
          <w:tcPr>
            <w:tcW w:w="3420" w:type="dxa"/>
          </w:tcPr>
          <w:p w14:paraId="78F68576" w14:textId="77777777" w:rsidR="000738BC" w:rsidRPr="005673E7" w:rsidRDefault="000738BC" w:rsidP="0009128E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tcBorders>
              <w:bottom w:val="single" w:sz="4" w:space="0" w:color="auto"/>
            </w:tcBorders>
          </w:tcPr>
          <w:p w14:paraId="246AF5E2" w14:textId="77777777" w:rsidR="000738BC" w:rsidRPr="005673E7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66795E0" w14:textId="77777777" w:rsidR="000738BC" w:rsidRPr="005673E7" w:rsidRDefault="000738BC" w:rsidP="0009128E">
            <w:pPr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432" w:type="dxa"/>
            <w:gridSpan w:val="3"/>
            <w:tcBorders>
              <w:bottom w:val="single" w:sz="4" w:space="0" w:color="auto"/>
            </w:tcBorders>
          </w:tcPr>
          <w:p w14:paraId="3EED83BF" w14:textId="77777777" w:rsidR="000738BC" w:rsidRPr="005673E7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E5FF1" w:rsidRPr="005673E7" w14:paraId="72C89011" w14:textId="77777777" w:rsidTr="00E5537A">
        <w:trPr>
          <w:cantSplit/>
        </w:trPr>
        <w:tc>
          <w:tcPr>
            <w:tcW w:w="3420" w:type="dxa"/>
          </w:tcPr>
          <w:p w14:paraId="21D0816A" w14:textId="77777777" w:rsidR="00EE5FF1" w:rsidRPr="005673E7" w:rsidRDefault="00EE5FF1" w:rsidP="00EE5FF1">
            <w:pPr>
              <w:spacing w:line="240" w:lineRule="auto"/>
              <w:ind w:left="90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570189C3" w14:textId="008F2290" w:rsidR="00EE5FF1" w:rsidRPr="005673E7" w:rsidRDefault="00EE5FF1" w:rsidP="00EE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0ED7E7" w14:textId="77777777" w:rsidR="00EE5FF1" w:rsidRPr="005673E7" w:rsidRDefault="00EE5FF1" w:rsidP="00EE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7D9F7E" w14:textId="08960932" w:rsidR="00EE5FF1" w:rsidRPr="005673E7" w:rsidRDefault="00EE5FF1" w:rsidP="00EE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142" w:type="dxa"/>
          </w:tcPr>
          <w:p w14:paraId="2B5C983D" w14:textId="77777777" w:rsidR="00EE5FF1" w:rsidRPr="005673E7" w:rsidRDefault="00EE5FF1" w:rsidP="00EE5FF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14:paraId="1A49327B" w14:textId="31FF0E4D" w:rsidR="00EE5FF1" w:rsidRPr="005673E7" w:rsidRDefault="00EE5FF1" w:rsidP="00EE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052255C1" w14:textId="77777777" w:rsidR="00EE5FF1" w:rsidRPr="005673E7" w:rsidRDefault="00EE5FF1" w:rsidP="00EE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11408204" w14:textId="13128993" w:rsidR="00EE5FF1" w:rsidRPr="005673E7" w:rsidRDefault="00EE5FF1" w:rsidP="00EE5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0738BC" w:rsidRPr="005673E7" w14:paraId="5D9EF8E3" w14:textId="77777777" w:rsidTr="00EE5FF1">
        <w:trPr>
          <w:cantSplit/>
          <w:trHeight w:hRule="exact" w:val="216"/>
        </w:trPr>
        <w:tc>
          <w:tcPr>
            <w:tcW w:w="3420" w:type="dxa"/>
          </w:tcPr>
          <w:p w14:paraId="134BDA5C" w14:textId="77777777" w:rsidR="000738BC" w:rsidRPr="005673E7" w:rsidRDefault="000738BC" w:rsidP="0009128E">
            <w:pPr>
              <w:spacing w:line="240" w:lineRule="auto"/>
              <w:ind w:left="90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004AA66" w14:textId="77777777" w:rsidR="000738BC" w:rsidRPr="005673E7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0" w:type="dxa"/>
          </w:tcPr>
          <w:p w14:paraId="2E0A06FD" w14:textId="77777777" w:rsidR="000738BC" w:rsidRPr="005673E7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BADC05" w14:textId="77777777" w:rsidR="000738BC" w:rsidRPr="005673E7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9789EE" w14:textId="77777777" w:rsidR="000738BC" w:rsidRPr="005673E7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38932855" w14:textId="77777777" w:rsidR="000738BC" w:rsidRPr="005673E7" w:rsidRDefault="000738BC" w:rsidP="0009128E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</w:p>
        </w:tc>
        <w:tc>
          <w:tcPr>
            <w:tcW w:w="142" w:type="dxa"/>
          </w:tcPr>
          <w:p w14:paraId="007F198D" w14:textId="77777777" w:rsidR="000738BC" w:rsidRPr="005673E7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703F371" w14:textId="77777777" w:rsidR="000738BC" w:rsidRPr="005673E7" w:rsidRDefault="000738BC" w:rsidP="0009128E">
            <w:pPr>
              <w:spacing w:line="240" w:lineRule="auto"/>
              <w:ind w:right="180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</w:p>
        </w:tc>
      </w:tr>
      <w:tr w:rsidR="00561F2E" w:rsidRPr="005673E7" w14:paraId="1136B544" w14:textId="77777777" w:rsidTr="00E5537A">
        <w:trPr>
          <w:cantSplit/>
        </w:trPr>
        <w:tc>
          <w:tcPr>
            <w:tcW w:w="3420" w:type="dxa"/>
          </w:tcPr>
          <w:p w14:paraId="36BF02B5" w14:textId="6FD1EFC8" w:rsidR="00561F2E" w:rsidRPr="005673E7" w:rsidRDefault="00561F2E" w:rsidP="00561F2E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ขาดทุนทางบัญชีก่อนภาษี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79AA4" w14:textId="410E218F" w:rsidR="00561F2E" w:rsidRPr="005673E7" w:rsidRDefault="00F159E0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0F416F">
              <w:rPr>
                <w:rFonts w:ascii="BrowalliaUPC" w:hAnsi="BrowalliaUPC" w:cs="BrowalliaUPC"/>
                <w:sz w:val="28"/>
                <w:szCs w:val="28"/>
              </w:rPr>
              <w:t>737,143</w:t>
            </w:r>
            <w:r w:rsidR="00E631AC" w:rsidRPr="005673E7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546AF4" w14:textId="77777777" w:rsidR="00561F2E" w:rsidRPr="005673E7" w:rsidRDefault="00561F2E" w:rsidP="00561F2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9809A0" w14:textId="3DA21921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(640,412)</w:t>
            </w:r>
          </w:p>
        </w:tc>
        <w:tc>
          <w:tcPr>
            <w:tcW w:w="142" w:type="dxa"/>
            <w:vAlign w:val="bottom"/>
          </w:tcPr>
          <w:p w14:paraId="72B62A0B" w14:textId="77777777" w:rsidR="00561F2E" w:rsidRPr="005673E7" w:rsidRDefault="00561F2E" w:rsidP="00561F2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7EFEA" w14:textId="4F15827C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831D8A">
              <w:rPr>
                <w:rFonts w:ascii="BrowalliaUPC" w:hAnsi="BrowalliaUPC" w:cs="BrowalliaUPC"/>
                <w:sz w:val="28"/>
                <w:szCs w:val="28"/>
              </w:rPr>
              <w:t>200,517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13BD108" w14:textId="77777777" w:rsidR="00561F2E" w:rsidRPr="005673E7" w:rsidRDefault="00561F2E" w:rsidP="00561F2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6ECEDE65" w14:textId="34CC5745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(321,928)</w:t>
            </w:r>
          </w:p>
        </w:tc>
      </w:tr>
      <w:tr w:rsidR="00561F2E" w:rsidRPr="005673E7" w14:paraId="70384F41" w14:textId="77777777" w:rsidTr="00E5537A">
        <w:trPr>
          <w:cantSplit/>
        </w:trPr>
        <w:tc>
          <w:tcPr>
            <w:tcW w:w="3420" w:type="dxa"/>
          </w:tcPr>
          <w:p w14:paraId="7AD4B85B" w14:textId="528E2CEA" w:rsidR="00561F2E" w:rsidRPr="005673E7" w:rsidRDefault="00561F2E" w:rsidP="00561F2E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อัตราภาษี (ร้อยละ)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8646" w14:textId="475D892A" w:rsidR="00561F2E" w:rsidRPr="005673E7" w:rsidRDefault="00E631AC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791827" w14:textId="77777777" w:rsidR="00561F2E" w:rsidRPr="005673E7" w:rsidRDefault="00561F2E" w:rsidP="00561F2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A05925" w14:textId="18B64944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0088DD80" w14:textId="77777777" w:rsidR="00561F2E" w:rsidRPr="005673E7" w:rsidRDefault="00561F2E" w:rsidP="00561F2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311F" w14:textId="27131150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  <w:tc>
          <w:tcPr>
            <w:tcW w:w="142" w:type="dxa"/>
            <w:vAlign w:val="bottom"/>
          </w:tcPr>
          <w:p w14:paraId="0BB73FE4" w14:textId="77777777" w:rsidR="00561F2E" w:rsidRPr="005673E7" w:rsidRDefault="00561F2E" w:rsidP="00561F2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01AD3B4" w14:textId="1E3CCA42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20</w:t>
            </w:r>
          </w:p>
        </w:tc>
      </w:tr>
      <w:tr w:rsidR="00561F2E" w:rsidRPr="005673E7" w14:paraId="2DBEFC39" w14:textId="77777777" w:rsidTr="00E5537A">
        <w:trPr>
          <w:cantSplit/>
        </w:trPr>
        <w:tc>
          <w:tcPr>
            <w:tcW w:w="3420" w:type="dxa"/>
          </w:tcPr>
          <w:p w14:paraId="3B457546" w14:textId="77777777" w:rsidR="00561F2E" w:rsidRPr="005673E7" w:rsidRDefault="00561F2E" w:rsidP="00561F2E">
            <w:pPr>
              <w:tabs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ภาษีคำนวณจากอัตราภาษี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2B0DC03" w14:textId="58182D4C" w:rsidR="00561F2E" w:rsidRPr="005673E7" w:rsidRDefault="00E631AC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(147,</w:t>
            </w:r>
            <w:r w:rsidR="000F416F">
              <w:rPr>
                <w:rFonts w:ascii="BrowalliaUPC" w:hAnsi="BrowalliaUPC" w:cs="BrowalliaUPC"/>
                <w:sz w:val="28"/>
                <w:szCs w:val="28"/>
              </w:rPr>
              <w:t>428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F55A47" w14:textId="77777777" w:rsidR="00561F2E" w:rsidRPr="005673E7" w:rsidRDefault="00561F2E" w:rsidP="00561F2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094FA96" w14:textId="24258521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(128,082)</w:t>
            </w:r>
          </w:p>
        </w:tc>
        <w:tc>
          <w:tcPr>
            <w:tcW w:w="142" w:type="dxa"/>
            <w:vAlign w:val="bottom"/>
          </w:tcPr>
          <w:p w14:paraId="5E5E0716" w14:textId="77777777" w:rsidR="00561F2E" w:rsidRPr="005673E7" w:rsidRDefault="00561F2E" w:rsidP="00561F2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842B27A" w14:textId="01640E1A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="00831D8A">
              <w:rPr>
                <w:rFonts w:ascii="BrowalliaUPC" w:hAnsi="BrowalliaUPC" w:cs="BrowalliaUPC"/>
                <w:sz w:val="28"/>
                <w:szCs w:val="28"/>
              </w:rPr>
              <w:t>40,103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1C5EA35" w14:textId="77777777" w:rsidR="00561F2E" w:rsidRPr="005673E7" w:rsidRDefault="00561F2E" w:rsidP="00561F2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0B6BEB4" w14:textId="1D2817CD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(64,385)</w:t>
            </w:r>
          </w:p>
        </w:tc>
      </w:tr>
      <w:tr w:rsidR="00561F2E" w:rsidRPr="005673E7" w14:paraId="54C23C19" w14:textId="77777777" w:rsidTr="00E5537A">
        <w:trPr>
          <w:cantSplit/>
        </w:trPr>
        <w:tc>
          <w:tcPr>
            <w:tcW w:w="3420" w:type="dxa"/>
          </w:tcPr>
          <w:p w14:paraId="12DEE1DD" w14:textId="77777777" w:rsidR="00561F2E" w:rsidRPr="005673E7" w:rsidRDefault="00561F2E" w:rsidP="00561F2E">
            <w:pPr>
              <w:tabs>
                <w:tab w:val="left" w:pos="294"/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 xml:space="preserve">ผลกระทบ </w:t>
            </w: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</w:rPr>
              <w:t>: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B8B95E2" w14:textId="77777777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501B43B" w14:textId="77777777" w:rsidR="00561F2E" w:rsidRPr="005673E7" w:rsidRDefault="00561F2E" w:rsidP="00561F2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6BE698" w14:textId="77777777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F7A20AD" w14:textId="77777777" w:rsidR="00561F2E" w:rsidRPr="005673E7" w:rsidRDefault="00561F2E" w:rsidP="00561F2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B443CF4" w14:textId="77777777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14:paraId="73E327A4" w14:textId="77777777" w:rsidR="00561F2E" w:rsidRPr="005673E7" w:rsidRDefault="00561F2E" w:rsidP="00561F2E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C74B7F6" w14:textId="77777777" w:rsidR="00561F2E" w:rsidRPr="005673E7" w:rsidRDefault="00561F2E" w:rsidP="00561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F2A24" w:rsidRPr="005673E7" w14:paraId="637CF4F6" w14:textId="77777777" w:rsidTr="00E5537A">
        <w:trPr>
          <w:cantSplit/>
        </w:trPr>
        <w:tc>
          <w:tcPr>
            <w:tcW w:w="3420" w:type="dxa"/>
          </w:tcPr>
          <w:p w14:paraId="6A5CD43F" w14:textId="2806CE4F" w:rsidR="00FF2A24" w:rsidRPr="005673E7" w:rsidRDefault="00FF2A24" w:rsidP="00FF2A24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รายได้ที่</w:t>
            </w:r>
            <w:r>
              <w:rPr>
                <w:rFonts w:ascii="BrowalliaUPC" w:hAnsi="BrowalliaUPC" w:cs="BrowalliaUPC" w:hint="cs"/>
                <w:spacing w:val="-6"/>
                <w:sz w:val="28"/>
                <w:szCs w:val="28"/>
                <w:cs/>
              </w:rPr>
              <w:t>ให้ถือเป็นรายได้ตามประมวลรัษฎากร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6476343" w14:textId="1F6E923F" w:rsidR="00FF2A24" w:rsidRPr="005673E7" w:rsidRDefault="00D6421F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B7A3CE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F1404F4" w14:textId="5258457C" w:rsidR="00FF2A24" w:rsidRPr="005673E7" w:rsidRDefault="00D6421F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4E0EECDE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DA1CD87" w14:textId="0087D2E4" w:rsidR="00FF2A24" w:rsidRPr="00FF2A24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F2A24">
              <w:rPr>
                <w:rFonts w:ascii="BrowalliaUPC" w:hAnsi="BrowalliaUPC" w:cs="BrowalliaUPC"/>
                <w:sz w:val="28"/>
                <w:szCs w:val="28"/>
              </w:rPr>
              <w:t>9,592</w:t>
            </w:r>
          </w:p>
        </w:tc>
        <w:tc>
          <w:tcPr>
            <w:tcW w:w="142" w:type="dxa"/>
            <w:vAlign w:val="bottom"/>
          </w:tcPr>
          <w:p w14:paraId="33567575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6E4D2F0" w14:textId="75B214AB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F2A24">
              <w:rPr>
                <w:rFonts w:ascii="BrowalliaUPC" w:hAnsi="BrowalliaUPC" w:cs="BrowalliaUPC"/>
                <w:sz w:val="28"/>
                <w:szCs w:val="28"/>
              </w:rPr>
              <w:t>13,453</w:t>
            </w:r>
          </w:p>
        </w:tc>
      </w:tr>
      <w:tr w:rsidR="00FF2A24" w:rsidRPr="005673E7" w14:paraId="1179A51D" w14:textId="77777777" w:rsidTr="00E5537A">
        <w:trPr>
          <w:cantSplit/>
        </w:trPr>
        <w:tc>
          <w:tcPr>
            <w:tcW w:w="3420" w:type="dxa"/>
          </w:tcPr>
          <w:p w14:paraId="3A885BEE" w14:textId="77777777" w:rsidR="00FF2A24" w:rsidRPr="005673E7" w:rsidRDefault="00FF2A24" w:rsidP="00FF2A24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 xml:space="preserve">ค่าใช้จ่ายที่ไม่สามารถหักภาษี 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C3B92EE" w14:textId="4D658BAC" w:rsidR="00FF2A24" w:rsidRPr="006D7F4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D7F47">
              <w:rPr>
                <w:rFonts w:ascii="BrowalliaUPC" w:hAnsi="BrowalliaUPC" w:cs="BrowalliaUPC"/>
                <w:sz w:val="28"/>
                <w:szCs w:val="28"/>
              </w:rPr>
              <w:t>24,23</w:t>
            </w:r>
            <w:r>
              <w:rPr>
                <w:rFonts w:ascii="BrowalliaUPC" w:hAnsi="BrowalliaUPC" w:cs="BrowalliaUPC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80634B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C6DFBE1" w14:textId="4E710B25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38,334</w:t>
            </w:r>
          </w:p>
        </w:tc>
        <w:tc>
          <w:tcPr>
            <w:tcW w:w="142" w:type="dxa"/>
            <w:vAlign w:val="bottom"/>
          </w:tcPr>
          <w:p w14:paraId="6264B317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C3756B7" w14:textId="0299744E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F2A24">
              <w:rPr>
                <w:rFonts w:ascii="BrowalliaUPC" w:hAnsi="BrowalliaUPC" w:cs="BrowalliaUPC"/>
                <w:sz w:val="28"/>
                <w:szCs w:val="28"/>
              </w:rPr>
              <w:t>2,140</w:t>
            </w:r>
          </w:p>
        </w:tc>
        <w:tc>
          <w:tcPr>
            <w:tcW w:w="142" w:type="dxa"/>
            <w:vAlign w:val="bottom"/>
          </w:tcPr>
          <w:p w14:paraId="020690C3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0EC39FE" w14:textId="737DE0DD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FF2A24">
              <w:rPr>
                <w:rFonts w:ascii="BrowalliaUPC" w:hAnsi="BrowalliaUPC" w:cs="BrowalliaUPC"/>
                <w:sz w:val="28"/>
                <w:szCs w:val="28"/>
              </w:rPr>
              <w:t>661</w:t>
            </w:r>
          </w:p>
        </w:tc>
      </w:tr>
      <w:tr w:rsidR="00FF2A24" w:rsidRPr="005673E7" w14:paraId="5356AB65" w14:textId="77777777" w:rsidTr="00E5537A">
        <w:trPr>
          <w:cantSplit/>
        </w:trPr>
        <w:tc>
          <w:tcPr>
            <w:tcW w:w="3420" w:type="dxa"/>
          </w:tcPr>
          <w:p w14:paraId="50E963BB" w14:textId="77777777" w:rsidR="00FF2A24" w:rsidRPr="005673E7" w:rsidRDefault="00FF2A24" w:rsidP="00FF2A24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pacing w:val="-6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รายได้ที่ไม่ต้องเสียภาษีและค่าใช้จ่าย</w:t>
            </w:r>
          </w:p>
          <w:p w14:paraId="02BFF9DE" w14:textId="1145E748" w:rsidR="00FF2A24" w:rsidRPr="005673E7" w:rsidRDefault="00FF2A24" w:rsidP="00FF2A24">
            <w:pPr>
              <w:tabs>
                <w:tab w:val="left" w:pos="294"/>
                <w:tab w:val="left" w:pos="4318"/>
              </w:tabs>
              <w:spacing w:line="240" w:lineRule="auto"/>
              <w:ind w:left="450" w:hanging="180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 xml:space="preserve">    ที่หักเพิ่มได้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9E17332" w14:textId="2784EA72" w:rsidR="00FF2A24" w:rsidRPr="006D7F4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D7F47">
              <w:rPr>
                <w:rFonts w:ascii="BrowalliaUPC" w:hAnsi="BrowalliaUPC" w:cs="BrowalliaUPC"/>
                <w:sz w:val="28"/>
                <w:szCs w:val="28"/>
              </w:rPr>
              <w:t>(3,18</w:t>
            </w:r>
            <w:r>
              <w:rPr>
                <w:rFonts w:ascii="BrowalliaUPC" w:hAnsi="BrowalliaUPC" w:cs="BrowalliaUPC"/>
                <w:sz w:val="28"/>
                <w:szCs w:val="28"/>
              </w:rPr>
              <w:t>9</w:t>
            </w:r>
            <w:r w:rsidRPr="006D7F47">
              <w:rPr>
                <w:rFonts w:ascii="BrowalliaUPC" w:hAnsi="BrowalliaUPC" w:cs="BrowalliaUPC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0D0BD2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8B7326" w14:textId="61C56135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(10,246)</w:t>
            </w:r>
          </w:p>
        </w:tc>
        <w:tc>
          <w:tcPr>
            <w:tcW w:w="142" w:type="dxa"/>
            <w:vAlign w:val="bottom"/>
          </w:tcPr>
          <w:p w14:paraId="74CD3605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F9E4703" w14:textId="70A0D233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(3,183)</w:t>
            </w:r>
          </w:p>
        </w:tc>
        <w:tc>
          <w:tcPr>
            <w:tcW w:w="142" w:type="dxa"/>
            <w:vAlign w:val="bottom"/>
          </w:tcPr>
          <w:p w14:paraId="76173F30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74E01370" w14:textId="145392AC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(3,846)</w:t>
            </w:r>
          </w:p>
        </w:tc>
      </w:tr>
      <w:tr w:rsidR="00FF2A24" w:rsidRPr="005673E7" w14:paraId="3F227F4D" w14:textId="77777777" w:rsidTr="00E5537A">
        <w:trPr>
          <w:cantSplit/>
        </w:trPr>
        <w:tc>
          <w:tcPr>
            <w:tcW w:w="3420" w:type="dxa"/>
          </w:tcPr>
          <w:p w14:paraId="3EFA1756" w14:textId="1C695303" w:rsidR="00FF2A24" w:rsidRPr="005673E7" w:rsidRDefault="00FF2A24" w:rsidP="00FF2A24">
            <w:pPr>
              <w:tabs>
                <w:tab w:val="left" w:pos="294"/>
                <w:tab w:val="left" w:pos="4318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สินทรัพย์ภาษีเงินได้รอตัดบัญชีที่ไม่รับรู้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B5E0953" w14:textId="1A9A9E62" w:rsidR="00FF2A24" w:rsidRPr="006D7F4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22,797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9868C8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879E7" w14:textId="6C2F1521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50,065</w:t>
            </w:r>
          </w:p>
        </w:tc>
        <w:tc>
          <w:tcPr>
            <w:tcW w:w="142" w:type="dxa"/>
            <w:vAlign w:val="bottom"/>
          </w:tcPr>
          <w:p w14:paraId="2D696411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0BA9D" w14:textId="2CEF2D94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64,128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B73FC17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ADD24" w14:textId="652E9CFC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90,346</w:t>
            </w:r>
          </w:p>
        </w:tc>
      </w:tr>
      <w:tr w:rsidR="00FF2A24" w:rsidRPr="005673E7" w14:paraId="014D3FA0" w14:textId="77777777" w:rsidTr="00E5537A">
        <w:trPr>
          <w:cantSplit/>
          <w:trHeight w:val="280"/>
        </w:trPr>
        <w:tc>
          <w:tcPr>
            <w:tcW w:w="3420" w:type="dxa"/>
          </w:tcPr>
          <w:p w14:paraId="297A82EB" w14:textId="77777777" w:rsidR="00FF2A24" w:rsidRPr="005673E7" w:rsidRDefault="00FF2A24" w:rsidP="00FF2A24">
            <w:pPr>
              <w:tabs>
                <w:tab w:val="left" w:pos="294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pacing w:val="-6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D31F5" w14:textId="362AA601" w:rsidR="00FF2A24" w:rsidRPr="006D7F4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(103,586)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7273E0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4131F" w14:textId="654A7BE3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(49,929)</w:t>
            </w:r>
          </w:p>
        </w:tc>
        <w:tc>
          <w:tcPr>
            <w:tcW w:w="142" w:type="dxa"/>
            <w:vAlign w:val="bottom"/>
          </w:tcPr>
          <w:p w14:paraId="32EE4F53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5EC6E" w14:textId="2AFFC4E3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32,574</w:t>
            </w:r>
          </w:p>
        </w:tc>
        <w:tc>
          <w:tcPr>
            <w:tcW w:w="142" w:type="dxa"/>
            <w:vAlign w:val="bottom"/>
          </w:tcPr>
          <w:p w14:paraId="102C2A88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84C8C" w14:textId="48495AD8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36,229</w:t>
            </w:r>
          </w:p>
        </w:tc>
      </w:tr>
      <w:tr w:rsidR="00FF2A24" w:rsidRPr="005673E7" w14:paraId="7EF414C0" w14:textId="77777777" w:rsidTr="00E5537A">
        <w:trPr>
          <w:cantSplit/>
          <w:trHeight w:val="280"/>
        </w:trPr>
        <w:tc>
          <w:tcPr>
            <w:tcW w:w="3420" w:type="dxa"/>
          </w:tcPr>
          <w:p w14:paraId="0B8E8969" w14:textId="77777777" w:rsidR="00FF2A24" w:rsidRPr="005673E7" w:rsidRDefault="00FF2A24" w:rsidP="00FF2A24">
            <w:pPr>
              <w:tabs>
                <w:tab w:val="left" w:pos="294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ปรับปรุงภาษีเงินได้งวดบัญชีก่อน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A4208" w14:textId="0C32CC95" w:rsidR="00FF2A24" w:rsidRPr="006D7F4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D7F47">
              <w:rPr>
                <w:rFonts w:ascii="BrowalliaUPC" w:hAnsi="BrowalliaUPC" w:cs="BrowalliaUPC"/>
                <w:sz w:val="28"/>
                <w:szCs w:val="28"/>
              </w:rPr>
              <w:t>(36)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041DC9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78768" w14:textId="757F98B1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99</w:t>
            </w:r>
          </w:p>
        </w:tc>
        <w:tc>
          <w:tcPr>
            <w:tcW w:w="142" w:type="dxa"/>
            <w:vAlign w:val="bottom"/>
          </w:tcPr>
          <w:p w14:paraId="5F125D06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78A84" w14:textId="0F6D593D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(36)</w:t>
            </w:r>
          </w:p>
        </w:tc>
        <w:tc>
          <w:tcPr>
            <w:tcW w:w="142" w:type="dxa"/>
            <w:vAlign w:val="bottom"/>
          </w:tcPr>
          <w:p w14:paraId="10D9D3E8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3189E" w14:textId="412EEE81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</w:tr>
      <w:tr w:rsidR="00FF2A24" w:rsidRPr="005673E7" w14:paraId="0E053BE4" w14:textId="77777777" w:rsidTr="00E5537A">
        <w:trPr>
          <w:cantSplit/>
          <w:trHeight w:val="280"/>
        </w:trPr>
        <w:tc>
          <w:tcPr>
            <w:tcW w:w="3420" w:type="dxa"/>
          </w:tcPr>
          <w:p w14:paraId="74CD0228" w14:textId="7543005B" w:rsidR="00FF2A24" w:rsidRPr="005673E7" w:rsidRDefault="00FF2A24" w:rsidP="00FF2A24">
            <w:pPr>
              <w:tabs>
                <w:tab w:val="left" w:pos="294"/>
              </w:tabs>
              <w:spacing w:line="240" w:lineRule="auto"/>
              <w:ind w:left="90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ค่าใช้จ่าย (รายได้) ภาษีเงินได้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7D8B4D6" w14:textId="1A527C7A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(103,622)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9E5CC5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959C21E" w14:textId="3B11A75A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(49,830)</w:t>
            </w:r>
          </w:p>
        </w:tc>
        <w:tc>
          <w:tcPr>
            <w:tcW w:w="142" w:type="dxa"/>
            <w:vAlign w:val="bottom"/>
          </w:tcPr>
          <w:p w14:paraId="5378B67D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8FDBF16" w14:textId="274DBD1F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32,538</w:t>
            </w:r>
          </w:p>
        </w:tc>
        <w:tc>
          <w:tcPr>
            <w:tcW w:w="142" w:type="dxa"/>
            <w:vAlign w:val="bottom"/>
          </w:tcPr>
          <w:p w14:paraId="19989B7E" w14:textId="77777777" w:rsidR="00FF2A24" w:rsidRPr="005673E7" w:rsidRDefault="00FF2A24" w:rsidP="00FF2A24">
            <w:pPr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E91E4DA" w14:textId="4080A321" w:rsidR="00FF2A24" w:rsidRPr="005673E7" w:rsidRDefault="00FF2A24" w:rsidP="00FF2A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36,229</w:t>
            </w:r>
          </w:p>
        </w:tc>
      </w:tr>
    </w:tbl>
    <w:p w14:paraId="77DFFC3B" w14:textId="7748FFA6" w:rsidR="000738BC" w:rsidRPr="00A37F85" w:rsidRDefault="00A37F85" w:rsidP="00A37F85">
      <w:pPr>
        <w:tabs>
          <w:tab w:val="clear" w:pos="227"/>
          <w:tab w:val="clear" w:pos="907"/>
          <w:tab w:val="left" w:pos="99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  <w:cs/>
          <w:lang w:val="en-GB"/>
        </w:rPr>
      </w:pPr>
      <w:r>
        <w:rPr>
          <w:rFonts w:ascii="BrowalliaUPC" w:hAnsi="BrowalliaUPC" w:cs="BrowalliaUPC"/>
          <w:sz w:val="28"/>
          <w:szCs w:val="28"/>
        </w:rPr>
        <w:lastRenderedPageBreak/>
        <w:t>28.2</w:t>
      </w:r>
      <w:r w:rsidR="007101B8" w:rsidRPr="00A37F85">
        <w:rPr>
          <w:rFonts w:ascii="BrowalliaUPC" w:hAnsi="BrowalliaUPC" w:cs="BrowalliaUPC"/>
          <w:sz w:val="28"/>
          <w:szCs w:val="28"/>
        </w:rPr>
        <w:t xml:space="preserve">  </w:t>
      </w:r>
      <w:r>
        <w:rPr>
          <w:rFonts w:ascii="BrowalliaUPC" w:hAnsi="BrowalliaUPC" w:cs="BrowalliaUPC"/>
          <w:sz w:val="28"/>
          <w:szCs w:val="28"/>
        </w:rPr>
        <w:t xml:space="preserve"> </w:t>
      </w:r>
      <w:r w:rsidR="000738BC" w:rsidRPr="00A37F85">
        <w:rPr>
          <w:rFonts w:ascii="BrowalliaUPC" w:hAnsi="BrowalliaUPC" w:cs="BrowalliaUPC"/>
          <w:sz w:val="28"/>
          <w:szCs w:val="28"/>
          <w:cs/>
          <w:lang w:val="en-GB"/>
        </w:rPr>
        <w:t>ภาษีเงินได้รอการตัดบัญชี</w:t>
      </w:r>
    </w:p>
    <w:p w14:paraId="66DC60A3" w14:textId="77777777" w:rsidR="000738BC" w:rsidRPr="005673E7" w:rsidRDefault="000738BC" w:rsidP="000738BC">
      <w:pPr>
        <w:spacing w:line="240" w:lineRule="auto"/>
        <w:ind w:left="540" w:hanging="90"/>
        <w:rPr>
          <w:rFonts w:ascii="BrowalliaUPC" w:hAnsi="BrowalliaUPC" w:cs="BrowalliaUPC"/>
          <w:spacing w:val="-4"/>
          <w:sz w:val="16"/>
          <w:szCs w:val="16"/>
        </w:rPr>
      </w:pPr>
    </w:p>
    <w:p w14:paraId="2F743B23" w14:textId="77777777" w:rsidR="000738BC" w:rsidRPr="005673E7" w:rsidRDefault="000738BC" w:rsidP="000738BC">
      <w:pPr>
        <w:tabs>
          <w:tab w:val="clear" w:pos="454"/>
        </w:tabs>
        <w:spacing w:line="240" w:lineRule="auto"/>
        <w:ind w:left="990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90D731A" w14:textId="77777777" w:rsidR="000738BC" w:rsidRPr="005673E7" w:rsidRDefault="000738BC" w:rsidP="000738BC">
      <w:pPr>
        <w:spacing w:line="240" w:lineRule="auto"/>
        <w:ind w:left="540" w:hanging="90"/>
        <w:rPr>
          <w:rFonts w:ascii="BrowalliaUPC" w:hAnsi="BrowalliaUPC" w:cs="BrowalliaUPC"/>
          <w:spacing w:val="-4"/>
          <w:sz w:val="20"/>
          <w:szCs w:val="20"/>
        </w:rPr>
      </w:pPr>
    </w:p>
    <w:tbl>
      <w:tblPr>
        <w:tblW w:w="8439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28"/>
        <w:gridCol w:w="1202"/>
        <w:gridCol w:w="1202"/>
        <w:gridCol w:w="1202"/>
        <w:gridCol w:w="1205"/>
      </w:tblGrid>
      <w:tr w:rsidR="003A6215" w:rsidRPr="005673E7" w14:paraId="79E56201" w14:textId="77777777" w:rsidTr="000F24E9">
        <w:trPr>
          <w:trHeight w:val="348"/>
        </w:trPr>
        <w:tc>
          <w:tcPr>
            <w:tcW w:w="3628" w:type="dxa"/>
          </w:tcPr>
          <w:p w14:paraId="34056791" w14:textId="77777777" w:rsidR="003A6215" w:rsidRPr="005673E7" w:rsidRDefault="003A6215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4811" w:type="dxa"/>
            <w:gridSpan w:val="4"/>
          </w:tcPr>
          <w:p w14:paraId="7D246FE3" w14:textId="77777777" w:rsidR="003A6215" w:rsidRPr="005673E7" w:rsidRDefault="003A6215" w:rsidP="00EE5FF1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 xml:space="preserve">: </w:t>
            </w:r>
            <w:r w:rsidRPr="005673E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0738BC" w:rsidRPr="005673E7" w14:paraId="42006130" w14:textId="77777777" w:rsidTr="003A6215">
        <w:trPr>
          <w:trHeight w:val="384"/>
        </w:trPr>
        <w:tc>
          <w:tcPr>
            <w:tcW w:w="3628" w:type="dxa"/>
          </w:tcPr>
          <w:p w14:paraId="6FEDBB05" w14:textId="77777777" w:rsidR="000738BC" w:rsidRPr="005673E7" w:rsidRDefault="000738BC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2404" w:type="dxa"/>
            <w:gridSpan w:val="2"/>
            <w:hideMark/>
          </w:tcPr>
          <w:p w14:paraId="0E2C95FF" w14:textId="77777777" w:rsidR="000738BC" w:rsidRPr="005673E7" w:rsidRDefault="000738BC" w:rsidP="00EE5F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</w:pPr>
            <w:r w:rsidRPr="005673E7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407" w:type="dxa"/>
            <w:gridSpan w:val="2"/>
            <w:hideMark/>
          </w:tcPr>
          <w:p w14:paraId="5F830FC2" w14:textId="77777777" w:rsidR="000738BC" w:rsidRPr="005673E7" w:rsidRDefault="000738BC" w:rsidP="00EE5F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napToGrid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E5FF1" w:rsidRPr="005673E7" w14:paraId="0169EB19" w14:textId="77777777" w:rsidTr="003A6215">
        <w:trPr>
          <w:trHeight w:val="372"/>
        </w:trPr>
        <w:tc>
          <w:tcPr>
            <w:tcW w:w="3628" w:type="dxa"/>
          </w:tcPr>
          <w:p w14:paraId="239D54DE" w14:textId="77777777" w:rsidR="00EE5FF1" w:rsidRPr="005673E7" w:rsidRDefault="00EE5FF1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  <w:hideMark/>
          </w:tcPr>
          <w:p w14:paraId="65CD87BC" w14:textId="01F39074" w:rsidR="00EE5FF1" w:rsidRPr="005673E7" w:rsidRDefault="00EE5FF1" w:rsidP="00EE5F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02" w:type="dxa"/>
            <w:vAlign w:val="bottom"/>
            <w:hideMark/>
          </w:tcPr>
          <w:p w14:paraId="18DD3541" w14:textId="00314D92" w:rsidR="00EE5FF1" w:rsidRPr="005673E7" w:rsidRDefault="00EE5FF1" w:rsidP="00EE5F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</w:t>
            </w:r>
            <w:r w:rsidRPr="005673E7">
              <w:rPr>
                <w:rFonts w:ascii="BrowalliaUPC" w:hAnsi="BrowalliaUPC" w:cs="BrowalliaUPC"/>
                <w:snapToGrid w:val="0"/>
                <w:sz w:val="28"/>
                <w:szCs w:val="28"/>
              </w:rPr>
              <w:t>62</w:t>
            </w:r>
          </w:p>
        </w:tc>
        <w:tc>
          <w:tcPr>
            <w:tcW w:w="1202" w:type="dxa"/>
            <w:vAlign w:val="bottom"/>
            <w:hideMark/>
          </w:tcPr>
          <w:p w14:paraId="7950BF0C" w14:textId="72E4EBD5" w:rsidR="00EE5FF1" w:rsidRPr="005673E7" w:rsidRDefault="00EE5FF1" w:rsidP="00EE5FF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05" w:type="dxa"/>
            <w:vAlign w:val="bottom"/>
            <w:hideMark/>
          </w:tcPr>
          <w:p w14:paraId="29BE37A8" w14:textId="319D875C" w:rsidR="00EE5FF1" w:rsidRPr="005673E7" w:rsidRDefault="00EE5FF1" w:rsidP="00EE5FF1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  <w:t>25</w:t>
            </w:r>
            <w:r w:rsidRPr="005673E7">
              <w:rPr>
                <w:rFonts w:ascii="BrowalliaUPC" w:hAnsi="BrowalliaUPC" w:cs="BrowalliaUPC"/>
                <w:snapToGrid w:val="0"/>
                <w:sz w:val="28"/>
                <w:szCs w:val="28"/>
              </w:rPr>
              <w:t>62</w:t>
            </w:r>
          </w:p>
        </w:tc>
      </w:tr>
      <w:tr w:rsidR="000F24E9" w:rsidRPr="005673E7" w14:paraId="685EF6A2" w14:textId="77777777" w:rsidTr="003A6215">
        <w:trPr>
          <w:trHeight w:val="372"/>
        </w:trPr>
        <w:tc>
          <w:tcPr>
            <w:tcW w:w="3628" w:type="dxa"/>
          </w:tcPr>
          <w:p w14:paraId="0B8C7EDF" w14:textId="77777777" w:rsidR="000F24E9" w:rsidRPr="005673E7" w:rsidRDefault="000F24E9" w:rsidP="00EE5FF1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8"/>
                <w:szCs w:val="28"/>
              </w:rPr>
            </w:pPr>
          </w:p>
        </w:tc>
        <w:tc>
          <w:tcPr>
            <w:tcW w:w="1202" w:type="dxa"/>
            <w:vAlign w:val="bottom"/>
          </w:tcPr>
          <w:p w14:paraId="27EBDC8C" w14:textId="77777777" w:rsidR="000F24E9" w:rsidRPr="005673E7" w:rsidRDefault="000F24E9" w:rsidP="000F24E9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1E78AECB" w14:textId="77777777" w:rsidR="000F24E9" w:rsidRPr="005673E7" w:rsidRDefault="000F24E9" w:rsidP="000F24E9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16D6639C" w14:textId="77777777" w:rsidR="000F24E9" w:rsidRPr="005673E7" w:rsidRDefault="000F24E9" w:rsidP="000F24E9">
            <w:pP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9B8248D" w14:textId="77777777" w:rsidR="000F24E9" w:rsidRPr="005673E7" w:rsidRDefault="000F24E9" w:rsidP="000F24E9">
            <w:pP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/>
              </w:rPr>
            </w:pPr>
          </w:p>
        </w:tc>
      </w:tr>
      <w:tr w:rsidR="008204E4" w:rsidRPr="005673E7" w14:paraId="5EFAEB08" w14:textId="77777777" w:rsidTr="003A6215">
        <w:trPr>
          <w:trHeight w:val="348"/>
        </w:trPr>
        <w:tc>
          <w:tcPr>
            <w:tcW w:w="3628" w:type="dxa"/>
            <w:hideMark/>
          </w:tcPr>
          <w:p w14:paraId="66AA80F7" w14:textId="77777777" w:rsidR="008204E4" w:rsidRPr="005673E7" w:rsidRDefault="008204E4" w:rsidP="008204E4">
            <w:pPr>
              <w:tabs>
                <w:tab w:val="clear" w:pos="454"/>
                <w:tab w:val="clear" w:pos="3515"/>
                <w:tab w:val="left" w:pos="0"/>
                <w:tab w:val="left" w:pos="3402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6226211" w14:textId="601EFFE2" w:rsidR="008204E4" w:rsidRPr="005673E7" w:rsidRDefault="008204E4" w:rsidP="00820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15,450</w:t>
            </w:r>
          </w:p>
        </w:tc>
        <w:tc>
          <w:tcPr>
            <w:tcW w:w="1202" w:type="dxa"/>
            <w:vAlign w:val="bottom"/>
          </w:tcPr>
          <w:p w14:paraId="6018F3F3" w14:textId="65F77E5F" w:rsidR="008204E4" w:rsidRPr="005673E7" w:rsidRDefault="008204E4" w:rsidP="00820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12,276</w:t>
            </w:r>
          </w:p>
        </w:tc>
        <w:tc>
          <w:tcPr>
            <w:tcW w:w="1202" w:type="dxa"/>
            <w:shd w:val="clear" w:color="auto" w:fill="auto"/>
          </w:tcPr>
          <w:p w14:paraId="38539FF2" w14:textId="1E0F296A" w:rsidR="008204E4" w:rsidRPr="005673E7" w:rsidRDefault="008204E4" w:rsidP="00820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881924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D26F13" w:rsidRPr="005673E7">
              <w:rPr>
                <w:rFonts w:ascii="BrowalliaUPC" w:hAnsi="BrowalliaUPC" w:cs="BrowalliaUPC"/>
                <w:sz w:val="28"/>
                <w:szCs w:val="28"/>
              </w:rPr>
              <w:t>169</w:t>
            </w:r>
          </w:p>
        </w:tc>
        <w:tc>
          <w:tcPr>
            <w:tcW w:w="1205" w:type="dxa"/>
          </w:tcPr>
          <w:p w14:paraId="7B2BEB9D" w14:textId="271EFCC3" w:rsidR="008204E4" w:rsidRPr="005673E7" w:rsidRDefault="008204E4" w:rsidP="008204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10,159</w:t>
            </w:r>
          </w:p>
        </w:tc>
      </w:tr>
      <w:tr w:rsidR="008204E4" w:rsidRPr="005673E7" w14:paraId="14AC60FF" w14:textId="77777777" w:rsidTr="003A6215">
        <w:trPr>
          <w:trHeight w:val="225"/>
        </w:trPr>
        <w:tc>
          <w:tcPr>
            <w:tcW w:w="3628" w:type="dxa"/>
            <w:hideMark/>
          </w:tcPr>
          <w:p w14:paraId="5B177BA1" w14:textId="77777777" w:rsidR="008204E4" w:rsidRPr="005673E7" w:rsidRDefault="008204E4" w:rsidP="008204E4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ab/>
            </w:r>
          </w:p>
        </w:tc>
        <w:tc>
          <w:tcPr>
            <w:tcW w:w="1202" w:type="dxa"/>
            <w:shd w:val="clear" w:color="auto" w:fill="auto"/>
          </w:tcPr>
          <w:p w14:paraId="2EEEB4A5" w14:textId="204B7D56" w:rsidR="008204E4" w:rsidRPr="005673E7" w:rsidRDefault="008204E4" w:rsidP="008204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(16,560)</w:t>
            </w:r>
          </w:p>
        </w:tc>
        <w:tc>
          <w:tcPr>
            <w:tcW w:w="1202" w:type="dxa"/>
          </w:tcPr>
          <w:p w14:paraId="1694D9AA" w14:textId="62B7EBA2" w:rsidR="008204E4" w:rsidRPr="005673E7" w:rsidRDefault="008204E4" w:rsidP="008204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(159,230)</w:t>
            </w:r>
          </w:p>
        </w:tc>
        <w:tc>
          <w:tcPr>
            <w:tcW w:w="1202" w:type="dxa"/>
            <w:shd w:val="clear" w:color="auto" w:fill="auto"/>
          </w:tcPr>
          <w:p w14:paraId="676EF951" w14:textId="6C0D0E60" w:rsidR="008204E4" w:rsidRPr="005673E7" w:rsidRDefault="008204E4" w:rsidP="008204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205" w:type="dxa"/>
          </w:tcPr>
          <w:p w14:paraId="275F78DC" w14:textId="6AD38341" w:rsidR="008204E4" w:rsidRPr="005673E7" w:rsidRDefault="008204E4" w:rsidP="008204E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     -</w:t>
            </w:r>
          </w:p>
        </w:tc>
      </w:tr>
      <w:tr w:rsidR="008204E4" w:rsidRPr="005673E7" w14:paraId="5C6AFA37" w14:textId="77777777" w:rsidTr="003A6215">
        <w:trPr>
          <w:trHeight w:val="396"/>
        </w:trPr>
        <w:tc>
          <w:tcPr>
            <w:tcW w:w="3628" w:type="dxa"/>
            <w:hideMark/>
          </w:tcPr>
          <w:p w14:paraId="3411DEA5" w14:textId="77777777" w:rsidR="008204E4" w:rsidRPr="005673E7" w:rsidRDefault="008204E4" w:rsidP="008204E4">
            <w:pPr>
              <w:tabs>
                <w:tab w:val="clear" w:pos="454"/>
                <w:tab w:val="left" w:pos="0"/>
                <w:tab w:val="left" w:pos="3431"/>
              </w:tabs>
              <w:spacing w:line="240" w:lineRule="auto"/>
              <w:ind w:left="-18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C9728C6" w14:textId="0B1405DE" w:rsidR="008204E4" w:rsidRPr="005673E7" w:rsidRDefault="008204E4" w:rsidP="008204E4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(1,110)</w:t>
            </w:r>
          </w:p>
        </w:tc>
        <w:tc>
          <w:tcPr>
            <w:tcW w:w="1202" w:type="dxa"/>
            <w:vAlign w:val="bottom"/>
          </w:tcPr>
          <w:p w14:paraId="3E03FCAF" w14:textId="44D79FFC" w:rsidR="008204E4" w:rsidRPr="005673E7" w:rsidRDefault="008204E4" w:rsidP="008204E4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(149,954)</w:t>
            </w:r>
          </w:p>
        </w:tc>
        <w:tc>
          <w:tcPr>
            <w:tcW w:w="1202" w:type="dxa"/>
            <w:shd w:val="clear" w:color="auto" w:fill="auto"/>
          </w:tcPr>
          <w:p w14:paraId="3A01ADBA" w14:textId="61ACB400" w:rsidR="008204E4" w:rsidRPr="005673E7" w:rsidRDefault="008204E4" w:rsidP="008204E4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="00C54A7A">
              <w:rPr>
                <w:rFonts w:ascii="BrowalliaUPC" w:hAnsi="BrowalliaUPC" w:cs="BrowalliaUPC"/>
                <w:sz w:val="28"/>
                <w:szCs w:val="28"/>
              </w:rPr>
              <w:t>6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 w:rsidR="00D26F13" w:rsidRPr="005673E7">
              <w:rPr>
                <w:rFonts w:ascii="BrowalliaUPC" w:hAnsi="BrowalliaUPC" w:cs="BrowalliaUPC"/>
                <w:sz w:val="28"/>
                <w:szCs w:val="28"/>
              </w:rPr>
              <w:t>169</w:t>
            </w:r>
          </w:p>
        </w:tc>
        <w:tc>
          <w:tcPr>
            <w:tcW w:w="1205" w:type="dxa"/>
          </w:tcPr>
          <w:p w14:paraId="6D727E7A" w14:textId="4F5F3A37" w:rsidR="008204E4" w:rsidRPr="005673E7" w:rsidRDefault="008204E4" w:rsidP="008204E4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10,159</w:t>
            </w:r>
          </w:p>
        </w:tc>
      </w:tr>
    </w:tbl>
    <w:p w14:paraId="7A0526E1" w14:textId="6A6CF399" w:rsidR="00D10BD7" w:rsidRPr="005673E7" w:rsidRDefault="00D10BD7" w:rsidP="00FC6997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</w:p>
    <w:p w14:paraId="7047855A" w14:textId="1515A26F" w:rsidR="009F5828" w:rsidRPr="005673E7" w:rsidRDefault="000738BC" w:rsidP="00FC6997">
      <w:pPr>
        <w:spacing w:line="240" w:lineRule="auto"/>
        <w:ind w:left="990" w:right="-18"/>
        <w:outlineLvl w:val="0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การเปลี่ยนแปลงในสินทรัพย์และหนี้สินภาษีเงินได้รอการตัดบัญชี มีรายละเอียดดังนี้</w:t>
      </w:r>
    </w:p>
    <w:p w14:paraId="0167989D" w14:textId="77777777" w:rsidR="00A5542F" w:rsidRPr="005673E7" w:rsidRDefault="00A5542F" w:rsidP="00FC6997">
      <w:pPr>
        <w:spacing w:line="240" w:lineRule="auto"/>
        <w:ind w:left="990" w:right="-18"/>
        <w:outlineLvl w:val="0"/>
        <w:rPr>
          <w:rFonts w:ascii="BrowalliaUPC" w:hAnsi="BrowalliaUPC" w:cs="BrowalliaUPC"/>
          <w:sz w:val="16"/>
          <w:szCs w:val="16"/>
        </w:rPr>
      </w:pPr>
    </w:p>
    <w:tbl>
      <w:tblPr>
        <w:tblW w:w="8441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8"/>
        <w:gridCol w:w="1202"/>
        <w:gridCol w:w="1202"/>
        <w:gridCol w:w="1202"/>
        <w:gridCol w:w="1207"/>
      </w:tblGrid>
      <w:tr w:rsidR="00512897" w:rsidRPr="005673E7" w14:paraId="3B9BAA3D" w14:textId="77777777" w:rsidTr="00512897">
        <w:tc>
          <w:tcPr>
            <w:tcW w:w="3628" w:type="dxa"/>
            <w:shd w:val="clear" w:color="auto" w:fill="auto"/>
            <w:vAlign w:val="bottom"/>
          </w:tcPr>
          <w:p w14:paraId="460F1719" w14:textId="77777777" w:rsidR="00512897" w:rsidRPr="005673E7" w:rsidRDefault="00512897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36BAE979" w14:textId="77777777" w:rsidR="00512897" w:rsidRPr="005673E7" w:rsidRDefault="00512897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</w:rPr>
              <w:t xml:space="preserve">: </w:t>
            </w: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0738BC" w:rsidRPr="005673E7" w14:paraId="4D8A3922" w14:textId="77777777" w:rsidTr="00512897">
        <w:tc>
          <w:tcPr>
            <w:tcW w:w="3628" w:type="dxa"/>
            <w:shd w:val="clear" w:color="auto" w:fill="auto"/>
            <w:vAlign w:val="bottom"/>
          </w:tcPr>
          <w:p w14:paraId="5DDEB37C" w14:textId="77777777" w:rsidR="000738BC" w:rsidRPr="005673E7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43988745" w14:textId="77777777" w:rsidR="000738BC" w:rsidRPr="005673E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0738BC" w:rsidRPr="005673E7" w14:paraId="533C1F3F" w14:textId="77777777" w:rsidTr="00512897">
        <w:tc>
          <w:tcPr>
            <w:tcW w:w="3628" w:type="dxa"/>
            <w:shd w:val="clear" w:color="auto" w:fill="auto"/>
            <w:vAlign w:val="bottom"/>
          </w:tcPr>
          <w:p w14:paraId="4ABEA9BD" w14:textId="77777777" w:rsidR="000738BC" w:rsidRPr="005673E7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F829014" w14:textId="77777777" w:rsidR="000738BC" w:rsidRPr="005673E7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  <w:hideMark/>
          </w:tcPr>
          <w:p w14:paraId="1EDE0FA2" w14:textId="6D4281CA" w:rsidR="000738BC" w:rsidRPr="005673E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บันทึก</w:t>
            </w:r>
            <w:r w:rsidR="00924104" w:rsidRPr="005673E7">
              <w:rPr>
                <w:rFonts w:ascii="BrowalliaUPC" w:hAnsi="BrowalliaUPC" w:cs="BrowalliaUPC"/>
                <w:sz w:val="24"/>
                <w:szCs w:val="24"/>
                <w:cs/>
              </w:rPr>
              <w:t>ใน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80A6E73" w14:textId="77777777" w:rsidR="000738BC" w:rsidRPr="005673E7" w:rsidRDefault="000738BC" w:rsidP="0009128E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0738BC" w:rsidRPr="005673E7" w14:paraId="247DDD39" w14:textId="77777777" w:rsidTr="00512897">
        <w:tc>
          <w:tcPr>
            <w:tcW w:w="3628" w:type="dxa"/>
            <w:shd w:val="clear" w:color="auto" w:fill="auto"/>
            <w:vAlign w:val="bottom"/>
          </w:tcPr>
          <w:p w14:paraId="44879C30" w14:textId="77777777" w:rsidR="000738BC" w:rsidRPr="005673E7" w:rsidRDefault="000738BC" w:rsidP="0009128E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17FB149" w14:textId="0422844F" w:rsidR="000738BC" w:rsidRPr="006E3430" w:rsidRDefault="000738BC" w:rsidP="006E3430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4"/>
                <w:szCs w:val="24"/>
                <w:cs/>
              </w:rPr>
            </w:pPr>
            <w:r w:rsidRPr="001F7279">
              <w:rPr>
                <w:rFonts w:ascii="BrowalliaUPC" w:hAnsi="BrowalliaUPC" w:cs="BrowalliaUPC"/>
                <w:sz w:val="24"/>
                <w:szCs w:val="24"/>
                <w:lang w:val="en-GB"/>
              </w:rPr>
              <w:t>1</w:t>
            </w:r>
            <w:r w:rsidRPr="001F7279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มกราคม </w:t>
            </w:r>
            <w:r w:rsidRPr="001F7279">
              <w:rPr>
                <w:rFonts w:ascii="BrowalliaUPC" w:hAnsi="BrowalliaUPC" w:cs="BrowalliaUPC"/>
                <w:sz w:val="24"/>
                <w:szCs w:val="24"/>
                <w:lang w:val="en-GB"/>
              </w:rPr>
              <w:t>25</w:t>
            </w:r>
            <w:r w:rsidR="00032A15" w:rsidRPr="001F7279">
              <w:rPr>
                <w:rFonts w:ascii="BrowalliaUPC" w:hAnsi="BrowalliaUPC" w:cs="BrowalliaUPC"/>
                <w:sz w:val="24"/>
                <w:szCs w:val="24"/>
                <w:lang w:val="en-GB"/>
              </w:rPr>
              <w:t>6</w:t>
            </w:r>
            <w:r w:rsidR="003E07F1" w:rsidRPr="001F7279">
              <w:rPr>
                <w:rFonts w:ascii="BrowalliaUPC" w:hAnsi="BrowalliaUPC" w:cs="BrowalliaUPC"/>
                <w:sz w:val="24"/>
                <w:szCs w:val="24"/>
                <w:lang w:val="en-GB"/>
              </w:rPr>
              <w:t>3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3AC0FAD0" w14:textId="77777777" w:rsidR="000738BC" w:rsidRPr="005673E7" w:rsidRDefault="000738BC" w:rsidP="0009128E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1862C75F" w14:textId="77777777" w:rsidR="000738BC" w:rsidRPr="005673E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ส่วนของ</w:t>
            </w:r>
          </w:p>
          <w:p w14:paraId="208737C5" w14:textId="77777777" w:rsidR="000738BC" w:rsidRPr="005673E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7E733324" w14:textId="17AD844B" w:rsidR="000738BC" w:rsidRPr="005673E7" w:rsidRDefault="000738BC" w:rsidP="0009128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</w:t>
            </w:r>
            <w:r w:rsidR="00032A15" w:rsidRPr="005673E7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="003E07F1" w:rsidRPr="005673E7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</w:tr>
      <w:tr w:rsidR="000738BC" w:rsidRPr="005673E7" w14:paraId="1B03420C" w14:textId="77777777" w:rsidTr="00512897">
        <w:tc>
          <w:tcPr>
            <w:tcW w:w="3628" w:type="dxa"/>
            <w:shd w:val="clear" w:color="auto" w:fill="auto"/>
            <w:vAlign w:val="bottom"/>
            <w:hideMark/>
          </w:tcPr>
          <w:p w14:paraId="0B9C91FA" w14:textId="77777777" w:rsidR="000738BC" w:rsidRPr="005673E7" w:rsidRDefault="000738BC" w:rsidP="0009128E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098D520" w14:textId="77777777" w:rsidR="000738BC" w:rsidRPr="005673E7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234F408" w14:textId="77777777" w:rsidR="000738BC" w:rsidRPr="005673E7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482B4B7" w14:textId="77777777" w:rsidR="000738BC" w:rsidRPr="005673E7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55BBA35" w14:textId="77777777" w:rsidR="000738BC" w:rsidRPr="005673E7" w:rsidRDefault="000738BC" w:rsidP="0009128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246A51" w:rsidRPr="005673E7" w14:paraId="664611B8" w14:textId="77777777" w:rsidTr="00512897">
        <w:tc>
          <w:tcPr>
            <w:tcW w:w="3628" w:type="dxa"/>
            <w:shd w:val="clear" w:color="auto" w:fill="auto"/>
            <w:vAlign w:val="bottom"/>
            <w:hideMark/>
          </w:tcPr>
          <w:p w14:paraId="67098213" w14:textId="6292B9A6" w:rsidR="00246A51" w:rsidRPr="006C1D50" w:rsidRDefault="00246A51" w:rsidP="00246A5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ค่าเผื่อผลขาดทุนการด้อยค่าของลูกหนี้การค้า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2D00A2F" w14:textId="272DE042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85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223B3DF" w14:textId="288968AD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493</w:t>
            </w:r>
          </w:p>
        </w:tc>
        <w:tc>
          <w:tcPr>
            <w:tcW w:w="1202" w:type="dxa"/>
            <w:shd w:val="clear" w:color="auto" w:fill="auto"/>
          </w:tcPr>
          <w:p w14:paraId="1EB84329" w14:textId="3A818938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DF54ADF" w14:textId="1679F10E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578</w:t>
            </w:r>
          </w:p>
        </w:tc>
      </w:tr>
      <w:tr w:rsidR="00246A51" w:rsidRPr="005673E7" w14:paraId="7AA447F9" w14:textId="77777777" w:rsidTr="00512897">
        <w:tc>
          <w:tcPr>
            <w:tcW w:w="3628" w:type="dxa"/>
            <w:shd w:val="clear" w:color="auto" w:fill="auto"/>
            <w:vAlign w:val="bottom"/>
          </w:tcPr>
          <w:p w14:paraId="2922AF57" w14:textId="23BE0B6C" w:rsidR="00246A51" w:rsidRPr="006C1D50" w:rsidRDefault="00246A51" w:rsidP="00246A5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2AD5ADF" w14:textId="26011760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5,499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F83F4AE" w14:textId="5F21530B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1,740</w:t>
            </w:r>
          </w:p>
        </w:tc>
        <w:tc>
          <w:tcPr>
            <w:tcW w:w="1202" w:type="dxa"/>
            <w:shd w:val="clear" w:color="auto" w:fill="auto"/>
          </w:tcPr>
          <w:p w14:paraId="444E7E9E" w14:textId="1C7BA63D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25C5136" w14:textId="4EA53273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7,239</w:t>
            </w:r>
          </w:p>
        </w:tc>
      </w:tr>
      <w:tr w:rsidR="00246A51" w:rsidRPr="005673E7" w14:paraId="55CB4A71" w14:textId="77777777" w:rsidTr="00512897">
        <w:trPr>
          <w:trHeight w:val="306"/>
        </w:trPr>
        <w:tc>
          <w:tcPr>
            <w:tcW w:w="3628" w:type="dxa"/>
            <w:shd w:val="clear" w:color="auto" w:fill="auto"/>
          </w:tcPr>
          <w:p w14:paraId="0B6A26FA" w14:textId="45EA5A2F" w:rsidR="00246A51" w:rsidRPr="006C1D50" w:rsidRDefault="00246A51" w:rsidP="00246A5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26600B1" w14:textId="12EA77B9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383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E353ECD" w14:textId="328D39C6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(383)</w:t>
            </w:r>
          </w:p>
        </w:tc>
        <w:tc>
          <w:tcPr>
            <w:tcW w:w="1202" w:type="dxa"/>
            <w:shd w:val="clear" w:color="auto" w:fill="auto"/>
          </w:tcPr>
          <w:p w14:paraId="7BB6F04D" w14:textId="6EEE2C28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42DA2CC" w14:textId="4220E275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246A51" w:rsidRPr="005673E7" w14:paraId="4ED8F87F" w14:textId="77777777" w:rsidTr="00512897">
        <w:trPr>
          <w:trHeight w:val="306"/>
        </w:trPr>
        <w:tc>
          <w:tcPr>
            <w:tcW w:w="3628" w:type="dxa"/>
            <w:shd w:val="clear" w:color="auto" w:fill="auto"/>
          </w:tcPr>
          <w:p w14:paraId="241B5714" w14:textId="15A2BF12" w:rsidR="00246A51" w:rsidRPr="006C1D50" w:rsidRDefault="00246A51" w:rsidP="00246A5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7E85B14" w14:textId="7BFEF447" w:rsidR="00246A51" w:rsidRPr="005673E7" w:rsidRDefault="002F7D9F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7FAECAD" w14:textId="029C79F3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02" w:type="dxa"/>
            <w:shd w:val="clear" w:color="auto" w:fill="auto"/>
          </w:tcPr>
          <w:p w14:paraId="30567D98" w14:textId="47FF11C7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11CF468" w14:textId="1F59E979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329</w:t>
            </w:r>
          </w:p>
        </w:tc>
      </w:tr>
      <w:tr w:rsidR="00246A51" w:rsidRPr="005673E7" w14:paraId="0CEAA674" w14:textId="77777777" w:rsidTr="00512897">
        <w:tc>
          <w:tcPr>
            <w:tcW w:w="3628" w:type="dxa"/>
            <w:shd w:val="clear" w:color="auto" w:fill="auto"/>
          </w:tcPr>
          <w:p w14:paraId="72F3C530" w14:textId="4A92859B" w:rsidR="00246A51" w:rsidRPr="006C1D50" w:rsidRDefault="00246A51" w:rsidP="00246A5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CE0B11C" w14:textId="47FFB060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2F73D97" w14:textId="575E79D5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(131)</w:t>
            </w:r>
          </w:p>
        </w:tc>
        <w:tc>
          <w:tcPr>
            <w:tcW w:w="1202" w:type="dxa"/>
            <w:shd w:val="clear" w:color="auto" w:fill="auto"/>
          </w:tcPr>
          <w:p w14:paraId="02028919" w14:textId="5E74C707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652433F" w14:textId="410451E7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59</w:t>
            </w:r>
          </w:p>
        </w:tc>
      </w:tr>
      <w:tr w:rsidR="00246A51" w:rsidRPr="005673E7" w14:paraId="791C3F20" w14:textId="77777777" w:rsidTr="00512897">
        <w:tc>
          <w:tcPr>
            <w:tcW w:w="3628" w:type="dxa"/>
            <w:shd w:val="clear" w:color="auto" w:fill="auto"/>
            <w:vAlign w:val="bottom"/>
          </w:tcPr>
          <w:p w14:paraId="26006153" w14:textId="7852C2AF" w:rsidR="00246A51" w:rsidRPr="006C1D50" w:rsidRDefault="00246A51" w:rsidP="00246A5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7A26D70" w14:textId="371E273F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2,823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D4D5C0C" w14:textId="27CC484D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="00B721C1">
              <w:rPr>
                <w:rFonts w:ascii="BrowalliaUPC" w:hAnsi="BrowalliaUPC" w:cs="BrowalliaUPC"/>
                <w:sz w:val="24"/>
                <w:szCs w:val="24"/>
                <w:lang w:val="en-GB"/>
              </w:rPr>
              <w:t>427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0BD103AA" w14:textId="26CCBFB4" w:rsidR="00246A51" w:rsidRPr="005673E7" w:rsidRDefault="002F7D9F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1,1</w:t>
            </w:r>
            <w:r w:rsidR="00965604">
              <w:rPr>
                <w:rFonts w:ascii="BrowalliaUPC" w:hAnsi="BrowalliaUPC" w:cs="BrowalliaUPC"/>
                <w:sz w:val="24"/>
                <w:szCs w:val="24"/>
                <w:lang w:val="en-GB"/>
              </w:rPr>
              <w:t>87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C865949" w14:textId="44FCBA84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3,583</w:t>
            </w:r>
          </w:p>
        </w:tc>
      </w:tr>
      <w:tr w:rsidR="00246A51" w:rsidRPr="005673E7" w14:paraId="4BFBA2E6" w14:textId="77777777" w:rsidTr="00512897">
        <w:tc>
          <w:tcPr>
            <w:tcW w:w="3628" w:type="dxa"/>
            <w:shd w:val="clear" w:color="auto" w:fill="auto"/>
            <w:vAlign w:val="bottom"/>
          </w:tcPr>
          <w:p w14:paraId="7EF87335" w14:textId="1451A0C9" w:rsidR="00246A51" w:rsidRPr="006C1D50" w:rsidRDefault="00246A51" w:rsidP="00246A51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C68BFE0" w14:textId="1AD46398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2,848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95C585" w14:textId="62FE8C8F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(42)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1C774A9" w14:textId="527B1220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BD315E4" w14:textId="56733DD9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2,806</w:t>
            </w:r>
          </w:p>
        </w:tc>
      </w:tr>
      <w:tr w:rsidR="00246A51" w:rsidRPr="005673E7" w14:paraId="3205FBCD" w14:textId="77777777" w:rsidTr="00512897">
        <w:tc>
          <w:tcPr>
            <w:tcW w:w="3628" w:type="dxa"/>
            <w:shd w:val="clear" w:color="auto" w:fill="auto"/>
            <w:vAlign w:val="bottom"/>
          </w:tcPr>
          <w:p w14:paraId="738BA70F" w14:textId="6E7C8572" w:rsidR="00246A51" w:rsidRPr="005673E7" w:rsidRDefault="00246A51" w:rsidP="00246A51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F94DA51" w14:textId="60FD918A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365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C88369C" w14:textId="1E18A113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02" w:type="dxa"/>
            <w:shd w:val="clear" w:color="auto" w:fill="auto"/>
          </w:tcPr>
          <w:p w14:paraId="30A3C8B4" w14:textId="31E81751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657668D" w14:textId="2FD347DB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652</w:t>
            </w:r>
          </w:p>
        </w:tc>
      </w:tr>
      <w:tr w:rsidR="00246A51" w:rsidRPr="005673E7" w14:paraId="1D27B159" w14:textId="77777777" w:rsidTr="00512897">
        <w:tc>
          <w:tcPr>
            <w:tcW w:w="3628" w:type="dxa"/>
            <w:shd w:val="clear" w:color="auto" w:fill="auto"/>
            <w:vAlign w:val="bottom"/>
          </w:tcPr>
          <w:p w14:paraId="7C664C6C" w14:textId="3E071FC9" w:rsidR="00246A51" w:rsidRPr="005673E7" w:rsidRDefault="00246A51" w:rsidP="00246A5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B8ECD15" w14:textId="7AC5345F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83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05E9697" w14:textId="577876B2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02" w:type="dxa"/>
            <w:shd w:val="clear" w:color="auto" w:fill="auto"/>
          </w:tcPr>
          <w:p w14:paraId="37C3F15A" w14:textId="436E7836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30EE302" w14:textId="00067887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204</w:t>
            </w:r>
          </w:p>
        </w:tc>
      </w:tr>
      <w:tr w:rsidR="00246A51" w:rsidRPr="005673E7" w14:paraId="61A49FDA" w14:textId="77777777" w:rsidTr="00512897">
        <w:tc>
          <w:tcPr>
            <w:tcW w:w="3628" w:type="dxa"/>
            <w:shd w:val="clear" w:color="auto" w:fill="auto"/>
            <w:vAlign w:val="bottom"/>
          </w:tcPr>
          <w:p w14:paraId="4409AB97" w14:textId="46972315" w:rsidR="00246A51" w:rsidRPr="005673E7" w:rsidRDefault="00246A51" w:rsidP="00246A5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20898A5" w14:textId="7A770729" w:rsidR="00246A51" w:rsidRPr="005673E7" w:rsidRDefault="00246A51" w:rsidP="00246A51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12,276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ED4D525" w14:textId="151F770A" w:rsidR="00246A51" w:rsidRPr="005673E7" w:rsidRDefault="00B721C1" w:rsidP="00246A51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1,987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01D92A" w14:textId="118D9914" w:rsidR="00246A51" w:rsidRPr="005673E7" w:rsidRDefault="002F7D9F" w:rsidP="00246A51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1,1</w:t>
            </w:r>
            <w:r w:rsidR="00965604">
              <w:rPr>
                <w:rFonts w:ascii="BrowalliaUPC" w:hAnsi="BrowalliaUPC" w:cs="BrowalliaUPC"/>
                <w:sz w:val="24"/>
                <w:szCs w:val="24"/>
                <w:lang w:val="en-GB"/>
              </w:rPr>
              <w:t>87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FF4E93D" w14:textId="4FC192B7" w:rsidR="00246A51" w:rsidRPr="005673E7" w:rsidRDefault="00246A51" w:rsidP="00246A51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15,450</w:t>
            </w:r>
          </w:p>
        </w:tc>
      </w:tr>
      <w:tr w:rsidR="00246A51" w:rsidRPr="005673E7" w14:paraId="3D09F0A5" w14:textId="77777777" w:rsidTr="00512897">
        <w:tc>
          <w:tcPr>
            <w:tcW w:w="3628" w:type="dxa"/>
            <w:shd w:val="clear" w:color="auto" w:fill="auto"/>
            <w:vAlign w:val="bottom"/>
          </w:tcPr>
          <w:p w14:paraId="26CABB9F" w14:textId="77777777" w:rsidR="00246A51" w:rsidRPr="005673E7" w:rsidRDefault="00246A51" w:rsidP="00246A51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A8C867F" w14:textId="77777777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C1097C6" w14:textId="77777777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39B2E0A" w14:textId="77777777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3422ECB" w14:textId="77777777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246A51" w:rsidRPr="005673E7" w14:paraId="3C14B4BE" w14:textId="77777777" w:rsidTr="00512897">
        <w:tc>
          <w:tcPr>
            <w:tcW w:w="3628" w:type="dxa"/>
            <w:shd w:val="clear" w:color="auto" w:fill="auto"/>
            <w:vAlign w:val="bottom"/>
            <w:hideMark/>
          </w:tcPr>
          <w:p w14:paraId="5A2C2DA2" w14:textId="77777777" w:rsidR="00246A51" w:rsidRPr="005673E7" w:rsidRDefault="00246A51" w:rsidP="00246A51">
            <w:pPr>
              <w:tabs>
                <w:tab w:val="clear" w:pos="227"/>
              </w:tabs>
              <w:spacing w:line="240" w:lineRule="auto"/>
              <w:ind w:hanging="108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BDF9410" w14:textId="77777777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B401F72" w14:textId="77777777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6035F82" w14:textId="77777777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A73EB40" w14:textId="77777777" w:rsidR="00246A51" w:rsidRPr="005673E7" w:rsidRDefault="00246A51" w:rsidP="00246A5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46267E" w:rsidRPr="005673E7" w14:paraId="378DFB54" w14:textId="77777777" w:rsidTr="00512897">
        <w:tc>
          <w:tcPr>
            <w:tcW w:w="3628" w:type="dxa"/>
            <w:shd w:val="clear" w:color="auto" w:fill="auto"/>
            <w:vAlign w:val="bottom"/>
          </w:tcPr>
          <w:p w14:paraId="25895B35" w14:textId="62F6732B" w:rsidR="0046267E" w:rsidRPr="005673E7" w:rsidRDefault="0046267E" w:rsidP="0046267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217CCA0F" w14:textId="65529A97" w:rsidR="0046267E" w:rsidRPr="005673E7" w:rsidRDefault="0046267E" w:rsidP="0046267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16,560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B607811" w14:textId="25CAA591" w:rsidR="0046267E" w:rsidRPr="005673E7" w:rsidRDefault="00D56B66" w:rsidP="0046267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4EEAFD1D" w14:textId="1443BD90" w:rsidR="0046267E" w:rsidRPr="005673E7" w:rsidRDefault="0046267E" w:rsidP="0046267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7FD32AE" w14:textId="05CC0579" w:rsidR="0046267E" w:rsidRPr="005673E7" w:rsidRDefault="0046267E" w:rsidP="0046267E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16,560</w:t>
            </w:r>
          </w:p>
        </w:tc>
      </w:tr>
      <w:tr w:rsidR="0046267E" w:rsidRPr="005673E7" w14:paraId="4FD73347" w14:textId="77777777" w:rsidTr="00512897">
        <w:tc>
          <w:tcPr>
            <w:tcW w:w="3628" w:type="dxa"/>
            <w:shd w:val="clear" w:color="auto" w:fill="auto"/>
            <w:vAlign w:val="bottom"/>
          </w:tcPr>
          <w:p w14:paraId="1A98C141" w14:textId="77777777" w:rsidR="0046267E" w:rsidRPr="005673E7" w:rsidRDefault="0046267E" w:rsidP="0046267E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ผลแตกต่างชั่วคราวจากการรวมธุรกิจ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713A8BD7" w14:textId="2D0175B0" w:rsidR="0046267E" w:rsidRPr="005673E7" w:rsidRDefault="0046267E" w:rsidP="004626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142,670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E139DE8" w14:textId="6D12217C" w:rsidR="0046267E" w:rsidRPr="005673E7" w:rsidRDefault="00C54BFF" w:rsidP="004626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="0046267E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14</w:t>
            </w:r>
            <w:r w:rsidR="00D56B66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46267E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D56B66">
              <w:rPr>
                <w:rFonts w:ascii="BrowalliaUPC" w:hAnsi="BrowalliaUPC" w:cs="BrowalliaUPC"/>
                <w:sz w:val="24"/>
                <w:szCs w:val="24"/>
                <w:lang w:val="en-GB"/>
              </w:rPr>
              <w:t>670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019DAF37" w14:textId="5FC9DF79" w:rsidR="0046267E" w:rsidRPr="005673E7" w:rsidRDefault="004F779C" w:rsidP="004626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957940B" w14:textId="6FD3A3F3" w:rsidR="0046267E" w:rsidRPr="005673E7" w:rsidRDefault="0046267E" w:rsidP="0046267E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46267E" w:rsidRPr="005673E7" w14:paraId="50DC2FD5" w14:textId="77777777" w:rsidTr="00512897">
        <w:tc>
          <w:tcPr>
            <w:tcW w:w="3628" w:type="dxa"/>
            <w:shd w:val="clear" w:color="auto" w:fill="auto"/>
            <w:vAlign w:val="bottom"/>
          </w:tcPr>
          <w:p w14:paraId="0DD70280" w14:textId="77777777" w:rsidR="0046267E" w:rsidRPr="005673E7" w:rsidRDefault="0046267E" w:rsidP="0046267E">
            <w:pPr>
              <w:spacing w:line="240" w:lineRule="auto"/>
              <w:ind w:left="151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C87A040" w14:textId="2C0CAAD1" w:rsidR="0046267E" w:rsidRPr="005673E7" w:rsidRDefault="0046267E" w:rsidP="0046267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159,230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A1B701F" w14:textId="48FEC1BD" w:rsidR="0046267E" w:rsidRPr="005673E7" w:rsidRDefault="00C54BFF" w:rsidP="0046267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(</w:t>
            </w:r>
            <w:r w:rsidR="0046267E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14</w:t>
            </w:r>
            <w:r w:rsidR="00D56B66">
              <w:rPr>
                <w:rFonts w:ascii="BrowalliaUPC" w:hAnsi="BrowalliaUPC" w:cs="BrowalliaUPC"/>
                <w:sz w:val="24"/>
                <w:szCs w:val="24"/>
                <w:lang w:val="en-GB"/>
              </w:rPr>
              <w:t>2</w:t>
            </w:r>
            <w:r w:rsidR="0046267E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D56B66">
              <w:rPr>
                <w:rFonts w:ascii="BrowalliaUPC" w:hAnsi="BrowalliaUPC" w:cs="BrowalliaUPC"/>
                <w:sz w:val="24"/>
                <w:szCs w:val="24"/>
                <w:lang w:val="en-GB"/>
              </w:rPr>
              <w:t>670</w:t>
            </w: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19A929EF" w14:textId="2437F3D9" w:rsidR="0046267E" w:rsidRPr="005673E7" w:rsidRDefault="004F779C" w:rsidP="0046267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9BA730B" w14:textId="3D9B3E68" w:rsidR="0046267E" w:rsidRPr="005673E7" w:rsidRDefault="0046267E" w:rsidP="0046267E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16,560</w:t>
            </w:r>
          </w:p>
        </w:tc>
      </w:tr>
    </w:tbl>
    <w:p w14:paraId="1D9C838B" w14:textId="2BAE0623" w:rsidR="00707DF7" w:rsidRPr="005673E7" w:rsidRDefault="00707DF7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p w14:paraId="4E2E3C10" w14:textId="5EC3195D" w:rsidR="00855650" w:rsidRPr="005673E7" w:rsidRDefault="0085565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p w14:paraId="7DB0DFAB" w14:textId="0581AFFD" w:rsidR="00855650" w:rsidRPr="005673E7" w:rsidRDefault="0085565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p w14:paraId="5B4942F7" w14:textId="249AF791" w:rsidR="00855650" w:rsidRPr="005673E7" w:rsidRDefault="0085565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p w14:paraId="6818367D" w14:textId="03EF37D3" w:rsidR="00855650" w:rsidRPr="005673E7" w:rsidRDefault="0085565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p w14:paraId="0B3D4809" w14:textId="72018AD0" w:rsidR="00855650" w:rsidRDefault="0085565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p w14:paraId="4037302B" w14:textId="203FBCF6" w:rsidR="002A5B20" w:rsidRDefault="002A5B2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p w14:paraId="4840ECF4" w14:textId="77777777" w:rsidR="002A5B20" w:rsidRPr="005673E7" w:rsidRDefault="002A5B2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p w14:paraId="50D25838" w14:textId="308F3775" w:rsidR="00855650" w:rsidRPr="005673E7" w:rsidRDefault="0085565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p w14:paraId="014F588D" w14:textId="5C04D2EB" w:rsidR="00855650" w:rsidRPr="005673E7" w:rsidRDefault="0085565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p w14:paraId="401C55F7" w14:textId="1A1ACCCF" w:rsidR="00855650" w:rsidRPr="005673E7" w:rsidRDefault="00855650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tbl>
      <w:tblPr>
        <w:tblW w:w="8441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8"/>
        <w:gridCol w:w="1202"/>
        <w:gridCol w:w="1202"/>
        <w:gridCol w:w="1202"/>
        <w:gridCol w:w="1207"/>
      </w:tblGrid>
      <w:tr w:rsidR="00610EFD" w:rsidRPr="005673E7" w14:paraId="0BAFDD54" w14:textId="77777777" w:rsidTr="00885333">
        <w:tc>
          <w:tcPr>
            <w:tcW w:w="3628" w:type="dxa"/>
            <w:shd w:val="clear" w:color="auto" w:fill="auto"/>
            <w:vAlign w:val="bottom"/>
          </w:tcPr>
          <w:p w14:paraId="196EE214" w14:textId="77777777" w:rsidR="00610EFD" w:rsidRPr="005673E7" w:rsidRDefault="00610EFD" w:rsidP="005367E2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38EA32E9" w14:textId="77777777" w:rsidR="00610EFD" w:rsidRPr="005673E7" w:rsidRDefault="00610EFD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</w:rPr>
              <w:t xml:space="preserve">: </w:t>
            </w: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3E07F1" w:rsidRPr="005673E7" w14:paraId="6FDE0596" w14:textId="77777777" w:rsidTr="00885333">
        <w:tc>
          <w:tcPr>
            <w:tcW w:w="3628" w:type="dxa"/>
            <w:shd w:val="clear" w:color="auto" w:fill="auto"/>
            <w:vAlign w:val="bottom"/>
          </w:tcPr>
          <w:p w14:paraId="74CA9A55" w14:textId="77777777" w:rsidR="003E07F1" w:rsidRPr="005673E7" w:rsidRDefault="003E07F1" w:rsidP="005367E2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tcBorders>
              <w:left w:val="nil"/>
            </w:tcBorders>
            <w:shd w:val="clear" w:color="auto" w:fill="auto"/>
            <w:vAlign w:val="bottom"/>
          </w:tcPr>
          <w:p w14:paraId="1B8F9F46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3E07F1" w:rsidRPr="005673E7" w14:paraId="6183711C" w14:textId="77777777" w:rsidTr="00885333">
        <w:tc>
          <w:tcPr>
            <w:tcW w:w="3628" w:type="dxa"/>
            <w:shd w:val="clear" w:color="auto" w:fill="auto"/>
            <w:vAlign w:val="bottom"/>
          </w:tcPr>
          <w:p w14:paraId="33893E6F" w14:textId="77777777" w:rsidR="003E07F1" w:rsidRPr="005673E7" w:rsidRDefault="003E07F1" w:rsidP="005367E2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32CF461" w14:textId="77777777" w:rsidR="003E07F1" w:rsidRPr="005673E7" w:rsidRDefault="003E07F1" w:rsidP="005367E2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shd w:val="clear" w:color="auto" w:fill="auto"/>
            <w:vAlign w:val="bottom"/>
            <w:hideMark/>
          </w:tcPr>
          <w:p w14:paraId="5EA7EEB9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B7E25F7" w14:textId="77777777" w:rsidR="003E07F1" w:rsidRPr="005673E7" w:rsidRDefault="003E07F1" w:rsidP="005367E2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E07F1" w:rsidRPr="005673E7" w14:paraId="352F1315" w14:textId="77777777" w:rsidTr="00610EFD">
        <w:tc>
          <w:tcPr>
            <w:tcW w:w="3628" w:type="dxa"/>
            <w:shd w:val="clear" w:color="auto" w:fill="auto"/>
            <w:vAlign w:val="bottom"/>
          </w:tcPr>
          <w:p w14:paraId="0A972D18" w14:textId="77777777" w:rsidR="003E07F1" w:rsidRPr="005673E7" w:rsidRDefault="003E07F1" w:rsidP="005367E2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4A9B71A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5DE241ED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2" w:type="dxa"/>
            <w:shd w:val="clear" w:color="auto" w:fill="auto"/>
            <w:vAlign w:val="bottom"/>
            <w:hideMark/>
          </w:tcPr>
          <w:p w14:paraId="4C080700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ส่วนของ</w:t>
            </w:r>
          </w:p>
          <w:p w14:paraId="6B016609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shd w:val="clear" w:color="auto" w:fill="auto"/>
            <w:vAlign w:val="bottom"/>
            <w:hideMark/>
          </w:tcPr>
          <w:p w14:paraId="2FB45BB6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</w:tr>
      <w:tr w:rsidR="003E07F1" w:rsidRPr="005673E7" w14:paraId="7C70B0D2" w14:textId="77777777" w:rsidTr="00610EFD">
        <w:tc>
          <w:tcPr>
            <w:tcW w:w="3628" w:type="dxa"/>
            <w:shd w:val="clear" w:color="auto" w:fill="auto"/>
            <w:vAlign w:val="bottom"/>
            <w:hideMark/>
          </w:tcPr>
          <w:p w14:paraId="69FBEEC8" w14:textId="77777777" w:rsidR="003E07F1" w:rsidRPr="005673E7" w:rsidRDefault="003E07F1" w:rsidP="005367E2">
            <w:pPr>
              <w:tabs>
                <w:tab w:val="clear" w:pos="2580"/>
                <w:tab w:val="clear" w:pos="2807"/>
                <w:tab w:val="left" w:pos="2871"/>
              </w:tabs>
              <w:spacing w:line="240" w:lineRule="auto"/>
              <w:ind w:left="-108" w:righ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1046CEA" w14:textId="77777777" w:rsidR="003E07F1" w:rsidRPr="005673E7" w:rsidRDefault="003E07F1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1D302F5" w14:textId="77777777" w:rsidR="003E07F1" w:rsidRPr="005673E7" w:rsidRDefault="003E07F1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7254274" w14:textId="77777777" w:rsidR="003E07F1" w:rsidRPr="005673E7" w:rsidRDefault="003E07F1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B732C21" w14:textId="77777777" w:rsidR="003E07F1" w:rsidRPr="005673E7" w:rsidRDefault="003E07F1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E07F1" w:rsidRPr="005673E7" w14:paraId="231533E7" w14:textId="77777777" w:rsidTr="00610EFD">
        <w:tc>
          <w:tcPr>
            <w:tcW w:w="3628" w:type="dxa"/>
            <w:shd w:val="clear" w:color="auto" w:fill="auto"/>
            <w:vAlign w:val="bottom"/>
            <w:hideMark/>
          </w:tcPr>
          <w:p w14:paraId="0A3C6965" w14:textId="02755CC3" w:rsidR="003E07F1" w:rsidRPr="005673E7" w:rsidRDefault="0065752E" w:rsidP="005367E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</w:t>
            </w:r>
            <w:r w:rsidR="008C7943" w:rsidRPr="005673E7">
              <w:rPr>
                <w:rFonts w:ascii="BrowalliaUPC" w:hAnsi="BrowalliaUPC" w:cs="BrowalliaUPC"/>
                <w:sz w:val="24"/>
                <w:szCs w:val="24"/>
                <w:cs/>
              </w:rPr>
              <w:t>หนี้สงสัยจะสูญ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AA3F9F8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605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FB9745E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(520)</w:t>
            </w:r>
          </w:p>
        </w:tc>
        <w:tc>
          <w:tcPr>
            <w:tcW w:w="1202" w:type="dxa"/>
            <w:shd w:val="clear" w:color="auto" w:fill="auto"/>
          </w:tcPr>
          <w:p w14:paraId="58B1E262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B46B832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85</w:t>
            </w:r>
          </w:p>
        </w:tc>
      </w:tr>
      <w:tr w:rsidR="004300D0" w:rsidRPr="005673E7" w14:paraId="0FEDE095" w14:textId="77777777" w:rsidTr="00610EFD">
        <w:tc>
          <w:tcPr>
            <w:tcW w:w="3628" w:type="dxa"/>
            <w:shd w:val="clear" w:color="auto" w:fill="auto"/>
            <w:vAlign w:val="bottom"/>
          </w:tcPr>
          <w:p w14:paraId="7F74E14E" w14:textId="5515BB10" w:rsidR="004300D0" w:rsidRPr="005673E7" w:rsidRDefault="004300D0" w:rsidP="004300D0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41F47CF9" w14:textId="77777777" w:rsidR="004300D0" w:rsidRPr="005673E7" w:rsidRDefault="004300D0" w:rsidP="004300D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3,903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B6B3E3D" w14:textId="77777777" w:rsidR="004300D0" w:rsidRPr="005673E7" w:rsidRDefault="004300D0" w:rsidP="004300D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1,596</w:t>
            </w:r>
          </w:p>
        </w:tc>
        <w:tc>
          <w:tcPr>
            <w:tcW w:w="1202" w:type="dxa"/>
            <w:shd w:val="clear" w:color="auto" w:fill="auto"/>
          </w:tcPr>
          <w:p w14:paraId="3C3F8593" w14:textId="77777777" w:rsidR="004300D0" w:rsidRPr="005673E7" w:rsidRDefault="004300D0" w:rsidP="004300D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BF422F4" w14:textId="77777777" w:rsidR="004300D0" w:rsidRPr="005673E7" w:rsidRDefault="004300D0" w:rsidP="004300D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5,499</w:t>
            </w:r>
          </w:p>
        </w:tc>
      </w:tr>
      <w:tr w:rsidR="004300D0" w:rsidRPr="005673E7" w14:paraId="5DC827FD" w14:textId="77777777" w:rsidTr="00610EFD">
        <w:trPr>
          <w:trHeight w:val="306"/>
        </w:trPr>
        <w:tc>
          <w:tcPr>
            <w:tcW w:w="3628" w:type="dxa"/>
            <w:shd w:val="clear" w:color="auto" w:fill="auto"/>
          </w:tcPr>
          <w:p w14:paraId="33CD6402" w14:textId="5B3F838F" w:rsidR="004300D0" w:rsidRPr="005673E7" w:rsidRDefault="004300D0" w:rsidP="004300D0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  <w:r w:rsidR="005D1C33" w:rsidRPr="005673E7">
              <w:rPr>
                <w:rFonts w:ascii="BrowalliaUPC" w:hAnsi="BrowalliaUPC" w:cs="BrowalliaUPC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9827D30" w14:textId="77777777" w:rsidR="004300D0" w:rsidRPr="005673E7" w:rsidRDefault="004300D0" w:rsidP="004300D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410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E0979D2" w14:textId="77777777" w:rsidR="004300D0" w:rsidRPr="005673E7" w:rsidRDefault="004300D0" w:rsidP="004300D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(27)</w:t>
            </w:r>
          </w:p>
        </w:tc>
        <w:tc>
          <w:tcPr>
            <w:tcW w:w="1202" w:type="dxa"/>
            <w:shd w:val="clear" w:color="auto" w:fill="auto"/>
          </w:tcPr>
          <w:p w14:paraId="5C934FE5" w14:textId="77777777" w:rsidR="004300D0" w:rsidRPr="005673E7" w:rsidRDefault="004300D0" w:rsidP="004300D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A6CDF88" w14:textId="77777777" w:rsidR="004300D0" w:rsidRPr="005673E7" w:rsidRDefault="004300D0" w:rsidP="004300D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383</w:t>
            </w:r>
          </w:p>
        </w:tc>
      </w:tr>
      <w:tr w:rsidR="004300D0" w:rsidRPr="005673E7" w14:paraId="469C5E86" w14:textId="77777777" w:rsidTr="00610EFD">
        <w:tc>
          <w:tcPr>
            <w:tcW w:w="3628" w:type="dxa"/>
            <w:shd w:val="clear" w:color="auto" w:fill="auto"/>
          </w:tcPr>
          <w:p w14:paraId="62B30EF7" w14:textId="69890F0A" w:rsidR="004300D0" w:rsidRPr="005673E7" w:rsidRDefault="004300D0" w:rsidP="004300D0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  <w:r w:rsidR="005D1C33" w:rsidRPr="005673E7">
              <w:rPr>
                <w:rFonts w:ascii="BrowalliaUPC" w:hAnsi="BrowalliaUPC" w:cs="BrowalliaUPC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A5215D1" w14:textId="77777777" w:rsidR="004300D0" w:rsidRPr="005673E7" w:rsidRDefault="004300D0" w:rsidP="004300D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578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A1B9E9D" w14:textId="77777777" w:rsidR="004300D0" w:rsidRPr="005673E7" w:rsidRDefault="004300D0" w:rsidP="004300D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(388)</w:t>
            </w:r>
          </w:p>
        </w:tc>
        <w:tc>
          <w:tcPr>
            <w:tcW w:w="1202" w:type="dxa"/>
            <w:shd w:val="clear" w:color="auto" w:fill="auto"/>
          </w:tcPr>
          <w:p w14:paraId="60A09C8A" w14:textId="77777777" w:rsidR="004300D0" w:rsidRPr="005673E7" w:rsidRDefault="004300D0" w:rsidP="004300D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CA23A1F" w14:textId="77777777" w:rsidR="004300D0" w:rsidRPr="005673E7" w:rsidRDefault="004300D0" w:rsidP="004300D0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190</w:t>
            </w:r>
          </w:p>
        </w:tc>
      </w:tr>
      <w:tr w:rsidR="003E07F1" w:rsidRPr="005673E7" w14:paraId="60664BEE" w14:textId="77777777" w:rsidTr="00610EFD">
        <w:tc>
          <w:tcPr>
            <w:tcW w:w="3628" w:type="dxa"/>
            <w:shd w:val="clear" w:color="auto" w:fill="auto"/>
            <w:vAlign w:val="bottom"/>
          </w:tcPr>
          <w:p w14:paraId="77E31B69" w14:textId="77777777" w:rsidR="003E07F1" w:rsidRPr="005673E7" w:rsidRDefault="003E07F1" w:rsidP="005367E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E9F7817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2,841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CEE864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(18)</w:t>
            </w:r>
          </w:p>
        </w:tc>
        <w:tc>
          <w:tcPr>
            <w:tcW w:w="1202" w:type="dxa"/>
            <w:shd w:val="clear" w:color="auto" w:fill="auto"/>
          </w:tcPr>
          <w:p w14:paraId="6AB61C97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773CC02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2,823</w:t>
            </w:r>
          </w:p>
        </w:tc>
      </w:tr>
      <w:tr w:rsidR="003E07F1" w:rsidRPr="005673E7" w14:paraId="665C2BB6" w14:textId="77777777" w:rsidTr="00610EFD">
        <w:tc>
          <w:tcPr>
            <w:tcW w:w="3628" w:type="dxa"/>
            <w:shd w:val="clear" w:color="auto" w:fill="auto"/>
            <w:vAlign w:val="bottom"/>
          </w:tcPr>
          <w:p w14:paraId="4F7BD62E" w14:textId="77777777" w:rsidR="003E07F1" w:rsidRPr="005673E7" w:rsidRDefault="003E07F1" w:rsidP="005367E2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CD4920E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1F3F9C7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125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7C22733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2,723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E66BC8D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2,848</w:t>
            </w:r>
          </w:p>
        </w:tc>
      </w:tr>
      <w:tr w:rsidR="003E07F1" w:rsidRPr="005673E7" w14:paraId="41936A52" w14:textId="77777777" w:rsidTr="00610EFD">
        <w:tc>
          <w:tcPr>
            <w:tcW w:w="3628" w:type="dxa"/>
            <w:shd w:val="clear" w:color="auto" w:fill="auto"/>
            <w:vAlign w:val="bottom"/>
          </w:tcPr>
          <w:p w14:paraId="7905D1AF" w14:textId="77777777" w:rsidR="003E07F1" w:rsidRPr="005673E7" w:rsidRDefault="003E07F1" w:rsidP="005367E2">
            <w:pPr>
              <w:tabs>
                <w:tab w:val="clear" w:pos="227"/>
              </w:tabs>
              <w:spacing w:line="240" w:lineRule="auto"/>
              <w:ind w:firstLine="156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F4A2E57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BE0C4E8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365</w:t>
            </w:r>
          </w:p>
        </w:tc>
        <w:tc>
          <w:tcPr>
            <w:tcW w:w="1202" w:type="dxa"/>
            <w:shd w:val="clear" w:color="auto" w:fill="auto"/>
          </w:tcPr>
          <w:p w14:paraId="48EEB127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80EF9D7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365</w:t>
            </w:r>
          </w:p>
        </w:tc>
      </w:tr>
      <w:tr w:rsidR="003E07F1" w:rsidRPr="005673E7" w14:paraId="3BA31AE0" w14:textId="77777777" w:rsidTr="00610EFD">
        <w:tc>
          <w:tcPr>
            <w:tcW w:w="3628" w:type="dxa"/>
            <w:shd w:val="clear" w:color="auto" w:fill="auto"/>
            <w:vAlign w:val="bottom"/>
          </w:tcPr>
          <w:p w14:paraId="4F62B4FD" w14:textId="77777777" w:rsidR="003E07F1" w:rsidRPr="005673E7" w:rsidRDefault="003E07F1" w:rsidP="005367E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18C628A7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171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51240E0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(88)</w:t>
            </w:r>
          </w:p>
        </w:tc>
        <w:tc>
          <w:tcPr>
            <w:tcW w:w="1202" w:type="dxa"/>
            <w:shd w:val="clear" w:color="auto" w:fill="auto"/>
          </w:tcPr>
          <w:p w14:paraId="284F7950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BEDC4C9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83</w:t>
            </w:r>
          </w:p>
        </w:tc>
      </w:tr>
      <w:tr w:rsidR="003E07F1" w:rsidRPr="005673E7" w14:paraId="54CBCD29" w14:textId="77777777" w:rsidTr="00610EFD">
        <w:tc>
          <w:tcPr>
            <w:tcW w:w="3628" w:type="dxa"/>
            <w:shd w:val="clear" w:color="auto" w:fill="auto"/>
            <w:vAlign w:val="bottom"/>
          </w:tcPr>
          <w:p w14:paraId="7B4AE4A1" w14:textId="77777777" w:rsidR="003E07F1" w:rsidRPr="005673E7" w:rsidRDefault="003E07F1" w:rsidP="005367E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331EBDA" w14:textId="77777777" w:rsidR="003E07F1" w:rsidRPr="005673E7" w:rsidRDefault="003E07F1" w:rsidP="005F0DE7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8,508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D31CB4F" w14:textId="77777777" w:rsidR="003E07F1" w:rsidRPr="005673E7" w:rsidRDefault="003E07F1" w:rsidP="005F0DE7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1,045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A51699E" w14:textId="77777777" w:rsidR="003E07F1" w:rsidRPr="005673E7" w:rsidRDefault="003E07F1" w:rsidP="005F0DE7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2,723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04DD406" w14:textId="77777777" w:rsidR="003E07F1" w:rsidRPr="005673E7" w:rsidRDefault="003E07F1" w:rsidP="005F0DE7">
            <w:pPr>
              <w:pBdr>
                <w:top w:val="single" w:sz="4" w:space="1" w:color="auto"/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12,276</w:t>
            </w:r>
          </w:p>
        </w:tc>
      </w:tr>
      <w:tr w:rsidR="003E07F1" w:rsidRPr="005673E7" w14:paraId="7D79CF93" w14:textId="77777777" w:rsidTr="00610EFD">
        <w:trPr>
          <w:trHeight w:hRule="exact" w:val="312"/>
        </w:trPr>
        <w:tc>
          <w:tcPr>
            <w:tcW w:w="3628" w:type="dxa"/>
            <w:shd w:val="clear" w:color="auto" w:fill="auto"/>
            <w:vAlign w:val="bottom"/>
          </w:tcPr>
          <w:p w14:paraId="298A75B6" w14:textId="77777777" w:rsidR="003E07F1" w:rsidRPr="005673E7" w:rsidRDefault="003E07F1" w:rsidP="00834195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FD29C76" w14:textId="77777777" w:rsidR="003E07F1" w:rsidRPr="005673E7" w:rsidRDefault="003E07F1" w:rsidP="00834195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0DC93070" w14:textId="77777777" w:rsidR="003E07F1" w:rsidRPr="005673E7" w:rsidRDefault="003E07F1" w:rsidP="00834195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A53FCCB" w14:textId="77777777" w:rsidR="003E07F1" w:rsidRPr="005673E7" w:rsidRDefault="003E07F1" w:rsidP="00834195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315FC39" w14:textId="77777777" w:rsidR="003E07F1" w:rsidRPr="005673E7" w:rsidRDefault="003E07F1" w:rsidP="00834195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3E07F1" w:rsidRPr="005673E7" w14:paraId="76C21F9B" w14:textId="77777777" w:rsidTr="00610EFD">
        <w:tc>
          <w:tcPr>
            <w:tcW w:w="3628" w:type="dxa"/>
            <w:shd w:val="clear" w:color="auto" w:fill="auto"/>
            <w:vAlign w:val="bottom"/>
            <w:hideMark/>
          </w:tcPr>
          <w:p w14:paraId="451D3570" w14:textId="77777777" w:rsidR="003E07F1" w:rsidRPr="005673E7" w:rsidRDefault="003E07F1" w:rsidP="005367E2">
            <w:pPr>
              <w:tabs>
                <w:tab w:val="clear" w:pos="227"/>
              </w:tabs>
              <w:spacing w:line="240" w:lineRule="auto"/>
              <w:ind w:hanging="108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C97DDFC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92BCD49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606F40F6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71BF63C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E07F1" w:rsidRPr="005673E7" w14:paraId="783BE79F" w14:textId="77777777" w:rsidTr="00610EFD">
        <w:tc>
          <w:tcPr>
            <w:tcW w:w="3628" w:type="dxa"/>
            <w:shd w:val="clear" w:color="auto" w:fill="auto"/>
            <w:vAlign w:val="bottom"/>
          </w:tcPr>
          <w:p w14:paraId="104365E9" w14:textId="77777777" w:rsidR="003E07F1" w:rsidRPr="005673E7" w:rsidRDefault="003E07F1" w:rsidP="00DA7283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04A96501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808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194842B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(808)</w:t>
            </w:r>
          </w:p>
        </w:tc>
        <w:tc>
          <w:tcPr>
            <w:tcW w:w="1202" w:type="dxa"/>
            <w:shd w:val="clear" w:color="auto" w:fill="auto"/>
          </w:tcPr>
          <w:p w14:paraId="699F5749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0E47A7E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</w:tr>
      <w:tr w:rsidR="003E07F1" w:rsidRPr="005673E7" w14:paraId="27D935A3" w14:textId="77777777" w:rsidTr="00610EFD">
        <w:tc>
          <w:tcPr>
            <w:tcW w:w="3628" w:type="dxa"/>
            <w:shd w:val="clear" w:color="auto" w:fill="auto"/>
            <w:vAlign w:val="bottom"/>
          </w:tcPr>
          <w:p w14:paraId="2D31B347" w14:textId="77777777" w:rsidR="003E07F1" w:rsidRPr="005673E7" w:rsidRDefault="003E07F1" w:rsidP="005367E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66B76FA6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16,560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4330BD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</w:tcPr>
          <w:p w14:paraId="7AB178AE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56FA9FE" w14:textId="77777777" w:rsidR="003E07F1" w:rsidRPr="005673E7" w:rsidRDefault="003E07F1" w:rsidP="005F0DE7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16,560</w:t>
            </w:r>
          </w:p>
        </w:tc>
      </w:tr>
      <w:tr w:rsidR="003E07F1" w:rsidRPr="005673E7" w14:paraId="5ED51DB6" w14:textId="77777777" w:rsidTr="00610EFD">
        <w:tc>
          <w:tcPr>
            <w:tcW w:w="3628" w:type="dxa"/>
            <w:shd w:val="clear" w:color="auto" w:fill="auto"/>
            <w:vAlign w:val="bottom"/>
          </w:tcPr>
          <w:p w14:paraId="52EB892D" w14:textId="77777777" w:rsidR="003E07F1" w:rsidRPr="005673E7" w:rsidRDefault="003E07F1" w:rsidP="005367E2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ผลแตกต่างชั่วคราวจากการรวมธุรกิจ</w:t>
            </w: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30FA70D2" w14:textId="77777777" w:rsidR="003E07F1" w:rsidRPr="005673E7" w:rsidRDefault="003E07F1" w:rsidP="005F0D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233,670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2C6EA3B" w14:textId="77777777" w:rsidR="003E07F1" w:rsidRPr="005673E7" w:rsidRDefault="003E07F1" w:rsidP="005F0D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(91,000)</w:t>
            </w:r>
          </w:p>
        </w:tc>
        <w:tc>
          <w:tcPr>
            <w:tcW w:w="1202" w:type="dxa"/>
            <w:shd w:val="clear" w:color="auto" w:fill="auto"/>
          </w:tcPr>
          <w:p w14:paraId="741486EA" w14:textId="77777777" w:rsidR="003E07F1" w:rsidRPr="005673E7" w:rsidRDefault="003E07F1" w:rsidP="005F0D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288A2A9" w14:textId="77777777" w:rsidR="003E07F1" w:rsidRPr="005673E7" w:rsidRDefault="003E07F1" w:rsidP="005F0DE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142,670</w:t>
            </w:r>
          </w:p>
        </w:tc>
      </w:tr>
      <w:tr w:rsidR="003E07F1" w:rsidRPr="005673E7" w14:paraId="52FEAB71" w14:textId="77777777" w:rsidTr="00610EFD">
        <w:tc>
          <w:tcPr>
            <w:tcW w:w="3628" w:type="dxa"/>
            <w:shd w:val="clear" w:color="auto" w:fill="auto"/>
            <w:vAlign w:val="bottom"/>
          </w:tcPr>
          <w:p w14:paraId="30E1B3AC" w14:textId="77777777" w:rsidR="003E07F1" w:rsidRPr="005673E7" w:rsidRDefault="003E07F1" w:rsidP="005367E2">
            <w:pPr>
              <w:spacing w:line="240" w:lineRule="auto"/>
              <w:ind w:left="151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nil"/>
            </w:tcBorders>
            <w:shd w:val="clear" w:color="auto" w:fill="auto"/>
            <w:vAlign w:val="bottom"/>
          </w:tcPr>
          <w:p w14:paraId="5DB69E2E" w14:textId="77777777" w:rsidR="003E07F1" w:rsidRPr="005673E7" w:rsidRDefault="003E07F1" w:rsidP="005F0D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251,038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1DF3C9A" w14:textId="77777777" w:rsidR="003E07F1" w:rsidRPr="005673E7" w:rsidRDefault="003E07F1" w:rsidP="005F0D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(91,808)</w:t>
            </w:r>
          </w:p>
        </w:tc>
        <w:tc>
          <w:tcPr>
            <w:tcW w:w="1202" w:type="dxa"/>
            <w:shd w:val="clear" w:color="auto" w:fill="auto"/>
          </w:tcPr>
          <w:p w14:paraId="2C24BD62" w14:textId="77777777" w:rsidR="003E07F1" w:rsidRPr="005673E7" w:rsidRDefault="003E07F1" w:rsidP="005F0D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8821F7D" w14:textId="77777777" w:rsidR="003E07F1" w:rsidRPr="005673E7" w:rsidRDefault="003E07F1" w:rsidP="005F0DE7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159,230</w:t>
            </w:r>
          </w:p>
        </w:tc>
      </w:tr>
    </w:tbl>
    <w:p w14:paraId="42964200" w14:textId="77777777" w:rsidR="003E07F1" w:rsidRPr="005673E7" w:rsidRDefault="003E07F1" w:rsidP="00D03BC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BrowalliaUPC" w:hAnsi="BrowalliaUPC" w:cs="BrowalliaUPC"/>
          <w:sz w:val="20"/>
          <w:szCs w:val="20"/>
        </w:rPr>
      </w:pPr>
    </w:p>
    <w:tbl>
      <w:tblPr>
        <w:tblW w:w="8438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5"/>
        <w:gridCol w:w="1202"/>
        <w:gridCol w:w="1201"/>
        <w:gridCol w:w="1203"/>
        <w:gridCol w:w="1207"/>
      </w:tblGrid>
      <w:tr w:rsidR="00334E16" w:rsidRPr="005673E7" w14:paraId="0A6D310C" w14:textId="77777777" w:rsidTr="00610EFD">
        <w:trPr>
          <w:tblHeader/>
        </w:trPr>
        <w:tc>
          <w:tcPr>
            <w:tcW w:w="3625" w:type="dxa"/>
            <w:vAlign w:val="bottom"/>
          </w:tcPr>
          <w:p w14:paraId="1D5A3170" w14:textId="77777777" w:rsidR="00334E16" w:rsidRPr="005673E7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2827657D" w14:textId="67A83AA5" w:rsidR="00334E16" w:rsidRPr="005673E7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</w:rPr>
              <w:t xml:space="preserve">: </w:t>
            </w: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334E16" w:rsidRPr="005673E7" w14:paraId="2A94F178" w14:textId="77777777" w:rsidTr="00610EFD">
        <w:trPr>
          <w:tblHeader/>
        </w:trPr>
        <w:tc>
          <w:tcPr>
            <w:tcW w:w="3625" w:type="dxa"/>
            <w:vAlign w:val="bottom"/>
          </w:tcPr>
          <w:p w14:paraId="19FF5B86" w14:textId="77777777" w:rsidR="00334E16" w:rsidRPr="005673E7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7466E610" w14:textId="77777777" w:rsidR="00334E16" w:rsidRPr="005673E7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334E16" w:rsidRPr="005673E7" w14:paraId="7438C141" w14:textId="77777777" w:rsidTr="00C03616">
        <w:trPr>
          <w:tblHeader/>
        </w:trPr>
        <w:tc>
          <w:tcPr>
            <w:tcW w:w="3625" w:type="dxa"/>
            <w:vAlign w:val="bottom"/>
          </w:tcPr>
          <w:p w14:paraId="2F005399" w14:textId="77777777" w:rsidR="00334E16" w:rsidRPr="005673E7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A93E79A" w14:textId="77777777" w:rsidR="00334E16" w:rsidRPr="005673E7" w:rsidRDefault="00334E16" w:rsidP="00C76308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5728E2AC" w14:textId="77777777" w:rsidR="00334E16" w:rsidRPr="005673E7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07" w:type="dxa"/>
            <w:vAlign w:val="bottom"/>
          </w:tcPr>
          <w:p w14:paraId="568CD79F" w14:textId="77777777" w:rsidR="00334E16" w:rsidRPr="005673E7" w:rsidRDefault="00334E16" w:rsidP="00C76308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34E16" w:rsidRPr="005673E7" w14:paraId="2A1895FB" w14:textId="77777777" w:rsidTr="00C03616">
        <w:trPr>
          <w:tblHeader/>
        </w:trPr>
        <w:tc>
          <w:tcPr>
            <w:tcW w:w="3625" w:type="dxa"/>
            <w:vAlign w:val="bottom"/>
          </w:tcPr>
          <w:p w14:paraId="405ADA4B" w14:textId="77777777" w:rsidR="00334E16" w:rsidRPr="005673E7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  <w:hideMark/>
          </w:tcPr>
          <w:p w14:paraId="78753680" w14:textId="63D61002" w:rsidR="00334E16" w:rsidRPr="00F806CC" w:rsidRDefault="00DA527B" w:rsidP="00F806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FF"/>
                <w:sz w:val="24"/>
                <w:szCs w:val="24"/>
              </w:rPr>
            </w:pPr>
            <w:r w:rsidRPr="003250B2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3250B2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</w:t>
            </w:r>
            <w:r w:rsidRPr="003250B2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  <w:tc>
          <w:tcPr>
            <w:tcW w:w="1201" w:type="dxa"/>
            <w:vAlign w:val="bottom"/>
            <w:hideMark/>
          </w:tcPr>
          <w:p w14:paraId="43B8C2BD" w14:textId="77777777" w:rsidR="00334E16" w:rsidRPr="005673E7" w:rsidRDefault="00334E16" w:rsidP="00C76308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3" w:type="dxa"/>
            <w:vAlign w:val="bottom"/>
            <w:hideMark/>
          </w:tcPr>
          <w:p w14:paraId="2213986A" w14:textId="77777777" w:rsidR="00334E16" w:rsidRPr="005673E7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ส่วนของ</w:t>
            </w:r>
          </w:p>
          <w:p w14:paraId="64CAE67C" w14:textId="77777777" w:rsidR="00334E16" w:rsidRPr="005673E7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7" w:type="dxa"/>
            <w:vAlign w:val="bottom"/>
            <w:hideMark/>
          </w:tcPr>
          <w:p w14:paraId="56F903EE" w14:textId="4439523D" w:rsidR="00334E16" w:rsidRPr="005673E7" w:rsidRDefault="00334E16" w:rsidP="00C7630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</w:t>
            </w:r>
            <w:r w:rsidR="003E07F1" w:rsidRPr="005673E7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</w:tr>
      <w:tr w:rsidR="00334E16" w:rsidRPr="005673E7" w14:paraId="2EA877CD" w14:textId="77777777" w:rsidTr="00C03616">
        <w:tc>
          <w:tcPr>
            <w:tcW w:w="3625" w:type="dxa"/>
            <w:vAlign w:val="bottom"/>
            <w:hideMark/>
          </w:tcPr>
          <w:p w14:paraId="0C3E93D5" w14:textId="77777777" w:rsidR="00334E16" w:rsidRPr="005673E7" w:rsidRDefault="00334E16" w:rsidP="00C76308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1202" w:type="dxa"/>
            <w:vAlign w:val="bottom"/>
          </w:tcPr>
          <w:p w14:paraId="57B9F718" w14:textId="77777777" w:rsidR="00334E16" w:rsidRPr="005673E7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14492DB6" w14:textId="77777777" w:rsidR="00334E16" w:rsidRPr="005673E7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566B585D" w14:textId="77777777" w:rsidR="00334E16" w:rsidRPr="005673E7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6F29B8EE" w14:textId="77777777" w:rsidR="00334E16" w:rsidRPr="005673E7" w:rsidRDefault="00334E16" w:rsidP="00C7630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C03616" w:rsidRPr="005673E7" w14:paraId="58CF9A43" w14:textId="77777777" w:rsidTr="00C03616">
        <w:tc>
          <w:tcPr>
            <w:tcW w:w="3625" w:type="dxa"/>
            <w:shd w:val="clear" w:color="auto" w:fill="auto"/>
            <w:vAlign w:val="bottom"/>
          </w:tcPr>
          <w:p w14:paraId="1008B856" w14:textId="2470EE15" w:rsidR="00C03616" w:rsidRPr="006C1D50" w:rsidRDefault="00C03616" w:rsidP="00C03616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highlight w:val="cyan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ค่าเผื่อผลขาดทุนการด้อยค่าสำหรับลูกหนี้การค้า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9946BF2" w14:textId="1C83AC7A" w:rsidR="00C03616" w:rsidRPr="006C1D50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highlight w:val="cyan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49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DFDFF4E" w14:textId="7C6AF48E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(49)</w:t>
            </w:r>
          </w:p>
        </w:tc>
        <w:tc>
          <w:tcPr>
            <w:tcW w:w="1203" w:type="dxa"/>
            <w:shd w:val="clear" w:color="auto" w:fill="auto"/>
          </w:tcPr>
          <w:p w14:paraId="64380563" w14:textId="25D6F1B8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4338DB1" w14:textId="2E34EA25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</w:tr>
      <w:tr w:rsidR="00C03616" w:rsidRPr="005673E7" w14:paraId="7A717F13" w14:textId="77777777" w:rsidTr="00C03616">
        <w:tc>
          <w:tcPr>
            <w:tcW w:w="3625" w:type="dxa"/>
            <w:shd w:val="clear" w:color="auto" w:fill="auto"/>
            <w:vAlign w:val="bottom"/>
          </w:tcPr>
          <w:p w14:paraId="2F5DE9D0" w14:textId="5AE82337" w:rsidR="00C03616" w:rsidRPr="006C1D50" w:rsidRDefault="00C03616" w:rsidP="00C03616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0DF9280" w14:textId="027C90AD" w:rsidR="00C03616" w:rsidRPr="006C1D50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4,041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C040C58" w14:textId="3F074FE7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(168)</w:t>
            </w:r>
          </w:p>
        </w:tc>
        <w:tc>
          <w:tcPr>
            <w:tcW w:w="1203" w:type="dxa"/>
            <w:shd w:val="clear" w:color="auto" w:fill="auto"/>
          </w:tcPr>
          <w:p w14:paraId="225A6FA0" w14:textId="4203E77A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27916EF" w14:textId="16912F2E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3,873</w:t>
            </w:r>
          </w:p>
        </w:tc>
      </w:tr>
      <w:tr w:rsidR="00C03616" w:rsidRPr="005673E7" w14:paraId="20C10B80" w14:textId="77777777" w:rsidTr="00C03616">
        <w:tc>
          <w:tcPr>
            <w:tcW w:w="3625" w:type="dxa"/>
            <w:shd w:val="clear" w:color="auto" w:fill="auto"/>
          </w:tcPr>
          <w:p w14:paraId="6F24FB35" w14:textId="7193C8E2" w:rsidR="00C03616" w:rsidRPr="006C1D50" w:rsidRDefault="00C03616" w:rsidP="00C03616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8C60208" w14:textId="7FC6F3D7" w:rsidR="00C03616" w:rsidRPr="006C1D50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384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F48EEC1" w14:textId="41D14596" w:rsidR="00C03616" w:rsidRPr="005673E7" w:rsidRDefault="001B1D3A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(9</w:t>
            </w:r>
            <w:r w:rsidR="00D45A02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0BFC5A14" w14:textId="220446D9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B185D52" w14:textId="5FEBFC6E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28</w:t>
            </w:r>
            <w:r w:rsidR="00D45A02">
              <w:rPr>
                <w:rFonts w:ascii="BrowalliaUPC" w:hAnsi="BrowalliaUPC" w:cs="BrowalliaUPC"/>
                <w:sz w:val="24"/>
                <w:szCs w:val="24"/>
                <w:lang w:val="en-GB"/>
              </w:rPr>
              <w:t>7</w:t>
            </w:r>
          </w:p>
        </w:tc>
      </w:tr>
      <w:tr w:rsidR="00C03616" w:rsidRPr="005673E7" w14:paraId="385D7683" w14:textId="77777777" w:rsidTr="00C03616">
        <w:tc>
          <w:tcPr>
            <w:tcW w:w="3625" w:type="dxa"/>
            <w:shd w:val="clear" w:color="auto" w:fill="auto"/>
          </w:tcPr>
          <w:p w14:paraId="28E2F8F4" w14:textId="6C50B7B5" w:rsidR="00C03616" w:rsidRPr="006C1D50" w:rsidRDefault="00C03616" w:rsidP="00C03616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757F1C" w14:textId="0E858BC0" w:rsidR="00C03616" w:rsidRPr="006C1D50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191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49A202E" w14:textId="5E946E16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(132)</w:t>
            </w:r>
          </w:p>
        </w:tc>
        <w:tc>
          <w:tcPr>
            <w:tcW w:w="1203" w:type="dxa"/>
            <w:shd w:val="clear" w:color="auto" w:fill="auto"/>
          </w:tcPr>
          <w:p w14:paraId="27D1315F" w14:textId="191EB2C0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1F5FC6E1" w14:textId="7F501E4D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59</w:t>
            </w:r>
          </w:p>
        </w:tc>
      </w:tr>
      <w:tr w:rsidR="007A448D" w:rsidRPr="005673E7" w14:paraId="50E97B1C" w14:textId="77777777" w:rsidTr="00C03616">
        <w:tc>
          <w:tcPr>
            <w:tcW w:w="3625" w:type="dxa"/>
            <w:shd w:val="clear" w:color="auto" w:fill="auto"/>
          </w:tcPr>
          <w:p w14:paraId="33C604F3" w14:textId="5EEC1D4D" w:rsidR="007A448D" w:rsidRPr="006C1D50" w:rsidRDefault="007A448D" w:rsidP="00C03616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EB8A024" w14:textId="7DBE12FA" w:rsidR="007A448D" w:rsidRPr="006C1D50" w:rsidRDefault="007A448D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BE451F5" w14:textId="2AC05241" w:rsidR="007A448D" w:rsidRPr="005673E7" w:rsidRDefault="007A448D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4,876</w:t>
            </w:r>
          </w:p>
        </w:tc>
        <w:tc>
          <w:tcPr>
            <w:tcW w:w="1203" w:type="dxa"/>
            <w:shd w:val="clear" w:color="auto" w:fill="auto"/>
          </w:tcPr>
          <w:p w14:paraId="2128E56B" w14:textId="2F2040EF" w:rsidR="007A448D" w:rsidRPr="005673E7" w:rsidRDefault="007A448D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8F6034D" w14:textId="3961F000" w:rsidR="007A448D" w:rsidRPr="005673E7" w:rsidRDefault="007A448D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4,876</w:t>
            </w:r>
          </w:p>
        </w:tc>
      </w:tr>
      <w:tr w:rsidR="00C03616" w:rsidRPr="005673E7" w14:paraId="07E880F6" w14:textId="77777777" w:rsidTr="00C03616">
        <w:tc>
          <w:tcPr>
            <w:tcW w:w="3625" w:type="dxa"/>
            <w:shd w:val="clear" w:color="auto" w:fill="auto"/>
            <w:vAlign w:val="bottom"/>
          </w:tcPr>
          <w:p w14:paraId="055E4EA1" w14:textId="23645D06" w:rsidR="00C03616" w:rsidRPr="006C1D50" w:rsidRDefault="00C03616" w:rsidP="00C036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DFB2A1E" w14:textId="344F0CE8" w:rsidR="00C03616" w:rsidRPr="006C1D50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2,198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78B7A24" w14:textId="729CEEF8" w:rsidR="00C03616" w:rsidRPr="005673E7" w:rsidRDefault="00CE3083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288</w:t>
            </w:r>
          </w:p>
        </w:tc>
        <w:tc>
          <w:tcPr>
            <w:tcW w:w="1203" w:type="dxa"/>
            <w:shd w:val="clear" w:color="auto" w:fill="auto"/>
          </w:tcPr>
          <w:p w14:paraId="3CD9AE97" w14:textId="6B896067" w:rsidR="00C03616" w:rsidRPr="005673E7" w:rsidRDefault="00CD7625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926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60BA5E9" w14:textId="5D13E3A7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3,41</w:t>
            </w:r>
            <w:r w:rsidR="00D45A02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</w:tr>
      <w:tr w:rsidR="00C03616" w:rsidRPr="005673E7" w14:paraId="36BCB53E" w14:textId="77777777" w:rsidTr="00C13DD2">
        <w:tc>
          <w:tcPr>
            <w:tcW w:w="3625" w:type="dxa"/>
            <w:shd w:val="clear" w:color="auto" w:fill="auto"/>
            <w:vAlign w:val="bottom"/>
          </w:tcPr>
          <w:p w14:paraId="1DCE029D" w14:textId="1A91F293" w:rsidR="00C03616" w:rsidRPr="006C1D50" w:rsidRDefault="00C03616" w:rsidP="00C036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346F258" w14:textId="57AEF70C" w:rsidR="00C03616" w:rsidRPr="006C1D50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2,848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3CBBB03" w14:textId="720FE7A8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(42)</w:t>
            </w:r>
          </w:p>
        </w:tc>
        <w:tc>
          <w:tcPr>
            <w:tcW w:w="1203" w:type="dxa"/>
            <w:shd w:val="clear" w:color="auto" w:fill="auto"/>
          </w:tcPr>
          <w:p w14:paraId="49D23FE7" w14:textId="2F9C5604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1EA5B49" w14:textId="6737154F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2,806</w:t>
            </w:r>
          </w:p>
        </w:tc>
      </w:tr>
      <w:tr w:rsidR="00C03616" w:rsidRPr="005673E7" w14:paraId="2A3A09E4" w14:textId="77777777" w:rsidTr="00C03616">
        <w:tc>
          <w:tcPr>
            <w:tcW w:w="3625" w:type="dxa"/>
            <w:shd w:val="clear" w:color="auto" w:fill="auto"/>
            <w:vAlign w:val="bottom"/>
          </w:tcPr>
          <w:p w14:paraId="40B8AD20" w14:textId="3673806F" w:rsidR="00C03616" w:rsidRPr="006C1D50" w:rsidRDefault="00C03616" w:rsidP="00C036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หนี้สินหมุนเวียนอื่น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7D68A75" w14:textId="6E486E3C" w:rsidR="00C03616" w:rsidRPr="006C1D50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365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C8A5836" w14:textId="47396C83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03" w:type="dxa"/>
            <w:shd w:val="clear" w:color="auto" w:fill="auto"/>
          </w:tcPr>
          <w:p w14:paraId="7266E1D0" w14:textId="1B9CAF32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FF1CC5D" w14:textId="0104BE40" w:rsidR="00C03616" w:rsidRPr="005673E7" w:rsidRDefault="00C03616" w:rsidP="00C0361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652</w:t>
            </w:r>
          </w:p>
        </w:tc>
      </w:tr>
      <w:tr w:rsidR="00C03616" w:rsidRPr="005673E7" w14:paraId="18366929" w14:textId="77777777" w:rsidTr="00C03616">
        <w:tc>
          <w:tcPr>
            <w:tcW w:w="3625" w:type="dxa"/>
            <w:shd w:val="clear" w:color="auto" w:fill="auto"/>
            <w:vAlign w:val="bottom"/>
            <w:hideMark/>
          </w:tcPr>
          <w:p w14:paraId="579194DA" w14:textId="47232D69" w:rsidR="00C03616" w:rsidRPr="005673E7" w:rsidRDefault="00C03616" w:rsidP="00C03616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สินทรัพย์หมุนเวียนอื่น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70842F8" w14:textId="6BB9DCB2" w:rsidR="00C03616" w:rsidRPr="005673E7" w:rsidRDefault="00C03616" w:rsidP="00C0361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83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2FDDA6A" w14:textId="2E035CDE" w:rsidR="00C03616" w:rsidRPr="005673E7" w:rsidRDefault="00C03616" w:rsidP="00C0361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03" w:type="dxa"/>
            <w:shd w:val="clear" w:color="auto" w:fill="auto"/>
          </w:tcPr>
          <w:p w14:paraId="3FB108CC" w14:textId="64F9DF8A" w:rsidR="00C03616" w:rsidRPr="005673E7" w:rsidRDefault="00C03616" w:rsidP="00C0361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5AB505B" w14:textId="520E6C4B" w:rsidR="00C03616" w:rsidRPr="005673E7" w:rsidRDefault="00C03616" w:rsidP="00C0361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204</w:t>
            </w:r>
          </w:p>
        </w:tc>
      </w:tr>
      <w:tr w:rsidR="00C03616" w:rsidRPr="005673E7" w14:paraId="108FA7B0" w14:textId="77777777" w:rsidTr="00C03616">
        <w:tc>
          <w:tcPr>
            <w:tcW w:w="3625" w:type="dxa"/>
            <w:shd w:val="clear" w:color="auto" w:fill="auto"/>
            <w:vAlign w:val="bottom"/>
          </w:tcPr>
          <w:p w14:paraId="18AF81F5" w14:textId="77777777" w:rsidR="00C03616" w:rsidRPr="005673E7" w:rsidRDefault="00C03616" w:rsidP="00C03616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0194383" w14:textId="54547DE4" w:rsidR="00C03616" w:rsidRPr="005673E7" w:rsidRDefault="00C03616" w:rsidP="00C0361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10,159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43FBDB7" w14:textId="47F87292" w:rsidR="00C03616" w:rsidRPr="005673E7" w:rsidRDefault="00E717C9" w:rsidP="00C0361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>
              <w:rPr>
                <w:rFonts w:ascii="BrowalliaUPC" w:hAnsi="BrowalliaUPC" w:cs="BrowalliaUPC"/>
                <w:sz w:val="24"/>
                <w:szCs w:val="24"/>
                <w:lang w:val="en-GB"/>
              </w:rPr>
              <w:t>5</w:t>
            </w:r>
            <w:r w:rsidR="00783B2B"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,</w:t>
            </w:r>
            <w:r w:rsidR="00CD7625">
              <w:rPr>
                <w:rFonts w:ascii="BrowalliaUPC" w:hAnsi="BrowalliaUPC" w:cs="BrowalliaUPC"/>
                <w:sz w:val="24"/>
                <w:szCs w:val="24"/>
                <w:lang w:val="en-GB"/>
              </w:rPr>
              <w:t>084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C5DCB65" w14:textId="26127DBB" w:rsidR="00C03616" w:rsidRPr="005673E7" w:rsidRDefault="00CD7625" w:rsidP="00C0361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926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5509C79" w14:textId="551C1E94" w:rsidR="00C03616" w:rsidRPr="005673E7" w:rsidRDefault="00783B2B" w:rsidP="00C0361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16,169</w:t>
            </w:r>
          </w:p>
        </w:tc>
      </w:tr>
      <w:tr w:rsidR="00C03616" w:rsidRPr="005673E7" w14:paraId="53ECA393" w14:textId="77777777" w:rsidTr="00C03616">
        <w:trPr>
          <w:trHeight w:val="269"/>
        </w:trPr>
        <w:tc>
          <w:tcPr>
            <w:tcW w:w="3625" w:type="dxa"/>
            <w:vAlign w:val="bottom"/>
            <w:hideMark/>
          </w:tcPr>
          <w:p w14:paraId="7220BEEF" w14:textId="7F9D316E" w:rsidR="00C03616" w:rsidRPr="005673E7" w:rsidRDefault="00C03616" w:rsidP="00C03616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D49D946" w14:textId="77777777" w:rsidR="00C03616" w:rsidRPr="005673E7" w:rsidRDefault="00C03616" w:rsidP="00C03616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1" w:type="dxa"/>
            <w:vAlign w:val="bottom"/>
          </w:tcPr>
          <w:p w14:paraId="45213569" w14:textId="77777777" w:rsidR="00C03616" w:rsidRPr="005673E7" w:rsidRDefault="00C03616" w:rsidP="00C03616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vAlign w:val="bottom"/>
          </w:tcPr>
          <w:p w14:paraId="260AD50A" w14:textId="77777777" w:rsidR="00C03616" w:rsidRPr="005673E7" w:rsidRDefault="00C03616" w:rsidP="00C03616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089B9696" w14:textId="77777777" w:rsidR="00C03616" w:rsidRPr="005673E7" w:rsidRDefault="00C03616" w:rsidP="00C03616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</w:tr>
    </w:tbl>
    <w:p w14:paraId="0BC666CD" w14:textId="018A0986" w:rsidR="009012EB" w:rsidRPr="005673E7" w:rsidRDefault="009012EB">
      <w:pPr>
        <w:rPr>
          <w:rFonts w:ascii="BrowalliaUPC" w:hAnsi="BrowalliaUPC" w:cs="BrowalliaUPC"/>
          <w:sz w:val="28"/>
          <w:szCs w:val="28"/>
        </w:rPr>
      </w:pPr>
    </w:p>
    <w:tbl>
      <w:tblPr>
        <w:tblW w:w="8441" w:type="dxa"/>
        <w:tblInd w:w="996" w:type="dxa"/>
        <w:tblLayout w:type="fixed"/>
        <w:tblLook w:val="01E0" w:firstRow="1" w:lastRow="1" w:firstColumn="1" w:lastColumn="1" w:noHBand="0" w:noVBand="0"/>
      </w:tblPr>
      <w:tblGrid>
        <w:gridCol w:w="3628"/>
        <w:gridCol w:w="1202"/>
        <w:gridCol w:w="1202"/>
        <w:gridCol w:w="1202"/>
        <w:gridCol w:w="1207"/>
      </w:tblGrid>
      <w:tr w:rsidR="003E07F1" w:rsidRPr="005673E7" w14:paraId="54C8B997" w14:textId="77777777" w:rsidTr="00610EFD">
        <w:trPr>
          <w:tblHeader/>
        </w:trPr>
        <w:tc>
          <w:tcPr>
            <w:tcW w:w="3628" w:type="dxa"/>
            <w:vAlign w:val="bottom"/>
          </w:tcPr>
          <w:p w14:paraId="7D8DC8DF" w14:textId="77777777" w:rsidR="003E07F1" w:rsidRPr="005673E7" w:rsidRDefault="003E07F1" w:rsidP="005367E2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435FFF0F" w14:textId="77777777" w:rsidR="003E07F1" w:rsidRPr="005673E7" w:rsidRDefault="003E07F1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</w:rPr>
              <w:t xml:space="preserve">: </w:t>
            </w:r>
            <w:r w:rsidRPr="005673E7">
              <w:rPr>
                <w:rFonts w:ascii="BrowalliaUPC" w:hAnsi="BrowalliaUPC" w:cs="BrowalliaUPC"/>
                <w:color w:val="000000"/>
                <w:sz w:val="24"/>
                <w:szCs w:val="24"/>
                <w:cs/>
              </w:rPr>
              <w:t>พันบาท)</w:t>
            </w:r>
          </w:p>
        </w:tc>
      </w:tr>
      <w:tr w:rsidR="003E07F1" w:rsidRPr="005673E7" w14:paraId="037571C0" w14:textId="77777777" w:rsidTr="00610EFD">
        <w:trPr>
          <w:tblHeader/>
        </w:trPr>
        <w:tc>
          <w:tcPr>
            <w:tcW w:w="3628" w:type="dxa"/>
            <w:vAlign w:val="bottom"/>
          </w:tcPr>
          <w:p w14:paraId="3384B936" w14:textId="77777777" w:rsidR="003E07F1" w:rsidRPr="005673E7" w:rsidRDefault="003E07F1" w:rsidP="005367E2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4813" w:type="dxa"/>
            <w:gridSpan w:val="4"/>
            <w:vAlign w:val="bottom"/>
            <w:hideMark/>
          </w:tcPr>
          <w:p w14:paraId="05C220EA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3E07F1" w:rsidRPr="005673E7" w14:paraId="1DD14E3E" w14:textId="77777777" w:rsidTr="00610EFD">
        <w:trPr>
          <w:tblHeader/>
        </w:trPr>
        <w:tc>
          <w:tcPr>
            <w:tcW w:w="3628" w:type="dxa"/>
            <w:vAlign w:val="bottom"/>
          </w:tcPr>
          <w:p w14:paraId="4B9983D4" w14:textId="77777777" w:rsidR="003E07F1" w:rsidRPr="005673E7" w:rsidRDefault="003E07F1" w:rsidP="005367E2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5B6334E1" w14:textId="77777777" w:rsidR="003E07F1" w:rsidRPr="005673E7" w:rsidRDefault="003E07F1" w:rsidP="005367E2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07F085EA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บันทึกใน</w:t>
            </w:r>
          </w:p>
        </w:tc>
        <w:tc>
          <w:tcPr>
            <w:tcW w:w="1202" w:type="dxa"/>
            <w:vAlign w:val="bottom"/>
          </w:tcPr>
          <w:p w14:paraId="314E243F" w14:textId="77777777" w:rsidR="003E07F1" w:rsidRPr="005673E7" w:rsidRDefault="003E07F1" w:rsidP="005367E2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E07F1" w:rsidRPr="005673E7" w14:paraId="5EF0BF9C" w14:textId="77777777" w:rsidTr="00610EFD">
        <w:trPr>
          <w:tblHeader/>
        </w:trPr>
        <w:tc>
          <w:tcPr>
            <w:tcW w:w="3628" w:type="dxa"/>
            <w:vAlign w:val="bottom"/>
          </w:tcPr>
          <w:p w14:paraId="01B373B3" w14:textId="77777777" w:rsidR="003E07F1" w:rsidRPr="005673E7" w:rsidRDefault="003E07F1" w:rsidP="005367E2">
            <w:pPr>
              <w:spacing w:line="240" w:lineRule="auto"/>
              <w:ind w:left="-108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  <w:hideMark/>
          </w:tcPr>
          <w:p w14:paraId="5C6A3EF7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มกราคม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  <w:tc>
          <w:tcPr>
            <w:tcW w:w="1202" w:type="dxa"/>
            <w:vAlign w:val="bottom"/>
            <w:hideMark/>
          </w:tcPr>
          <w:p w14:paraId="72FE78A0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ind w:hanging="24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งบกำไรขาดทุน</w:t>
            </w:r>
          </w:p>
        </w:tc>
        <w:tc>
          <w:tcPr>
            <w:tcW w:w="1202" w:type="dxa"/>
            <w:vAlign w:val="bottom"/>
            <w:hideMark/>
          </w:tcPr>
          <w:p w14:paraId="27667C60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ส่วนของ</w:t>
            </w:r>
          </w:p>
          <w:p w14:paraId="21BE383B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202" w:type="dxa"/>
            <w:vAlign w:val="bottom"/>
            <w:hideMark/>
          </w:tcPr>
          <w:p w14:paraId="1980029B" w14:textId="77777777" w:rsidR="003E07F1" w:rsidRPr="005673E7" w:rsidRDefault="003E07F1" w:rsidP="005367E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31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</w:tr>
      <w:tr w:rsidR="003E07F1" w:rsidRPr="005673E7" w14:paraId="34DA6BFE" w14:textId="77777777" w:rsidTr="00610EFD">
        <w:tc>
          <w:tcPr>
            <w:tcW w:w="3628" w:type="dxa"/>
            <w:vAlign w:val="bottom"/>
            <w:hideMark/>
          </w:tcPr>
          <w:p w14:paraId="54F3B291" w14:textId="4FE881B7" w:rsidR="003E07F1" w:rsidRPr="005673E7" w:rsidRDefault="003E07F1" w:rsidP="005367E2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41637EC" w14:textId="77777777" w:rsidR="003E07F1" w:rsidRPr="005673E7" w:rsidRDefault="003E07F1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036C2B02" w14:textId="77777777" w:rsidR="003E07F1" w:rsidRPr="005673E7" w:rsidRDefault="003E07F1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67BAB022" w14:textId="77777777" w:rsidR="003E07F1" w:rsidRPr="005673E7" w:rsidRDefault="003E07F1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00040257" w14:textId="77777777" w:rsidR="003E07F1" w:rsidRPr="005673E7" w:rsidRDefault="003E07F1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81F43" w:rsidRPr="005673E7" w14:paraId="58ABEE31" w14:textId="77777777" w:rsidTr="00610EFD">
        <w:tc>
          <w:tcPr>
            <w:tcW w:w="3628" w:type="dxa"/>
            <w:vAlign w:val="bottom"/>
          </w:tcPr>
          <w:p w14:paraId="37CD1264" w14:textId="25C529FD" w:rsidR="00681F43" w:rsidRPr="005673E7" w:rsidRDefault="00681F43" w:rsidP="005367E2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สินทรัพย์ภาษีเงินได้รอการตัดบัญชีจาก </w:t>
            </w: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vAlign w:val="bottom"/>
          </w:tcPr>
          <w:p w14:paraId="51476317" w14:textId="77777777" w:rsidR="00681F43" w:rsidRPr="005673E7" w:rsidRDefault="00681F43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AB13E40" w14:textId="77777777" w:rsidR="00681F43" w:rsidRPr="005673E7" w:rsidRDefault="00681F43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CADEF5F" w14:textId="77777777" w:rsidR="00681F43" w:rsidRPr="005673E7" w:rsidRDefault="00681F43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77C4EC58" w14:textId="77777777" w:rsidR="00681F43" w:rsidRPr="005673E7" w:rsidRDefault="00681F43" w:rsidP="005367E2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702444" w:rsidRPr="005673E7" w14:paraId="4D18B1EA" w14:textId="77777777" w:rsidTr="00610EFD">
        <w:tc>
          <w:tcPr>
            <w:tcW w:w="3628" w:type="dxa"/>
            <w:shd w:val="clear" w:color="auto" w:fill="auto"/>
            <w:vAlign w:val="bottom"/>
          </w:tcPr>
          <w:p w14:paraId="3A6DC571" w14:textId="3E5C8C74" w:rsidR="00702444" w:rsidRPr="005673E7" w:rsidRDefault="00702444" w:rsidP="00702444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03C635F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575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7BCF11A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(526)</w:t>
            </w:r>
          </w:p>
        </w:tc>
        <w:tc>
          <w:tcPr>
            <w:tcW w:w="1202" w:type="dxa"/>
            <w:shd w:val="clear" w:color="auto" w:fill="auto"/>
          </w:tcPr>
          <w:p w14:paraId="367A5820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E9389C3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49</w:t>
            </w:r>
          </w:p>
        </w:tc>
      </w:tr>
      <w:tr w:rsidR="00702444" w:rsidRPr="005673E7" w14:paraId="47092A64" w14:textId="77777777" w:rsidTr="00610EFD">
        <w:tc>
          <w:tcPr>
            <w:tcW w:w="3628" w:type="dxa"/>
            <w:shd w:val="clear" w:color="auto" w:fill="auto"/>
            <w:vAlign w:val="bottom"/>
          </w:tcPr>
          <w:p w14:paraId="476E4110" w14:textId="2EDEF667" w:rsidR="00702444" w:rsidRPr="005673E7" w:rsidRDefault="00702444" w:rsidP="00702444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ค่าเผื่อสินค้าเสื่อมคุณภาพ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BC2E198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2,710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E557BCE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1,331</w:t>
            </w:r>
          </w:p>
        </w:tc>
        <w:tc>
          <w:tcPr>
            <w:tcW w:w="1202" w:type="dxa"/>
            <w:shd w:val="clear" w:color="auto" w:fill="auto"/>
          </w:tcPr>
          <w:p w14:paraId="207B63C8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8AFB03F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4,041</w:t>
            </w:r>
          </w:p>
        </w:tc>
      </w:tr>
      <w:tr w:rsidR="00702444" w:rsidRPr="005673E7" w14:paraId="62F41684" w14:textId="77777777" w:rsidTr="00610EFD">
        <w:tc>
          <w:tcPr>
            <w:tcW w:w="3628" w:type="dxa"/>
            <w:shd w:val="clear" w:color="auto" w:fill="auto"/>
          </w:tcPr>
          <w:p w14:paraId="45AC1F6F" w14:textId="167C47B5" w:rsidR="00702444" w:rsidRPr="005673E7" w:rsidRDefault="00702444" w:rsidP="00702444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73ECEBF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410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F8E6508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(26)</w:t>
            </w:r>
          </w:p>
        </w:tc>
        <w:tc>
          <w:tcPr>
            <w:tcW w:w="1202" w:type="dxa"/>
            <w:shd w:val="clear" w:color="auto" w:fill="auto"/>
          </w:tcPr>
          <w:p w14:paraId="54C6B042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564B156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384</w:t>
            </w:r>
          </w:p>
        </w:tc>
      </w:tr>
      <w:tr w:rsidR="00702444" w:rsidRPr="005673E7" w14:paraId="6636ADEF" w14:textId="77777777" w:rsidTr="00610EFD">
        <w:tc>
          <w:tcPr>
            <w:tcW w:w="3628" w:type="dxa"/>
            <w:shd w:val="clear" w:color="auto" w:fill="auto"/>
          </w:tcPr>
          <w:p w14:paraId="4910C3D5" w14:textId="455672A7" w:rsidR="00702444" w:rsidRPr="005673E7" w:rsidRDefault="00702444" w:rsidP="00702444">
            <w:pPr>
              <w:tabs>
                <w:tab w:val="clear" w:pos="227"/>
              </w:tabs>
              <w:spacing w:line="240" w:lineRule="auto"/>
              <w:ind w:left="342" w:hanging="191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335A237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578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B9CD7AB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(3</w:t>
            </w:r>
            <w:r w:rsidRPr="005673E7">
              <w:rPr>
                <w:rFonts w:ascii="BrowalliaUPC" w:hAnsi="BrowalliaUPC" w:cs="BrowalliaUPC"/>
                <w:sz w:val="24"/>
                <w:szCs w:val="24"/>
              </w:rPr>
              <w:t>87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)</w:t>
            </w:r>
          </w:p>
        </w:tc>
        <w:tc>
          <w:tcPr>
            <w:tcW w:w="1202" w:type="dxa"/>
            <w:shd w:val="clear" w:color="auto" w:fill="auto"/>
          </w:tcPr>
          <w:p w14:paraId="2B0AA419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24618EA" w14:textId="77777777" w:rsidR="00702444" w:rsidRPr="005673E7" w:rsidRDefault="00702444" w:rsidP="00702444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191</w:t>
            </w:r>
          </w:p>
        </w:tc>
      </w:tr>
      <w:tr w:rsidR="003E07F1" w:rsidRPr="005673E7" w14:paraId="3A35564D" w14:textId="77777777" w:rsidTr="00610EFD">
        <w:tc>
          <w:tcPr>
            <w:tcW w:w="3628" w:type="dxa"/>
            <w:shd w:val="clear" w:color="auto" w:fill="auto"/>
            <w:vAlign w:val="bottom"/>
          </w:tcPr>
          <w:p w14:paraId="5ABB9D5D" w14:textId="77777777" w:rsidR="003E07F1" w:rsidRPr="005673E7" w:rsidRDefault="003E07F1" w:rsidP="005367E2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A90D612" w14:textId="77777777" w:rsidR="003E07F1" w:rsidRPr="005673E7" w:rsidRDefault="003E07F1" w:rsidP="004C06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2,310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1714FD9" w14:textId="77777777" w:rsidR="003E07F1" w:rsidRPr="005673E7" w:rsidRDefault="003E07F1" w:rsidP="004C06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(112)</w:t>
            </w:r>
          </w:p>
        </w:tc>
        <w:tc>
          <w:tcPr>
            <w:tcW w:w="1202" w:type="dxa"/>
            <w:shd w:val="clear" w:color="auto" w:fill="auto"/>
          </w:tcPr>
          <w:p w14:paraId="03111379" w14:textId="77777777" w:rsidR="003E07F1" w:rsidRPr="005673E7" w:rsidRDefault="003E07F1" w:rsidP="004C06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124C20D" w14:textId="77777777" w:rsidR="003E07F1" w:rsidRPr="005673E7" w:rsidRDefault="003E07F1" w:rsidP="004C06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2,198</w:t>
            </w:r>
          </w:p>
        </w:tc>
      </w:tr>
      <w:tr w:rsidR="003E07F1" w:rsidRPr="005673E7" w14:paraId="56D3C905" w14:textId="77777777" w:rsidTr="00610EFD">
        <w:tc>
          <w:tcPr>
            <w:tcW w:w="3628" w:type="dxa"/>
            <w:shd w:val="clear" w:color="auto" w:fill="auto"/>
            <w:vAlign w:val="bottom"/>
          </w:tcPr>
          <w:p w14:paraId="2B3C8FD5" w14:textId="77777777" w:rsidR="003E07F1" w:rsidRPr="005673E7" w:rsidRDefault="003E07F1" w:rsidP="005367E2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</w:t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D669946" w14:textId="77777777" w:rsidR="003E07F1" w:rsidRPr="005673E7" w:rsidRDefault="003E07F1" w:rsidP="004C06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412E36D" w14:textId="77777777" w:rsidR="003E07F1" w:rsidRPr="005673E7" w:rsidRDefault="003E07F1" w:rsidP="004C06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125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3ABB400" w14:textId="77777777" w:rsidR="003E07F1" w:rsidRPr="005673E7" w:rsidRDefault="003E07F1" w:rsidP="004C06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2,723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D2530F4" w14:textId="77777777" w:rsidR="003E07F1" w:rsidRPr="005673E7" w:rsidRDefault="003E07F1" w:rsidP="004C06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2,848</w:t>
            </w:r>
          </w:p>
        </w:tc>
      </w:tr>
      <w:tr w:rsidR="003E07F1" w:rsidRPr="005673E7" w14:paraId="3651D429" w14:textId="77777777" w:rsidTr="00610EFD">
        <w:tc>
          <w:tcPr>
            <w:tcW w:w="3628" w:type="dxa"/>
            <w:shd w:val="clear" w:color="auto" w:fill="auto"/>
            <w:vAlign w:val="bottom"/>
          </w:tcPr>
          <w:p w14:paraId="15D3B07E" w14:textId="77777777" w:rsidR="003E07F1" w:rsidRPr="005673E7" w:rsidRDefault="003E07F1" w:rsidP="005367E2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หนี้สินหมุนเวียนอื่น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52685EC" w14:textId="77777777" w:rsidR="003E07F1" w:rsidRPr="005673E7" w:rsidRDefault="003E07F1" w:rsidP="004C06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1EC98C2" w14:textId="77777777" w:rsidR="003E07F1" w:rsidRPr="005673E7" w:rsidRDefault="003E07F1" w:rsidP="004C06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365</w:t>
            </w:r>
          </w:p>
        </w:tc>
        <w:tc>
          <w:tcPr>
            <w:tcW w:w="1202" w:type="dxa"/>
            <w:shd w:val="clear" w:color="auto" w:fill="auto"/>
          </w:tcPr>
          <w:p w14:paraId="4CAD2537" w14:textId="77777777" w:rsidR="003E07F1" w:rsidRPr="005673E7" w:rsidRDefault="003E07F1" w:rsidP="004C06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979878C" w14:textId="77777777" w:rsidR="003E07F1" w:rsidRPr="005673E7" w:rsidRDefault="003E07F1" w:rsidP="004C06B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365</w:t>
            </w:r>
          </w:p>
        </w:tc>
      </w:tr>
      <w:tr w:rsidR="003E07F1" w:rsidRPr="005673E7" w14:paraId="42A97309" w14:textId="77777777" w:rsidTr="00610EFD">
        <w:tc>
          <w:tcPr>
            <w:tcW w:w="3628" w:type="dxa"/>
            <w:shd w:val="clear" w:color="auto" w:fill="auto"/>
            <w:vAlign w:val="bottom"/>
            <w:hideMark/>
          </w:tcPr>
          <w:p w14:paraId="7C44FB9D" w14:textId="77777777" w:rsidR="003E07F1" w:rsidRPr="005673E7" w:rsidRDefault="003E07F1" w:rsidP="005367E2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สินทรัพย์หมุนเวียนอื่น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D75A440" w14:textId="77777777" w:rsidR="003E07F1" w:rsidRPr="005673E7" w:rsidRDefault="003E07F1" w:rsidP="004C06B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171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52B32F2" w14:textId="77777777" w:rsidR="003E07F1" w:rsidRPr="005673E7" w:rsidRDefault="003E07F1" w:rsidP="004C06B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(88)</w:t>
            </w:r>
          </w:p>
        </w:tc>
        <w:tc>
          <w:tcPr>
            <w:tcW w:w="1202" w:type="dxa"/>
            <w:shd w:val="clear" w:color="auto" w:fill="auto"/>
          </w:tcPr>
          <w:p w14:paraId="054E45F5" w14:textId="77777777" w:rsidR="003E07F1" w:rsidRPr="005673E7" w:rsidRDefault="003E07F1" w:rsidP="004C06B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6DE8BE4" w14:textId="77777777" w:rsidR="003E07F1" w:rsidRPr="005673E7" w:rsidRDefault="003E07F1" w:rsidP="004C06B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83</w:t>
            </w:r>
          </w:p>
        </w:tc>
      </w:tr>
      <w:tr w:rsidR="003E07F1" w:rsidRPr="005673E7" w14:paraId="5C8081DB" w14:textId="77777777" w:rsidTr="00610EFD">
        <w:tc>
          <w:tcPr>
            <w:tcW w:w="3628" w:type="dxa"/>
            <w:shd w:val="clear" w:color="auto" w:fill="auto"/>
            <w:vAlign w:val="bottom"/>
          </w:tcPr>
          <w:p w14:paraId="79AEE580" w14:textId="77777777" w:rsidR="003E07F1" w:rsidRPr="005673E7" w:rsidRDefault="003E07F1" w:rsidP="005367E2">
            <w:pPr>
              <w:tabs>
                <w:tab w:val="clear" w:pos="227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5A75969" w14:textId="77777777" w:rsidR="003E07F1" w:rsidRPr="005673E7" w:rsidRDefault="003E07F1" w:rsidP="004C06B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6,754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01DD900" w14:textId="77777777" w:rsidR="003E07F1" w:rsidRPr="005673E7" w:rsidRDefault="003E07F1" w:rsidP="004C06B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682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41AB642" w14:textId="77777777" w:rsidR="003E07F1" w:rsidRPr="005673E7" w:rsidRDefault="003E07F1" w:rsidP="004C06B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2,723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FCED2FA" w14:textId="77777777" w:rsidR="003E07F1" w:rsidRPr="005673E7" w:rsidRDefault="003E07F1" w:rsidP="004C06B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10,159</w:t>
            </w:r>
          </w:p>
        </w:tc>
      </w:tr>
      <w:tr w:rsidR="003E07F1" w:rsidRPr="005673E7" w14:paraId="78726EB8" w14:textId="77777777" w:rsidTr="00610EFD">
        <w:trPr>
          <w:trHeight w:val="312"/>
        </w:trPr>
        <w:tc>
          <w:tcPr>
            <w:tcW w:w="3628" w:type="dxa"/>
            <w:vAlign w:val="bottom"/>
            <w:hideMark/>
          </w:tcPr>
          <w:p w14:paraId="4902A1DF" w14:textId="77777777" w:rsidR="003E07F1" w:rsidRPr="005673E7" w:rsidRDefault="003E07F1" w:rsidP="005367E2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  <w:p w14:paraId="0508D6C2" w14:textId="22C6EDA5" w:rsidR="003E07F1" w:rsidRPr="005673E7" w:rsidRDefault="003E07F1" w:rsidP="005367E2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3F2395C9" w14:textId="77777777" w:rsidR="003E07F1" w:rsidRPr="005673E7" w:rsidRDefault="003E07F1" w:rsidP="00834195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53361A88" w14:textId="77777777" w:rsidR="003E07F1" w:rsidRPr="005673E7" w:rsidRDefault="003E07F1" w:rsidP="00834195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5DA4BD6E" w14:textId="77777777" w:rsidR="003E07F1" w:rsidRPr="005673E7" w:rsidRDefault="003E07F1" w:rsidP="00834195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403FFA1" w14:textId="77777777" w:rsidR="003E07F1" w:rsidRPr="005673E7" w:rsidRDefault="003E07F1" w:rsidP="00834195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</w:tr>
      <w:tr w:rsidR="00D4316F" w:rsidRPr="005673E7" w14:paraId="7DF8B150" w14:textId="77777777" w:rsidTr="00610EFD">
        <w:tc>
          <w:tcPr>
            <w:tcW w:w="3628" w:type="dxa"/>
            <w:vAlign w:val="bottom"/>
          </w:tcPr>
          <w:p w14:paraId="25A2FEE3" w14:textId="0E5FC053" w:rsidR="00D4316F" w:rsidRPr="005673E7" w:rsidRDefault="00D4316F" w:rsidP="0039019C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หนี้สินภาษีเงินได้รอการตัดบัญชีจาก </w:t>
            </w: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91915B1" w14:textId="77777777" w:rsidR="00D4316F" w:rsidRPr="005673E7" w:rsidRDefault="00D4316F" w:rsidP="00946FD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52620F3A" w14:textId="77777777" w:rsidR="00D4316F" w:rsidRPr="005673E7" w:rsidRDefault="00D4316F" w:rsidP="00946FD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16EEFB84" w14:textId="77777777" w:rsidR="00D4316F" w:rsidRPr="005673E7" w:rsidRDefault="00D4316F" w:rsidP="00946FD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</w:tcPr>
          <w:p w14:paraId="6933A974" w14:textId="77777777" w:rsidR="00D4316F" w:rsidRPr="005673E7" w:rsidRDefault="00D4316F" w:rsidP="00946FD9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3E07F1" w:rsidRPr="005673E7" w14:paraId="2F11C561" w14:textId="77777777" w:rsidTr="00610EFD">
        <w:tc>
          <w:tcPr>
            <w:tcW w:w="3628" w:type="dxa"/>
            <w:vAlign w:val="bottom"/>
          </w:tcPr>
          <w:p w14:paraId="590E81A0" w14:textId="77777777" w:rsidR="003E07F1" w:rsidRPr="005673E7" w:rsidRDefault="003E07F1" w:rsidP="005367E2">
            <w:pPr>
              <w:spacing w:line="240" w:lineRule="auto"/>
              <w:ind w:left="151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ค่าธรรมเนียมทางการเงินรอตัดบัญชี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C8FCFD6" w14:textId="77777777" w:rsidR="003E07F1" w:rsidRPr="005673E7" w:rsidRDefault="003E07F1" w:rsidP="004C06B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t>808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425101F" w14:textId="77777777" w:rsidR="003E07F1" w:rsidRPr="005673E7" w:rsidRDefault="003E07F1" w:rsidP="008E1FC6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(808)</w:t>
            </w:r>
          </w:p>
        </w:tc>
        <w:tc>
          <w:tcPr>
            <w:tcW w:w="1202" w:type="dxa"/>
            <w:shd w:val="clear" w:color="auto" w:fill="auto"/>
          </w:tcPr>
          <w:p w14:paraId="2CE844C3" w14:textId="77777777" w:rsidR="003E07F1" w:rsidRPr="005673E7" w:rsidRDefault="003E07F1" w:rsidP="004C06B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202" w:type="dxa"/>
            <w:shd w:val="clear" w:color="auto" w:fill="auto"/>
          </w:tcPr>
          <w:p w14:paraId="65A2BBF6" w14:textId="77777777" w:rsidR="003E07F1" w:rsidRPr="005673E7" w:rsidRDefault="003E07F1" w:rsidP="004C06B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</w:tr>
    </w:tbl>
    <w:p w14:paraId="313769FC" w14:textId="77777777" w:rsidR="00B1150A" w:rsidRPr="005673E7" w:rsidRDefault="00B1150A">
      <w:pPr>
        <w:rPr>
          <w:rFonts w:ascii="BrowalliaUPC" w:hAnsi="BrowalliaUPC" w:cs="BrowalliaUPC"/>
          <w:sz w:val="16"/>
          <w:szCs w:val="16"/>
        </w:rPr>
      </w:pPr>
    </w:p>
    <w:tbl>
      <w:tblPr>
        <w:tblW w:w="8436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3628"/>
        <w:gridCol w:w="1202"/>
        <w:gridCol w:w="1202"/>
        <w:gridCol w:w="1202"/>
        <w:gridCol w:w="1202"/>
      </w:tblGrid>
      <w:tr w:rsidR="00ED72EE" w:rsidRPr="005673E7" w14:paraId="48942AF4" w14:textId="77777777" w:rsidTr="00B301F1">
        <w:trPr>
          <w:trHeight w:val="348"/>
        </w:trPr>
        <w:tc>
          <w:tcPr>
            <w:tcW w:w="3628" w:type="dxa"/>
            <w:vAlign w:val="bottom"/>
          </w:tcPr>
          <w:p w14:paraId="303A6639" w14:textId="77777777" w:rsidR="00ED72EE" w:rsidRPr="005673E7" w:rsidRDefault="00ED72EE" w:rsidP="005B05A9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4B706D9A" w14:textId="77777777" w:rsidR="00ED72EE" w:rsidRPr="005673E7" w:rsidRDefault="00ED72EE" w:rsidP="005B05A9">
            <w:pPr>
              <w:spacing w:line="240" w:lineRule="auto"/>
              <w:ind w:right="-72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1202" w:type="dxa"/>
            <w:vAlign w:val="bottom"/>
          </w:tcPr>
          <w:p w14:paraId="33297F11" w14:textId="77777777" w:rsidR="00ED72EE" w:rsidRPr="005673E7" w:rsidRDefault="00ED72EE" w:rsidP="005B05A9">
            <w:pPr>
              <w:spacing w:line="240" w:lineRule="auto"/>
              <w:ind w:right="-72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59FC8C03" w14:textId="77777777" w:rsidR="00ED72EE" w:rsidRPr="005673E7" w:rsidRDefault="00ED72EE" w:rsidP="00D84FBA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napToGrid w:val="0"/>
                <w:sz w:val="24"/>
                <w:szCs w:val="24"/>
                <w:cs/>
              </w:rPr>
              <w:t xml:space="preserve">(หน่วย </w:t>
            </w:r>
            <w:r w:rsidRPr="005673E7"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  <w:t xml:space="preserve">: </w:t>
            </w:r>
            <w:r w:rsidRPr="005673E7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val="en-GB"/>
              </w:rPr>
              <w:t>พันบาท)</w:t>
            </w:r>
          </w:p>
        </w:tc>
      </w:tr>
      <w:tr w:rsidR="00ED72EE" w:rsidRPr="005673E7" w14:paraId="157831F8" w14:textId="77777777" w:rsidTr="005B05A9">
        <w:trPr>
          <w:trHeight w:val="384"/>
        </w:trPr>
        <w:tc>
          <w:tcPr>
            <w:tcW w:w="3628" w:type="dxa"/>
            <w:vAlign w:val="bottom"/>
          </w:tcPr>
          <w:p w14:paraId="7740A0A3" w14:textId="77777777" w:rsidR="00ED72EE" w:rsidRPr="005673E7" w:rsidRDefault="00ED72EE" w:rsidP="005B05A9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</w:rPr>
            </w:pPr>
          </w:p>
        </w:tc>
        <w:tc>
          <w:tcPr>
            <w:tcW w:w="2404" w:type="dxa"/>
            <w:gridSpan w:val="2"/>
            <w:vAlign w:val="bottom"/>
            <w:hideMark/>
          </w:tcPr>
          <w:p w14:paraId="055F90CB" w14:textId="77777777" w:rsidR="00ED72EE" w:rsidRPr="005673E7" w:rsidRDefault="00ED72EE" w:rsidP="005B05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val="th-TH"/>
              </w:rPr>
            </w:pPr>
            <w:r w:rsidRPr="005673E7"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404" w:type="dxa"/>
            <w:gridSpan w:val="2"/>
            <w:vAlign w:val="bottom"/>
            <w:hideMark/>
          </w:tcPr>
          <w:p w14:paraId="3E426DB9" w14:textId="77777777" w:rsidR="00ED72EE" w:rsidRPr="005673E7" w:rsidRDefault="00ED72EE" w:rsidP="005B05A9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napToGrid w:val="0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D72EE" w:rsidRPr="005673E7" w14:paraId="55FC619E" w14:textId="77777777" w:rsidTr="005B05A9">
        <w:trPr>
          <w:trHeight w:val="372"/>
        </w:trPr>
        <w:tc>
          <w:tcPr>
            <w:tcW w:w="3628" w:type="dxa"/>
            <w:vAlign w:val="bottom"/>
          </w:tcPr>
          <w:p w14:paraId="3F21AFD1" w14:textId="77777777" w:rsidR="00ED72EE" w:rsidRPr="005673E7" w:rsidRDefault="00ED72EE" w:rsidP="005B05A9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  <w:hideMark/>
          </w:tcPr>
          <w:p w14:paraId="0A62ABA9" w14:textId="07CF864C" w:rsidR="00ED72EE" w:rsidRPr="005673E7" w:rsidRDefault="00ED72EE" w:rsidP="005B05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  <w:t>256</w:t>
            </w:r>
            <w:r w:rsidR="004C06B8" w:rsidRPr="005673E7"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  <w:t>3</w:t>
            </w:r>
          </w:p>
        </w:tc>
        <w:tc>
          <w:tcPr>
            <w:tcW w:w="1202" w:type="dxa"/>
            <w:vAlign w:val="bottom"/>
            <w:hideMark/>
          </w:tcPr>
          <w:p w14:paraId="066037DB" w14:textId="573B589F" w:rsidR="00ED72EE" w:rsidRPr="005673E7" w:rsidRDefault="00ED72EE" w:rsidP="005B05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  <w:t>25</w:t>
            </w:r>
            <w:r w:rsidRPr="005673E7">
              <w:rPr>
                <w:rFonts w:ascii="BrowalliaUPC" w:hAnsi="BrowalliaUPC" w:cs="BrowalliaUPC"/>
                <w:snapToGrid w:val="0"/>
                <w:sz w:val="24"/>
                <w:szCs w:val="24"/>
              </w:rPr>
              <w:t>6</w:t>
            </w:r>
            <w:r w:rsidR="004C06B8" w:rsidRPr="005673E7"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  <w:t>2</w:t>
            </w:r>
          </w:p>
        </w:tc>
        <w:tc>
          <w:tcPr>
            <w:tcW w:w="1202" w:type="dxa"/>
            <w:vAlign w:val="bottom"/>
            <w:hideMark/>
          </w:tcPr>
          <w:p w14:paraId="344B8EA5" w14:textId="6033256A" w:rsidR="00ED72EE" w:rsidRPr="005673E7" w:rsidRDefault="00ED72EE" w:rsidP="005B05A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  <w:t>256</w:t>
            </w:r>
            <w:r w:rsidR="004C06B8" w:rsidRPr="005673E7"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  <w:t>3</w:t>
            </w:r>
          </w:p>
        </w:tc>
        <w:tc>
          <w:tcPr>
            <w:tcW w:w="1202" w:type="dxa"/>
            <w:vAlign w:val="bottom"/>
            <w:hideMark/>
          </w:tcPr>
          <w:p w14:paraId="51AC31B9" w14:textId="21F37294" w:rsidR="00ED72EE" w:rsidRPr="005673E7" w:rsidRDefault="00ED72EE" w:rsidP="005B05A9">
            <w:pPr>
              <w:pBdr>
                <w:bottom w:val="single" w:sz="4" w:space="1" w:color="auto"/>
              </w:pBdr>
              <w:spacing w:line="240" w:lineRule="auto"/>
              <w:ind w:right="-12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  <w:t>25</w:t>
            </w:r>
            <w:r w:rsidRPr="005673E7">
              <w:rPr>
                <w:rFonts w:ascii="BrowalliaUPC" w:hAnsi="BrowalliaUPC" w:cs="BrowalliaUPC"/>
                <w:snapToGrid w:val="0"/>
                <w:sz w:val="24"/>
                <w:szCs w:val="24"/>
              </w:rPr>
              <w:t>6</w:t>
            </w:r>
            <w:r w:rsidR="004C06B8" w:rsidRPr="005673E7">
              <w:rPr>
                <w:rFonts w:ascii="BrowalliaUPC" w:hAnsi="BrowalliaUPC" w:cs="BrowalliaUPC"/>
                <w:snapToGrid w:val="0"/>
                <w:sz w:val="24"/>
                <w:szCs w:val="24"/>
                <w:lang w:val="en-GB"/>
              </w:rPr>
              <w:t>2</w:t>
            </w:r>
          </w:p>
        </w:tc>
      </w:tr>
      <w:tr w:rsidR="00ED72EE" w:rsidRPr="005673E7" w14:paraId="2E71ECAA" w14:textId="77777777" w:rsidTr="005B05A9">
        <w:trPr>
          <w:trHeight w:val="360"/>
        </w:trPr>
        <w:tc>
          <w:tcPr>
            <w:tcW w:w="3628" w:type="dxa"/>
            <w:vAlign w:val="bottom"/>
          </w:tcPr>
          <w:p w14:paraId="4E39DB51" w14:textId="77777777" w:rsidR="00ED72EE" w:rsidRPr="005673E7" w:rsidRDefault="00ED72EE" w:rsidP="005B05A9">
            <w:pPr>
              <w:tabs>
                <w:tab w:val="clear" w:pos="454"/>
                <w:tab w:val="left" w:pos="0"/>
              </w:tabs>
              <w:spacing w:line="240" w:lineRule="auto"/>
              <w:ind w:left="-18"/>
              <w:rPr>
                <w:rFonts w:ascii="BrowalliaUPC" w:hAnsi="BrowalliaUPC" w:cs="BrowalliaUPC"/>
                <w:snapToGrid w:val="0"/>
                <w:sz w:val="24"/>
                <w:szCs w:val="24"/>
                <w:cs/>
                <w:lang w:val="th-TH"/>
              </w:rPr>
            </w:pPr>
          </w:p>
        </w:tc>
        <w:tc>
          <w:tcPr>
            <w:tcW w:w="1202" w:type="dxa"/>
            <w:vAlign w:val="bottom"/>
          </w:tcPr>
          <w:p w14:paraId="1C9F8201" w14:textId="77777777" w:rsidR="00ED72EE" w:rsidRPr="005673E7" w:rsidRDefault="00ED72EE" w:rsidP="005B05A9">
            <w:pPr>
              <w:spacing w:line="240" w:lineRule="auto"/>
              <w:ind w:right="-72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2E4B1018" w14:textId="77777777" w:rsidR="00ED72EE" w:rsidRPr="005673E7" w:rsidRDefault="00ED72EE" w:rsidP="005B05A9">
            <w:pPr>
              <w:spacing w:line="240" w:lineRule="auto"/>
              <w:ind w:right="-72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0B5373F" w14:textId="77777777" w:rsidR="00ED72EE" w:rsidRPr="005673E7" w:rsidRDefault="00ED72EE" w:rsidP="005B05A9">
            <w:pPr>
              <w:spacing w:line="240" w:lineRule="auto"/>
              <w:ind w:right="-72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13152D27" w14:textId="77777777" w:rsidR="00ED72EE" w:rsidRPr="005673E7" w:rsidRDefault="00ED72EE" w:rsidP="005B05A9">
            <w:pPr>
              <w:spacing w:line="240" w:lineRule="auto"/>
              <w:ind w:right="-72"/>
              <w:jc w:val="center"/>
              <w:rPr>
                <w:rFonts w:ascii="BrowalliaUPC" w:hAnsi="BrowalliaUPC" w:cs="BrowalliaUPC"/>
                <w:snapToGrid w:val="0"/>
                <w:sz w:val="24"/>
                <w:szCs w:val="24"/>
              </w:rPr>
            </w:pPr>
          </w:p>
        </w:tc>
      </w:tr>
      <w:tr w:rsidR="00610EFD" w:rsidRPr="005673E7" w14:paraId="4A5843C1" w14:textId="77777777" w:rsidTr="00C13DD2">
        <w:trPr>
          <w:trHeight w:val="360"/>
        </w:trPr>
        <w:tc>
          <w:tcPr>
            <w:tcW w:w="3628" w:type="dxa"/>
            <w:vAlign w:val="bottom"/>
          </w:tcPr>
          <w:p w14:paraId="5A8C9FA1" w14:textId="77777777" w:rsidR="00610EFD" w:rsidRPr="005673E7" w:rsidRDefault="00610EFD" w:rsidP="005B05A9">
            <w:pPr>
              <w:spacing w:line="240" w:lineRule="auto"/>
              <w:ind w:left="-108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 xml:space="preserve">ภาษีเงินได้ที่รับรู้ในกำไรขาดทุนเบ็ดเสร็จอื่น </w:t>
            </w:r>
            <w:r w:rsidRPr="005673E7">
              <w:rPr>
                <w:rFonts w:ascii="BrowalliaUPC" w:hAnsi="BrowalliaUPC" w:cs="BrowalliaUPC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202" w:type="dxa"/>
            <w:vAlign w:val="bottom"/>
          </w:tcPr>
          <w:p w14:paraId="12E0B54D" w14:textId="23C51392" w:rsidR="00610EFD" w:rsidRPr="005673E7" w:rsidRDefault="00610EFD" w:rsidP="005B05A9">
            <w:pPr>
              <w:spacing w:line="240" w:lineRule="auto"/>
              <w:ind w:left="-108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5198015F" w14:textId="77777777" w:rsidR="00610EFD" w:rsidRPr="00AD2C66" w:rsidRDefault="00610EFD" w:rsidP="00AD2C66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4F796E68" w14:textId="77777777" w:rsidR="00610EFD" w:rsidRPr="005673E7" w:rsidRDefault="00610EFD" w:rsidP="005B05A9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4"/>
                <w:szCs w:val="24"/>
              </w:rPr>
            </w:pPr>
          </w:p>
        </w:tc>
        <w:tc>
          <w:tcPr>
            <w:tcW w:w="1202" w:type="dxa"/>
            <w:vAlign w:val="bottom"/>
          </w:tcPr>
          <w:p w14:paraId="008D5DE8" w14:textId="77777777" w:rsidR="00610EFD" w:rsidRPr="005673E7" w:rsidRDefault="00610EFD" w:rsidP="005B05A9">
            <w:pPr>
              <w:spacing w:line="240" w:lineRule="auto"/>
              <w:ind w:right="-72"/>
              <w:jc w:val="right"/>
              <w:rPr>
                <w:rFonts w:ascii="BrowalliaUPC" w:hAnsi="BrowalliaUPC" w:cs="BrowalliaUPC"/>
                <w:snapToGrid w:val="0"/>
                <w:sz w:val="24"/>
                <w:szCs w:val="24"/>
              </w:rPr>
            </w:pPr>
          </w:p>
        </w:tc>
      </w:tr>
      <w:tr w:rsidR="0054025B" w:rsidRPr="005673E7" w14:paraId="67BB2E7B" w14:textId="77777777" w:rsidTr="00C13DD2">
        <w:trPr>
          <w:trHeight w:val="384"/>
        </w:trPr>
        <w:tc>
          <w:tcPr>
            <w:tcW w:w="3628" w:type="dxa"/>
            <w:vAlign w:val="bottom"/>
            <w:hideMark/>
          </w:tcPr>
          <w:p w14:paraId="6DE437B7" w14:textId="54278E95" w:rsidR="0054025B" w:rsidRPr="005673E7" w:rsidRDefault="0054025B" w:rsidP="0054025B">
            <w:pPr>
              <w:tabs>
                <w:tab w:val="clear" w:pos="227"/>
              </w:tabs>
              <w:spacing w:line="240" w:lineRule="auto"/>
              <w:ind w:left="456" w:hanging="284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ขาดทุนจากการประมาณการตาม</w:t>
            </w:r>
            <w:r w:rsidRPr="005673E7">
              <w:rPr>
                <w:rFonts w:ascii="BrowalliaUPC" w:hAnsi="BrowalliaUPC" w:cs="BrowalliaUPC"/>
                <w:sz w:val="24"/>
                <w:szCs w:val="24"/>
                <w:lang w:val="en-GB"/>
              </w:rPr>
              <w:br/>
            </w: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หลักคณิตศาสตร์ประกันภัย</w:t>
            </w:r>
          </w:p>
        </w:tc>
        <w:tc>
          <w:tcPr>
            <w:tcW w:w="1202" w:type="dxa"/>
            <w:shd w:val="clear" w:color="auto" w:fill="auto"/>
          </w:tcPr>
          <w:p w14:paraId="0561B30A" w14:textId="77777777" w:rsidR="0054025B" w:rsidRPr="005673E7" w:rsidRDefault="0054025B" w:rsidP="006449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73A4D02" w14:textId="60A6088A" w:rsidR="0054025B" w:rsidRPr="005673E7" w:rsidRDefault="00653D7A" w:rsidP="006449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54025B" w:rsidRPr="005673E7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B11BA8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54025B" w:rsidRPr="005673E7">
              <w:rPr>
                <w:rFonts w:ascii="BrowalliaUPC" w:hAnsi="BrowalliaUPC" w:cs="BrowalliaUPC"/>
                <w:sz w:val="24"/>
                <w:szCs w:val="24"/>
              </w:rPr>
              <w:t>8</w:t>
            </w:r>
            <w:r w:rsidR="00B11BA8"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  <w:tc>
          <w:tcPr>
            <w:tcW w:w="1202" w:type="dxa"/>
            <w:vAlign w:val="bottom"/>
          </w:tcPr>
          <w:p w14:paraId="579A15E4" w14:textId="600730D9" w:rsidR="0054025B" w:rsidRPr="005673E7" w:rsidRDefault="0054025B" w:rsidP="006449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42A9245C" w14:textId="0EE9E3F4" w:rsidR="0054025B" w:rsidRPr="005673E7" w:rsidRDefault="0054025B" w:rsidP="0064497C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</w:tcPr>
          <w:p w14:paraId="37E6D166" w14:textId="77777777" w:rsidR="0054025B" w:rsidRPr="005673E7" w:rsidRDefault="0054025B" w:rsidP="006449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6DE4C711" w14:textId="3E74F0E1" w:rsidR="0054025B" w:rsidRPr="005673E7" w:rsidRDefault="00B11BA8" w:rsidP="006449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926</w:t>
            </w:r>
          </w:p>
        </w:tc>
        <w:tc>
          <w:tcPr>
            <w:tcW w:w="1202" w:type="dxa"/>
            <w:vAlign w:val="bottom"/>
          </w:tcPr>
          <w:p w14:paraId="20BC9128" w14:textId="3DDAC96E" w:rsidR="0054025B" w:rsidRPr="005673E7" w:rsidRDefault="0054025B" w:rsidP="006449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CB5DBB8" w14:textId="0D6E46DF" w:rsidR="0054025B" w:rsidRPr="005673E7" w:rsidRDefault="0054025B" w:rsidP="0064497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54025B" w:rsidRPr="005673E7" w14:paraId="30D9F7F7" w14:textId="77777777" w:rsidTr="0064497C">
        <w:trPr>
          <w:trHeight w:val="396"/>
        </w:trPr>
        <w:tc>
          <w:tcPr>
            <w:tcW w:w="3628" w:type="dxa"/>
            <w:vAlign w:val="bottom"/>
            <w:hideMark/>
          </w:tcPr>
          <w:p w14:paraId="12F322A4" w14:textId="30477653" w:rsidR="0054025B" w:rsidRPr="005673E7" w:rsidRDefault="0054025B" w:rsidP="0054025B">
            <w:pPr>
              <w:tabs>
                <w:tab w:val="clear" w:pos="227"/>
                <w:tab w:val="left" w:pos="172"/>
              </w:tabs>
              <w:spacing w:line="240" w:lineRule="auto"/>
              <w:ind w:left="172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484AE05" w14:textId="05FC3F4F" w:rsidR="0054025B" w:rsidRPr="005673E7" w:rsidRDefault="00B11BA8" w:rsidP="0064497C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54025B" w:rsidRPr="005673E7">
              <w:rPr>
                <w:rFonts w:ascii="BrowalliaUPC" w:hAnsi="BrowalliaUPC" w:cs="BrowalliaUPC"/>
                <w:sz w:val="24"/>
                <w:szCs w:val="24"/>
              </w:rPr>
              <w:t>,</w:t>
            </w:r>
            <w:r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54025B" w:rsidRPr="005673E7">
              <w:rPr>
                <w:rFonts w:ascii="BrowalliaUPC" w:hAnsi="BrowalliaUPC" w:cs="BrowalliaUPC"/>
                <w:sz w:val="24"/>
                <w:szCs w:val="24"/>
              </w:rPr>
              <w:t>8</w:t>
            </w:r>
            <w:r>
              <w:rPr>
                <w:rFonts w:ascii="BrowalliaUPC" w:hAnsi="BrowalliaUPC" w:cs="BrowalliaUPC"/>
                <w:sz w:val="24"/>
                <w:szCs w:val="24"/>
              </w:rPr>
              <w:t>7</w:t>
            </w:r>
          </w:p>
        </w:tc>
        <w:tc>
          <w:tcPr>
            <w:tcW w:w="1202" w:type="dxa"/>
            <w:vAlign w:val="bottom"/>
          </w:tcPr>
          <w:p w14:paraId="4114B162" w14:textId="61203E0E" w:rsidR="0054025B" w:rsidRPr="005673E7" w:rsidRDefault="0064497C" w:rsidP="0064497C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1E5E5F3" w14:textId="088D1934" w:rsidR="0054025B" w:rsidRPr="005673E7" w:rsidRDefault="00B11BA8" w:rsidP="0064497C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926</w:t>
            </w:r>
          </w:p>
        </w:tc>
        <w:tc>
          <w:tcPr>
            <w:tcW w:w="1202" w:type="dxa"/>
            <w:vAlign w:val="bottom"/>
          </w:tcPr>
          <w:p w14:paraId="7BB383F3" w14:textId="054C29EB" w:rsidR="0054025B" w:rsidRPr="005673E7" w:rsidRDefault="0054025B" w:rsidP="0064497C">
            <w:pPr>
              <w:pBdr>
                <w:bottom w:val="single" w:sz="12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</w:tbl>
    <w:p w14:paraId="44BB2C37" w14:textId="5B9C23A1" w:rsidR="001C6DBB" w:rsidRDefault="001C6DBB" w:rsidP="001C6DBB">
      <w:pPr>
        <w:spacing w:line="240" w:lineRule="auto"/>
        <w:ind w:right="-18"/>
        <w:jc w:val="thaiDistribute"/>
        <w:outlineLvl w:val="0"/>
        <w:rPr>
          <w:rFonts w:ascii="BrowalliaUPC" w:hAnsi="BrowalliaUPC" w:cs="BrowalliaUPC"/>
          <w:color w:val="0000FF"/>
          <w:sz w:val="28"/>
          <w:szCs w:val="28"/>
        </w:rPr>
      </w:pPr>
    </w:p>
    <w:p w14:paraId="2A09E944" w14:textId="7D580664" w:rsidR="001C6DBB" w:rsidRPr="006C1D50" w:rsidRDefault="001C6DBB" w:rsidP="001C6DBB">
      <w:pPr>
        <w:ind w:left="99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 w:hint="cs"/>
          <w:sz w:val="28"/>
          <w:szCs w:val="28"/>
          <w:cs/>
        </w:rPr>
        <w:t xml:space="preserve">กลุ่มบริษัทไม่ได้รับรู้สินทรัพย์ภาษีเงินได้จำนวน </w:t>
      </w:r>
      <w:r w:rsidR="002F1485" w:rsidRPr="006C1D50">
        <w:rPr>
          <w:rFonts w:ascii="BrowalliaUPC" w:hAnsi="BrowalliaUPC" w:cs="BrowalliaUPC"/>
          <w:sz w:val="28"/>
          <w:szCs w:val="28"/>
        </w:rPr>
        <w:t>1,</w:t>
      </w:r>
      <w:r w:rsidR="00F44D0B">
        <w:rPr>
          <w:rFonts w:ascii="BrowalliaUPC" w:hAnsi="BrowalliaUPC" w:cs="BrowalliaUPC"/>
          <w:sz w:val="28"/>
          <w:szCs w:val="28"/>
        </w:rPr>
        <w:t>710</w:t>
      </w:r>
      <w:r w:rsidR="002F1485" w:rsidRPr="006C1D50">
        <w:rPr>
          <w:rFonts w:ascii="BrowalliaUPC" w:hAnsi="BrowalliaUPC" w:cs="BrowalliaUPC"/>
          <w:sz w:val="28"/>
          <w:szCs w:val="28"/>
        </w:rPr>
        <w:t>.</w:t>
      </w:r>
      <w:r w:rsidR="00F44D0B">
        <w:rPr>
          <w:rFonts w:ascii="BrowalliaUPC" w:hAnsi="BrowalliaUPC" w:cs="BrowalliaUPC"/>
          <w:sz w:val="28"/>
          <w:szCs w:val="28"/>
        </w:rPr>
        <w:t>28</w:t>
      </w:r>
      <w:r w:rsidRPr="006C1D50">
        <w:rPr>
          <w:rFonts w:ascii="BrowalliaUPC" w:hAnsi="BrowalliaUPC" w:cs="BrowalliaUPC" w:hint="cs"/>
          <w:sz w:val="28"/>
          <w:szCs w:val="28"/>
        </w:rPr>
        <w:t xml:space="preserve"> </w:t>
      </w:r>
      <w:r w:rsidRPr="006C1D50">
        <w:rPr>
          <w:rFonts w:ascii="BrowalliaUPC" w:hAnsi="BrowalliaUPC" w:cs="BrowalliaUPC" w:hint="cs"/>
          <w:sz w:val="28"/>
          <w:szCs w:val="28"/>
          <w:cs/>
        </w:rPr>
        <w:t xml:space="preserve">ล้านบาท </w:t>
      </w:r>
      <w:r w:rsidRPr="006C1D50">
        <w:rPr>
          <w:rFonts w:ascii="BrowalliaUPC" w:hAnsi="BrowalliaUPC" w:cs="BrowalliaUPC" w:hint="cs"/>
          <w:sz w:val="28"/>
          <w:szCs w:val="28"/>
        </w:rPr>
        <w:t xml:space="preserve">(2562 : </w:t>
      </w:r>
      <w:r w:rsidR="00F44D0B">
        <w:rPr>
          <w:rFonts w:ascii="BrowalliaUPC" w:hAnsi="BrowalliaUPC" w:cs="BrowalliaUPC"/>
          <w:sz w:val="28"/>
          <w:szCs w:val="28"/>
        </w:rPr>
        <w:t>2,404.55</w:t>
      </w:r>
      <w:r w:rsidRPr="006C1D50">
        <w:rPr>
          <w:rFonts w:ascii="BrowalliaUPC" w:hAnsi="BrowalliaUPC" w:cs="BrowalliaUPC" w:hint="cs"/>
          <w:sz w:val="28"/>
          <w:szCs w:val="28"/>
        </w:rPr>
        <w:t xml:space="preserve"> </w:t>
      </w:r>
      <w:r w:rsidRPr="006C1D50">
        <w:rPr>
          <w:rFonts w:ascii="BrowalliaUPC" w:hAnsi="BrowalliaUPC" w:cs="BrowalliaUPC" w:hint="cs"/>
          <w:sz w:val="28"/>
          <w:szCs w:val="28"/>
          <w:cs/>
        </w:rPr>
        <w:t xml:space="preserve">ล้านบาท) ที่เกิดจากรายการขาดทุนจำนวน </w:t>
      </w:r>
      <w:r w:rsidR="002F1485" w:rsidRPr="006C1D50">
        <w:rPr>
          <w:rFonts w:ascii="BrowalliaUPC" w:hAnsi="BrowalliaUPC" w:cs="BrowalliaUPC"/>
          <w:sz w:val="28"/>
          <w:szCs w:val="28"/>
        </w:rPr>
        <w:t>3</w:t>
      </w:r>
      <w:r w:rsidRPr="006C1D50">
        <w:rPr>
          <w:rFonts w:ascii="BrowalliaUPC" w:hAnsi="BrowalliaUPC" w:cs="BrowalliaUPC" w:hint="cs"/>
          <w:sz w:val="28"/>
          <w:szCs w:val="28"/>
        </w:rPr>
        <w:t>,5</w:t>
      </w:r>
      <w:r w:rsidR="00A74CF8" w:rsidRPr="006C1D50">
        <w:rPr>
          <w:rFonts w:ascii="BrowalliaUPC" w:hAnsi="BrowalliaUPC" w:cs="BrowalliaUPC"/>
          <w:sz w:val="28"/>
          <w:szCs w:val="28"/>
        </w:rPr>
        <w:t>19</w:t>
      </w:r>
      <w:r w:rsidR="003579FB" w:rsidRPr="006C1D50">
        <w:rPr>
          <w:rFonts w:ascii="BrowalliaUPC" w:hAnsi="BrowalliaUPC" w:cs="BrowalliaUPC"/>
          <w:sz w:val="28"/>
          <w:szCs w:val="28"/>
        </w:rPr>
        <w:t>.</w:t>
      </w:r>
      <w:r w:rsidR="00D30927">
        <w:rPr>
          <w:rFonts w:ascii="BrowalliaUPC" w:hAnsi="BrowalliaUPC" w:cs="BrowalliaUPC"/>
          <w:sz w:val="28"/>
          <w:szCs w:val="28"/>
        </w:rPr>
        <w:t>9</w:t>
      </w:r>
      <w:r w:rsidR="003579FB" w:rsidRPr="006C1D50">
        <w:rPr>
          <w:rFonts w:ascii="BrowalliaUPC" w:hAnsi="BrowalliaUPC" w:cs="BrowalliaUPC"/>
          <w:sz w:val="28"/>
          <w:szCs w:val="28"/>
        </w:rPr>
        <w:t>7</w:t>
      </w:r>
      <w:r w:rsidRPr="006C1D50">
        <w:rPr>
          <w:rFonts w:ascii="BrowalliaUPC" w:hAnsi="BrowalliaUPC" w:cs="BrowalliaUPC" w:hint="cs"/>
          <w:sz w:val="28"/>
          <w:szCs w:val="28"/>
        </w:rPr>
        <w:t xml:space="preserve"> </w:t>
      </w:r>
      <w:r w:rsidRPr="006C1D50">
        <w:rPr>
          <w:rFonts w:ascii="BrowalliaUPC" w:hAnsi="BrowalliaUPC" w:cs="BrowalliaUPC" w:hint="cs"/>
          <w:sz w:val="28"/>
          <w:szCs w:val="28"/>
          <w:cs/>
        </w:rPr>
        <w:t xml:space="preserve">ล้านบาท </w:t>
      </w:r>
      <w:r w:rsidRPr="006C1D50">
        <w:rPr>
          <w:rFonts w:ascii="BrowalliaUPC" w:hAnsi="BrowalliaUPC" w:cs="BrowalliaUPC" w:hint="cs"/>
          <w:sz w:val="28"/>
          <w:szCs w:val="28"/>
        </w:rPr>
        <w:t xml:space="preserve">(2562 : </w:t>
      </w:r>
      <w:r w:rsidR="00A74CF8" w:rsidRPr="006C1D50">
        <w:rPr>
          <w:rFonts w:ascii="BrowalliaUPC" w:hAnsi="BrowalliaUPC" w:cs="BrowalliaUPC"/>
          <w:sz w:val="28"/>
          <w:szCs w:val="28"/>
        </w:rPr>
        <w:t>3</w:t>
      </w:r>
      <w:r w:rsidRPr="006C1D50">
        <w:rPr>
          <w:rFonts w:ascii="BrowalliaUPC" w:hAnsi="BrowalliaUPC" w:cs="BrowalliaUPC" w:hint="cs"/>
          <w:sz w:val="28"/>
          <w:szCs w:val="28"/>
        </w:rPr>
        <w:t>,</w:t>
      </w:r>
      <w:r w:rsidR="00A74CF8" w:rsidRPr="006C1D50">
        <w:rPr>
          <w:rFonts w:ascii="BrowalliaUPC" w:hAnsi="BrowalliaUPC" w:cs="BrowalliaUPC"/>
          <w:sz w:val="28"/>
          <w:szCs w:val="28"/>
        </w:rPr>
        <w:t>417</w:t>
      </w:r>
      <w:r w:rsidR="003579FB" w:rsidRPr="006C1D50">
        <w:rPr>
          <w:rFonts w:ascii="BrowalliaUPC" w:hAnsi="BrowalliaUPC" w:cs="BrowalliaUPC"/>
          <w:sz w:val="28"/>
          <w:szCs w:val="28"/>
        </w:rPr>
        <w:t>.</w:t>
      </w:r>
      <w:r w:rsidR="00A74CF8" w:rsidRPr="006C1D50">
        <w:rPr>
          <w:rFonts w:ascii="BrowalliaUPC" w:hAnsi="BrowalliaUPC" w:cs="BrowalliaUPC"/>
          <w:sz w:val="28"/>
          <w:szCs w:val="28"/>
        </w:rPr>
        <w:t>42</w:t>
      </w:r>
      <w:r w:rsidRPr="006C1D50">
        <w:rPr>
          <w:rFonts w:ascii="BrowalliaUPC" w:hAnsi="BrowalliaUPC" w:cs="BrowalliaUPC" w:hint="cs"/>
          <w:sz w:val="28"/>
          <w:szCs w:val="28"/>
        </w:rPr>
        <w:t xml:space="preserve"> </w:t>
      </w:r>
      <w:r w:rsidRPr="006C1D50">
        <w:rPr>
          <w:rFonts w:ascii="BrowalliaUPC" w:hAnsi="BrowalliaUPC" w:cs="BrowalliaUPC" w:hint="cs"/>
          <w:sz w:val="28"/>
          <w:szCs w:val="28"/>
          <w:cs/>
        </w:rPr>
        <w:t>ล้านบาท) จากบริษัทย่อยที่สามารถยกไปเพื่อหักกลบกับกำไรทางภาษีในอนาคต ทั้งนี้เนื่องจากกลุ่มบริษัทไม่คาดว่าบริษัทย่อยดังกล่าวจะมีกำไรทางภาษีเพียงพอ เพื่อใช้ประโยชน์จากรายการขาดทุนทางภาษียกมาดังกล่าวในอนาคตอันใกล้</w:t>
      </w:r>
    </w:p>
    <w:p w14:paraId="100FB5AD" w14:textId="77777777" w:rsidR="001C6DBB" w:rsidRPr="006C1D50" w:rsidRDefault="001C6DBB" w:rsidP="00051FDE">
      <w:pPr>
        <w:spacing w:line="240" w:lineRule="auto"/>
        <w:ind w:left="990" w:right="-18"/>
        <w:jc w:val="thaiDistribute"/>
        <w:outlineLvl w:val="0"/>
        <w:rPr>
          <w:rFonts w:ascii="BrowalliaUPC" w:hAnsi="BrowalliaUPC" w:cs="BrowalliaUPC"/>
          <w:sz w:val="28"/>
          <w:szCs w:val="28"/>
        </w:rPr>
      </w:pPr>
    </w:p>
    <w:p w14:paraId="05DE1866" w14:textId="2814582F" w:rsidR="00BC35C9" w:rsidRPr="006C1D50" w:rsidRDefault="00BC35C9" w:rsidP="00D03BC2">
      <w:pPr>
        <w:pStyle w:val="CordiaNew"/>
        <w:tabs>
          <w:tab w:val="clear" w:pos="4153"/>
          <w:tab w:val="left" w:pos="567"/>
        </w:tabs>
        <w:jc w:val="thaiDistribute"/>
        <w:rPr>
          <w:rFonts w:ascii="BrowalliaUPC" w:hAnsi="BrowalliaUPC" w:cs="BrowalliaUPC"/>
          <w:color w:val="auto"/>
          <w:sz w:val="28"/>
          <w:szCs w:val="28"/>
        </w:rPr>
      </w:pPr>
    </w:p>
    <w:p w14:paraId="2F87C191" w14:textId="06199DE3" w:rsidR="00EE1E6F" w:rsidRPr="005673E7" w:rsidRDefault="00EE1E6F" w:rsidP="00D03BC2">
      <w:pPr>
        <w:pStyle w:val="CordiaNew"/>
        <w:tabs>
          <w:tab w:val="clear" w:pos="4153"/>
          <w:tab w:val="left" w:pos="567"/>
        </w:tabs>
        <w:jc w:val="thaiDistribute"/>
        <w:rPr>
          <w:rFonts w:ascii="BrowalliaUPC" w:hAnsi="BrowalliaUPC" w:cs="BrowalliaUPC"/>
          <w:color w:val="FF0000"/>
          <w:sz w:val="28"/>
          <w:szCs w:val="28"/>
        </w:rPr>
      </w:pPr>
    </w:p>
    <w:p w14:paraId="1FCAC883" w14:textId="417B0229" w:rsidR="00EE1E6F" w:rsidRPr="005673E7" w:rsidRDefault="00EE1E6F" w:rsidP="00D03BC2">
      <w:pPr>
        <w:pStyle w:val="CordiaNew"/>
        <w:tabs>
          <w:tab w:val="clear" w:pos="4153"/>
          <w:tab w:val="left" w:pos="567"/>
        </w:tabs>
        <w:jc w:val="thaiDistribute"/>
        <w:rPr>
          <w:rFonts w:ascii="BrowalliaUPC" w:hAnsi="BrowalliaUPC" w:cs="BrowalliaUPC"/>
          <w:color w:val="FF0000"/>
          <w:sz w:val="28"/>
          <w:szCs w:val="28"/>
        </w:rPr>
      </w:pPr>
    </w:p>
    <w:p w14:paraId="270EBE0E" w14:textId="7B9DECC9" w:rsidR="00EE1E6F" w:rsidRPr="005673E7" w:rsidRDefault="00EE1E6F" w:rsidP="00D03BC2">
      <w:pPr>
        <w:pStyle w:val="CordiaNew"/>
        <w:tabs>
          <w:tab w:val="clear" w:pos="4153"/>
          <w:tab w:val="left" w:pos="567"/>
        </w:tabs>
        <w:jc w:val="thaiDistribute"/>
        <w:rPr>
          <w:rFonts w:ascii="BrowalliaUPC" w:hAnsi="BrowalliaUPC" w:cs="BrowalliaUPC"/>
          <w:color w:val="FF0000"/>
          <w:sz w:val="28"/>
          <w:szCs w:val="28"/>
        </w:rPr>
      </w:pPr>
    </w:p>
    <w:p w14:paraId="7491C2B8" w14:textId="16E7F5AC" w:rsidR="00EE1E6F" w:rsidRPr="005673E7" w:rsidRDefault="00EE1E6F" w:rsidP="00D03BC2">
      <w:pPr>
        <w:pStyle w:val="CordiaNew"/>
        <w:tabs>
          <w:tab w:val="clear" w:pos="4153"/>
          <w:tab w:val="left" w:pos="567"/>
        </w:tabs>
        <w:jc w:val="thaiDistribute"/>
        <w:rPr>
          <w:rFonts w:ascii="BrowalliaUPC" w:hAnsi="BrowalliaUPC" w:cs="BrowalliaUPC"/>
          <w:color w:val="FF0000"/>
          <w:sz w:val="28"/>
          <w:szCs w:val="28"/>
        </w:rPr>
      </w:pPr>
    </w:p>
    <w:p w14:paraId="4E386953" w14:textId="2BC8B73C" w:rsidR="00232AE8" w:rsidRDefault="00232AE8" w:rsidP="00D03BC2">
      <w:pPr>
        <w:pStyle w:val="CordiaNew"/>
        <w:tabs>
          <w:tab w:val="clear" w:pos="4153"/>
          <w:tab w:val="left" w:pos="567"/>
        </w:tabs>
        <w:jc w:val="thaiDistribute"/>
        <w:rPr>
          <w:rFonts w:ascii="BrowalliaUPC" w:hAnsi="BrowalliaUPC" w:cs="BrowalliaUPC"/>
          <w:color w:val="FF0000"/>
          <w:sz w:val="28"/>
          <w:szCs w:val="28"/>
        </w:rPr>
      </w:pPr>
    </w:p>
    <w:p w14:paraId="4E2A4898" w14:textId="77777777" w:rsidR="00232AE8" w:rsidRPr="005673E7" w:rsidRDefault="00232AE8" w:rsidP="00D03BC2">
      <w:pPr>
        <w:pStyle w:val="CordiaNew"/>
        <w:tabs>
          <w:tab w:val="clear" w:pos="4153"/>
          <w:tab w:val="left" w:pos="567"/>
        </w:tabs>
        <w:jc w:val="thaiDistribute"/>
        <w:rPr>
          <w:rFonts w:ascii="BrowalliaUPC" w:hAnsi="BrowalliaUPC" w:cs="BrowalliaUPC"/>
          <w:color w:val="FF0000"/>
          <w:sz w:val="28"/>
          <w:szCs w:val="28"/>
        </w:rPr>
      </w:pPr>
    </w:p>
    <w:p w14:paraId="48F9F389" w14:textId="3800B4F9" w:rsidR="00EE1E6F" w:rsidRPr="005673E7" w:rsidRDefault="00EE1E6F" w:rsidP="00D03BC2">
      <w:pPr>
        <w:pStyle w:val="CordiaNew"/>
        <w:tabs>
          <w:tab w:val="clear" w:pos="4153"/>
          <w:tab w:val="left" w:pos="567"/>
        </w:tabs>
        <w:jc w:val="thaiDistribute"/>
        <w:rPr>
          <w:rFonts w:ascii="BrowalliaUPC" w:hAnsi="BrowalliaUPC" w:cs="BrowalliaUPC"/>
          <w:color w:val="FF0000"/>
          <w:sz w:val="28"/>
          <w:szCs w:val="28"/>
        </w:rPr>
      </w:pPr>
    </w:p>
    <w:p w14:paraId="163767E3" w14:textId="4451E360" w:rsidR="009D6197" w:rsidRPr="005673E7" w:rsidRDefault="006A723C" w:rsidP="009D6197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hanging="644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lastRenderedPageBreak/>
        <w:t>ทุนเรือนหุ้น</w:t>
      </w:r>
    </w:p>
    <w:p w14:paraId="148CBF68" w14:textId="77777777" w:rsidR="009758ED" w:rsidRPr="005673E7" w:rsidRDefault="009758ED" w:rsidP="009758ED">
      <w:pPr>
        <w:pStyle w:val="CordiaNew"/>
        <w:tabs>
          <w:tab w:val="clear" w:pos="4153"/>
          <w:tab w:val="left" w:pos="426"/>
        </w:tabs>
        <w:ind w:left="644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1AC84443" w14:textId="4AE0F74B" w:rsidR="009758ED" w:rsidRPr="005673E7" w:rsidRDefault="009758ED" w:rsidP="00CB5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bookmarkStart w:id="13" w:name="_Hlk33649564"/>
      <w:r w:rsidRPr="005673E7">
        <w:rPr>
          <w:rFonts w:ascii="BrowalliaUPC" w:hAnsi="BrowalliaUPC" w:cs="BrowalliaUPC"/>
          <w:sz w:val="28"/>
          <w:szCs w:val="28"/>
          <w:cs/>
        </w:rPr>
        <w:t>ในการประชุมวิสามัญผู้ถือหุ้น</w:t>
      </w:r>
      <w:r w:rsidR="00F44667" w:rsidRPr="005673E7">
        <w:rPr>
          <w:rFonts w:ascii="BrowalliaUPC" w:hAnsi="BrowalliaUPC" w:cs="BrowalliaUPC"/>
          <w:sz w:val="28"/>
          <w:szCs w:val="28"/>
          <w:cs/>
        </w:rPr>
        <w:t xml:space="preserve"> ครั้งที่ </w:t>
      </w:r>
      <w:r w:rsidR="00F44667" w:rsidRPr="005673E7">
        <w:rPr>
          <w:rFonts w:ascii="BrowalliaUPC" w:hAnsi="BrowalliaUPC" w:cs="BrowalliaUPC"/>
          <w:sz w:val="28"/>
          <w:szCs w:val="28"/>
        </w:rPr>
        <w:t xml:space="preserve">1/2562 </w:t>
      </w:r>
      <w:r w:rsidR="00F44667" w:rsidRPr="005673E7">
        <w:rPr>
          <w:rFonts w:ascii="BrowalliaUPC" w:hAnsi="BrowalliaUPC" w:cs="BrowalliaUPC"/>
          <w:sz w:val="28"/>
          <w:szCs w:val="28"/>
          <w:cs/>
        </w:rPr>
        <w:t xml:space="preserve">เมื่อวันที่ </w:t>
      </w:r>
      <w:r w:rsidR="00F44667" w:rsidRPr="005673E7">
        <w:rPr>
          <w:rFonts w:ascii="BrowalliaUPC" w:hAnsi="BrowalliaUPC" w:cs="BrowalliaUPC"/>
          <w:sz w:val="28"/>
          <w:szCs w:val="28"/>
        </w:rPr>
        <w:t xml:space="preserve">5 </w:t>
      </w:r>
      <w:r w:rsidR="00F44667" w:rsidRPr="005673E7">
        <w:rPr>
          <w:rFonts w:ascii="BrowalliaUPC" w:hAnsi="BrowalliaUPC" w:cs="BrowalliaUPC"/>
          <w:sz w:val="28"/>
          <w:szCs w:val="28"/>
          <w:cs/>
        </w:rPr>
        <w:t xml:space="preserve">พฤศจิกายน </w:t>
      </w:r>
      <w:r w:rsidR="00F44667" w:rsidRPr="005673E7">
        <w:rPr>
          <w:rFonts w:ascii="BrowalliaUPC" w:hAnsi="BrowalliaUPC" w:cs="BrowalliaUPC"/>
          <w:sz w:val="28"/>
          <w:szCs w:val="28"/>
        </w:rPr>
        <w:t xml:space="preserve">2562 </w:t>
      </w:r>
      <w:r w:rsidR="00F44667" w:rsidRPr="005673E7">
        <w:rPr>
          <w:rFonts w:ascii="BrowalliaUPC" w:hAnsi="BrowalliaUPC" w:cs="BrowalliaUPC"/>
          <w:sz w:val="28"/>
          <w:szCs w:val="28"/>
          <w:cs/>
        </w:rPr>
        <w:t xml:space="preserve">ที่ประชุมมีมติอนุมัติเพิ่มทุนจดทะเบียนของบริษัทจาก </w:t>
      </w:r>
      <w:bookmarkStart w:id="14" w:name="_Hlk33650274"/>
      <w:r w:rsidR="00F44667" w:rsidRPr="005673E7">
        <w:rPr>
          <w:rFonts w:ascii="BrowalliaUPC" w:hAnsi="BrowalliaUPC" w:cs="BrowalliaUPC"/>
          <w:sz w:val="28"/>
          <w:szCs w:val="28"/>
        </w:rPr>
        <w:t>2,577,488,835</w:t>
      </w:r>
      <w:bookmarkEnd w:id="14"/>
      <w:r w:rsidR="00F44667" w:rsidRPr="005673E7">
        <w:rPr>
          <w:rFonts w:ascii="BrowalliaUPC" w:hAnsi="BrowalliaUPC" w:cs="BrowalliaUPC"/>
          <w:sz w:val="28"/>
          <w:szCs w:val="28"/>
          <w:cs/>
        </w:rPr>
        <w:t xml:space="preserve"> บาท เป็น </w:t>
      </w:r>
      <w:bookmarkStart w:id="15" w:name="_Hlk33650283"/>
      <w:r w:rsidR="00F44667" w:rsidRPr="005673E7">
        <w:rPr>
          <w:rFonts w:ascii="BrowalliaUPC" w:hAnsi="BrowalliaUPC" w:cs="BrowalliaUPC"/>
          <w:sz w:val="28"/>
          <w:szCs w:val="28"/>
        </w:rPr>
        <w:t>3,181,554,810</w:t>
      </w:r>
      <w:bookmarkEnd w:id="15"/>
      <w:r w:rsidR="00F44667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F44667" w:rsidRPr="005673E7">
        <w:rPr>
          <w:rFonts w:ascii="BrowalliaUPC" w:hAnsi="BrowalliaUPC" w:cs="BrowalliaUPC"/>
          <w:sz w:val="28"/>
          <w:szCs w:val="28"/>
          <w:cs/>
        </w:rPr>
        <w:t xml:space="preserve">บาท โดยออกหุ้นสามัญจำนวน </w:t>
      </w:r>
      <w:r w:rsidR="00F44667" w:rsidRPr="005673E7">
        <w:rPr>
          <w:rFonts w:ascii="BrowalliaUPC" w:hAnsi="BrowalliaUPC" w:cs="BrowalliaUPC"/>
          <w:sz w:val="28"/>
          <w:szCs w:val="28"/>
        </w:rPr>
        <w:t xml:space="preserve">8,054,212,998 </w:t>
      </w:r>
      <w:r w:rsidR="00F44667" w:rsidRPr="005673E7">
        <w:rPr>
          <w:rFonts w:ascii="BrowalliaUPC" w:hAnsi="BrowalliaUPC" w:cs="BrowalliaUPC"/>
          <w:sz w:val="28"/>
          <w:szCs w:val="28"/>
          <w:cs/>
        </w:rPr>
        <w:t xml:space="preserve">หุ้น มูลค่าที่ตราไว้หุ้นละ </w:t>
      </w:r>
      <w:r w:rsidR="00F44667" w:rsidRPr="005673E7">
        <w:rPr>
          <w:rFonts w:ascii="BrowalliaUPC" w:hAnsi="BrowalliaUPC" w:cs="BrowalliaUPC"/>
          <w:sz w:val="28"/>
          <w:szCs w:val="28"/>
        </w:rPr>
        <w:t xml:space="preserve">0.075 </w:t>
      </w:r>
      <w:r w:rsidR="00F44667" w:rsidRPr="005673E7">
        <w:rPr>
          <w:rFonts w:ascii="BrowalliaUPC" w:hAnsi="BrowalliaUPC" w:cs="BrowalliaUPC"/>
          <w:sz w:val="28"/>
          <w:szCs w:val="28"/>
          <w:cs/>
        </w:rPr>
        <w:t xml:space="preserve">บาท โดยเสนอขายหุ้นสามัญเพิ่มทุนให้แก่ผู้ถือหุ้นเดิมของบริษัทตามสัดส่วนจำนวนหุ้นที่ผู้ถือหุ้นแต่ละรายถืออยู่ </w:t>
      </w:r>
      <w:r w:rsidR="00F44667" w:rsidRPr="005673E7">
        <w:rPr>
          <w:rFonts w:ascii="BrowalliaUPC" w:hAnsi="BrowalliaUPC" w:cs="BrowalliaUPC"/>
          <w:sz w:val="28"/>
          <w:szCs w:val="28"/>
        </w:rPr>
        <w:t>(Right Offering)</w:t>
      </w:r>
      <w:r w:rsidR="00F44667" w:rsidRPr="005673E7">
        <w:rPr>
          <w:rFonts w:ascii="BrowalliaUPC" w:hAnsi="BrowalliaUPC" w:cs="BrowalliaUPC"/>
          <w:sz w:val="28"/>
          <w:szCs w:val="28"/>
          <w:cs/>
        </w:rPr>
        <w:t xml:space="preserve"> ในอัตรา </w:t>
      </w:r>
      <w:r w:rsidR="00F44667" w:rsidRPr="005673E7">
        <w:rPr>
          <w:rFonts w:ascii="BrowalliaUPC" w:hAnsi="BrowalliaUPC" w:cs="BrowalliaUPC"/>
          <w:sz w:val="28"/>
          <w:szCs w:val="28"/>
        </w:rPr>
        <w:t xml:space="preserve">4 </w:t>
      </w:r>
      <w:r w:rsidR="00F44667" w:rsidRPr="005673E7">
        <w:rPr>
          <w:rFonts w:ascii="BrowalliaUPC" w:hAnsi="BrowalliaUPC" w:cs="BrowalliaUPC"/>
          <w:sz w:val="28"/>
          <w:szCs w:val="28"/>
          <w:cs/>
        </w:rPr>
        <w:t xml:space="preserve">หุ้นเดิมต่อ </w:t>
      </w:r>
      <w:r w:rsidR="00F44667" w:rsidRPr="005673E7">
        <w:rPr>
          <w:rFonts w:ascii="BrowalliaUPC" w:hAnsi="BrowalliaUPC" w:cs="BrowalliaUPC"/>
          <w:sz w:val="28"/>
          <w:szCs w:val="28"/>
        </w:rPr>
        <w:t xml:space="preserve">1 </w:t>
      </w:r>
      <w:r w:rsidR="00F44667" w:rsidRPr="005673E7">
        <w:rPr>
          <w:rFonts w:ascii="BrowalliaUPC" w:hAnsi="BrowalliaUPC" w:cs="BrowalliaUPC"/>
          <w:sz w:val="28"/>
          <w:szCs w:val="28"/>
          <w:cs/>
        </w:rPr>
        <w:t xml:space="preserve">หุ้นใหม่ ในราคาหุ้นละ </w:t>
      </w:r>
      <w:r w:rsidR="00F44667" w:rsidRPr="005673E7">
        <w:rPr>
          <w:rFonts w:ascii="BrowalliaUPC" w:hAnsi="BrowalliaUPC" w:cs="BrowalliaUPC"/>
          <w:sz w:val="28"/>
          <w:szCs w:val="28"/>
        </w:rPr>
        <w:t>0.05</w:t>
      </w:r>
      <w:r w:rsidR="002412EE" w:rsidRPr="005673E7">
        <w:rPr>
          <w:rFonts w:ascii="BrowalliaUPC" w:hAnsi="BrowalliaUPC" w:cs="BrowalliaUPC"/>
          <w:sz w:val="28"/>
          <w:szCs w:val="28"/>
        </w:rPr>
        <w:t>0</w:t>
      </w:r>
      <w:r w:rsidR="00F44667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F44667" w:rsidRPr="005673E7">
        <w:rPr>
          <w:rFonts w:ascii="BrowalliaUPC" w:hAnsi="BrowalliaUPC" w:cs="BrowalliaUPC"/>
          <w:sz w:val="28"/>
          <w:szCs w:val="28"/>
          <w:cs/>
        </w:rPr>
        <w:t xml:space="preserve">บาท มูลค่ารวม </w:t>
      </w:r>
      <w:r w:rsidR="00F44667" w:rsidRPr="005673E7">
        <w:rPr>
          <w:rFonts w:ascii="BrowalliaUPC" w:hAnsi="BrowalliaUPC" w:cs="BrowalliaUPC"/>
          <w:sz w:val="28"/>
          <w:szCs w:val="28"/>
        </w:rPr>
        <w:t xml:space="preserve">402,710,650 </w:t>
      </w:r>
      <w:r w:rsidR="00F44667" w:rsidRPr="005673E7">
        <w:rPr>
          <w:rFonts w:ascii="BrowalliaUPC" w:hAnsi="BrowalliaUPC" w:cs="BrowalliaUPC"/>
          <w:sz w:val="28"/>
          <w:szCs w:val="28"/>
          <w:cs/>
        </w:rPr>
        <w:t>บาท</w:t>
      </w:r>
    </w:p>
    <w:p w14:paraId="3EAD7722" w14:textId="1FC0343C" w:rsidR="00F44667" w:rsidRPr="005673E7" w:rsidRDefault="00F44667" w:rsidP="00CB5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</w:p>
    <w:p w14:paraId="03CA6115" w14:textId="673A2371" w:rsidR="00E25C02" w:rsidRPr="00E25C02" w:rsidRDefault="00F44667" w:rsidP="00E25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ในระหว่างปี</w:t>
      </w:r>
      <w:r w:rsidR="00CA662B" w:rsidRPr="005673E7">
        <w:rPr>
          <w:rFonts w:ascii="BrowalliaUPC" w:hAnsi="BrowalliaUPC" w:cs="BrowalliaUPC"/>
          <w:sz w:val="28"/>
          <w:szCs w:val="28"/>
        </w:rPr>
        <w:t xml:space="preserve"> 2562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บริษัทได้รับชำระเงินค่าหุ้นสามัญเพิ่มทุนที่เสนอขายแก่</w:t>
      </w:r>
      <w:r w:rsidR="002412EE" w:rsidRPr="005673E7">
        <w:rPr>
          <w:rFonts w:ascii="BrowalliaUPC" w:hAnsi="BrowalliaUPC" w:cs="BrowalliaUPC"/>
          <w:sz w:val="28"/>
          <w:szCs w:val="28"/>
          <w:cs/>
        </w:rPr>
        <w:t>ผู้ถือหุ้นแต่ละราย</w:t>
      </w:r>
      <w:r w:rsidRPr="005673E7">
        <w:rPr>
          <w:rFonts w:ascii="BrowalliaUPC" w:hAnsi="BrowalliaUPC" w:cs="BrowalliaUPC"/>
          <w:sz w:val="28"/>
          <w:szCs w:val="28"/>
          <w:cs/>
        </w:rPr>
        <w:t>จำนวน</w:t>
      </w:r>
      <w:r w:rsidR="00D45C86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D45C86" w:rsidRPr="005673E7">
        <w:rPr>
          <w:rFonts w:ascii="BrowalliaUPC" w:hAnsi="BrowalliaUPC" w:cs="BrowalliaUPC"/>
          <w:sz w:val="28"/>
          <w:szCs w:val="28"/>
        </w:rPr>
        <w:t>30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ราย รวมเป็นเงินทั้งสิ้น</w:t>
      </w:r>
      <w:proofErr w:type="spellStart"/>
      <w:r w:rsidRPr="005673E7">
        <w:rPr>
          <w:rFonts w:ascii="BrowalliaUPC" w:hAnsi="BrowalliaUPC" w:cs="BrowalliaUPC"/>
          <w:sz w:val="28"/>
          <w:szCs w:val="28"/>
          <w:cs/>
        </w:rPr>
        <w:t>จํานวน</w:t>
      </w:r>
      <w:proofErr w:type="spellEnd"/>
      <w:r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D45C86" w:rsidRPr="005673E7">
        <w:rPr>
          <w:rFonts w:ascii="BrowalliaUPC" w:hAnsi="BrowalliaUPC" w:cs="BrowalliaUPC"/>
          <w:sz w:val="28"/>
          <w:szCs w:val="28"/>
        </w:rPr>
        <w:t>0.18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ล้านบาท คิดเป็นจำนวนหุ้นสามัญรวม </w:t>
      </w:r>
      <w:r w:rsidR="00D45C86" w:rsidRPr="005673E7">
        <w:rPr>
          <w:rFonts w:ascii="BrowalliaUPC" w:hAnsi="BrowalliaUPC" w:cs="BrowalliaUPC"/>
          <w:sz w:val="28"/>
          <w:szCs w:val="28"/>
        </w:rPr>
        <w:t>3.69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ล้านหุ้น </w:t>
      </w:r>
      <w:r w:rsidR="00AF40BB" w:rsidRPr="005673E7">
        <w:rPr>
          <w:rFonts w:ascii="BrowalliaUPC" w:hAnsi="BrowalliaUPC" w:cs="BrowalliaUPC"/>
          <w:sz w:val="28"/>
          <w:szCs w:val="28"/>
          <w:cs/>
        </w:rPr>
        <w:t>(แสดงเป็นเงินรับล่วงหน้า</w:t>
      </w:r>
      <w:r w:rsidR="00D71D69" w:rsidRPr="005673E7">
        <w:rPr>
          <w:rFonts w:ascii="BrowalliaUPC" w:hAnsi="BrowalliaUPC" w:cs="BrowalliaUPC"/>
          <w:sz w:val="28"/>
          <w:szCs w:val="28"/>
          <w:cs/>
        </w:rPr>
        <w:t>ค่าหุ้นในงบแสดงฐานะการเงิน)</w:t>
      </w:r>
      <w:r w:rsidR="00E25C02">
        <w:rPr>
          <w:rFonts w:ascii="BrowalliaUPC" w:hAnsi="BrowalliaUPC" w:cs="BrowalliaUPC"/>
          <w:sz w:val="28"/>
          <w:szCs w:val="28"/>
        </w:rPr>
        <w:t xml:space="preserve"> </w:t>
      </w:r>
      <w:r w:rsidR="00E25C02" w:rsidRPr="00D66B1A">
        <w:rPr>
          <w:rFonts w:ascii="BrowalliaUPC" w:hAnsi="BrowalliaUPC" w:cs="BrowalliaUPC"/>
          <w:sz w:val="28"/>
          <w:szCs w:val="28"/>
          <w:cs/>
        </w:rPr>
        <w:t xml:space="preserve">ซึ่งในระหว่างปี </w:t>
      </w:r>
      <w:r w:rsidR="00E25C02" w:rsidRPr="00D66B1A">
        <w:rPr>
          <w:rFonts w:ascii="BrowalliaUPC" w:hAnsi="BrowalliaUPC" w:cs="BrowalliaUPC"/>
          <w:sz w:val="28"/>
          <w:szCs w:val="28"/>
        </w:rPr>
        <w:t xml:space="preserve">2563 </w:t>
      </w:r>
      <w:r w:rsidR="00E25C02" w:rsidRPr="00D66B1A">
        <w:rPr>
          <w:rFonts w:ascii="BrowalliaUPC" w:hAnsi="BrowalliaUPC" w:cs="BrowalliaUPC"/>
          <w:sz w:val="28"/>
          <w:szCs w:val="28"/>
          <w:cs/>
        </w:rPr>
        <w:t xml:space="preserve">บริษัทได้มีการคืนเงินรับล่วงหน้าค่าหุ้นดังกล่าวเป็นจำนวนเงิน </w:t>
      </w:r>
      <w:r w:rsidR="00E25C02" w:rsidRPr="00D66B1A">
        <w:rPr>
          <w:rFonts w:ascii="BrowalliaUPC" w:hAnsi="BrowalliaUPC" w:cs="BrowalliaUPC"/>
          <w:sz w:val="28"/>
          <w:szCs w:val="28"/>
        </w:rPr>
        <w:t xml:space="preserve">0.06 </w:t>
      </w:r>
      <w:r w:rsidR="00E25C02" w:rsidRPr="00D66B1A">
        <w:rPr>
          <w:rFonts w:ascii="BrowalliaUPC" w:hAnsi="BrowalliaUPC" w:cs="BrowalliaUPC"/>
          <w:sz w:val="28"/>
          <w:szCs w:val="28"/>
          <w:cs/>
        </w:rPr>
        <w:t>ล้านบาท</w:t>
      </w:r>
      <w:r w:rsidR="00BB2194">
        <w:rPr>
          <w:rFonts w:ascii="BrowalliaUPC" w:hAnsi="BrowalliaUPC" w:cs="BrowalliaUPC" w:hint="cs"/>
          <w:sz w:val="28"/>
          <w:szCs w:val="28"/>
          <w:cs/>
        </w:rPr>
        <w:t xml:space="preserve"> คิดเป็น</w:t>
      </w:r>
      <w:r w:rsidR="00A31C89">
        <w:rPr>
          <w:rFonts w:ascii="BrowalliaUPC" w:hAnsi="BrowalliaUPC" w:cs="BrowalliaUPC" w:hint="cs"/>
          <w:sz w:val="28"/>
          <w:szCs w:val="28"/>
          <w:cs/>
        </w:rPr>
        <w:t>จำนวน</w:t>
      </w:r>
      <w:r w:rsidR="00D66B1A">
        <w:rPr>
          <w:rFonts w:ascii="BrowalliaUPC" w:hAnsi="BrowalliaUPC" w:cs="BrowalliaUPC" w:hint="cs"/>
          <w:sz w:val="28"/>
          <w:szCs w:val="28"/>
          <w:cs/>
        </w:rPr>
        <w:t xml:space="preserve">หุ้นสามัญ </w:t>
      </w:r>
      <w:r w:rsidR="00D66B1A">
        <w:rPr>
          <w:rFonts w:ascii="BrowalliaUPC" w:hAnsi="BrowalliaUPC" w:cs="BrowalliaUPC"/>
          <w:sz w:val="28"/>
          <w:szCs w:val="28"/>
        </w:rPr>
        <w:t xml:space="preserve">1.22 </w:t>
      </w:r>
      <w:r w:rsidR="00D66B1A">
        <w:rPr>
          <w:rFonts w:ascii="BrowalliaUPC" w:hAnsi="BrowalliaUPC" w:cs="BrowalliaUPC" w:hint="cs"/>
          <w:sz w:val="28"/>
          <w:szCs w:val="28"/>
          <w:cs/>
        </w:rPr>
        <w:t>ล้านหุ้น</w:t>
      </w:r>
    </w:p>
    <w:p w14:paraId="71305291" w14:textId="76489468" w:rsidR="00124F50" w:rsidRPr="005673E7" w:rsidRDefault="00124F50" w:rsidP="00E25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right="6"/>
        <w:jc w:val="thaiDistribute"/>
        <w:rPr>
          <w:rFonts w:ascii="BrowalliaUPC" w:hAnsi="BrowalliaUPC" w:cs="BrowalliaUPC"/>
          <w:sz w:val="28"/>
          <w:szCs w:val="28"/>
        </w:rPr>
      </w:pPr>
    </w:p>
    <w:p w14:paraId="59725B8E" w14:textId="69A7B38A" w:rsidR="00124F50" w:rsidRPr="005673E7" w:rsidRDefault="00124F50" w:rsidP="00CB5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อย่างไรก็ตาม บริษัท</w:t>
      </w:r>
      <w:r w:rsidR="007A4D37" w:rsidRPr="005673E7">
        <w:rPr>
          <w:rFonts w:ascii="BrowalliaUPC" w:hAnsi="BrowalliaUPC" w:cs="BrowalliaUPC"/>
          <w:sz w:val="28"/>
          <w:szCs w:val="28"/>
          <w:cs/>
        </w:rPr>
        <w:t xml:space="preserve">มีการขยายระยะเวลาการจองซื้อหุ้นเพิ่มทุนจากวันที่ </w:t>
      </w:r>
      <w:r w:rsidR="007A4D37" w:rsidRPr="005673E7">
        <w:rPr>
          <w:rFonts w:ascii="BrowalliaUPC" w:hAnsi="BrowalliaUPC" w:cs="BrowalliaUPC"/>
          <w:sz w:val="28"/>
          <w:szCs w:val="28"/>
        </w:rPr>
        <w:t xml:space="preserve">2 </w:t>
      </w:r>
      <w:r w:rsidR="007A4D37" w:rsidRPr="005673E7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7A4D37" w:rsidRPr="005673E7">
        <w:rPr>
          <w:rFonts w:ascii="BrowalliaUPC" w:hAnsi="BrowalliaUPC" w:cs="BrowalliaUPC"/>
          <w:sz w:val="28"/>
          <w:szCs w:val="28"/>
        </w:rPr>
        <w:t xml:space="preserve">2562 </w:t>
      </w:r>
      <w:r w:rsidR="007A4D37" w:rsidRPr="005673E7">
        <w:rPr>
          <w:rFonts w:ascii="BrowalliaUPC" w:hAnsi="BrowalliaUPC" w:cs="BrowalliaUPC"/>
          <w:sz w:val="28"/>
          <w:szCs w:val="28"/>
          <w:cs/>
        </w:rPr>
        <w:t xml:space="preserve">ถึง วันที่ </w:t>
      </w:r>
      <w:r w:rsidR="007A4D37" w:rsidRPr="005673E7">
        <w:rPr>
          <w:rFonts w:ascii="BrowalliaUPC" w:hAnsi="BrowalliaUPC" w:cs="BrowalliaUPC"/>
          <w:sz w:val="28"/>
          <w:szCs w:val="28"/>
        </w:rPr>
        <w:t xml:space="preserve">9 </w:t>
      </w:r>
      <w:r w:rsidR="007A4D37" w:rsidRPr="005673E7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7A4D37" w:rsidRPr="005673E7">
        <w:rPr>
          <w:rFonts w:ascii="BrowalliaUPC" w:hAnsi="BrowalliaUPC" w:cs="BrowalliaUPC"/>
          <w:sz w:val="28"/>
          <w:szCs w:val="28"/>
        </w:rPr>
        <w:t>2562</w:t>
      </w:r>
      <w:r w:rsidR="00C35C88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C35C88" w:rsidRPr="005673E7">
        <w:rPr>
          <w:rFonts w:ascii="BrowalliaUPC" w:hAnsi="BrowalliaUPC" w:cs="BrowalliaUPC"/>
          <w:sz w:val="28"/>
          <w:szCs w:val="28"/>
          <w:cs/>
        </w:rPr>
        <w:t xml:space="preserve">เป็นวันที่ </w:t>
      </w:r>
      <w:r w:rsidR="00C35C88" w:rsidRPr="005673E7">
        <w:rPr>
          <w:rFonts w:ascii="BrowalliaUPC" w:hAnsi="BrowalliaUPC" w:cs="BrowalliaUPC"/>
          <w:sz w:val="28"/>
          <w:szCs w:val="28"/>
        </w:rPr>
        <w:t xml:space="preserve">2 </w:t>
      </w:r>
      <w:r w:rsidR="00C35C88" w:rsidRPr="005673E7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="00C35C88" w:rsidRPr="005673E7">
        <w:rPr>
          <w:rFonts w:ascii="BrowalliaUPC" w:hAnsi="BrowalliaUPC" w:cs="BrowalliaUPC"/>
          <w:sz w:val="28"/>
          <w:szCs w:val="28"/>
        </w:rPr>
        <w:t xml:space="preserve">2562 </w:t>
      </w:r>
      <w:r w:rsidR="00C35C88" w:rsidRPr="005673E7">
        <w:rPr>
          <w:rFonts w:ascii="BrowalliaUPC" w:hAnsi="BrowalliaUPC" w:cs="BrowalliaUPC"/>
          <w:sz w:val="28"/>
          <w:szCs w:val="28"/>
          <w:cs/>
        </w:rPr>
        <w:t xml:space="preserve">ถึง วันที่ </w:t>
      </w:r>
      <w:r w:rsidR="00C35C88" w:rsidRPr="005673E7">
        <w:rPr>
          <w:rFonts w:ascii="BrowalliaUPC" w:hAnsi="BrowalliaUPC" w:cs="BrowalliaUPC"/>
          <w:sz w:val="28"/>
          <w:szCs w:val="28"/>
        </w:rPr>
        <w:t xml:space="preserve">9 </w:t>
      </w:r>
      <w:r w:rsidR="00C35C88" w:rsidRPr="005673E7">
        <w:rPr>
          <w:rFonts w:ascii="BrowalliaUPC" w:hAnsi="BrowalliaUPC" w:cs="BrowalliaUPC"/>
          <w:sz w:val="28"/>
          <w:szCs w:val="28"/>
          <w:cs/>
        </w:rPr>
        <w:t xml:space="preserve">มีนาคม </w:t>
      </w:r>
      <w:r w:rsidR="00C35C88" w:rsidRPr="005673E7">
        <w:rPr>
          <w:rFonts w:ascii="BrowalliaUPC" w:hAnsi="BrowalliaUPC" w:cs="BrowalliaUPC"/>
          <w:sz w:val="28"/>
          <w:szCs w:val="28"/>
        </w:rPr>
        <w:t>2563</w:t>
      </w:r>
    </w:p>
    <w:bookmarkEnd w:id="13"/>
    <w:p w14:paraId="58042932" w14:textId="77777777" w:rsidR="00F44667" w:rsidRPr="005673E7" w:rsidRDefault="00F44667" w:rsidP="00CB5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</w:p>
    <w:p w14:paraId="477543AF" w14:textId="58D0CFAC" w:rsidR="00011E9D" w:rsidRPr="005673E7" w:rsidRDefault="00011E9D" w:rsidP="00CB5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bookmarkStart w:id="16" w:name="_Hlk2181332"/>
      <w:r w:rsidRPr="005673E7">
        <w:rPr>
          <w:rFonts w:ascii="BrowalliaUPC" w:hAnsi="BrowalliaUPC" w:cs="BrowalliaUPC"/>
          <w:sz w:val="28"/>
          <w:szCs w:val="28"/>
          <w:cs/>
        </w:rPr>
        <w:t>ในระหว่างปี</w:t>
      </w:r>
      <w:r w:rsidR="00AA6F6B"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</w:rPr>
        <w:t xml:space="preserve">2563 </w:t>
      </w:r>
      <w:r w:rsidRPr="005673E7">
        <w:rPr>
          <w:rFonts w:ascii="BrowalliaUPC" w:hAnsi="BrowalliaUPC" w:cs="BrowalliaUPC"/>
          <w:sz w:val="28"/>
          <w:szCs w:val="28"/>
          <w:cs/>
        </w:rPr>
        <w:t>บริษัทได้รับชำระเงินค่าหุ้นสามัญเพิ่มทุนที่เสนอขายแก่ผู้ถือหุ้นเดิมจำนวน</w:t>
      </w:r>
      <w:r w:rsidRPr="005673E7">
        <w:rPr>
          <w:rFonts w:ascii="BrowalliaUPC" w:hAnsi="BrowalliaUPC" w:cs="BrowalliaUPC"/>
          <w:sz w:val="28"/>
          <w:szCs w:val="28"/>
        </w:rPr>
        <w:t xml:space="preserve"> 14 </w:t>
      </w:r>
      <w:r w:rsidRPr="005673E7">
        <w:rPr>
          <w:rFonts w:ascii="BrowalliaUPC" w:hAnsi="BrowalliaUPC" w:cs="BrowalliaUPC"/>
          <w:sz w:val="28"/>
          <w:szCs w:val="28"/>
          <w:cs/>
        </w:rPr>
        <w:t>ราย รวมเป็นเงินทั้งสิ้น</w:t>
      </w:r>
      <w:proofErr w:type="spellStart"/>
      <w:r w:rsidRPr="005673E7">
        <w:rPr>
          <w:rFonts w:ascii="BrowalliaUPC" w:hAnsi="BrowalliaUPC" w:cs="BrowalliaUPC"/>
          <w:sz w:val="28"/>
          <w:szCs w:val="28"/>
          <w:cs/>
        </w:rPr>
        <w:t>จํานวน</w:t>
      </w:r>
      <w:proofErr w:type="spellEnd"/>
      <w:r w:rsidRPr="005673E7">
        <w:rPr>
          <w:rFonts w:ascii="BrowalliaUPC" w:hAnsi="BrowalliaUPC" w:cs="BrowalliaUPC"/>
          <w:sz w:val="28"/>
          <w:szCs w:val="28"/>
        </w:rPr>
        <w:t xml:space="preserve"> 0.</w:t>
      </w:r>
      <w:r w:rsidR="00812E41">
        <w:rPr>
          <w:rFonts w:ascii="BrowalliaUPC" w:hAnsi="BrowalliaUPC" w:cs="BrowalliaUPC"/>
          <w:sz w:val="28"/>
          <w:szCs w:val="28"/>
        </w:rPr>
        <w:t>04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ล้านบาท คิดเป็นจำนวนหุ้นสามัญรวม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812E41">
        <w:rPr>
          <w:rFonts w:ascii="BrowalliaUPC" w:hAnsi="BrowalliaUPC" w:cs="BrowalliaUPC"/>
          <w:sz w:val="28"/>
          <w:szCs w:val="28"/>
        </w:rPr>
        <w:t>0</w:t>
      </w:r>
      <w:r w:rsidRPr="005673E7">
        <w:rPr>
          <w:rFonts w:ascii="BrowalliaUPC" w:hAnsi="BrowalliaUPC" w:cs="BrowalliaUPC"/>
          <w:sz w:val="28"/>
          <w:szCs w:val="28"/>
        </w:rPr>
        <w:t>.</w:t>
      </w:r>
      <w:r w:rsidR="008C34AE">
        <w:rPr>
          <w:rFonts w:ascii="BrowalliaUPC" w:hAnsi="BrowalliaUPC" w:cs="BrowalliaUPC"/>
          <w:sz w:val="28"/>
          <w:szCs w:val="28"/>
        </w:rPr>
        <w:t>7</w:t>
      </w:r>
      <w:r w:rsidR="00590E9F">
        <w:rPr>
          <w:rFonts w:ascii="BrowalliaUPC" w:hAnsi="BrowalliaUPC" w:cs="BrowalliaUPC"/>
          <w:sz w:val="28"/>
          <w:szCs w:val="28"/>
        </w:rPr>
        <w:t>0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ล้านหุ้น</w:t>
      </w:r>
    </w:p>
    <w:bookmarkEnd w:id="16"/>
    <w:p w14:paraId="63F54F64" w14:textId="77777777" w:rsidR="00BA665E" w:rsidRPr="005673E7" w:rsidRDefault="00BA665E" w:rsidP="00D30DA1">
      <w:pPr>
        <w:tabs>
          <w:tab w:val="clear" w:pos="680"/>
          <w:tab w:val="clear" w:pos="1644"/>
          <w:tab w:val="left" w:pos="81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2D32AFF6" w14:textId="0B5613FC" w:rsidR="006A723C" w:rsidRPr="005673E7" w:rsidRDefault="006A723C" w:rsidP="00CB5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6"/>
        </w:tabs>
        <w:spacing w:line="240" w:lineRule="auto"/>
        <w:ind w:left="426" w:right="6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รายการเคลื่อนไหวของทุนจดทะเบียนและทุนที่ชำระแล้วสำหรับปีสิ้นสุดวันที่ </w:t>
      </w:r>
      <w:r w:rsidRPr="005673E7">
        <w:rPr>
          <w:rFonts w:ascii="BrowalliaUPC" w:hAnsi="BrowalliaUPC" w:cs="BrowalliaUPC"/>
          <w:sz w:val="28"/>
          <w:szCs w:val="28"/>
        </w:rPr>
        <w:t xml:space="preserve">31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5673E7">
        <w:rPr>
          <w:rFonts w:ascii="BrowalliaUPC" w:hAnsi="BrowalliaUPC" w:cs="BrowalliaUPC"/>
          <w:sz w:val="28"/>
          <w:szCs w:val="28"/>
        </w:rPr>
        <w:t>256</w:t>
      </w:r>
      <w:r w:rsidR="002150C5" w:rsidRPr="005673E7">
        <w:rPr>
          <w:rFonts w:ascii="BrowalliaUPC" w:hAnsi="BrowalliaUPC" w:cs="BrowalliaUPC"/>
          <w:sz w:val="28"/>
          <w:szCs w:val="28"/>
        </w:rPr>
        <w:t>3</w:t>
      </w:r>
      <w:r w:rsidR="003F35A5" w:rsidRPr="005673E7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3F35A5" w:rsidRPr="005673E7">
        <w:rPr>
          <w:rFonts w:ascii="BrowalliaUPC" w:hAnsi="BrowalliaUPC" w:cs="BrowalliaUPC"/>
          <w:sz w:val="28"/>
          <w:szCs w:val="28"/>
        </w:rPr>
        <w:t>25</w:t>
      </w:r>
      <w:r w:rsidR="00320017" w:rsidRPr="005673E7">
        <w:rPr>
          <w:rFonts w:ascii="BrowalliaUPC" w:hAnsi="BrowalliaUPC" w:cs="BrowalliaUPC"/>
          <w:sz w:val="28"/>
          <w:szCs w:val="28"/>
        </w:rPr>
        <w:t>6</w:t>
      </w:r>
      <w:r w:rsidR="002150C5" w:rsidRPr="005673E7">
        <w:rPr>
          <w:rFonts w:ascii="BrowalliaUPC" w:hAnsi="BrowalliaUPC" w:cs="BrowalliaUPC"/>
          <w:sz w:val="28"/>
          <w:szCs w:val="28"/>
        </w:rPr>
        <w:t>2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0C954DBB" w14:textId="77777777" w:rsidR="006A723C" w:rsidRPr="005673E7" w:rsidRDefault="006A723C" w:rsidP="006A723C">
      <w:pPr>
        <w:pStyle w:val="ListParagraph"/>
        <w:tabs>
          <w:tab w:val="clear" w:pos="227"/>
        </w:tabs>
        <w:spacing w:line="240" w:lineRule="auto"/>
        <w:ind w:left="1665"/>
        <w:jc w:val="thaiDistribute"/>
        <w:rPr>
          <w:rFonts w:ascii="BrowalliaUPC" w:hAnsi="BrowalliaUPC" w:cs="BrowalliaUPC"/>
          <w:sz w:val="28"/>
          <w:szCs w:val="28"/>
          <w:cs/>
        </w:rPr>
      </w:pPr>
      <w:bookmarkStart w:id="17" w:name="_Hlk490506733"/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803"/>
        <w:gridCol w:w="1843"/>
        <w:gridCol w:w="1842"/>
        <w:gridCol w:w="1494"/>
      </w:tblGrid>
      <w:tr w:rsidR="006A723C" w:rsidRPr="005673E7" w14:paraId="55DCDCD3" w14:textId="77777777" w:rsidTr="0039019C">
        <w:trPr>
          <w:trHeight w:val="204"/>
        </w:trPr>
        <w:tc>
          <w:tcPr>
            <w:tcW w:w="3803" w:type="dxa"/>
            <w:noWrap/>
            <w:vAlign w:val="bottom"/>
            <w:hideMark/>
          </w:tcPr>
          <w:bookmarkEnd w:id="17"/>
          <w:p w14:paraId="56D3BED9" w14:textId="77777777" w:rsidR="006A723C" w:rsidRPr="005673E7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ทุนจดทะเบียน</w:t>
            </w:r>
          </w:p>
        </w:tc>
        <w:tc>
          <w:tcPr>
            <w:tcW w:w="1843" w:type="dxa"/>
            <w:noWrap/>
            <w:vAlign w:val="bottom"/>
            <w:hideMark/>
          </w:tcPr>
          <w:p w14:paraId="144D625A" w14:textId="77777777" w:rsidR="006A723C" w:rsidRPr="005673E7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842" w:type="dxa"/>
            <w:noWrap/>
            <w:vAlign w:val="bottom"/>
            <w:hideMark/>
          </w:tcPr>
          <w:p w14:paraId="77C2D02A" w14:textId="77777777" w:rsidR="006A723C" w:rsidRPr="005673E7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) </w:t>
            </w:r>
          </w:p>
        </w:tc>
        <w:tc>
          <w:tcPr>
            <w:tcW w:w="1494" w:type="dxa"/>
            <w:noWrap/>
            <w:vAlign w:val="bottom"/>
            <w:hideMark/>
          </w:tcPr>
          <w:p w14:paraId="07B8C150" w14:textId="77777777" w:rsidR="006A723C" w:rsidRPr="005673E7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พันบาท </w:t>
            </w:r>
          </w:p>
        </w:tc>
      </w:tr>
      <w:tr w:rsidR="006A723C" w:rsidRPr="005673E7" w14:paraId="7100E6AC" w14:textId="77777777" w:rsidTr="0039019C">
        <w:trPr>
          <w:trHeight w:val="204"/>
        </w:trPr>
        <w:tc>
          <w:tcPr>
            <w:tcW w:w="3803" w:type="dxa"/>
            <w:noWrap/>
            <w:vAlign w:val="bottom"/>
          </w:tcPr>
          <w:p w14:paraId="15105E6D" w14:textId="77777777" w:rsidR="006A723C" w:rsidRPr="005673E7" w:rsidRDefault="006A723C" w:rsidP="00C46832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noWrap/>
            <w:vAlign w:val="bottom"/>
          </w:tcPr>
          <w:p w14:paraId="300331EC" w14:textId="77777777" w:rsidR="006A723C" w:rsidRPr="005673E7" w:rsidRDefault="006A723C" w:rsidP="00C46832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842" w:type="dxa"/>
            <w:noWrap/>
            <w:vAlign w:val="bottom"/>
          </w:tcPr>
          <w:p w14:paraId="059EF8AA" w14:textId="77777777" w:rsidR="006A723C" w:rsidRPr="005673E7" w:rsidRDefault="006A723C" w:rsidP="00C46832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noWrap/>
            <w:vAlign w:val="bottom"/>
          </w:tcPr>
          <w:p w14:paraId="3EB641A3" w14:textId="77777777" w:rsidR="006A723C" w:rsidRPr="005673E7" w:rsidRDefault="006A723C" w:rsidP="00C46832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</w:tr>
      <w:tr w:rsidR="002150C5" w:rsidRPr="005673E7" w14:paraId="02FBE75A" w14:textId="77777777" w:rsidTr="0039019C">
        <w:trPr>
          <w:trHeight w:val="204"/>
        </w:trPr>
        <w:tc>
          <w:tcPr>
            <w:tcW w:w="3803" w:type="dxa"/>
            <w:noWrap/>
            <w:vAlign w:val="bottom"/>
          </w:tcPr>
          <w:p w14:paraId="077E7009" w14:textId="06D70C96" w:rsidR="002150C5" w:rsidRPr="005673E7" w:rsidRDefault="002150C5" w:rsidP="006B29D7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1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มกราคม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1843" w:type="dxa"/>
            <w:noWrap/>
            <w:vAlign w:val="bottom"/>
          </w:tcPr>
          <w:p w14:paraId="189CB268" w14:textId="28284FA5" w:rsidR="002150C5" w:rsidRPr="005673E7" w:rsidRDefault="002150C5" w:rsidP="002150C5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34,366,518</w:t>
            </w:r>
          </w:p>
        </w:tc>
        <w:tc>
          <w:tcPr>
            <w:tcW w:w="1842" w:type="dxa"/>
            <w:noWrap/>
            <w:vAlign w:val="bottom"/>
          </w:tcPr>
          <w:p w14:paraId="4E750EE8" w14:textId="1B96E8F4" w:rsidR="002150C5" w:rsidRPr="005673E7" w:rsidRDefault="002150C5" w:rsidP="002150C5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7BC9ACED" w14:textId="1F192429" w:rsidR="002150C5" w:rsidRPr="005673E7" w:rsidRDefault="002150C5" w:rsidP="002150C5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2,577,489</w:t>
            </w:r>
          </w:p>
        </w:tc>
      </w:tr>
      <w:tr w:rsidR="002150C5" w:rsidRPr="005673E7" w14:paraId="7C4EF8A4" w14:textId="77777777" w:rsidTr="0039019C">
        <w:trPr>
          <w:trHeight w:val="204"/>
        </w:trPr>
        <w:tc>
          <w:tcPr>
            <w:tcW w:w="3803" w:type="dxa"/>
            <w:noWrap/>
            <w:vAlign w:val="bottom"/>
          </w:tcPr>
          <w:p w14:paraId="71357542" w14:textId="030A7897" w:rsidR="002150C5" w:rsidRPr="005673E7" w:rsidRDefault="002150C5" w:rsidP="006B29D7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เพิ่มทุน </w:t>
            </w:r>
          </w:p>
        </w:tc>
        <w:tc>
          <w:tcPr>
            <w:tcW w:w="1843" w:type="dxa"/>
            <w:noWrap/>
            <w:vAlign w:val="bottom"/>
          </w:tcPr>
          <w:p w14:paraId="2AE050F3" w14:textId="2D84297C" w:rsidR="002150C5" w:rsidRPr="005673E7" w:rsidRDefault="002150C5" w:rsidP="002150C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8,054,213</w:t>
            </w:r>
          </w:p>
        </w:tc>
        <w:tc>
          <w:tcPr>
            <w:tcW w:w="1842" w:type="dxa"/>
            <w:noWrap/>
          </w:tcPr>
          <w:p w14:paraId="7A8E4A5F" w14:textId="3D2D4EC6" w:rsidR="002150C5" w:rsidRPr="005673E7" w:rsidRDefault="002150C5" w:rsidP="002150C5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0.075</w:t>
            </w:r>
          </w:p>
        </w:tc>
        <w:tc>
          <w:tcPr>
            <w:tcW w:w="1494" w:type="dxa"/>
            <w:noWrap/>
            <w:vAlign w:val="bottom"/>
          </w:tcPr>
          <w:p w14:paraId="3FC82562" w14:textId="228CFD28" w:rsidR="002150C5" w:rsidRPr="005673E7" w:rsidRDefault="002150C5" w:rsidP="002150C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604,066</w:t>
            </w:r>
          </w:p>
        </w:tc>
      </w:tr>
      <w:tr w:rsidR="005F2432" w:rsidRPr="005673E7" w14:paraId="60821CE3" w14:textId="77777777" w:rsidTr="0039019C">
        <w:trPr>
          <w:trHeight w:val="204"/>
        </w:trPr>
        <w:tc>
          <w:tcPr>
            <w:tcW w:w="3803" w:type="dxa"/>
            <w:noWrap/>
            <w:vAlign w:val="bottom"/>
            <w:hideMark/>
          </w:tcPr>
          <w:p w14:paraId="6A8FC42C" w14:textId="43C0DEC5" w:rsidR="005F2432" w:rsidRPr="005673E7" w:rsidRDefault="005F2432" w:rsidP="0039019C">
            <w:pPr>
              <w:spacing w:line="240" w:lineRule="auto"/>
              <w:ind w:left="145" w:hanging="283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6B29D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2562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br/>
            </w:r>
            <w:r w:rsidR="006B29D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และ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843" w:type="dxa"/>
            <w:noWrap/>
            <w:vAlign w:val="bottom"/>
          </w:tcPr>
          <w:p w14:paraId="2865AA52" w14:textId="4F331281" w:rsidR="005F2432" w:rsidRPr="005673E7" w:rsidRDefault="005F2432" w:rsidP="005F243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42,420,731</w:t>
            </w:r>
          </w:p>
        </w:tc>
        <w:tc>
          <w:tcPr>
            <w:tcW w:w="1842" w:type="dxa"/>
            <w:noWrap/>
          </w:tcPr>
          <w:p w14:paraId="5F43D990" w14:textId="6467A5D2" w:rsidR="005F2432" w:rsidRPr="005673E7" w:rsidRDefault="005F2432" w:rsidP="005F2432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494" w:type="dxa"/>
            <w:noWrap/>
            <w:vAlign w:val="bottom"/>
          </w:tcPr>
          <w:p w14:paraId="48FE57FB" w14:textId="5833B0A2" w:rsidR="005F2432" w:rsidRPr="005673E7" w:rsidRDefault="005F2432" w:rsidP="005F2432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3,181,555</w:t>
            </w:r>
          </w:p>
        </w:tc>
      </w:tr>
    </w:tbl>
    <w:p w14:paraId="70856B06" w14:textId="77777777" w:rsidR="005F2432" w:rsidRPr="005673E7" w:rsidRDefault="005F2432" w:rsidP="006A723C">
      <w:pPr>
        <w:tabs>
          <w:tab w:val="clear" w:pos="22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357"/>
        <w:gridCol w:w="1260"/>
        <w:gridCol w:w="1195"/>
        <w:gridCol w:w="1262"/>
        <w:gridCol w:w="1926"/>
      </w:tblGrid>
      <w:tr w:rsidR="006A723C" w:rsidRPr="005673E7" w14:paraId="3A8DD8B2" w14:textId="77777777" w:rsidTr="004B1A21">
        <w:trPr>
          <w:trHeight w:val="408"/>
        </w:trPr>
        <w:tc>
          <w:tcPr>
            <w:tcW w:w="3357" w:type="dxa"/>
            <w:noWrap/>
            <w:vAlign w:val="bottom"/>
            <w:hideMark/>
          </w:tcPr>
          <w:p w14:paraId="20395ACC" w14:textId="77777777" w:rsidR="000E129C" w:rsidRPr="005673E7" w:rsidRDefault="000E129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  <w:p w14:paraId="57F7B344" w14:textId="066D0A86" w:rsidR="006A723C" w:rsidRPr="005673E7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ทุนชำระแล้ว</w:t>
            </w:r>
          </w:p>
        </w:tc>
        <w:tc>
          <w:tcPr>
            <w:tcW w:w="1260" w:type="dxa"/>
            <w:noWrap/>
            <w:vAlign w:val="bottom"/>
            <w:hideMark/>
          </w:tcPr>
          <w:p w14:paraId="54A52BD7" w14:textId="77777777" w:rsidR="006A723C" w:rsidRPr="005673E7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จำนวนหุ้น (พันหุ้น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195" w:type="dxa"/>
            <w:noWrap/>
            <w:vAlign w:val="bottom"/>
            <w:hideMark/>
          </w:tcPr>
          <w:p w14:paraId="5F8FC5C6" w14:textId="77777777" w:rsidR="006A723C" w:rsidRPr="005673E7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มูลค่าหุ้นละ (บาท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262" w:type="dxa"/>
            <w:noWrap/>
            <w:vAlign w:val="bottom"/>
            <w:hideMark/>
          </w:tcPr>
          <w:p w14:paraId="29A321A3" w14:textId="77777777" w:rsidR="006A723C" w:rsidRPr="005673E7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926" w:type="dxa"/>
            <w:vAlign w:val="bottom"/>
            <w:hideMark/>
          </w:tcPr>
          <w:p w14:paraId="5458965D" w14:textId="77777777" w:rsidR="008A1C22" w:rsidRPr="005673E7" w:rsidRDefault="006A723C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val="en-GB"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ส่วนเกิน</w:t>
            </w:r>
            <w:r w:rsidR="008A1C22"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740027" w:rsidRPr="005673E7">
              <w:rPr>
                <w:rFonts w:ascii="BrowalliaUPC" w:hAnsi="BrowalliaUPC" w:cs="BrowalliaUPC"/>
                <w:color w:val="000000"/>
                <w:sz w:val="28"/>
                <w:szCs w:val="28"/>
                <w:lang w:val="en-GB" w:eastAsia="en-GB"/>
              </w:rPr>
              <w:t>(</w:t>
            </w:r>
            <w:r w:rsidR="00740027"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val="en-GB" w:eastAsia="en-GB"/>
              </w:rPr>
              <w:t>ต่ำ</w:t>
            </w:r>
            <w:r w:rsidR="00740027" w:rsidRPr="005673E7">
              <w:rPr>
                <w:rFonts w:ascii="BrowalliaUPC" w:hAnsi="BrowalliaUPC" w:cs="BrowalliaUPC"/>
                <w:color w:val="000000"/>
                <w:sz w:val="28"/>
                <w:szCs w:val="28"/>
                <w:lang w:val="en-GB" w:eastAsia="en-GB"/>
              </w:rPr>
              <w:t>)</w:t>
            </w:r>
            <w:r w:rsidR="008A1C22" w:rsidRPr="005673E7">
              <w:rPr>
                <w:rFonts w:ascii="BrowalliaUPC" w:hAnsi="BrowalliaUPC" w:cs="BrowalliaUPC"/>
                <w:color w:val="000000"/>
                <w:sz w:val="28"/>
                <w:szCs w:val="28"/>
                <w:lang w:val="en-GB" w:eastAsia="en-GB"/>
              </w:rPr>
              <w:t xml:space="preserve"> </w:t>
            </w:r>
          </w:p>
          <w:p w14:paraId="724E227C" w14:textId="5ECC07EA" w:rsidR="006A723C" w:rsidRPr="005673E7" w:rsidRDefault="00740027" w:rsidP="00C4683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val="en-GB" w:eastAsia="en-GB"/>
              </w:rPr>
              <w:t>มูลค่าหุ้น</w:t>
            </w:r>
            <w:r w:rsidR="006A723C"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 (</w:t>
            </w:r>
            <w:r w:rsidR="006A723C"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พันบาท)</w:t>
            </w:r>
          </w:p>
        </w:tc>
      </w:tr>
      <w:tr w:rsidR="006A723C" w:rsidRPr="005673E7" w14:paraId="62529D38" w14:textId="77777777" w:rsidTr="004B1A21">
        <w:trPr>
          <w:trHeight w:val="333"/>
        </w:trPr>
        <w:tc>
          <w:tcPr>
            <w:tcW w:w="3357" w:type="dxa"/>
            <w:noWrap/>
            <w:vAlign w:val="bottom"/>
          </w:tcPr>
          <w:p w14:paraId="6EBF02FF" w14:textId="77777777" w:rsidR="006A723C" w:rsidRPr="005673E7" w:rsidRDefault="006A723C" w:rsidP="00C46832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noWrap/>
            <w:vAlign w:val="bottom"/>
          </w:tcPr>
          <w:p w14:paraId="30E2E4C7" w14:textId="77777777" w:rsidR="006A723C" w:rsidRPr="005673E7" w:rsidRDefault="006A723C" w:rsidP="00C46832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195" w:type="dxa"/>
            <w:noWrap/>
            <w:vAlign w:val="bottom"/>
          </w:tcPr>
          <w:p w14:paraId="0B6F6EC1" w14:textId="77777777" w:rsidR="006A723C" w:rsidRPr="005673E7" w:rsidRDefault="006A723C" w:rsidP="00C46832">
            <w:pPr>
              <w:spacing w:line="240" w:lineRule="auto"/>
              <w:jc w:val="center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4CF88807" w14:textId="77777777" w:rsidR="006A723C" w:rsidRPr="005673E7" w:rsidRDefault="006A723C" w:rsidP="00C46832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926" w:type="dxa"/>
            <w:noWrap/>
            <w:vAlign w:val="bottom"/>
          </w:tcPr>
          <w:p w14:paraId="75874AEF" w14:textId="77777777" w:rsidR="006A723C" w:rsidRPr="005673E7" w:rsidRDefault="006A723C" w:rsidP="00C46832">
            <w:pPr>
              <w:spacing w:line="240" w:lineRule="auto"/>
              <w:jc w:val="right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</w:p>
        </w:tc>
      </w:tr>
      <w:tr w:rsidR="00AB7763" w:rsidRPr="005673E7" w14:paraId="0651F3AA" w14:textId="77777777" w:rsidTr="006361F6">
        <w:trPr>
          <w:trHeight w:val="333"/>
        </w:trPr>
        <w:tc>
          <w:tcPr>
            <w:tcW w:w="3357" w:type="dxa"/>
            <w:noWrap/>
            <w:vAlign w:val="bottom"/>
          </w:tcPr>
          <w:p w14:paraId="72F3521D" w14:textId="1BC5CCA5" w:rsidR="00AB7763" w:rsidRPr="005673E7" w:rsidRDefault="00AB7763" w:rsidP="00AB7763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2562 </w:t>
            </w:r>
          </w:p>
        </w:tc>
        <w:tc>
          <w:tcPr>
            <w:tcW w:w="1260" w:type="dxa"/>
            <w:noWrap/>
            <w:vAlign w:val="bottom"/>
          </w:tcPr>
          <w:p w14:paraId="7BA206C9" w14:textId="35F2FF0D" w:rsidR="00AB7763" w:rsidRPr="005673E7" w:rsidRDefault="00AB7763" w:rsidP="00AB776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32,216,852</w:t>
            </w:r>
          </w:p>
        </w:tc>
        <w:tc>
          <w:tcPr>
            <w:tcW w:w="1195" w:type="dxa"/>
            <w:noWrap/>
          </w:tcPr>
          <w:p w14:paraId="11EB4EB9" w14:textId="1C41B385" w:rsidR="00AB7763" w:rsidRPr="005673E7" w:rsidRDefault="00AB7763" w:rsidP="00AB776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  <w:vAlign w:val="bottom"/>
          </w:tcPr>
          <w:p w14:paraId="0B37D2DF" w14:textId="23EA1C34" w:rsidR="00AB7763" w:rsidRPr="005673E7" w:rsidRDefault="00AB7763" w:rsidP="00AB776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2,416,264</w:t>
            </w:r>
          </w:p>
        </w:tc>
        <w:tc>
          <w:tcPr>
            <w:tcW w:w="1926" w:type="dxa"/>
            <w:noWrap/>
            <w:vAlign w:val="bottom"/>
          </w:tcPr>
          <w:p w14:paraId="77A1694F" w14:textId="6748BEBF" w:rsidR="00AB7763" w:rsidRPr="005673E7" w:rsidRDefault="00AB7763" w:rsidP="00AB7763">
            <w:pP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(299,078)</w:t>
            </w:r>
          </w:p>
        </w:tc>
      </w:tr>
      <w:tr w:rsidR="00AB7763" w:rsidRPr="005673E7" w14:paraId="5D421C1F" w14:textId="77777777" w:rsidTr="004B1A21">
        <w:trPr>
          <w:trHeight w:val="204"/>
        </w:trPr>
        <w:tc>
          <w:tcPr>
            <w:tcW w:w="3357" w:type="dxa"/>
            <w:noWrap/>
            <w:vAlign w:val="bottom"/>
            <w:hideMark/>
          </w:tcPr>
          <w:p w14:paraId="44AC01BF" w14:textId="633DA279" w:rsidR="00AB7763" w:rsidRPr="005673E7" w:rsidRDefault="00AB7763" w:rsidP="00AB7763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>เพิ่มทุน</w:t>
            </w:r>
          </w:p>
        </w:tc>
        <w:tc>
          <w:tcPr>
            <w:tcW w:w="1260" w:type="dxa"/>
            <w:noWrap/>
            <w:vAlign w:val="bottom"/>
          </w:tcPr>
          <w:p w14:paraId="15CBD22F" w14:textId="55178C03" w:rsidR="00AB7763" w:rsidRPr="005673E7" w:rsidRDefault="005F2432" w:rsidP="00AB776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3,177</w:t>
            </w:r>
          </w:p>
        </w:tc>
        <w:tc>
          <w:tcPr>
            <w:tcW w:w="1195" w:type="dxa"/>
            <w:noWrap/>
          </w:tcPr>
          <w:p w14:paraId="474B07BA" w14:textId="7B2948BF" w:rsidR="00AB7763" w:rsidRPr="005673E7" w:rsidRDefault="005F2432" w:rsidP="00AB776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0.075</w:t>
            </w:r>
          </w:p>
        </w:tc>
        <w:tc>
          <w:tcPr>
            <w:tcW w:w="1262" w:type="dxa"/>
            <w:noWrap/>
            <w:vAlign w:val="bottom"/>
          </w:tcPr>
          <w:p w14:paraId="24743C52" w14:textId="2B3B8E0D" w:rsidR="00AB7763" w:rsidRPr="005673E7" w:rsidRDefault="005F2432" w:rsidP="00AB776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238</w:t>
            </w:r>
          </w:p>
        </w:tc>
        <w:tc>
          <w:tcPr>
            <w:tcW w:w="1926" w:type="dxa"/>
            <w:noWrap/>
            <w:vAlign w:val="bottom"/>
          </w:tcPr>
          <w:p w14:paraId="1A3ACFC9" w14:textId="039EDE8A" w:rsidR="00AB7763" w:rsidRPr="005673E7" w:rsidRDefault="005F2432" w:rsidP="00AB776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(77)</w:t>
            </w:r>
          </w:p>
        </w:tc>
      </w:tr>
      <w:tr w:rsidR="00AB7763" w:rsidRPr="005673E7" w14:paraId="09BF443B" w14:textId="77777777" w:rsidTr="004B1A21">
        <w:trPr>
          <w:trHeight w:val="204"/>
        </w:trPr>
        <w:tc>
          <w:tcPr>
            <w:tcW w:w="3357" w:type="dxa"/>
            <w:noWrap/>
            <w:vAlign w:val="bottom"/>
            <w:hideMark/>
          </w:tcPr>
          <w:p w14:paraId="4C3DC3C0" w14:textId="11F486B7" w:rsidR="00AB7763" w:rsidRPr="005673E7" w:rsidRDefault="00AB7763" w:rsidP="00AB7763">
            <w:pPr>
              <w:spacing w:line="240" w:lineRule="auto"/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ธันวาคม </w:t>
            </w:r>
            <w:r w:rsidRPr="005673E7">
              <w:rPr>
                <w:rFonts w:ascii="BrowalliaUPC" w:hAnsi="BrowalliaUPC" w:cs="BrowalliaUPC"/>
                <w:color w:val="000000"/>
                <w:sz w:val="28"/>
                <w:szCs w:val="28"/>
                <w:lang w:eastAsia="en-GB"/>
              </w:rPr>
              <w:t xml:space="preserve">2563 </w:t>
            </w:r>
          </w:p>
        </w:tc>
        <w:tc>
          <w:tcPr>
            <w:tcW w:w="1260" w:type="dxa"/>
            <w:noWrap/>
            <w:vAlign w:val="bottom"/>
          </w:tcPr>
          <w:p w14:paraId="788B8B91" w14:textId="0F617431" w:rsidR="00AB7763" w:rsidRPr="005673E7" w:rsidRDefault="005F2432" w:rsidP="00AB776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32,220,029</w:t>
            </w:r>
          </w:p>
        </w:tc>
        <w:tc>
          <w:tcPr>
            <w:tcW w:w="1195" w:type="dxa"/>
            <w:noWrap/>
          </w:tcPr>
          <w:p w14:paraId="1C762C52" w14:textId="2BD0E3B3" w:rsidR="00AB7763" w:rsidRPr="005673E7" w:rsidRDefault="00AB7763" w:rsidP="00AB7763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262" w:type="dxa"/>
            <w:noWrap/>
            <w:vAlign w:val="bottom"/>
          </w:tcPr>
          <w:p w14:paraId="7C8EF5F7" w14:textId="6186FA9A" w:rsidR="00AB7763" w:rsidRPr="005673E7" w:rsidRDefault="005F2432" w:rsidP="00AB776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2,416,502</w:t>
            </w:r>
          </w:p>
        </w:tc>
        <w:tc>
          <w:tcPr>
            <w:tcW w:w="1926" w:type="dxa"/>
            <w:noWrap/>
            <w:vAlign w:val="bottom"/>
          </w:tcPr>
          <w:p w14:paraId="137EFD12" w14:textId="5D98B8F4" w:rsidR="00AB7763" w:rsidRPr="005673E7" w:rsidRDefault="005F2432" w:rsidP="00AB7763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eastAsia="en-GB"/>
              </w:rPr>
              <w:t>(299,155)</w:t>
            </w:r>
          </w:p>
        </w:tc>
      </w:tr>
    </w:tbl>
    <w:p w14:paraId="7C22996F" w14:textId="30572B76" w:rsidR="005C2B72" w:rsidRPr="005673E7" w:rsidRDefault="005C2B72" w:rsidP="00E7631B">
      <w:pPr>
        <w:spacing w:line="240" w:lineRule="auto"/>
        <w:ind w:right="-18"/>
        <w:jc w:val="both"/>
        <w:outlineLvl w:val="0"/>
        <w:rPr>
          <w:rFonts w:ascii="BrowalliaUPC" w:hAnsi="BrowalliaUPC" w:cs="BrowalliaUPC"/>
          <w:sz w:val="28"/>
          <w:szCs w:val="28"/>
        </w:rPr>
      </w:pPr>
    </w:p>
    <w:p w14:paraId="1B2B2829" w14:textId="61B05BA6" w:rsidR="00EE1E6F" w:rsidRPr="005673E7" w:rsidRDefault="00EE1E6F" w:rsidP="00E7631B">
      <w:pPr>
        <w:spacing w:line="240" w:lineRule="auto"/>
        <w:ind w:right="-18"/>
        <w:jc w:val="both"/>
        <w:outlineLvl w:val="0"/>
        <w:rPr>
          <w:rFonts w:ascii="BrowalliaUPC" w:hAnsi="BrowalliaUPC" w:cs="BrowalliaUPC"/>
          <w:sz w:val="28"/>
          <w:szCs w:val="28"/>
        </w:rPr>
      </w:pPr>
    </w:p>
    <w:p w14:paraId="45B8D655" w14:textId="5F034B5A" w:rsidR="00EE1E6F" w:rsidRPr="005673E7" w:rsidRDefault="00EE1E6F" w:rsidP="00E7631B">
      <w:pPr>
        <w:spacing w:line="240" w:lineRule="auto"/>
        <w:ind w:right="-18"/>
        <w:jc w:val="both"/>
        <w:outlineLvl w:val="0"/>
        <w:rPr>
          <w:rFonts w:ascii="BrowalliaUPC" w:hAnsi="BrowalliaUPC" w:cs="BrowalliaUPC"/>
          <w:sz w:val="28"/>
          <w:szCs w:val="28"/>
        </w:rPr>
      </w:pPr>
    </w:p>
    <w:p w14:paraId="1C6E98AF" w14:textId="59E43502" w:rsidR="00EE1E6F" w:rsidRPr="005673E7" w:rsidRDefault="00EE1E6F" w:rsidP="00E7631B">
      <w:pPr>
        <w:spacing w:line="240" w:lineRule="auto"/>
        <w:ind w:right="-18"/>
        <w:jc w:val="both"/>
        <w:outlineLvl w:val="0"/>
        <w:rPr>
          <w:rFonts w:ascii="BrowalliaUPC" w:hAnsi="BrowalliaUPC" w:cs="BrowalliaUPC"/>
          <w:sz w:val="28"/>
          <w:szCs w:val="28"/>
        </w:rPr>
      </w:pPr>
    </w:p>
    <w:p w14:paraId="22D279DA" w14:textId="7F9957CA" w:rsidR="00EE1E6F" w:rsidRPr="005673E7" w:rsidRDefault="00EE1E6F" w:rsidP="00E7631B">
      <w:pPr>
        <w:spacing w:line="240" w:lineRule="auto"/>
        <w:ind w:right="-18"/>
        <w:jc w:val="both"/>
        <w:outlineLvl w:val="0"/>
        <w:rPr>
          <w:rFonts w:ascii="BrowalliaUPC" w:hAnsi="BrowalliaUPC" w:cs="BrowalliaUPC"/>
          <w:sz w:val="28"/>
          <w:szCs w:val="28"/>
        </w:rPr>
      </w:pPr>
    </w:p>
    <w:p w14:paraId="18B39E78" w14:textId="7BA3324E" w:rsidR="00B505EC" w:rsidRPr="005673E7" w:rsidRDefault="00B505EC" w:rsidP="008A1C22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  <w:lang w:val="en-GB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  <w:lang w:val="en-GB"/>
        </w:rPr>
        <w:lastRenderedPageBreak/>
        <w:t>ใบสำคัญแสดงสิทธิ</w:t>
      </w:r>
    </w:p>
    <w:p w14:paraId="440669E4" w14:textId="77777777" w:rsidR="00491C18" w:rsidRPr="005673E7" w:rsidRDefault="00491C18" w:rsidP="00297E96">
      <w:pPr>
        <w:pStyle w:val="m-1693923720144214152ydp9fcb67femsonormal"/>
        <w:spacing w:before="0" w:beforeAutospacing="0" w:after="0" w:afterAutospacing="0"/>
        <w:jc w:val="both"/>
        <w:rPr>
          <w:rFonts w:ascii="BrowalliaUPC" w:hAnsi="BrowalliaUPC" w:cs="BrowalliaUPC"/>
          <w:color w:val="222222"/>
          <w:sz w:val="28"/>
          <w:szCs w:val="28"/>
        </w:rPr>
      </w:pPr>
    </w:p>
    <w:p w14:paraId="02F4B862" w14:textId="29B80BC6" w:rsidR="005F0FFD" w:rsidRPr="005673E7" w:rsidRDefault="007E1A57" w:rsidP="00413BC0">
      <w:pPr>
        <w:pStyle w:val="m-1693923720144214152ydp9fcb67femsonormal"/>
        <w:spacing w:before="0" w:beforeAutospacing="0" w:after="0" w:afterAutospacing="0"/>
        <w:ind w:left="418"/>
        <w:jc w:val="both"/>
        <w:rPr>
          <w:rFonts w:ascii="BrowalliaUPC" w:hAnsi="BrowalliaUPC" w:cs="BrowalliaUPC"/>
          <w:color w:val="222222"/>
          <w:sz w:val="28"/>
          <w:szCs w:val="28"/>
        </w:rPr>
      </w:pPr>
      <w:r w:rsidRPr="005673E7">
        <w:rPr>
          <w:rFonts w:ascii="BrowalliaUPC" w:hAnsi="BrowalliaUPC" w:cs="BrowalliaUPC"/>
          <w:color w:val="222222"/>
          <w:sz w:val="28"/>
          <w:szCs w:val="28"/>
          <w:cs/>
        </w:rPr>
        <w:t xml:space="preserve">ณ วันที่ </w:t>
      </w:r>
      <w:r w:rsidRPr="005673E7">
        <w:rPr>
          <w:rFonts w:ascii="BrowalliaUPC" w:hAnsi="BrowalliaUPC" w:cs="BrowalliaUPC"/>
          <w:color w:val="222222"/>
          <w:sz w:val="28"/>
          <w:szCs w:val="28"/>
        </w:rPr>
        <w:t xml:space="preserve">31 </w:t>
      </w:r>
      <w:r w:rsidRPr="005673E7">
        <w:rPr>
          <w:rFonts w:ascii="BrowalliaUPC" w:hAnsi="BrowalliaUPC" w:cs="BrowalliaUPC"/>
          <w:color w:val="222222"/>
          <w:sz w:val="28"/>
          <w:szCs w:val="28"/>
          <w:cs/>
        </w:rPr>
        <w:t xml:space="preserve">ธันวาคม </w:t>
      </w:r>
      <w:r w:rsidRPr="005673E7">
        <w:rPr>
          <w:rFonts w:ascii="BrowalliaUPC" w:hAnsi="BrowalliaUPC" w:cs="BrowalliaUPC"/>
          <w:color w:val="222222"/>
          <w:sz w:val="28"/>
          <w:szCs w:val="28"/>
        </w:rPr>
        <w:t>256</w:t>
      </w:r>
      <w:r w:rsidR="00AB7763" w:rsidRPr="005673E7">
        <w:rPr>
          <w:rFonts w:ascii="BrowalliaUPC" w:hAnsi="BrowalliaUPC" w:cs="BrowalliaUPC"/>
          <w:color w:val="222222"/>
          <w:sz w:val="28"/>
          <w:szCs w:val="28"/>
        </w:rPr>
        <w:t>3</w:t>
      </w:r>
      <w:r w:rsidRPr="005673E7">
        <w:rPr>
          <w:rFonts w:ascii="BrowalliaUPC" w:hAnsi="BrowalliaUPC" w:cs="BrowalliaUPC"/>
          <w:color w:val="222222"/>
          <w:sz w:val="28"/>
          <w:szCs w:val="28"/>
        </w:rPr>
        <w:t xml:space="preserve"> </w:t>
      </w:r>
      <w:r w:rsidR="00665D74" w:rsidRPr="005673E7">
        <w:rPr>
          <w:rFonts w:ascii="BrowalliaUPC" w:hAnsi="BrowalliaUPC" w:cs="BrowalliaUPC"/>
          <w:color w:val="222222"/>
          <w:sz w:val="28"/>
          <w:szCs w:val="28"/>
          <w:cs/>
        </w:rPr>
        <w:t xml:space="preserve">และ </w:t>
      </w:r>
      <w:r w:rsidR="00665D74" w:rsidRPr="005673E7">
        <w:rPr>
          <w:rFonts w:ascii="BrowalliaUPC" w:hAnsi="BrowalliaUPC" w:cs="BrowalliaUPC"/>
          <w:color w:val="222222"/>
          <w:sz w:val="28"/>
          <w:szCs w:val="28"/>
          <w:lang w:val="en-GB"/>
        </w:rPr>
        <w:t>256</w:t>
      </w:r>
      <w:r w:rsidR="00AB7763" w:rsidRPr="005673E7">
        <w:rPr>
          <w:rFonts w:ascii="BrowalliaUPC" w:hAnsi="BrowalliaUPC" w:cs="BrowalliaUPC"/>
          <w:color w:val="222222"/>
          <w:sz w:val="28"/>
          <w:szCs w:val="28"/>
          <w:lang w:val="en-GB"/>
        </w:rPr>
        <w:t>2</w:t>
      </w:r>
      <w:r w:rsidR="00665D74" w:rsidRPr="005673E7">
        <w:rPr>
          <w:rFonts w:ascii="BrowalliaUPC" w:hAnsi="BrowalliaUPC" w:cs="BrowalliaUPC"/>
          <w:color w:val="222222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color w:val="222222"/>
          <w:sz w:val="28"/>
          <w:szCs w:val="28"/>
          <w:cs/>
        </w:rPr>
        <w:t>บริษัทมีใบสำคัญแสดงสิทธิ</w:t>
      </w:r>
      <w:r w:rsidR="00665D74" w:rsidRPr="005673E7">
        <w:rPr>
          <w:rFonts w:ascii="BrowalliaUPC" w:hAnsi="BrowalliaUPC" w:cs="BrowalliaUPC"/>
          <w:color w:val="222222"/>
          <w:sz w:val="28"/>
          <w:szCs w:val="28"/>
          <w:cs/>
        </w:rPr>
        <w:t>คงเหลือดังนี้</w:t>
      </w:r>
      <w:r w:rsidRPr="005673E7">
        <w:rPr>
          <w:rFonts w:ascii="BrowalliaUPC" w:hAnsi="BrowalliaUPC" w:cs="BrowalliaUPC"/>
          <w:color w:val="222222"/>
          <w:sz w:val="28"/>
          <w:szCs w:val="28"/>
          <w:cs/>
        </w:rPr>
        <w:t xml:space="preserve"> </w:t>
      </w:r>
    </w:p>
    <w:p w14:paraId="5C71FE54" w14:textId="77777777" w:rsidR="00413BC0" w:rsidRPr="005673E7" w:rsidRDefault="00413BC0" w:rsidP="00413BC0">
      <w:pPr>
        <w:pStyle w:val="m-1693923720144214152ydp9fcb67femsonormal"/>
        <w:spacing w:before="0" w:beforeAutospacing="0" w:after="0" w:afterAutospacing="0"/>
        <w:ind w:left="418"/>
        <w:jc w:val="both"/>
        <w:rPr>
          <w:rFonts w:ascii="BrowalliaUPC" w:hAnsi="BrowalliaUPC" w:cs="BrowalliaUPC"/>
          <w:color w:val="222222"/>
          <w:sz w:val="28"/>
          <w:szCs w:val="28"/>
        </w:rPr>
      </w:pPr>
    </w:p>
    <w:tbl>
      <w:tblPr>
        <w:tblStyle w:val="TableGrid"/>
        <w:tblW w:w="9071" w:type="dxa"/>
        <w:tblInd w:w="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6"/>
        <w:gridCol w:w="1980"/>
        <w:gridCol w:w="270"/>
        <w:gridCol w:w="1945"/>
      </w:tblGrid>
      <w:tr w:rsidR="00665D74" w:rsidRPr="005673E7" w14:paraId="74B36219" w14:textId="77777777" w:rsidTr="008D52A5">
        <w:trPr>
          <w:trHeight w:val="234"/>
        </w:trPr>
        <w:tc>
          <w:tcPr>
            <w:tcW w:w="4876" w:type="dxa"/>
          </w:tcPr>
          <w:p w14:paraId="5C2FC93C" w14:textId="77777777" w:rsidR="00665D74" w:rsidRPr="005673E7" w:rsidRDefault="00665D74" w:rsidP="007E1A57">
            <w:pPr>
              <w:pStyle w:val="m-1693923720144214152ydp9fcb67femsonormal"/>
              <w:jc w:val="both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  <w:bookmarkStart w:id="18" w:name="_Hlk60969547"/>
          </w:p>
        </w:tc>
        <w:tc>
          <w:tcPr>
            <w:tcW w:w="4195" w:type="dxa"/>
            <w:gridSpan w:val="3"/>
          </w:tcPr>
          <w:p w14:paraId="53942099" w14:textId="6F7105F1" w:rsidR="00665D74" w:rsidRPr="005673E7" w:rsidRDefault="00665D74" w:rsidP="00DB0564">
            <w:pPr>
              <w:pStyle w:val="m-1693923720144214152ydp9fcb67femsonormal"/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222222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color w:val="222222"/>
                <w:sz w:val="28"/>
                <w:szCs w:val="28"/>
                <w:cs/>
              </w:rPr>
              <w:t xml:space="preserve">จำนวนใบสำคัญแสดงสิทธิ </w:t>
            </w:r>
            <w:r w:rsidRPr="005673E7">
              <w:rPr>
                <w:rFonts w:ascii="BrowalliaUPC" w:hAnsi="BrowalliaUPC" w:cs="BrowalliaUPC"/>
                <w:color w:val="222222"/>
                <w:sz w:val="28"/>
                <w:szCs w:val="28"/>
                <w:lang w:val="en-GB"/>
              </w:rPr>
              <w:t>(</w:t>
            </w:r>
            <w:r w:rsidRPr="005673E7">
              <w:rPr>
                <w:rFonts w:ascii="BrowalliaUPC" w:hAnsi="BrowalliaUPC" w:cs="BrowalliaUPC"/>
                <w:color w:val="222222"/>
                <w:sz w:val="28"/>
                <w:szCs w:val="28"/>
                <w:cs/>
                <w:lang w:val="en-GB"/>
              </w:rPr>
              <w:t>หน</w:t>
            </w:r>
            <w:r w:rsidR="00AE67E0" w:rsidRPr="005673E7">
              <w:rPr>
                <w:rFonts w:ascii="BrowalliaUPC" w:hAnsi="BrowalliaUPC" w:cs="BrowalliaUPC"/>
                <w:color w:val="222222"/>
                <w:sz w:val="28"/>
                <w:szCs w:val="28"/>
                <w:cs/>
                <w:lang w:val="en-GB"/>
              </w:rPr>
              <w:t>่วย</w:t>
            </w:r>
            <w:r w:rsidR="00AE67E0" w:rsidRPr="005673E7">
              <w:rPr>
                <w:rFonts w:ascii="BrowalliaUPC" w:hAnsi="BrowalliaUPC" w:cs="BrowalliaUPC"/>
                <w:color w:val="222222"/>
                <w:sz w:val="28"/>
                <w:szCs w:val="28"/>
                <w:lang w:val="en-GB"/>
              </w:rPr>
              <w:t>)</w:t>
            </w:r>
          </w:p>
        </w:tc>
      </w:tr>
      <w:tr w:rsidR="00665D74" w:rsidRPr="005673E7" w14:paraId="7092E08F" w14:textId="77777777" w:rsidTr="008D52A5">
        <w:trPr>
          <w:trHeight w:val="390"/>
        </w:trPr>
        <w:tc>
          <w:tcPr>
            <w:tcW w:w="4876" w:type="dxa"/>
          </w:tcPr>
          <w:p w14:paraId="20C75517" w14:textId="77777777" w:rsidR="00665D74" w:rsidRPr="005673E7" w:rsidRDefault="00665D74" w:rsidP="007E1A57">
            <w:pPr>
              <w:pStyle w:val="m-1693923720144214152ydp9fcb67femsonormal"/>
              <w:jc w:val="both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A181E83" w14:textId="1EF796E1" w:rsidR="00665D74" w:rsidRPr="005673E7" w:rsidRDefault="00AE67E0" w:rsidP="00DB0564">
            <w:pPr>
              <w:pStyle w:val="m-1693923720144214152ydp9fcb67femsonormal"/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color w:val="222222"/>
                <w:sz w:val="28"/>
                <w:szCs w:val="28"/>
              </w:rPr>
              <w:t>256</w:t>
            </w:r>
            <w:r w:rsidR="00AB7763" w:rsidRPr="005673E7">
              <w:rPr>
                <w:rFonts w:ascii="BrowalliaUPC" w:hAnsi="BrowalliaUPC" w:cs="BrowalliaUPC"/>
                <w:color w:val="222222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15B11E7" w14:textId="77777777" w:rsidR="00665D74" w:rsidRPr="005673E7" w:rsidRDefault="00665D74" w:rsidP="00AE67E0">
            <w:pPr>
              <w:pStyle w:val="m-1693923720144214152ydp9fcb67femsonormal"/>
              <w:jc w:val="center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</w:p>
        </w:tc>
        <w:tc>
          <w:tcPr>
            <w:tcW w:w="1945" w:type="dxa"/>
          </w:tcPr>
          <w:p w14:paraId="2A57422F" w14:textId="66BC8932" w:rsidR="00665D74" w:rsidRPr="005673E7" w:rsidRDefault="00AE67E0" w:rsidP="00DB0564">
            <w:pPr>
              <w:pStyle w:val="m-1693923720144214152ydp9fcb67femsonormal"/>
              <w:pBdr>
                <w:bottom w:val="single" w:sz="4" w:space="1" w:color="auto"/>
              </w:pBdr>
              <w:jc w:val="center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color w:val="222222"/>
                <w:sz w:val="28"/>
                <w:szCs w:val="28"/>
              </w:rPr>
              <w:t>256</w:t>
            </w:r>
            <w:r w:rsidR="00AB7763" w:rsidRPr="005673E7">
              <w:rPr>
                <w:rFonts w:ascii="BrowalliaUPC" w:hAnsi="BrowalliaUPC" w:cs="BrowalliaUPC"/>
                <w:color w:val="222222"/>
                <w:sz w:val="28"/>
                <w:szCs w:val="28"/>
              </w:rPr>
              <w:t>2</w:t>
            </w:r>
          </w:p>
        </w:tc>
      </w:tr>
      <w:tr w:rsidR="00413BC0" w:rsidRPr="005673E7" w14:paraId="5BA51479" w14:textId="77777777" w:rsidTr="008D52A5">
        <w:trPr>
          <w:trHeight w:val="390"/>
        </w:trPr>
        <w:tc>
          <w:tcPr>
            <w:tcW w:w="4876" w:type="dxa"/>
          </w:tcPr>
          <w:p w14:paraId="347D11FC" w14:textId="77777777" w:rsidR="00413BC0" w:rsidRPr="005673E7" w:rsidRDefault="00413BC0" w:rsidP="007E1A57">
            <w:pPr>
              <w:pStyle w:val="m-1693923720144214152ydp9fcb67femsonormal"/>
              <w:jc w:val="both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D27C358" w14:textId="77777777" w:rsidR="00413BC0" w:rsidRPr="005673E7" w:rsidRDefault="00413BC0" w:rsidP="00413BC0">
            <w:pPr>
              <w:pStyle w:val="m-1693923720144214152ydp9fcb67femsonormal"/>
              <w:jc w:val="center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7DD5CB" w14:textId="77777777" w:rsidR="00413BC0" w:rsidRPr="005673E7" w:rsidRDefault="00413BC0" w:rsidP="00413BC0">
            <w:pPr>
              <w:pStyle w:val="m-1693923720144214152ydp9fcb67femsonormal"/>
              <w:jc w:val="center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</w:p>
        </w:tc>
        <w:tc>
          <w:tcPr>
            <w:tcW w:w="1945" w:type="dxa"/>
          </w:tcPr>
          <w:p w14:paraId="2B7FA9E2" w14:textId="77777777" w:rsidR="00413BC0" w:rsidRPr="005673E7" w:rsidRDefault="00413BC0" w:rsidP="00413BC0">
            <w:pPr>
              <w:pStyle w:val="m-1693923720144214152ydp9fcb67femsonormal"/>
              <w:jc w:val="center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</w:p>
        </w:tc>
      </w:tr>
      <w:tr w:rsidR="00AB7763" w:rsidRPr="005673E7" w14:paraId="73FEF3DA" w14:textId="77777777" w:rsidTr="008D52A5">
        <w:trPr>
          <w:trHeight w:val="365"/>
        </w:trPr>
        <w:tc>
          <w:tcPr>
            <w:tcW w:w="4876" w:type="dxa"/>
          </w:tcPr>
          <w:p w14:paraId="4DBDC5D5" w14:textId="555E3FA1" w:rsidR="00AB7763" w:rsidRPr="005673E7" w:rsidRDefault="00AB7763" w:rsidP="00AB7763">
            <w:pPr>
              <w:pStyle w:val="m-1693923720144214152ydp9fcb67femsonormal"/>
              <w:jc w:val="both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color w:val="222222"/>
                <w:sz w:val="28"/>
                <w:szCs w:val="28"/>
              </w:rPr>
              <w:t>EFORL-W3</w:t>
            </w:r>
          </w:p>
        </w:tc>
        <w:tc>
          <w:tcPr>
            <w:tcW w:w="1980" w:type="dxa"/>
          </w:tcPr>
          <w:p w14:paraId="045B6E33" w14:textId="4C3C74A4" w:rsidR="00AB7763" w:rsidRPr="005673E7" w:rsidRDefault="0055137E" w:rsidP="00AB7763">
            <w:pPr>
              <w:pStyle w:val="m-1693923720144214152ydp9fcb67femsonormal"/>
              <w:jc w:val="right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color w:val="222222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1CC1BE6" w14:textId="77777777" w:rsidR="00AB7763" w:rsidRPr="005673E7" w:rsidRDefault="00AB7763" w:rsidP="00AB7763">
            <w:pPr>
              <w:pStyle w:val="m-1693923720144214152ydp9fcb67femsonormal"/>
              <w:jc w:val="right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</w:p>
        </w:tc>
        <w:tc>
          <w:tcPr>
            <w:tcW w:w="1945" w:type="dxa"/>
          </w:tcPr>
          <w:p w14:paraId="429F4AA2" w14:textId="5A1527FE" w:rsidR="00AB7763" w:rsidRPr="005673E7" w:rsidRDefault="00AB7763" w:rsidP="00AB7763">
            <w:pPr>
              <w:pStyle w:val="m-1693923720144214152ydp9fcb67femsonormal"/>
              <w:jc w:val="right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color w:val="222222"/>
                <w:sz w:val="28"/>
                <w:szCs w:val="28"/>
              </w:rPr>
              <w:t>1,377,156,827</w:t>
            </w:r>
          </w:p>
        </w:tc>
      </w:tr>
      <w:tr w:rsidR="00AB7763" w:rsidRPr="005673E7" w14:paraId="13D42525" w14:textId="77777777" w:rsidTr="008D52A5">
        <w:trPr>
          <w:trHeight w:val="377"/>
        </w:trPr>
        <w:tc>
          <w:tcPr>
            <w:tcW w:w="4876" w:type="dxa"/>
          </w:tcPr>
          <w:p w14:paraId="16DDEB95" w14:textId="7D88BAAE" w:rsidR="00AB7763" w:rsidRPr="005673E7" w:rsidRDefault="00AB7763" w:rsidP="00AB7763">
            <w:pPr>
              <w:pStyle w:val="m-1693923720144214152ydp9fcb67femsonormal"/>
              <w:jc w:val="both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color w:val="222222"/>
                <w:sz w:val="28"/>
                <w:szCs w:val="28"/>
              </w:rPr>
              <w:t>EFORL-W4</w:t>
            </w:r>
          </w:p>
        </w:tc>
        <w:tc>
          <w:tcPr>
            <w:tcW w:w="1980" w:type="dxa"/>
          </w:tcPr>
          <w:p w14:paraId="5AA3707E" w14:textId="2D2E6340" w:rsidR="00AB7763" w:rsidRPr="005673E7" w:rsidRDefault="0055137E" w:rsidP="00AB7763">
            <w:pPr>
              <w:pStyle w:val="m-1693923720144214152ydp9fcb67femsonormal"/>
              <w:jc w:val="right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color w:val="222222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1AED83" w14:textId="77777777" w:rsidR="00AB7763" w:rsidRPr="005673E7" w:rsidRDefault="00AB7763" w:rsidP="00AB7763">
            <w:pPr>
              <w:pStyle w:val="m-1693923720144214152ydp9fcb67femsonormal"/>
              <w:jc w:val="right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</w:p>
        </w:tc>
        <w:tc>
          <w:tcPr>
            <w:tcW w:w="1945" w:type="dxa"/>
          </w:tcPr>
          <w:p w14:paraId="4B1F88E9" w14:textId="78AC1EC6" w:rsidR="00AB7763" w:rsidRPr="005673E7" w:rsidRDefault="00AB7763" w:rsidP="00AB7763">
            <w:pPr>
              <w:pStyle w:val="m-1693923720144214152ydp9fcb67femsonormal"/>
              <w:jc w:val="right"/>
              <w:rPr>
                <w:rFonts w:ascii="BrowalliaUPC" w:hAnsi="BrowalliaUPC" w:cs="BrowalliaUPC"/>
                <w:color w:val="222222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color w:val="222222"/>
                <w:sz w:val="28"/>
                <w:szCs w:val="28"/>
              </w:rPr>
              <w:t>772,508,987</w:t>
            </w:r>
          </w:p>
        </w:tc>
      </w:tr>
      <w:bookmarkEnd w:id="18"/>
    </w:tbl>
    <w:p w14:paraId="6260E768" w14:textId="77777777" w:rsidR="009D0615" w:rsidRPr="005673E7" w:rsidRDefault="009D0615" w:rsidP="006204FB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F7A50B5" w14:textId="51CCC8BD" w:rsidR="0055137E" w:rsidRPr="005673E7" w:rsidRDefault="0055137E" w:rsidP="000E129C">
      <w:pPr>
        <w:tabs>
          <w:tab w:val="clear" w:pos="22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ในระหว่างปี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 2563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มีผู้ถือใบสำคัญแสดงสิทธิ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EFORL-W3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และ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EFORL-W4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จำนวน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2,228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หน่วย และ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1,031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หน่วย ตามลำดับ ใช้สิทธิในการซื้อหุ้นของบริษัท ทั้งนี้ ใบสำคัญแสดงสิทธิ ดังกล่าวหมดอายุในวันที่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1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มิถุนายน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2563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โดยมีใบสำคัญแสดงสิทธิ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EFORL-W3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และ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EFORL-W4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คงเหลือ 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>1,377,154,599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 xml:space="preserve"> หน่วย และ</w:t>
      </w:r>
      <w:r w:rsidRPr="005673E7">
        <w:rPr>
          <w:rFonts w:ascii="BrowalliaUPC" w:hAnsi="BrowalliaUPC" w:cs="BrowalliaUPC"/>
          <w:spacing w:val="-2"/>
          <w:sz w:val="28"/>
          <w:szCs w:val="28"/>
        </w:rPr>
        <w:t xml:space="preserve"> 772,507,956 </w:t>
      </w:r>
      <w:r w:rsidRPr="005673E7">
        <w:rPr>
          <w:rFonts w:ascii="BrowalliaUPC" w:hAnsi="BrowalliaUPC" w:cs="BrowalliaUPC"/>
          <w:spacing w:val="-2"/>
          <w:sz w:val="28"/>
          <w:szCs w:val="28"/>
          <w:cs/>
        </w:rPr>
        <w:t>หน่วย ตามลำดับ ที่ไม่มีการใช้สิทธิ</w:t>
      </w:r>
    </w:p>
    <w:p w14:paraId="44AFEDD5" w14:textId="77777777" w:rsidR="00B546B0" w:rsidRPr="005673E7" w:rsidRDefault="00B546B0" w:rsidP="00297E96">
      <w:pPr>
        <w:tabs>
          <w:tab w:val="clear" w:pos="227"/>
          <w:tab w:val="clear" w:pos="454"/>
          <w:tab w:val="left" w:pos="630"/>
        </w:tabs>
        <w:spacing w:line="240" w:lineRule="auto"/>
        <w:ind w:left="414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79007871" w14:textId="4ED4866A" w:rsidR="00B07CCF" w:rsidRPr="005673E7" w:rsidRDefault="00B07CCF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สำรองตามกฎหมาย</w:t>
      </w:r>
    </w:p>
    <w:p w14:paraId="22197114" w14:textId="77777777" w:rsidR="00E330E1" w:rsidRPr="005673E7" w:rsidRDefault="00E330E1" w:rsidP="00E330E1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4513C0A4" w14:textId="0DAC1B57" w:rsidR="00B07CCF" w:rsidRPr="005673E7" w:rsidRDefault="00B07CCF" w:rsidP="0064676B">
      <w:pPr>
        <w:tabs>
          <w:tab w:val="clear" w:pos="227"/>
          <w:tab w:val="clear" w:pos="454"/>
          <w:tab w:val="left" w:pos="540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5673E7">
        <w:rPr>
          <w:rFonts w:ascii="BrowalliaUPC" w:hAnsi="BrowalliaUPC" w:cs="BrowalliaUPC"/>
          <w:sz w:val="28"/>
          <w:szCs w:val="28"/>
        </w:rPr>
        <w:t>2535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มาตรา </w:t>
      </w:r>
      <w:r w:rsidRPr="005673E7">
        <w:rPr>
          <w:rFonts w:ascii="BrowalliaUPC" w:hAnsi="BrowalliaUPC" w:cs="BrowalliaUPC"/>
          <w:sz w:val="28"/>
          <w:szCs w:val="28"/>
        </w:rPr>
        <w:t>116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บริษัทจะต้องจัดสรรทุนสำรอง (</w:t>
      </w:r>
      <w:r w:rsidRPr="005673E7">
        <w:rPr>
          <w:rFonts w:ascii="BrowalliaUPC" w:hAnsi="BrowalliaUPC" w:cs="BrowalliaUPC"/>
          <w:sz w:val="28"/>
          <w:szCs w:val="28"/>
        </w:rPr>
        <w:t>“</w:t>
      </w:r>
      <w:r w:rsidRPr="005673E7">
        <w:rPr>
          <w:rFonts w:ascii="BrowalliaUPC" w:hAnsi="BrowalliaUPC" w:cs="BrowalliaUPC"/>
          <w:sz w:val="28"/>
          <w:szCs w:val="28"/>
          <w:cs/>
        </w:rPr>
        <w:t>สำรองตามกฎหมาย</w:t>
      </w:r>
      <w:r w:rsidRPr="005673E7">
        <w:rPr>
          <w:rFonts w:ascii="BrowalliaUPC" w:hAnsi="BrowalliaUPC" w:cs="BrowalliaUPC"/>
          <w:sz w:val="28"/>
          <w:szCs w:val="28"/>
        </w:rPr>
        <w:t>”)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อย่างน้อยร้อยละ </w:t>
      </w:r>
      <w:r w:rsidRPr="005673E7">
        <w:rPr>
          <w:rFonts w:ascii="BrowalliaUPC" w:hAnsi="BrowalliaUPC" w:cs="BrowalliaUPC"/>
          <w:sz w:val="28"/>
          <w:szCs w:val="28"/>
        </w:rPr>
        <w:t xml:space="preserve">5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673E7">
        <w:rPr>
          <w:rFonts w:ascii="BrowalliaUPC" w:hAnsi="BrowalliaUPC" w:cs="BrowalliaUPC"/>
          <w:sz w:val="28"/>
          <w:szCs w:val="28"/>
        </w:rPr>
        <w:t>10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4F8F2D6" w14:textId="77777777" w:rsidR="006E6C6C" w:rsidRPr="005673E7" w:rsidRDefault="006E6C6C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6FD5D5BB" w14:textId="77777777" w:rsidR="005C7D3A" w:rsidRPr="005673E7" w:rsidRDefault="005C7D3A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กำไรต่อหุ้น</w:t>
      </w:r>
    </w:p>
    <w:p w14:paraId="79756975" w14:textId="77777777" w:rsidR="005C7D3A" w:rsidRPr="005673E7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UPC" w:eastAsia="Calibri" w:hAnsi="BrowalliaUPC" w:cs="BrowalliaUPC"/>
          <w:b/>
          <w:bCs/>
          <w:sz w:val="28"/>
          <w:szCs w:val="28"/>
          <w:lang w:val="en-GB"/>
        </w:rPr>
      </w:pPr>
    </w:p>
    <w:p w14:paraId="285B9787" w14:textId="6247272E" w:rsidR="005C7D3A" w:rsidRPr="005673E7" w:rsidRDefault="005C7D3A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="BrowalliaUPC" w:eastAsia="Calibri" w:hAnsi="BrowalliaUPC" w:cs="BrowalliaUPC"/>
          <w:sz w:val="28"/>
          <w:szCs w:val="28"/>
          <w:cs/>
        </w:rPr>
      </w:pPr>
      <w:r w:rsidRPr="005673E7">
        <w:rPr>
          <w:rFonts w:ascii="BrowalliaUPC" w:eastAsia="Calibri" w:hAnsi="BrowalliaUPC" w:cs="BrowalliaUPC"/>
          <w:sz w:val="28"/>
          <w:szCs w:val="28"/>
          <w:cs/>
          <w:lang w:val="en-GB"/>
        </w:rPr>
        <w:t>กำไรต่อหุ้นขั้นพื้นฐาน คำนวณโดยการหารกำไร</w:t>
      </w:r>
      <w:r w:rsidRPr="005673E7">
        <w:rPr>
          <w:rFonts w:ascii="BrowalliaUPC" w:eastAsia="Calibri" w:hAnsi="BrowalliaUPC" w:cs="BrowalliaUPC"/>
          <w:sz w:val="28"/>
          <w:szCs w:val="28"/>
        </w:rPr>
        <w:t xml:space="preserve"> (</w:t>
      </w:r>
      <w:r w:rsidRPr="005673E7">
        <w:rPr>
          <w:rFonts w:ascii="BrowalliaUPC" w:eastAsia="Calibri" w:hAnsi="BrowalliaUPC" w:cs="BrowalliaUPC"/>
          <w:sz w:val="28"/>
          <w:szCs w:val="28"/>
          <w:cs/>
          <w:lang w:val="en-GB"/>
        </w:rPr>
        <w:t>ขาดทุน</w:t>
      </w:r>
      <w:r w:rsidRPr="005673E7">
        <w:rPr>
          <w:rFonts w:ascii="BrowalliaUPC" w:eastAsia="Calibri" w:hAnsi="BrowalliaUPC" w:cs="BrowalliaUPC"/>
          <w:sz w:val="28"/>
          <w:szCs w:val="28"/>
        </w:rPr>
        <w:t xml:space="preserve">) </w:t>
      </w:r>
      <w:r w:rsidRPr="005673E7">
        <w:rPr>
          <w:rFonts w:ascii="BrowalliaUPC" w:eastAsia="Calibri" w:hAnsi="BrowalliaUPC" w:cs="BrowalliaUPC"/>
          <w:sz w:val="28"/>
          <w:szCs w:val="28"/>
          <w:cs/>
          <w:lang w:val="en-GB"/>
        </w:rPr>
        <w:t>ด้วยจำนวนหุ้นสามัญถัวเฉลี่ยถ่วงน้ำหนักที่ออกจำหน่ายและชำระแล้วในระหว่า</w:t>
      </w:r>
      <w:r w:rsidR="003F35A5" w:rsidRPr="005673E7">
        <w:rPr>
          <w:rFonts w:ascii="BrowalliaUPC" w:eastAsia="Calibri" w:hAnsi="BrowalliaUPC" w:cs="BrowalliaUPC"/>
          <w:sz w:val="28"/>
          <w:szCs w:val="28"/>
          <w:cs/>
          <w:lang w:val="en-GB"/>
        </w:rPr>
        <w:t>งปี</w:t>
      </w:r>
    </w:p>
    <w:p w14:paraId="751CBC5C" w14:textId="77777777" w:rsidR="00410E15" w:rsidRPr="005673E7" w:rsidRDefault="00410E15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1800"/>
        <w:jc w:val="thaiDistribute"/>
        <w:rPr>
          <w:rFonts w:ascii="BrowalliaUPC" w:eastAsia="Calibri" w:hAnsi="BrowalliaUPC" w:cs="BrowalliaUPC"/>
          <w:sz w:val="28"/>
          <w:szCs w:val="28"/>
          <w:lang w:val="en-GB"/>
        </w:rPr>
      </w:pPr>
    </w:p>
    <w:p w14:paraId="56B20138" w14:textId="3FD04595" w:rsidR="005C7D3A" w:rsidRPr="005673E7" w:rsidRDefault="00BD7F81" w:rsidP="005C7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8"/>
        <w:jc w:val="thaiDistribute"/>
        <w:rPr>
          <w:rFonts w:ascii="BrowalliaUPC" w:eastAsia="Calibri" w:hAnsi="BrowalliaUPC" w:cs="BrowalliaUPC"/>
          <w:sz w:val="28"/>
          <w:szCs w:val="28"/>
        </w:rPr>
      </w:pPr>
      <w:bookmarkStart w:id="19" w:name="_Hlk489968843"/>
      <w:r w:rsidRPr="005673E7">
        <w:rPr>
          <w:rFonts w:ascii="BrowalliaUPC" w:hAnsi="BrowalliaUPC" w:cs="BrowalliaUPC"/>
          <w:sz w:val="28"/>
          <w:szCs w:val="28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  <w:r w:rsidRPr="005673E7">
        <w:rPr>
          <w:rFonts w:ascii="BrowalliaUPC" w:hAnsi="BrowalliaUPC" w:cs="BrowalliaUPC"/>
          <w:sz w:val="28"/>
          <w:szCs w:val="28"/>
        </w:rPr>
        <w:t xml:space="preserve">              </w:t>
      </w:r>
      <w:r w:rsidRPr="005673E7">
        <w:rPr>
          <w:rFonts w:ascii="BrowalliaUPC" w:hAnsi="BrowalliaUPC" w:cs="BrowalliaUPC"/>
          <w:sz w:val="28"/>
          <w:szCs w:val="28"/>
          <w:cs/>
        </w:rPr>
        <w:t>บริษัทจึงไม่ได้คำนวณการปรับลดในกำไรต่อหุ้นที่อาจเกิดจากการใช้สิทธิของใบสำคัญแสดงสิทธิที่จะซื้อหุ้นสามัญ</w:t>
      </w:r>
      <w:bookmarkEnd w:id="19"/>
    </w:p>
    <w:p w14:paraId="6A78F43B" w14:textId="77777777" w:rsidR="0064676B" w:rsidRPr="005673E7" w:rsidRDefault="0064676B" w:rsidP="00AE6BB0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  <w:lang w:val="en-GB"/>
        </w:rPr>
      </w:pPr>
    </w:p>
    <w:p w14:paraId="413A23CE" w14:textId="77777777" w:rsidR="00B07CCF" w:rsidRPr="005673E7" w:rsidRDefault="00B07CCF" w:rsidP="007F7C10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เงินกองทุนสำรองเลี้ยงชีพ</w:t>
      </w:r>
    </w:p>
    <w:p w14:paraId="6E7C64CF" w14:textId="77777777" w:rsidR="00B07CCF" w:rsidRPr="005673E7" w:rsidRDefault="00B07CCF" w:rsidP="00AE6BB0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5344446" w14:textId="24ABDCED" w:rsidR="00B07CCF" w:rsidRPr="005673E7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0"/>
          <w:szCs w:val="20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บริษัทได้จดทะเบียนจัดตั้งกองทุนสำรองเลี้ยงชีพพนักงานตามพระราชบัญญัติกองทุนสำรองเลี้ยงชีพ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พ.ศ. </w:t>
      </w:r>
      <w:r w:rsidRPr="005673E7">
        <w:rPr>
          <w:rFonts w:ascii="BrowalliaUPC" w:hAnsi="BrowalliaUPC" w:cs="BrowalliaUPC"/>
          <w:sz w:val="28"/>
          <w:szCs w:val="28"/>
        </w:rPr>
        <w:t>2530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ตามระเบียบกองทุนบริษัทจ่ายสมทบเข้ากองทุนนี้เท่ากับส่วนที่พนักงานจ่ายในอัตราร้อยละ </w:t>
      </w:r>
      <w:r w:rsidRPr="005673E7">
        <w:rPr>
          <w:rFonts w:ascii="BrowalliaUPC" w:hAnsi="BrowalliaUPC" w:cs="BrowalliaUPC"/>
          <w:sz w:val="28"/>
          <w:szCs w:val="28"/>
        </w:rPr>
        <w:t>2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ของเงินเดือนพนักงาน บริษัทได้แต่งตั้ง </w:t>
      </w:r>
      <w:r w:rsidR="00C07D28" w:rsidRPr="005673E7">
        <w:rPr>
          <w:rFonts w:ascii="BrowalliaUPC" w:hAnsi="BrowalliaUPC" w:cs="BrowalliaUPC"/>
          <w:sz w:val="28"/>
          <w:szCs w:val="28"/>
          <w:cs/>
        </w:rPr>
        <w:t>กองทุนสำรองเลี้ยงชีพ</w:t>
      </w:r>
      <w:r w:rsidR="00631DB5" w:rsidRPr="005673E7">
        <w:rPr>
          <w:rFonts w:ascii="BrowalliaUPC" w:hAnsi="BrowalliaUPC" w:cs="BrowalliaUPC"/>
          <w:sz w:val="28"/>
          <w:szCs w:val="28"/>
          <w:cs/>
        </w:rPr>
        <w:t xml:space="preserve"> เค มาสเตอร์ พูล ฟันด์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เป็นผู้จัดการกองทุน </w:t>
      </w:r>
    </w:p>
    <w:p w14:paraId="312BFAA3" w14:textId="77777777" w:rsidR="00B07CCF" w:rsidRPr="005673E7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7CAF5227" w14:textId="3271FAFC" w:rsidR="00291A06" w:rsidRPr="005673E7" w:rsidRDefault="00B07CC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บริษัทจ่ายเงินสมทบเข้ากองทุนสำหรับปีสิ้นสุดวันที่ </w:t>
      </w:r>
      <w:r w:rsidRPr="005673E7">
        <w:rPr>
          <w:rFonts w:ascii="BrowalliaUPC" w:hAnsi="BrowalliaUPC" w:cs="BrowalliaUPC"/>
          <w:sz w:val="28"/>
          <w:szCs w:val="28"/>
        </w:rPr>
        <w:t>31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5673E7">
        <w:rPr>
          <w:rFonts w:ascii="BrowalliaUPC" w:hAnsi="BrowalliaUPC" w:cs="BrowalliaUPC"/>
          <w:sz w:val="28"/>
          <w:szCs w:val="28"/>
        </w:rPr>
        <w:t>25</w:t>
      </w:r>
      <w:r w:rsidR="00032A15" w:rsidRPr="005673E7">
        <w:rPr>
          <w:rFonts w:ascii="BrowalliaUPC" w:hAnsi="BrowalliaUPC" w:cs="BrowalliaUPC"/>
          <w:sz w:val="28"/>
          <w:szCs w:val="28"/>
        </w:rPr>
        <w:t>6</w:t>
      </w:r>
      <w:r w:rsidR="00654239" w:rsidRPr="005673E7">
        <w:rPr>
          <w:rFonts w:ascii="BrowalliaUPC" w:hAnsi="BrowalliaUPC" w:cs="BrowalliaUPC"/>
          <w:sz w:val="28"/>
          <w:szCs w:val="28"/>
        </w:rPr>
        <w:t>3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5673E7">
        <w:rPr>
          <w:rFonts w:ascii="BrowalliaUPC" w:hAnsi="BrowalliaUPC" w:cs="BrowalliaUPC"/>
          <w:sz w:val="28"/>
          <w:szCs w:val="28"/>
        </w:rPr>
        <w:t>25</w:t>
      </w:r>
      <w:r w:rsidR="00334E16" w:rsidRPr="005673E7">
        <w:rPr>
          <w:rFonts w:ascii="BrowalliaUPC" w:hAnsi="BrowalliaUPC" w:cs="BrowalliaUPC"/>
          <w:sz w:val="28"/>
          <w:szCs w:val="28"/>
        </w:rPr>
        <w:t>6</w:t>
      </w:r>
      <w:r w:rsidR="00654239" w:rsidRPr="005673E7">
        <w:rPr>
          <w:rFonts w:ascii="BrowalliaUPC" w:hAnsi="BrowalliaUPC" w:cs="BrowalliaUPC"/>
          <w:sz w:val="28"/>
          <w:szCs w:val="28"/>
        </w:rPr>
        <w:t>2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เป็นจำนวนเงิน</w:t>
      </w:r>
      <w:r w:rsidR="0055007B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B301F1" w:rsidRPr="005673E7">
        <w:rPr>
          <w:rFonts w:ascii="BrowalliaUPC" w:hAnsi="BrowalliaUPC" w:cs="BrowalliaUPC"/>
          <w:sz w:val="28"/>
          <w:szCs w:val="28"/>
        </w:rPr>
        <w:t>1.85</w:t>
      </w:r>
      <w:r w:rsidR="00C76699"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ล้านบาท และ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654239" w:rsidRPr="005673E7">
        <w:rPr>
          <w:rFonts w:ascii="BrowalliaUPC" w:hAnsi="BrowalliaUPC" w:cs="BrowalliaUPC"/>
          <w:sz w:val="28"/>
          <w:szCs w:val="28"/>
        </w:rPr>
        <w:t>2.02</w:t>
      </w:r>
      <w:r w:rsidR="00032A15"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59B658FB" w14:textId="4380814E" w:rsidR="00EE1E6F" w:rsidRPr="005673E7" w:rsidRDefault="00EE1E6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33ED6B4C" w14:textId="77777777" w:rsidR="00EE1E6F" w:rsidRPr="005673E7" w:rsidRDefault="00EE1E6F" w:rsidP="00BB20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2"/>
        <w:jc w:val="thaiDistribute"/>
        <w:rPr>
          <w:rFonts w:ascii="BrowalliaUPC" w:hAnsi="BrowalliaUPC" w:cs="BrowalliaUPC"/>
          <w:sz w:val="28"/>
          <w:szCs w:val="28"/>
        </w:rPr>
      </w:pPr>
    </w:p>
    <w:p w14:paraId="521C73D8" w14:textId="3B2C40AE" w:rsidR="001C5189" w:rsidRPr="005673E7" w:rsidRDefault="001C5189" w:rsidP="001C5189">
      <w:pPr>
        <w:pStyle w:val="CordiaNew"/>
        <w:numPr>
          <w:ilvl w:val="0"/>
          <w:numId w:val="16"/>
        </w:numPr>
        <w:tabs>
          <w:tab w:val="clear" w:pos="4153"/>
          <w:tab w:val="left" w:pos="450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รายได้อื่น</w:t>
      </w:r>
    </w:p>
    <w:p w14:paraId="2BBA1CDE" w14:textId="1DF23955" w:rsidR="00EF5132" w:rsidRPr="005673E7" w:rsidRDefault="00EF5132" w:rsidP="00EF5132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4807" w:type="pct"/>
        <w:tblInd w:w="360" w:type="dxa"/>
        <w:tblLook w:val="01E0" w:firstRow="1" w:lastRow="1" w:firstColumn="1" w:lastColumn="1" w:noHBand="0" w:noVBand="0"/>
      </w:tblPr>
      <w:tblGrid>
        <w:gridCol w:w="4034"/>
        <w:gridCol w:w="1031"/>
        <w:gridCol w:w="279"/>
        <w:gridCol w:w="1031"/>
        <w:gridCol w:w="272"/>
        <w:gridCol w:w="1034"/>
        <w:gridCol w:w="279"/>
        <w:gridCol w:w="1034"/>
      </w:tblGrid>
      <w:tr w:rsidR="00EF5132" w:rsidRPr="005673E7" w14:paraId="037940E6" w14:textId="77777777" w:rsidTr="00876DA8">
        <w:trPr>
          <w:cantSplit/>
          <w:tblHeader/>
        </w:trPr>
        <w:tc>
          <w:tcPr>
            <w:tcW w:w="2243" w:type="pct"/>
          </w:tcPr>
          <w:p w14:paraId="6B16446B" w14:textId="77777777" w:rsidR="00EF5132" w:rsidRPr="005673E7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57" w:type="pct"/>
            <w:gridSpan w:val="7"/>
          </w:tcPr>
          <w:p w14:paraId="504BB55B" w14:textId="77777777" w:rsidR="00EF5132" w:rsidRPr="005673E7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EF5132" w:rsidRPr="005673E7" w14:paraId="665D9F44" w14:textId="77777777" w:rsidTr="00876DA8">
        <w:trPr>
          <w:cantSplit/>
          <w:trHeight w:val="351"/>
          <w:tblHeader/>
        </w:trPr>
        <w:tc>
          <w:tcPr>
            <w:tcW w:w="2243" w:type="pct"/>
          </w:tcPr>
          <w:p w14:paraId="5DBB6D0D" w14:textId="77777777" w:rsidR="00EF5132" w:rsidRPr="005673E7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7A538015" w14:textId="77777777" w:rsidR="00EF5132" w:rsidRPr="005673E7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7065A933" w14:textId="77777777" w:rsidR="00EF5132" w:rsidRPr="005673E7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0719083C" w14:textId="77777777" w:rsidR="00EF5132" w:rsidRPr="005673E7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EF5132" w:rsidRPr="005673E7" w14:paraId="1A4AFA31" w14:textId="77777777" w:rsidTr="00876DA8">
        <w:trPr>
          <w:cantSplit/>
          <w:trHeight w:val="351"/>
          <w:tblHeader/>
        </w:trPr>
        <w:tc>
          <w:tcPr>
            <w:tcW w:w="2243" w:type="pct"/>
          </w:tcPr>
          <w:p w14:paraId="30B3D9C2" w14:textId="77777777" w:rsidR="00EF5132" w:rsidRPr="005673E7" w:rsidRDefault="00EF5132" w:rsidP="00876DA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57" w:type="pct"/>
            <w:gridSpan w:val="7"/>
            <w:tcBorders>
              <w:bottom w:val="single" w:sz="4" w:space="0" w:color="auto"/>
            </w:tcBorders>
          </w:tcPr>
          <w:p w14:paraId="7EB5AA16" w14:textId="77777777" w:rsidR="00EF5132" w:rsidRPr="005673E7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สำหรับปีสิ้นสุดวันที่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57961" w:rsidRPr="005673E7" w14:paraId="5B00016F" w14:textId="77777777" w:rsidTr="00876DA8">
        <w:trPr>
          <w:cantSplit/>
          <w:trHeight w:val="351"/>
          <w:tblHeader/>
        </w:trPr>
        <w:tc>
          <w:tcPr>
            <w:tcW w:w="2243" w:type="pct"/>
          </w:tcPr>
          <w:p w14:paraId="496CE85E" w14:textId="77777777" w:rsidR="00C57961" w:rsidRPr="005673E7" w:rsidRDefault="00C57961" w:rsidP="00C57961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721B2B52" w14:textId="53027C12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55" w:type="pct"/>
          </w:tcPr>
          <w:p w14:paraId="1759EC71" w14:textId="77777777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FD06412" w14:textId="560D304A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151" w:type="pct"/>
          </w:tcPr>
          <w:p w14:paraId="289BE925" w14:textId="77777777" w:rsidR="00C57961" w:rsidRPr="005673E7" w:rsidRDefault="00C57961" w:rsidP="00C5796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004C0BC9" w14:textId="5510C916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55" w:type="pct"/>
          </w:tcPr>
          <w:p w14:paraId="006CBB3F" w14:textId="77777777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6580D38" w14:textId="7B040015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EF5132" w:rsidRPr="005673E7" w14:paraId="1D382106" w14:textId="77777777" w:rsidTr="00876DA8">
        <w:trPr>
          <w:trHeight w:val="338"/>
        </w:trPr>
        <w:tc>
          <w:tcPr>
            <w:tcW w:w="2243" w:type="pct"/>
          </w:tcPr>
          <w:p w14:paraId="2A43E78D" w14:textId="77777777" w:rsidR="00EF5132" w:rsidRPr="005673E7" w:rsidRDefault="00EF5132" w:rsidP="00876DA8">
            <w:pPr>
              <w:pStyle w:val="1"/>
              <w:widowControl/>
              <w:ind w:left="252" w:right="-241" w:hanging="252"/>
              <w:rPr>
                <w:rFonts w:ascii="BrowalliaUPC" w:hAnsi="BrowalliaUPC" w:cs="BrowalliaUPC"/>
                <w:color w:val="auto"/>
                <w:cs/>
              </w:rPr>
            </w:pPr>
          </w:p>
        </w:tc>
        <w:tc>
          <w:tcPr>
            <w:tcW w:w="573" w:type="pct"/>
          </w:tcPr>
          <w:p w14:paraId="0A16D91A" w14:textId="77777777" w:rsidR="00EF5132" w:rsidRPr="005673E7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29937BDC" w14:textId="77777777" w:rsidR="00EF5132" w:rsidRPr="005673E7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1A03705B" w14:textId="77777777" w:rsidR="00EF5132" w:rsidRPr="005673E7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10FA06D6" w14:textId="77777777" w:rsidR="00EF5132" w:rsidRPr="005673E7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62E506EC" w14:textId="77777777" w:rsidR="00EF5132" w:rsidRPr="005673E7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07477B02" w14:textId="77777777" w:rsidR="00EF5132" w:rsidRPr="005673E7" w:rsidRDefault="00EF5132" w:rsidP="00876DA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5C46A516" w14:textId="77777777" w:rsidR="00EF5132" w:rsidRPr="005673E7" w:rsidRDefault="00EF5132" w:rsidP="00876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65425A" w:rsidRPr="005673E7" w14:paraId="54BB9369" w14:textId="77777777" w:rsidTr="00876DA8">
        <w:trPr>
          <w:trHeight w:val="113"/>
        </w:trPr>
        <w:tc>
          <w:tcPr>
            <w:tcW w:w="2243" w:type="pct"/>
          </w:tcPr>
          <w:p w14:paraId="0D57A977" w14:textId="4ED822F6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รายได้ดอกเบี้ยรับ</w:t>
            </w:r>
          </w:p>
        </w:tc>
        <w:tc>
          <w:tcPr>
            <w:tcW w:w="573" w:type="pct"/>
            <w:shd w:val="clear" w:color="auto" w:fill="auto"/>
          </w:tcPr>
          <w:p w14:paraId="770CFC3D" w14:textId="2A280192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5425A">
              <w:rPr>
                <w:rFonts w:ascii="BrowalliaUPC" w:hAnsi="BrowalliaUPC" w:cs="BrowalliaUPC"/>
                <w:sz w:val="28"/>
                <w:szCs w:val="28"/>
              </w:rPr>
              <w:t>680</w:t>
            </w:r>
          </w:p>
        </w:tc>
        <w:tc>
          <w:tcPr>
            <w:tcW w:w="155" w:type="pct"/>
            <w:vAlign w:val="bottom"/>
          </w:tcPr>
          <w:p w14:paraId="4835B156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4EE10FC6" w14:textId="7CEB325A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8,261</w:t>
            </w:r>
          </w:p>
        </w:tc>
        <w:tc>
          <w:tcPr>
            <w:tcW w:w="151" w:type="pct"/>
            <w:vAlign w:val="bottom"/>
          </w:tcPr>
          <w:p w14:paraId="2B270F79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89680E" w14:textId="767F3C66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675</w:t>
            </w:r>
          </w:p>
        </w:tc>
        <w:tc>
          <w:tcPr>
            <w:tcW w:w="155" w:type="pct"/>
            <w:vAlign w:val="bottom"/>
          </w:tcPr>
          <w:p w14:paraId="7669A56B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4DFBECE3" w14:textId="22016C41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19,694</w:t>
            </w:r>
          </w:p>
        </w:tc>
      </w:tr>
      <w:tr w:rsidR="0065425A" w:rsidRPr="005673E7" w14:paraId="48338106" w14:textId="77777777" w:rsidTr="00876DA8">
        <w:trPr>
          <w:trHeight w:val="113"/>
        </w:trPr>
        <w:tc>
          <w:tcPr>
            <w:tcW w:w="2243" w:type="pct"/>
          </w:tcPr>
          <w:p w14:paraId="3B12FFE8" w14:textId="4640EC18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573" w:type="pct"/>
            <w:shd w:val="clear" w:color="auto" w:fill="auto"/>
          </w:tcPr>
          <w:p w14:paraId="62F03C2C" w14:textId="7E183538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5425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55" w:type="pct"/>
            <w:vAlign w:val="bottom"/>
          </w:tcPr>
          <w:p w14:paraId="35415C78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2785446F" w14:textId="65F7A0AD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51" w:type="pct"/>
            <w:vAlign w:val="bottom"/>
          </w:tcPr>
          <w:p w14:paraId="3E9F0BD3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76956BA6" w14:textId="0A3D1CC1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17,000</w:t>
            </w:r>
          </w:p>
        </w:tc>
        <w:tc>
          <w:tcPr>
            <w:tcW w:w="155" w:type="pct"/>
            <w:vAlign w:val="bottom"/>
          </w:tcPr>
          <w:p w14:paraId="5D4FC2E1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57F40A14" w14:textId="2BA2B1F6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15,000</w:t>
            </w:r>
          </w:p>
        </w:tc>
      </w:tr>
      <w:tr w:rsidR="0065425A" w:rsidRPr="005673E7" w14:paraId="7AFCD552" w14:textId="77777777" w:rsidTr="00876DA8">
        <w:trPr>
          <w:trHeight w:val="113"/>
        </w:trPr>
        <w:tc>
          <w:tcPr>
            <w:tcW w:w="2243" w:type="pct"/>
          </w:tcPr>
          <w:p w14:paraId="7AE9A243" w14:textId="21F37B71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กำไรจากการขายทรัพย์สิน</w:t>
            </w:r>
          </w:p>
        </w:tc>
        <w:tc>
          <w:tcPr>
            <w:tcW w:w="573" w:type="pct"/>
            <w:shd w:val="clear" w:color="auto" w:fill="auto"/>
          </w:tcPr>
          <w:p w14:paraId="7002D16F" w14:textId="099CC0B7" w:rsidR="0065425A" w:rsidRPr="0065425A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5425A">
              <w:rPr>
                <w:rFonts w:ascii="BrowalliaUPC" w:hAnsi="BrowalliaUPC" w:cs="BrowalliaUPC"/>
                <w:sz w:val="28"/>
                <w:szCs w:val="28"/>
              </w:rPr>
              <w:t>5,153</w:t>
            </w:r>
          </w:p>
        </w:tc>
        <w:tc>
          <w:tcPr>
            <w:tcW w:w="155" w:type="pct"/>
            <w:vAlign w:val="bottom"/>
          </w:tcPr>
          <w:p w14:paraId="37297B26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4D6622F7" w14:textId="67DC01F5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  <w:tc>
          <w:tcPr>
            <w:tcW w:w="151" w:type="pct"/>
            <w:vAlign w:val="bottom"/>
          </w:tcPr>
          <w:p w14:paraId="6258467A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6F94B3F9" w14:textId="6584C9CA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2,601</w:t>
            </w:r>
          </w:p>
        </w:tc>
        <w:tc>
          <w:tcPr>
            <w:tcW w:w="155" w:type="pct"/>
            <w:vAlign w:val="bottom"/>
          </w:tcPr>
          <w:p w14:paraId="36C948C0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62F8B9CD" w14:textId="1B91F4A0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4"/>
                <w:szCs w:val="24"/>
              </w:rPr>
              <w:t xml:space="preserve">         -</w:t>
            </w:r>
          </w:p>
        </w:tc>
      </w:tr>
      <w:tr w:rsidR="0065425A" w:rsidRPr="005673E7" w14:paraId="7FB37938" w14:textId="77777777" w:rsidTr="00876DA8">
        <w:trPr>
          <w:trHeight w:val="113"/>
        </w:trPr>
        <w:tc>
          <w:tcPr>
            <w:tcW w:w="2243" w:type="pct"/>
          </w:tcPr>
          <w:p w14:paraId="5D362CB0" w14:textId="4FF30908" w:rsidR="0065425A" w:rsidRPr="006C1D50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กลับรายการค่าเผื่อการด้อยค่าของลูกหนี้การค้า</w:t>
            </w:r>
          </w:p>
        </w:tc>
        <w:tc>
          <w:tcPr>
            <w:tcW w:w="573" w:type="pct"/>
            <w:shd w:val="clear" w:color="auto" w:fill="auto"/>
          </w:tcPr>
          <w:p w14:paraId="025D4B6F" w14:textId="40BF05A0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5425A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55" w:type="pct"/>
            <w:vAlign w:val="bottom"/>
          </w:tcPr>
          <w:p w14:paraId="50239F97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01AE3B87" w14:textId="7E441088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2,280</w:t>
            </w:r>
          </w:p>
        </w:tc>
        <w:tc>
          <w:tcPr>
            <w:tcW w:w="151" w:type="pct"/>
            <w:vAlign w:val="bottom"/>
          </w:tcPr>
          <w:p w14:paraId="142E6218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5275E11A" w14:textId="323E34A2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55" w:type="pct"/>
            <w:vAlign w:val="bottom"/>
          </w:tcPr>
          <w:p w14:paraId="0F497DA3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11658BDE" w14:textId="496251D3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2,280</w:t>
            </w:r>
          </w:p>
        </w:tc>
      </w:tr>
      <w:tr w:rsidR="0065425A" w:rsidRPr="005673E7" w14:paraId="0EFC6EE0" w14:textId="77777777" w:rsidTr="00876DA8">
        <w:trPr>
          <w:trHeight w:val="113"/>
        </w:trPr>
        <w:tc>
          <w:tcPr>
            <w:tcW w:w="2243" w:type="pct"/>
          </w:tcPr>
          <w:p w14:paraId="5D20B859" w14:textId="65198B6E" w:rsidR="0065425A" w:rsidRPr="006C1D50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กลับรายการประมาณการรื้อถอนฟาร์ม</w:t>
            </w:r>
          </w:p>
        </w:tc>
        <w:tc>
          <w:tcPr>
            <w:tcW w:w="573" w:type="pct"/>
            <w:shd w:val="clear" w:color="auto" w:fill="auto"/>
          </w:tcPr>
          <w:p w14:paraId="4B4D2492" w14:textId="08E64E82" w:rsidR="0065425A" w:rsidRPr="0065425A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5425A">
              <w:rPr>
                <w:rFonts w:ascii="BrowalliaUPC" w:hAnsi="BrowalliaUPC" w:cs="BrowalliaUPC"/>
                <w:sz w:val="28"/>
                <w:szCs w:val="28"/>
              </w:rPr>
              <w:t>2,285</w:t>
            </w:r>
          </w:p>
        </w:tc>
        <w:tc>
          <w:tcPr>
            <w:tcW w:w="155" w:type="pct"/>
            <w:vAlign w:val="bottom"/>
          </w:tcPr>
          <w:p w14:paraId="6980C0A4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0B6B37FC" w14:textId="53858297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51" w:type="pct"/>
            <w:vAlign w:val="bottom"/>
          </w:tcPr>
          <w:p w14:paraId="2B4F814F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24208779" w14:textId="43EFAEB3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-</w:t>
            </w:r>
          </w:p>
        </w:tc>
        <w:tc>
          <w:tcPr>
            <w:tcW w:w="155" w:type="pct"/>
            <w:vAlign w:val="bottom"/>
          </w:tcPr>
          <w:p w14:paraId="0EF9E349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23910F15" w14:textId="2DE3C2DB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-</w:t>
            </w:r>
          </w:p>
        </w:tc>
      </w:tr>
      <w:tr w:rsidR="0065425A" w:rsidRPr="005673E7" w14:paraId="2AF13091" w14:textId="77777777" w:rsidTr="00B74F12">
        <w:trPr>
          <w:trHeight w:val="113"/>
        </w:trPr>
        <w:tc>
          <w:tcPr>
            <w:tcW w:w="2243" w:type="pct"/>
          </w:tcPr>
          <w:p w14:paraId="5090A18D" w14:textId="65596B51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อื่น</w:t>
            </w:r>
            <w:r w:rsidR="0041378B">
              <w:rPr>
                <w:rFonts w:ascii="BrowalliaUPC" w:hAnsi="BrowalliaUPC" w:cs="BrowalliaUPC"/>
                <w:sz w:val="28"/>
                <w:szCs w:val="28"/>
              </w:rPr>
              <w:t xml:space="preserve"> </w:t>
            </w:r>
            <w:r w:rsidR="00477766">
              <w:rPr>
                <w:rFonts w:ascii="BrowalliaUPC" w:hAnsi="BrowalliaUPC" w:cs="BrowalliaUPC" w:hint="cs"/>
                <w:sz w:val="28"/>
                <w:szCs w:val="28"/>
                <w:cs/>
              </w:rPr>
              <w:t>ๆ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57927450" w14:textId="71105657" w:rsidR="0065425A" w:rsidRPr="0065425A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5425A">
              <w:rPr>
                <w:rFonts w:ascii="BrowalliaUPC" w:hAnsi="BrowalliaUPC" w:cs="BrowalliaUPC"/>
                <w:sz w:val="28"/>
                <w:szCs w:val="28"/>
              </w:rPr>
              <w:t>5,335</w:t>
            </w:r>
          </w:p>
        </w:tc>
        <w:tc>
          <w:tcPr>
            <w:tcW w:w="155" w:type="pct"/>
            <w:vAlign w:val="bottom"/>
          </w:tcPr>
          <w:p w14:paraId="288515F4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4A7F2E8" w14:textId="143B2D44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62,063</w:t>
            </w:r>
          </w:p>
        </w:tc>
        <w:tc>
          <w:tcPr>
            <w:tcW w:w="151" w:type="pct"/>
            <w:vAlign w:val="bottom"/>
          </w:tcPr>
          <w:p w14:paraId="0A1E69C7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4BCCB34F" w14:textId="1775F40F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1,523</w:t>
            </w:r>
          </w:p>
        </w:tc>
        <w:tc>
          <w:tcPr>
            <w:tcW w:w="155" w:type="pct"/>
            <w:vAlign w:val="bottom"/>
          </w:tcPr>
          <w:p w14:paraId="0707CA80" w14:textId="77777777" w:rsidR="0065425A" w:rsidRPr="005673E7" w:rsidRDefault="0065425A" w:rsidP="0065425A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50F03A16" w14:textId="5BE9F23A" w:rsidR="0065425A" w:rsidRPr="005673E7" w:rsidRDefault="0065425A" w:rsidP="0065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15,184</w:t>
            </w:r>
          </w:p>
        </w:tc>
      </w:tr>
      <w:tr w:rsidR="005B668B" w:rsidRPr="005673E7" w14:paraId="1284C45B" w14:textId="77777777" w:rsidTr="00B74F12">
        <w:trPr>
          <w:trHeight w:val="113"/>
        </w:trPr>
        <w:tc>
          <w:tcPr>
            <w:tcW w:w="2243" w:type="pct"/>
          </w:tcPr>
          <w:p w14:paraId="1A781606" w14:textId="75F3E271" w:rsidR="005B668B" w:rsidRPr="005673E7" w:rsidRDefault="005B668B" w:rsidP="005B6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252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รวม</w:t>
            </w:r>
          </w:p>
        </w:tc>
        <w:tc>
          <w:tcPr>
            <w:tcW w:w="57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0BF1B3C2" w14:textId="209B5839" w:rsidR="005B668B" w:rsidRPr="005673E7" w:rsidRDefault="005B668B" w:rsidP="005B6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13,453</w:t>
            </w:r>
          </w:p>
        </w:tc>
        <w:tc>
          <w:tcPr>
            <w:tcW w:w="155" w:type="pct"/>
            <w:vAlign w:val="bottom"/>
          </w:tcPr>
          <w:p w14:paraId="5289C935" w14:textId="77777777" w:rsidR="005B668B" w:rsidRPr="005673E7" w:rsidRDefault="005B668B" w:rsidP="005B668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AF8C4C8" w14:textId="3D4446EC" w:rsidR="005B668B" w:rsidRPr="005673E7" w:rsidRDefault="005B668B" w:rsidP="005B6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72,604</w:t>
            </w:r>
          </w:p>
        </w:tc>
        <w:tc>
          <w:tcPr>
            <w:tcW w:w="151" w:type="pct"/>
            <w:vAlign w:val="bottom"/>
          </w:tcPr>
          <w:p w14:paraId="04A1EDEC" w14:textId="77777777" w:rsidR="005B668B" w:rsidRPr="005673E7" w:rsidRDefault="005B668B" w:rsidP="005B668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331323A" w14:textId="2320A8AF" w:rsidR="005B668B" w:rsidRPr="005673E7" w:rsidRDefault="005B668B" w:rsidP="005B6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21,799</w:t>
            </w:r>
          </w:p>
        </w:tc>
        <w:tc>
          <w:tcPr>
            <w:tcW w:w="155" w:type="pct"/>
            <w:vAlign w:val="bottom"/>
          </w:tcPr>
          <w:p w14:paraId="2160BD74" w14:textId="77777777" w:rsidR="005B668B" w:rsidRPr="005673E7" w:rsidRDefault="005B668B" w:rsidP="005B668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750D193" w14:textId="38FE8E76" w:rsidR="005B668B" w:rsidRPr="005673E7" w:rsidRDefault="005B668B" w:rsidP="005B6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52,158</w:t>
            </w:r>
          </w:p>
        </w:tc>
      </w:tr>
    </w:tbl>
    <w:p w14:paraId="3E4FDEF0" w14:textId="77777777" w:rsidR="00467033" w:rsidRPr="005673E7" w:rsidRDefault="00467033" w:rsidP="00941191">
      <w:pPr>
        <w:pStyle w:val="CordiaNew"/>
        <w:tabs>
          <w:tab w:val="clear" w:pos="4153"/>
          <w:tab w:val="left" w:pos="450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B6A6EA3" w14:textId="11A89B69" w:rsidR="005753E0" w:rsidRPr="005673E7" w:rsidRDefault="005753E0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ค่าใช้จ่ายตามลักษณะ</w:t>
      </w:r>
    </w:p>
    <w:p w14:paraId="26D58C95" w14:textId="77777777" w:rsidR="00691D21" w:rsidRPr="005673E7" w:rsidRDefault="00691D21" w:rsidP="00AE6BB0">
      <w:pPr>
        <w:spacing w:line="240" w:lineRule="auto"/>
        <w:rPr>
          <w:rFonts w:ascii="BrowalliaUPC" w:hAnsi="BrowalliaUPC" w:cs="BrowalliaUPC"/>
          <w:sz w:val="28"/>
          <w:szCs w:val="28"/>
        </w:rPr>
      </w:pPr>
    </w:p>
    <w:tbl>
      <w:tblPr>
        <w:tblW w:w="4807" w:type="pct"/>
        <w:tblInd w:w="360" w:type="dxa"/>
        <w:tblLook w:val="01E0" w:firstRow="1" w:lastRow="1" w:firstColumn="1" w:lastColumn="1" w:noHBand="0" w:noVBand="0"/>
      </w:tblPr>
      <w:tblGrid>
        <w:gridCol w:w="4034"/>
        <w:gridCol w:w="1031"/>
        <w:gridCol w:w="279"/>
        <w:gridCol w:w="1031"/>
        <w:gridCol w:w="272"/>
        <w:gridCol w:w="1034"/>
        <w:gridCol w:w="279"/>
        <w:gridCol w:w="1034"/>
      </w:tblGrid>
      <w:tr w:rsidR="00DD2775" w:rsidRPr="005673E7" w14:paraId="2B7903C5" w14:textId="77777777" w:rsidTr="00572CEB">
        <w:trPr>
          <w:cantSplit/>
          <w:tblHeader/>
        </w:trPr>
        <w:tc>
          <w:tcPr>
            <w:tcW w:w="2243" w:type="pct"/>
          </w:tcPr>
          <w:p w14:paraId="1C9932DE" w14:textId="77777777" w:rsidR="00DD2775" w:rsidRPr="005673E7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57" w:type="pct"/>
            <w:gridSpan w:val="7"/>
          </w:tcPr>
          <w:p w14:paraId="3C412D70" w14:textId="77777777" w:rsidR="00DD2775" w:rsidRPr="005673E7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(หน่วย : พันบาท)</w:t>
            </w:r>
          </w:p>
        </w:tc>
      </w:tr>
      <w:tr w:rsidR="00DD2775" w:rsidRPr="005673E7" w14:paraId="4DCC746F" w14:textId="77777777" w:rsidTr="00572CEB">
        <w:trPr>
          <w:cantSplit/>
          <w:trHeight w:val="351"/>
          <w:tblHeader/>
        </w:trPr>
        <w:tc>
          <w:tcPr>
            <w:tcW w:w="2243" w:type="pct"/>
          </w:tcPr>
          <w:p w14:paraId="5C926D7D" w14:textId="77777777" w:rsidR="00DD2775" w:rsidRPr="005673E7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1" w:type="pct"/>
            <w:gridSpan w:val="3"/>
            <w:tcBorders>
              <w:bottom w:val="single" w:sz="4" w:space="0" w:color="auto"/>
            </w:tcBorders>
          </w:tcPr>
          <w:p w14:paraId="787F34D7" w14:textId="77777777" w:rsidR="00DD2775" w:rsidRPr="005673E7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431B138B" w14:textId="77777777" w:rsidR="00DD2775" w:rsidRPr="005673E7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00C983A8" w14:textId="77777777" w:rsidR="00DD2775" w:rsidRPr="005673E7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DD2775" w:rsidRPr="005673E7" w14:paraId="2B2E150A" w14:textId="77777777" w:rsidTr="00572CEB">
        <w:trPr>
          <w:cantSplit/>
          <w:trHeight w:val="351"/>
          <w:tblHeader/>
        </w:trPr>
        <w:tc>
          <w:tcPr>
            <w:tcW w:w="2243" w:type="pct"/>
          </w:tcPr>
          <w:p w14:paraId="379BAD34" w14:textId="77777777" w:rsidR="00DD2775" w:rsidRPr="005673E7" w:rsidRDefault="00DD2775" w:rsidP="00A355E8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2757" w:type="pct"/>
            <w:gridSpan w:val="7"/>
            <w:tcBorders>
              <w:bottom w:val="single" w:sz="4" w:space="0" w:color="auto"/>
            </w:tcBorders>
          </w:tcPr>
          <w:p w14:paraId="6A5071E4" w14:textId="77777777" w:rsidR="00DD2775" w:rsidRPr="005673E7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สำหรับปีสิ้นสุดวันที่</w:t>
            </w: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31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57961" w:rsidRPr="005673E7" w14:paraId="01566E92" w14:textId="77777777" w:rsidTr="00572CEB">
        <w:trPr>
          <w:cantSplit/>
          <w:trHeight w:val="351"/>
          <w:tblHeader/>
        </w:trPr>
        <w:tc>
          <w:tcPr>
            <w:tcW w:w="2243" w:type="pct"/>
          </w:tcPr>
          <w:p w14:paraId="21E9F8FA" w14:textId="77777777" w:rsidR="00C57961" w:rsidRPr="005673E7" w:rsidRDefault="00C57961" w:rsidP="00C57961">
            <w:pPr>
              <w:tabs>
                <w:tab w:val="clear" w:pos="454"/>
                <w:tab w:val="clear" w:pos="680"/>
              </w:tabs>
              <w:spacing w:line="240" w:lineRule="auto"/>
              <w:ind w:left="252" w:hanging="25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8014838" w14:textId="02B144A9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55" w:type="pct"/>
          </w:tcPr>
          <w:p w14:paraId="543C4510" w14:textId="77777777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273263E9" w14:textId="525C502E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  <w:tc>
          <w:tcPr>
            <w:tcW w:w="151" w:type="pct"/>
          </w:tcPr>
          <w:p w14:paraId="532FA71A" w14:textId="77777777" w:rsidR="00C57961" w:rsidRPr="005673E7" w:rsidRDefault="00C57961" w:rsidP="00C57961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62A78E5" w14:textId="0A7A7EC8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155" w:type="pct"/>
          </w:tcPr>
          <w:p w14:paraId="066CCAFA" w14:textId="77777777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16B38DDF" w14:textId="7D5B30D8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2562</w:t>
            </w:r>
          </w:p>
        </w:tc>
      </w:tr>
      <w:tr w:rsidR="00DD2775" w:rsidRPr="005673E7" w14:paraId="785A9F13" w14:textId="77777777" w:rsidTr="00572CEB">
        <w:trPr>
          <w:trHeight w:val="338"/>
        </w:trPr>
        <w:tc>
          <w:tcPr>
            <w:tcW w:w="2243" w:type="pct"/>
          </w:tcPr>
          <w:p w14:paraId="6BDC803F" w14:textId="77777777" w:rsidR="00DD2775" w:rsidRPr="005673E7" w:rsidRDefault="00DD2775" w:rsidP="00A355E8">
            <w:pPr>
              <w:pStyle w:val="1"/>
              <w:widowControl/>
              <w:ind w:left="252" w:right="-241" w:hanging="252"/>
              <w:rPr>
                <w:rFonts w:ascii="BrowalliaUPC" w:hAnsi="BrowalliaUPC" w:cs="BrowalliaUPC"/>
                <w:color w:val="auto"/>
                <w:cs/>
              </w:rPr>
            </w:pPr>
          </w:p>
        </w:tc>
        <w:tc>
          <w:tcPr>
            <w:tcW w:w="573" w:type="pct"/>
          </w:tcPr>
          <w:p w14:paraId="0530ED59" w14:textId="77777777" w:rsidR="00DD2775" w:rsidRPr="005673E7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410E231C" w14:textId="77777777" w:rsidR="00DD2775" w:rsidRPr="005673E7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5665B05A" w14:textId="77777777" w:rsidR="00DD2775" w:rsidRPr="005673E7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1" w:type="pct"/>
            <w:vAlign w:val="bottom"/>
          </w:tcPr>
          <w:p w14:paraId="162B5BF7" w14:textId="77777777" w:rsidR="00DD2775" w:rsidRPr="005673E7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1873E275" w14:textId="77777777" w:rsidR="00DD2775" w:rsidRPr="005673E7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55" w:type="pct"/>
            <w:vAlign w:val="bottom"/>
          </w:tcPr>
          <w:p w14:paraId="30C3602C" w14:textId="77777777" w:rsidR="00DD2775" w:rsidRPr="005673E7" w:rsidRDefault="00DD2775" w:rsidP="00A355E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524D3E44" w14:textId="77777777" w:rsidR="00DD2775" w:rsidRPr="005673E7" w:rsidRDefault="00DD2775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2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</w:tr>
      <w:tr w:rsidR="00F42171" w:rsidRPr="005673E7" w14:paraId="75F364C6" w14:textId="77777777" w:rsidTr="00572CEB">
        <w:trPr>
          <w:trHeight w:val="113"/>
        </w:trPr>
        <w:tc>
          <w:tcPr>
            <w:tcW w:w="2243" w:type="pct"/>
          </w:tcPr>
          <w:p w14:paraId="47959D14" w14:textId="77777777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73" w:type="pct"/>
            <w:shd w:val="clear" w:color="auto" w:fill="auto"/>
          </w:tcPr>
          <w:p w14:paraId="51B7E7CC" w14:textId="06F49437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841,061</w:t>
            </w:r>
          </w:p>
        </w:tc>
        <w:tc>
          <w:tcPr>
            <w:tcW w:w="155" w:type="pct"/>
            <w:vAlign w:val="bottom"/>
          </w:tcPr>
          <w:p w14:paraId="17446DA8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372F72C4" w14:textId="2B16B074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1,105,713</w:t>
            </w:r>
          </w:p>
        </w:tc>
        <w:tc>
          <w:tcPr>
            <w:tcW w:w="151" w:type="pct"/>
            <w:vAlign w:val="bottom"/>
          </w:tcPr>
          <w:p w14:paraId="32528D8A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240CB3C9" w14:textId="4EA5BAE4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730,685</w:t>
            </w:r>
          </w:p>
        </w:tc>
        <w:tc>
          <w:tcPr>
            <w:tcW w:w="155" w:type="pct"/>
            <w:vAlign w:val="bottom"/>
          </w:tcPr>
          <w:p w14:paraId="1659F8E5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AE18A0" w14:textId="21E237DB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876,717</w:t>
            </w:r>
          </w:p>
        </w:tc>
      </w:tr>
      <w:tr w:rsidR="00F42171" w:rsidRPr="005673E7" w14:paraId="66064490" w14:textId="77777777" w:rsidTr="00572CEB">
        <w:trPr>
          <w:trHeight w:val="113"/>
        </w:trPr>
        <w:tc>
          <w:tcPr>
            <w:tcW w:w="2243" w:type="pct"/>
          </w:tcPr>
          <w:p w14:paraId="156DF80B" w14:textId="77777777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เงินเดือนและผลประโยชน์อื่นของพนักงาน</w:t>
            </w:r>
          </w:p>
        </w:tc>
        <w:tc>
          <w:tcPr>
            <w:tcW w:w="573" w:type="pct"/>
            <w:shd w:val="clear" w:color="auto" w:fill="auto"/>
          </w:tcPr>
          <w:p w14:paraId="36D17811" w14:textId="6FE6B082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222,551</w:t>
            </w:r>
          </w:p>
        </w:tc>
        <w:tc>
          <w:tcPr>
            <w:tcW w:w="155" w:type="pct"/>
            <w:vAlign w:val="bottom"/>
          </w:tcPr>
          <w:p w14:paraId="1CF7F540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6F886041" w14:textId="207C0C4A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355,337</w:t>
            </w:r>
          </w:p>
        </w:tc>
        <w:tc>
          <w:tcPr>
            <w:tcW w:w="151" w:type="pct"/>
            <w:vAlign w:val="bottom"/>
          </w:tcPr>
          <w:p w14:paraId="5DE18CCE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30E3A9F5" w14:textId="52F94690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181,842</w:t>
            </w:r>
          </w:p>
        </w:tc>
        <w:tc>
          <w:tcPr>
            <w:tcW w:w="155" w:type="pct"/>
            <w:vAlign w:val="bottom"/>
          </w:tcPr>
          <w:p w14:paraId="28FBDDCB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61787AA7" w14:textId="7E859DA1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203,258</w:t>
            </w:r>
          </w:p>
        </w:tc>
      </w:tr>
      <w:tr w:rsidR="00F42171" w:rsidRPr="005673E7" w14:paraId="6E23ACB9" w14:textId="77777777" w:rsidTr="00572CEB">
        <w:trPr>
          <w:trHeight w:val="113"/>
        </w:trPr>
        <w:tc>
          <w:tcPr>
            <w:tcW w:w="2243" w:type="pct"/>
          </w:tcPr>
          <w:p w14:paraId="198137BC" w14:textId="77777777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73" w:type="pct"/>
            <w:shd w:val="clear" w:color="auto" w:fill="auto"/>
          </w:tcPr>
          <w:p w14:paraId="0D43DE99" w14:textId="15F2BFDC" w:rsidR="00F42171" w:rsidRPr="005673E7" w:rsidRDefault="008D21B3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/>
              </w:rPr>
              <w:t>92</w:t>
            </w:r>
            <w:r w:rsidR="00F42171"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,</w:t>
            </w:r>
            <w:r w:rsidR="00287A06">
              <w:rPr>
                <w:rFonts w:ascii="BrowalliaUPC" w:hAnsi="BrowalliaUPC" w:cs="BrowalliaUPC"/>
                <w:sz w:val="28"/>
                <w:szCs w:val="28"/>
                <w:lang w:val="en-GB"/>
              </w:rPr>
              <w:t>463</w:t>
            </w:r>
          </w:p>
        </w:tc>
        <w:tc>
          <w:tcPr>
            <w:tcW w:w="155" w:type="pct"/>
            <w:vAlign w:val="bottom"/>
          </w:tcPr>
          <w:p w14:paraId="7FBF4901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686098C2" w14:textId="51F0248F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95,122</w:t>
            </w:r>
          </w:p>
        </w:tc>
        <w:tc>
          <w:tcPr>
            <w:tcW w:w="151" w:type="pct"/>
            <w:vAlign w:val="bottom"/>
          </w:tcPr>
          <w:p w14:paraId="5CD12BCF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5F8A7C2A" w14:textId="34C19B76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72,71</w:t>
            </w:r>
            <w:r w:rsidR="00287A06">
              <w:rPr>
                <w:rFonts w:ascii="BrowalliaUPC" w:hAnsi="BrowalliaUPC" w:cs="BrowalliaUPC"/>
                <w:sz w:val="28"/>
                <w:szCs w:val="28"/>
              </w:rPr>
              <w:t>2</w:t>
            </w:r>
          </w:p>
        </w:tc>
        <w:tc>
          <w:tcPr>
            <w:tcW w:w="155" w:type="pct"/>
            <w:vAlign w:val="bottom"/>
          </w:tcPr>
          <w:p w14:paraId="5ECA3A89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0F348D76" w14:textId="66FD17DB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62,796</w:t>
            </w:r>
          </w:p>
        </w:tc>
      </w:tr>
      <w:tr w:rsidR="00F42171" w:rsidRPr="005673E7" w14:paraId="3291B9CC" w14:textId="77777777" w:rsidTr="00572CEB">
        <w:trPr>
          <w:trHeight w:val="113"/>
        </w:trPr>
        <w:tc>
          <w:tcPr>
            <w:tcW w:w="2243" w:type="pct"/>
          </w:tcPr>
          <w:p w14:paraId="4D21CDAD" w14:textId="750F5AC2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573" w:type="pct"/>
            <w:shd w:val="clear" w:color="auto" w:fill="auto"/>
          </w:tcPr>
          <w:p w14:paraId="24DC495B" w14:textId="431419F4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2,376</w:t>
            </w:r>
          </w:p>
        </w:tc>
        <w:tc>
          <w:tcPr>
            <w:tcW w:w="155" w:type="pct"/>
            <w:vAlign w:val="bottom"/>
          </w:tcPr>
          <w:p w14:paraId="31F6E3ED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6792D9F4" w14:textId="04B76C34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58,973</w:t>
            </w:r>
          </w:p>
        </w:tc>
        <w:tc>
          <w:tcPr>
            <w:tcW w:w="151" w:type="pct"/>
            <w:vAlign w:val="bottom"/>
          </w:tcPr>
          <w:p w14:paraId="07C06433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7AD0A3FC" w14:textId="4215698C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486</w:t>
            </w:r>
          </w:p>
        </w:tc>
        <w:tc>
          <w:tcPr>
            <w:tcW w:w="155" w:type="pct"/>
            <w:vAlign w:val="bottom"/>
          </w:tcPr>
          <w:p w14:paraId="312FE1E0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14F91470" w14:textId="16891BD4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lang w:val="en-GB"/>
              </w:rPr>
              <w:t>10,507</w:t>
            </w:r>
          </w:p>
        </w:tc>
      </w:tr>
      <w:tr w:rsidR="00F42171" w:rsidRPr="005673E7" w14:paraId="09555477" w14:textId="77777777" w:rsidTr="00572CEB">
        <w:trPr>
          <w:trHeight w:val="113"/>
        </w:trPr>
        <w:tc>
          <w:tcPr>
            <w:tcW w:w="2243" w:type="pct"/>
          </w:tcPr>
          <w:p w14:paraId="799B41EE" w14:textId="77777777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573" w:type="pct"/>
            <w:shd w:val="clear" w:color="auto" w:fill="auto"/>
          </w:tcPr>
          <w:p w14:paraId="543D39BA" w14:textId="75348180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64,585</w:t>
            </w:r>
          </w:p>
        </w:tc>
        <w:tc>
          <w:tcPr>
            <w:tcW w:w="155" w:type="pct"/>
            <w:vAlign w:val="bottom"/>
          </w:tcPr>
          <w:p w14:paraId="4BDC6E8F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</w:tcPr>
          <w:p w14:paraId="628A438E" w14:textId="0BBEA9BC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104,441</w:t>
            </w:r>
          </w:p>
        </w:tc>
        <w:tc>
          <w:tcPr>
            <w:tcW w:w="151" w:type="pct"/>
            <w:vAlign w:val="bottom"/>
          </w:tcPr>
          <w:p w14:paraId="6D4E9618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7AE10C0E" w14:textId="4A7F0769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58,761</w:t>
            </w:r>
          </w:p>
        </w:tc>
        <w:tc>
          <w:tcPr>
            <w:tcW w:w="155" w:type="pct"/>
            <w:vAlign w:val="bottom"/>
          </w:tcPr>
          <w:p w14:paraId="2698604F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</w:tcPr>
          <w:p w14:paraId="3EB38DD7" w14:textId="24FD63BE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64,303</w:t>
            </w:r>
          </w:p>
        </w:tc>
      </w:tr>
      <w:tr w:rsidR="00F42171" w:rsidRPr="005673E7" w14:paraId="31E0BA04" w14:textId="77777777" w:rsidTr="00572CEB">
        <w:trPr>
          <w:trHeight w:val="113"/>
        </w:trPr>
        <w:tc>
          <w:tcPr>
            <w:tcW w:w="2243" w:type="pct"/>
          </w:tcPr>
          <w:p w14:paraId="2996072A" w14:textId="77777777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7B9D96FE" w14:textId="7A590D7F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42,136</w:t>
            </w:r>
          </w:p>
        </w:tc>
        <w:tc>
          <w:tcPr>
            <w:tcW w:w="155" w:type="pct"/>
            <w:vAlign w:val="bottom"/>
          </w:tcPr>
          <w:p w14:paraId="67B68C13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6128B434" w14:textId="2C825688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48,125</w:t>
            </w:r>
          </w:p>
        </w:tc>
        <w:tc>
          <w:tcPr>
            <w:tcW w:w="151" w:type="pct"/>
            <w:vAlign w:val="bottom"/>
          </w:tcPr>
          <w:p w14:paraId="71962008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2757B763" w14:textId="064C2209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38,572</w:t>
            </w:r>
          </w:p>
        </w:tc>
        <w:tc>
          <w:tcPr>
            <w:tcW w:w="155" w:type="pct"/>
            <w:vAlign w:val="bottom"/>
          </w:tcPr>
          <w:p w14:paraId="6B231AC4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3CC6CE2F" w14:textId="27E82DB1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40,714</w:t>
            </w:r>
          </w:p>
        </w:tc>
      </w:tr>
      <w:tr w:rsidR="00F42171" w:rsidRPr="005673E7" w14:paraId="1B14F33B" w14:textId="77777777" w:rsidTr="00572CEB">
        <w:trPr>
          <w:trHeight w:val="113"/>
        </w:trPr>
        <w:tc>
          <w:tcPr>
            <w:tcW w:w="2243" w:type="pct"/>
          </w:tcPr>
          <w:p w14:paraId="7EBF2B84" w14:textId="77777777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การเปลี่ยนแปลงในสินค้าสำเร็จรูปและ</w:t>
            </w:r>
          </w:p>
          <w:p w14:paraId="154CF63C" w14:textId="5BF91F5E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72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 xml:space="preserve">   </w:t>
            </w: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573" w:type="pct"/>
            <w:shd w:val="clear" w:color="auto" w:fill="auto"/>
            <w:vAlign w:val="bottom"/>
          </w:tcPr>
          <w:p w14:paraId="448F19EA" w14:textId="4567C709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(183,303)</w:t>
            </w:r>
          </w:p>
        </w:tc>
        <w:tc>
          <w:tcPr>
            <w:tcW w:w="155" w:type="pct"/>
            <w:vAlign w:val="bottom"/>
          </w:tcPr>
          <w:p w14:paraId="40E1EFBD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3" w:type="pct"/>
            <w:vAlign w:val="bottom"/>
          </w:tcPr>
          <w:p w14:paraId="36B6F54F" w14:textId="1F3E72F4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(32,911)</w:t>
            </w:r>
          </w:p>
        </w:tc>
        <w:tc>
          <w:tcPr>
            <w:tcW w:w="151" w:type="pct"/>
            <w:vAlign w:val="bottom"/>
          </w:tcPr>
          <w:p w14:paraId="23EDB4C3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713C673E" w14:textId="318FFD30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(115,616)</w:t>
            </w:r>
          </w:p>
        </w:tc>
        <w:tc>
          <w:tcPr>
            <w:tcW w:w="155" w:type="pct"/>
            <w:vAlign w:val="bottom"/>
          </w:tcPr>
          <w:p w14:paraId="35519D86" w14:textId="77777777" w:rsidR="00F42171" w:rsidRPr="005673E7" w:rsidRDefault="00F42171" w:rsidP="00F42171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75" w:type="pct"/>
            <w:vAlign w:val="bottom"/>
          </w:tcPr>
          <w:p w14:paraId="1714FC04" w14:textId="112DA596" w:rsidR="00F42171" w:rsidRPr="005673E7" w:rsidRDefault="00F42171" w:rsidP="00F421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(44,657)</w:t>
            </w:r>
          </w:p>
        </w:tc>
      </w:tr>
    </w:tbl>
    <w:p w14:paraId="43B94E14" w14:textId="77777777" w:rsidR="0025032D" w:rsidRPr="005673E7" w:rsidRDefault="0025032D" w:rsidP="007A5E14">
      <w:pPr>
        <w:pStyle w:val="CordiaNew"/>
        <w:tabs>
          <w:tab w:val="clear" w:pos="4153"/>
          <w:tab w:val="left" w:pos="441"/>
        </w:tabs>
        <w:ind w:left="644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339BE15E" w14:textId="196D97E4" w:rsidR="00B9427B" w:rsidRPr="005673E7" w:rsidRDefault="00B9427B" w:rsidP="00572CEB">
      <w:pPr>
        <w:pStyle w:val="CordiaNew"/>
        <w:numPr>
          <w:ilvl w:val="0"/>
          <w:numId w:val="16"/>
        </w:numPr>
        <w:tabs>
          <w:tab w:val="clear" w:pos="4153"/>
          <w:tab w:val="left" w:pos="441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ส่วนงานดำเนินงาน</w:t>
      </w:r>
    </w:p>
    <w:p w14:paraId="7E218F3D" w14:textId="77777777" w:rsidR="00691D21" w:rsidRPr="005673E7" w:rsidRDefault="00691D21" w:rsidP="00AE6BB0">
      <w:pPr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4ED9F50A" w14:textId="747BE061" w:rsidR="00EF4E7C" w:rsidRPr="005673E7" w:rsidRDefault="004C0417" w:rsidP="007F7C10">
      <w:pPr>
        <w:tabs>
          <w:tab w:val="clear" w:pos="454"/>
          <w:tab w:val="left" w:pos="851"/>
          <w:tab w:val="left" w:pos="1418"/>
        </w:tabs>
        <w:spacing w:line="240" w:lineRule="auto"/>
        <w:ind w:left="414" w:firstLine="18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B9427B" w:rsidRPr="005673E7">
        <w:rPr>
          <w:rFonts w:ascii="BrowalliaUPC" w:hAnsi="BrowalliaUPC" w:cs="BrowalliaUPC"/>
          <w:sz w:val="28"/>
          <w:szCs w:val="28"/>
          <w:cs/>
        </w:rPr>
        <w:t xml:space="preserve">มีส่วนงานที่รายงานทั้งสิ้น </w:t>
      </w:r>
      <w:r w:rsidR="00B9427B" w:rsidRPr="005673E7">
        <w:rPr>
          <w:rFonts w:ascii="BrowalliaUPC" w:hAnsi="BrowalliaUPC" w:cs="BrowalliaUPC"/>
          <w:sz w:val="28"/>
          <w:szCs w:val="28"/>
          <w:lang w:val="en-GB"/>
        </w:rPr>
        <w:t>2</w:t>
      </w:r>
      <w:r w:rsidR="00B9427B" w:rsidRPr="005673E7">
        <w:rPr>
          <w:rFonts w:ascii="BrowalliaUPC" w:hAnsi="BrowalliaUPC" w:cs="BrowalliaUPC"/>
          <w:sz w:val="28"/>
          <w:szCs w:val="28"/>
          <w:cs/>
        </w:rPr>
        <w:t xml:space="preserve"> ส่วนงานหลักคือ </w:t>
      </w:r>
      <w:r w:rsidR="00B9427B" w:rsidRPr="005673E7">
        <w:rPr>
          <w:rFonts w:ascii="BrowalliaUPC" w:hAnsi="BrowalliaUPC" w:cs="BrowalliaUPC"/>
          <w:sz w:val="28"/>
          <w:szCs w:val="28"/>
        </w:rPr>
        <w:t>(1)</w:t>
      </w:r>
      <w:r w:rsidR="00B9427B" w:rsidRPr="005673E7">
        <w:rPr>
          <w:rFonts w:ascii="BrowalliaUPC" w:hAnsi="BrowalliaUPC" w:cs="BrowalliaUPC"/>
          <w:sz w:val="28"/>
          <w:szCs w:val="28"/>
          <w:cs/>
        </w:rPr>
        <w:t xml:space="preserve"> ส่วนงานธุรกิจตัวแทนจำหน่ายเครื่องมือและอุปกรณ์ทางการแพทย์ (</w:t>
      </w:r>
      <w:r w:rsidR="00B9427B" w:rsidRPr="005673E7">
        <w:rPr>
          <w:rFonts w:ascii="BrowalliaUPC" w:hAnsi="BrowalliaUPC" w:cs="BrowalliaUPC"/>
          <w:sz w:val="28"/>
          <w:szCs w:val="28"/>
        </w:rPr>
        <w:t>2</w:t>
      </w:r>
      <w:r w:rsidR="00B9427B" w:rsidRPr="005673E7">
        <w:rPr>
          <w:rFonts w:ascii="BrowalliaUPC" w:hAnsi="BrowalliaUPC" w:cs="BrowalliaUPC"/>
          <w:sz w:val="28"/>
          <w:szCs w:val="28"/>
          <w:cs/>
        </w:rPr>
        <w:t>) ธุรกิจบริการความงาม</w:t>
      </w:r>
      <w:r w:rsidR="00B9427B" w:rsidRPr="005673E7">
        <w:rPr>
          <w:rFonts w:ascii="BrowalliaUPC" w:hAnsi="BrowalliaUPC" w:cs="BrowalliaUPC"/>
          <w:sz w:val="28"/>
          <w:szCs w:val="28"/>
        </w:rPr>
        <w:t xml:space="preserve"> </w:t>
      </w:r>
      <w:r w:rsidR="00B9427B" w:rsidRPr="005673E7">
        <w:rPr>
          <w:rFonts w:ascii="BrowalliaUPC" w:hAnsi="BrowalliaUPC" w:cs="BrowalliaUPC"/>
          <w:sz w:val="28"/>
          <w:szCs w:val="28"/>
          <w:cs/>
        </w:rPr>
        <w:t>และดำเนินธุรกิจในส่วนงานทางภูมิศาสตร์หลักในประเทศไทย บริษัทประเมินผลการปฏิบัติงานของส่วนงานโดยพิจารณาจากรายได้และกำไรขั้นต้นของแต่ละส่วนงาน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ทั้งกลุ่มโดยใช้เกณฑ์เดียวกับที่ใช้ในการวัดกำไรหรือขาดทุนจากการดำเนินงานในงบการเงิน ข้อมูลรายได้และกำไรขั้นต้นตามส่วนงานของ</w:t>
      </w:r>
      <w:r w:rsidRPr="005673E7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B9427B" w:rsidRPr="005673E7">
        <w:rPr>
          <w:rFonts w:ascii="BrowalliaUPC" w:hAnsi="BrowalliaUPC" w:cs="BrowalliaUPC"/>
          <w:sz w:val="28"/>
          <w:szCs w:val="28"/>
          <w:cs/>
        </w:rPr>
        <w:t>สำหรับปีสิ้นสุดวันที่</w:t>
      </w:r>
      <w:r w:rsidR="00B9427B" w:rsidRPr="005673E7">
        <w:rPr>
          <w:rFonts w:ascii="BrowalliaUPC" w:hAnsi="BrowalliaUPC" w:cs="BrowalliaUPC"/>
          <w:sz w:val="28"/>
          <w:szCs w:val="28"/>
        </w:rPr>
        <w:t xml:space="preserve"> 31</w:t>
      </w:r>
      <w:r w:rsidR="00B9427B" w:rsidRPr="005673E7">
        <w:rPr>
          <w:rFonts w:ascii="BrowalliaUPC" w:hAnsi="BrowalliaUPC" w:cs="BrowalliaUPC"/>
          <w:sz w:val="28"/>
          <w:szCs w:val="28"/>
          <w:cs/>
        </w:rPr>
        <w:t xml:space="preserve"> ธันวาคม</w:t>
      </w:r>
      <w:r w:rsidR="00B9427B" w:rsidRPr="005673E7">
        <w:rPr>
          <w:rFonts w:ascii="BrowalliaUPC" w:hAnsi="BrowalliaUPC" w:cs="BrowalliaUPC"/>
          <w:sz w:val="28"/>
          <w:szCs w:val="28"/>
        </w:rPr>
        <w:t xml:space="preserve"> 25</w:t>
      </w:r>
      <w:r w:rsidR="00B11C16" w:rsidRPr="005673E7">
        <w:rPr>
          <w:rFonts w:ascii="BrowalliaUPC" w:hAnsi="BrowalliaUPC" w:cs="BrowalliaUPC"/>
          <w:sz w:val="28"/>
          <w:szCs w:val="28"/>
        </w:rPr>
        <w:t>6</w:t>
      </w:r>
      <w:r w:rsidR="00C57961" w:rsidRPr="005673E7">
        <w:rPr>
          <w:rFonts w:ascii="BrowalliaUPC" w:hAnsi="BrowalliaUPC" w:cs="BrowalliaUPC"/>
          <w:sz w:val="28"/>
          <w:szCs w:val="28"/>
        </w:rPr>
        <w:t>3</w:t>
      </w:r>
      <w:r w:rsidR="00B9427B" w:rsidRPr="005673E7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="00B9427B" w:rsidRPr="005673E7">
        <w:rPr>
          <w:rFonts w:ascii="BrowalliaUPC" w:hAnsi="BrowalliaUPC" w:cs="BrowalliaUPC"/>
          <w:sz w:val="28"/>
          <w:szCs w:val="28"/>
        </w:rPr>
        <w:t>25</w:t>
      </w:r>
      <w:r w:rsidR="00C76308" w:rsidRPr="005673E7">
        <w:rPr>
          <w:rFonts w:ascii="BrowalliaUPC" w:hAnsi="BrowalliaUPC" w:cs="BrowalliaUPC"/>
          <w:sz w:val="28"/>
          <w:szCs w:val="28"/>
        </w:rPr>
        <w:t>6</w:t>
      </w:r>
      <w:r w:rsidR="00C57961" w:rsidRPr="005673E7">
        <w:rPr>
          <w:rFonts w:ascii="BrowalliaUPC" w:hAnsi="BrowalliaUPC" w:cs="BrowalliaUPC"/>
          <w:sz w:val="28"/>
          <w:szCs w:val="28"/>
        </w:rPr>
        <w:t>2</w:t>
      </w:r>
      <w:r w:rsidR="00B9427B" w:rsidRPr="005673E7">
        <w:rPr>
          <w:rFonts w:ascii="BrowalliaUPC" w:hAnsi="BrowalliaUPC" w:cs="BrowalliaUPC"/>
          <w:sz w:val="28"/>
          <w:szCs w:val="28"/>
          <w:cs/>
        </w:rPr>
        <w:t xml:space="preserve"> มีดังต่อไปนี้</w:t>
      </w:r>
    </w:p>
    <w:p w14:paraId="1DBDCB2A" w14:textId="77777777" w:rsidR="004C0417" w:rsidRPr="005673E7" w:rsidRDefault="004C0417" w:rsidP="001C5189">
      <w:pPr>
        <w:tabs>
          <w:tab w:val="clear" w:pos="454"/>
          <w:tab w:val="left" w:pos="851"/>
          <w:tab w:val="left" w:pos="1418"/>
        </w:tabs>
        <w:spacing w:line="240" w:lineRule="auto"/>
        <w:jc w:val="thaiDistribute"/>
        <w:rPr>
          <w:rFonts w:ascii="BrowalliaUPC" w:hAnsi="BrowalliaUPC" w:cs="BrowalliaUPC"/>
          <w:sz w:val="16"/>
          <w:szCs w:val="16"/>
        </w:rPr>
      </w:pPr>
    </w:p>
    <w:tbl>
      <w:tblPr>
        <w:tblW w:w="9081" w:type="dxa"/>
        <w:tblInd w:w="32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5"/>
        <w:gridCol w:w="236"/>
        <w:gridCol w:w="904"/>
        <w:gridCol w:w="236"/>
        <w:gridCol w:w="667"/>
        <w:gridCol w:w="197"/>
        <w:gridCol w:w="628"/>
        <w:gridCol w:w="743"/>
        <w:gridCol w:w="900"/>
        <w:gridCol w:w="846"/>
        <w:gridCol w:w="747"/>
        <w:gridCol w:w="792"/>
      </w:tblGrid>
      <w:tr w:rsidR="007F7C10" w:rsidRPr="005673E7" w14:paraId="69F2F3A2" w14:textId="77777777" w:rsidTr="00333480">
        <w:trPr>
          <w:trHeight w:val="233"/>
        </w:trPr>
        <w:tc>
          <w:tcPr>
            <w:tcW w:w="2185" w:type="dxa"/>
            <w:tcBorders>
              <w:right w:val="nil"/>
            </w:tcBorders>
          </w:tcPr>
          <w:p w14:paraId="6F2CC3E9" w14:textId="77777777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  <w:tcBorders>
              <w:right w:val="nil"/>
            </w:tcBorders>
          </w:tcPr>
          <w:p w14:paraId="2364C0A6" w14:textId="77777777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40" w:type="dxa"/>
            <w:gridSpan w:val="2"/>
          </w:tcPr>
          <w:p w14:paraId="2B4B55E9" w14:textId="77777777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64" w:type="dxa"/>
            <w:gridSpan w:val="2"/>
            <w:tcBorders>
              <w:right w:val="nil"/>
            </w:tcBorders>
          </w:tcPr>
          <w:p w14:paraId="6B3F75A5" w14:textId="28219484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4656" w:type="dxa"/>
            <w:gridSpan w:val="6"/>
            <w:tcBorders>
              <w:left w:val="nil"/>
              <w:bottom w:val="nil"/>
            </w:tcBorders>
          </w:tcPr>
          <w:p w14:paraId="7C9136DF" w14:textId="77777777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(หน่วย : พันบาท)</w:t>
            </w:r>
          </w:p>
        </w:tc>
      </w:tr>
      <w:tr w:rsidR="007F7C10" w:rsidRPr="005673E7" w14:paraId="2BE0912B" w14:textId="77777777" w:rsidTr="00333480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287979FA" w14:textId="77777777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53A771" w14:textId="77777777" w:rsidR="007F7C10" w:rsidRPr="005673E7" w:rsidRDefault="007F7C10" w:rsidP="007612D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6660" w:type="dxa"/>
            <w:gridSpan w:val="10"/>
          </w:tcPr>
          <w:p w14:paraId="5749236A" w14:textId="042B89D7" w:rsidR="007F7C10" w:rsidRPr="005673E7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7F7C10" w:rsidRPr="005673E7" w14:paraId="6AACB50A" w14:textId="77777777" w:rsidTr="00333480">
        <w:trPr>
          <w:trHeight w:val="269"/>
        </w:trPr>
        <w:tc>
          <w:tcPr>
            <w:tcW w:w="2185" w:type="dxa"/>
            <w:tcBorders>
              <w:right w:val="nil"/>
            </w:tcBorders>
          </w:tcPr>
          <w:p w14:paraId="612DFB88" w14:textId="77777777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884BC33" w14:textId="77777777" w:rsidR="007F7C10" w:rsidRPr="005673E7" w:rsidRDefault="007F7C10" w:rsidP="007612D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6660" w:type="dxa"/>
            <w:gridSpan w:val="10"/>
          </w:tcPr>
          <w:p w14:paraId="3C17733D" w14:textId="454B6594" w:rsidR="007F7C10" w:rsidRPr="005673E7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31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7F7C10" w:rsidRPr="005673E7" w14:paraId="3A916490" w14:textId="77777777" w:rsidTr="005B451E">
        <w:trPr>
          <w:trHeight w:val="491"/>
        </w:trPr>
        <w:tc>
          <w:tcPr>
            <w:tcW w:w="2185" w:type="dxa"/>
            <w:tcBorders>
              <w:right w:val="nil"/>
            </w:tcBorders>
          </w:tcPr>
          <w:p w14:paraId="7EAA1E37" w14:textId="77777777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622CC879" w14:textId="77777777" w:rsidR="007F7C10" w:rsidRPr="005673E7" w:rsidRDefault="007F7C10" w:rsidP="007612D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807" w:type="dxa"/>
            <w:gridSpan w:val="3"/>
            <w:tcBorders>
              <w:left w:val="nil"/>
              <w:bottom w:val="nil"/>
            </w:tcBorders>
            <w:vAlign w:val="bottom"/>
          </w:tcPr>
          <w:p w14:paraId="5F561F29" w14:textId="1734DDC7" w:rsidR="007F7C10" w:rsidRPr="005673E7" w:rsidRDefault="007F7C10" w:rsidP="009A1786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ตัวแทนจำหน่ายเครื่องมือและอุปกรณ์ทางการแพทย์</w:t>
            </w:r>
          </w:p>
        </w:tc>
        <w:tc>
          <w:tcPr>
            <w:tcW w:w="1568" w:type="dxa"/>
            <w:gridSpan w:val="3"/>
            <w:tcBorders>
              <w:bottom w:val="nil"/>
            </w:tcBorders>
            <w:vAlign w:val="bottom"/>
          </w:tcPr>
          <w:p w14:paraId="05F6596A" w14:textId="77777777" w:rsidR="007F7C10" w:rsidRPr="005673E7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บริการด้าน</w:t>
            </w:r>
          </w:p>
          <w:p w14:paraId="56D0F21A" w14:textId="77777777" w:rsidR="007F7C10" w:rsidRPr="005673E7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ความงาม</w:t>
            </w:r>
          </w:p>
        </w:tc>
        <w:tc>
          <w:tcPr>
            <w:tcW w:w="1746" w:type="dxa"/>
            <w:gridSpan w:val="2"/>
            <w:tcBorders>
              <w:top w:val="nil"/>
              <w:bottom w:val="nil"/>
            </w:tcBorders>
            <w:vAlign w:val="bottom"/>
          </w:tcPr>
          <w:p w14:paraId="28E4AAEF" w14:textId="77777777" w:rsidR="007F7C10" w:rsidRPr="005673E7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ตัดรายการ</w:t>
            </w:r>
          </w:p>
          <w:p w14:paraId="677E6458" w14:textId="77777777" w:rsidR="007F7C10" w:rsidRPr="005673E7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ระหว่างกัน</w:t>
            </w:r>
          </w:p>
        </w:tc>
        <w:tc>
          <w:tcPr>
            <w:tcW w:w="1539" w:type="dxa"/>
            <w:gridSpan w:val="2"/>
            <w:tcBorders>
              <w:top w:val="nil"/>
              <w:bottom w:val="nil"/>
            </w:tcBorders>
            <w:vAlign w:val="bottom"/>
          </w:tcPr>
          <w:p w14:paraId="76DC75C8" w14:textId="77777777" w:rsidR="007F7C10" w:rsidRPr="005673E7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029F767E" w14:textId="77777777" w:rsidR="007F7C10" w:rsidRPr="005673E7" w:rsidRDefault="007F7C10" w:rsidP="00FC536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57961" w:rsidRPr="005673E7" w14:paraId="65DBF786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76CBC945" w14:textId="77777777" w:rsidR="00C57961" w:rsidRPr="005673E7" w:rsidRDefault="00C57961" w:rsidP="00C57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2F54E90" w14:textId="7D6B5977" w:rsidR="00C57961" w:rsidRPr="005673E7" w:rsidRDefault="00C57961" w:rsidP="00C57961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6E8A97BB" w14:textId="2D1B103B" w:rsidR="00C57961" w:rsidRPr="005673E7" w:rsidRDefault="00C57961" w:rsidP="00C5796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</w:tcPr>
          <w:p w14:paraId="17D38C68" w14:textId="7AFE6C25" w:rsidR="00C57961" w:rsidRPr="005673E7" w:rsidRDefault="00C57961" w:rsidP="00C5796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25" w:type="dxa"/>
            <w:gridSpan w:val="2"/>
            <w:tcBorders>
              <w:top w:val="nil"/>
              <w:bottom w:val="nil"/>
            </w:tcBorders>
          </w:tcPr>
          <w:p w14:paraId="29BE3E10" w14:textId="6B399DE6" w:rsidR="00C57961" w:rsidRPr="005673E7" w:rsidRDefault="00C57961" w:rsidP="00C5796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43" w:type="dxa"/>
            <w:tcBorders>
              <w:top w:val="nil"/>
              <w:bottom w:val="nil"/>
            </w:tcBorders>
          </w:tcPr>
          <w:p w14:paraId="025FB2D9" w14:textId="620C71AC" w:rsidR="00C57961" w:rsidRPr="005673E7" w:rsidRDefault="00C57961" w:rsidP="00C5796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C5CE9CD" w14:textId="4E6B9484" w:rsidR="00C57961" w:rsidRPr="005673E7" w:rsidRDefault="00C57961" w:rsidP="00C579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0"/>
              </w:tabs>
              <w:ind w:left="-108" w:right="-51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03823572" w14:textId="37D7F7BB" w:rsidR="00C57961" w:rsidRPr="005673E7" w:rsidRDefault="00C57961" w:rsidP="00C5796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47" w:type="dxa"/>
            <w:tcBorders>
              <w:top w:val="nil"/>
              <w:bottom w:val="nil"/>
            </w:tcBorders>
          </w:tcPr>
          <w:p w14:paraId="354903F9" w14:textId="15152B34" w:rsidR="00C57961" w:rsidRPr="005673E7" w:rsidRDefault="00C57961" w:rsidP="00C5796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4D2A2BB7" w14:textId="4022AADF" w:rsidR="00C57961" w:rsidRPr="005673E7" w:rsidRDefault="00C57961" w:rsidP="00C57961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2562</w:t>
            </w:r>
          </w:p>
        </w:tc>
      </w:tr>
      <w:tr w:rsidR="007F7C10" w:rsidRPr="005673E7" w14:paraId="5AEEABF6" w14:textId="77777777" w:rsidTr="005B451E">
        <w:trPr>
          <w:trHeight w:val="233"/>
        </w:trPr>
        <w:tc>
          <w:tcPr>
            <w:tcW w:w="2185" w:type="dxa"/>
            <w:tcBorders>
              <w:right w:val="nil"/>
            </w:tcBorders>
          </w:tcPr>
          <w:p w14:paraId="42B3CD09" w14:textId="77777777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6CDA7B1" w14:textId="77777777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476957B" w14:textId="77777777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</w:tcPr>
          <w:p w14:paraId="1AA6E77A" w14:textId="55EBDC7D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</w:tcPr>
          <w:p w14:paraId="100AF350" w14:textId="77777777" w:rsidR="007F7C10" w:rsidRPr="005673E7" w:rsidRDefault="007F7C10" w:rsidP="00FC536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743" w:type="dxa"/>
            <w:tcBorders>
              <w:bottom w:val="nil"/>
            </w:tcBorders>
          </w:tcPr>
          <w:p w14:paraId="0F24FC30" w14:textId="77777777" w:rsidR="007F7C10" w:rsidRPr="005673E7" w:rsidRDefault="007F7C10" w:rsidP="00FC536B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EB72CA" w14:textId="77777777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</w:tcPr>
          <w:p w14:paraId="1B9F6F73" w14:textId="77777777" w:rsidR="007F7C10" w:rsidRPr="005673E7" w:rsidRDefault="007F7C10" w:rsidP="00FC53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2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</w:tcPr>
          <w:p w14:paraId="4E834DDE" w14:textId="77777777" w:rsidR="007F7C10" w:rsidRPr="005673E7" w:rsidRDefault="007F7C10" w:rsidP="00FC536B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</w:tcPr>
          <w:p w14:paraId="1E4F153E" w14:textId="77777777" w:rsidR="007F7C10" w:rsidRPr="005673E7" w:rsidRDefault="007F7C10" w:rsidP="00FC536B">
            <w:pPr>
              <w:tabs>
                <w:tab w:val="clear" w:pos="454"/>
                <w:tab w:val="clear" w:pos="680"/>
                <w:tab w:val="left" w:pos="0"/>
                <w:tab w:val="decimal" w:pos="801"/>
              </w:tabs>
              <w:spacing w:line="240" w:lineRule="auto"/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6F3B8B" w:rsidRPr="005673E7" w14:paraId="0F22A7E7" w14:textId="77777777" w:rsidTr="00C57E9F">
        <w:trPr>
          <w:trHeight w:val="409"/>
        </w:trPr>
        <w:tc>
          <w:tcPr>
            <w:tcW w:w="2185" w:type="dxa"/>
            <w:tcBorders>
              <w:right w:val="nil"/>
            </w:tcBorders>
          </w:tcPr>
          <w:p w14:paraId="1147DE4D" w14:textId="180EDD3B" w:rsidR="006F3B8B" w:rsidRPr="005673E7" w:rsidRDefault="006F3B8B" w:rsidP="006F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37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รายได้จากการขายและบริการจาก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ลูกค้าภายนอก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F2F6" w14:textId="1247D6AB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71662F6F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214FF69B" w14:textId="7836A6D6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1,632,876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FA12D82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50A089AE" w14:textId="555BAF7D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1,736,795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9CEA889" w14:textId="70F7C85D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34,03</w:t>
            </w:r>
            <w:r w:rsidR="00206A82">
              <w:rPr>
                <w:rFonts w:ascii="BrowalliaUPC" w:hAnsi="BrowalliaUPC" w:cs="BrowalliaUPC"/>
                <w:sz w:val="20"/>
                <w:szCs w:val="20"/>
                <w:lang w:val="en-GB"/>
              </w:rPr>
              <w:t>3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48245ED2" w14:textId="4F9204A9" w:rsidR="006F3B8B" w:rsidRPr="005673E7" w:rsidRDefault="006F3B8B" w:rsidP="006F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184,682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5669F8" w14:textId="0667E5B3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2C141B" w14:textId="60B5769A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D757E8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        -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0C0E73" w14:textId="6DA03CBC" w:rsidR="006F3B8B" w:rsidRPr="005673E7" w:rsidRDefault="006F3B8B" w:rsidP="006F3B8B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1,666,9</w:t>
            </w:r>
            <w:r w:rsidR="008C1341"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09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325ED" w14:textId="273EF42E" w:rsidR="006F3B8B" w:rsidRPr="005673E7" w:rsidRDefault="006F3B8B" w:rsidP="006F3B8B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1,921,477</w:t>
            </w:r>
          </w:p>
        </w:tc>
      </w:tr>
      <w:tr w:rsidR="006F3B8B" w:rsidRPr="005673E7" w14:paraId="54245CE3" w14:textId="77777777" w:rsidTr="00C57E9F">
        <w:trPr>
          <w:trHeight w:val="331"/>
        </w:trPr>
        <w:tc>
          <w:tcPr>
            <w:tcW w:w="2185" w:type="dxa"/>
            <w:tcBorders>
              <w:right w:val="nil"/>
            </w:tcBorders>
          </w:tcPr>
          <w:p w14:paraId="3F90023D" w14:textId="77777777" w:rsidR="006F3B8B" w:rsidRPr="005673E7" w:rsidRDefault="006F3B8B" w:rsidP="006F3B8B">
            <w:pPr>
              <w:tabs>
                <w:tab w:val="clear" w:pos="2580"/>
                <w:tab w:val="clear" w:pos="2807"/>
                <w:tab w:val="left" w:pos="2790"/>
              </w:tabs>
              <w:spacing w:line="240" w:lineRule="auto"/>
              <w:ind w:left="155" w:right="-94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รายได้จากการขายและบริการ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2B647" w14:textId="5110FC60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41A08C3F" w14:textId="77777777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08B7B995" w14:textId="1905AFA8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5,214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39683164" w14:textId="77777777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6D078CA5" w14:textId="6D3BA124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19,413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AB8163" w14:textId="5AA1FCA2" w:rsidR="006F3B8B" w:rsidRPr="000809DB" w:rsidRDefault="006F3B8B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5,0</w:t>
            </w:r>
            <w:r w:rsidR="00FD1342">
              <w:rPr>
                <w:rFonts w:ascii="BrowalliaUPC" w:hAnsi="BrowalliaUPC" w:cs="BrowalliaUPC"/>
                <w:sz w:val="20"/>
                <w:szCs w:val="20"/>
                <w:lang w:val="en-GB"/>
              </w:rPr>
              <w:t>0</w:t>
            </w:r>
            <w:r w:rsidR="00CA149A">
              <w:rPr>
                <w:rFonts w:ascii="BrowalliaUPC" w:hAnsi="BrowalliaUPC" w:cs="BrowalliaUPC"/>
                <w:sz w:val="20"/>
                <w:szCs w:val="20"/>
                <w:lang w:val="en-GB"/>
              </w:rPr>
              <w:t>9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2F8F9F16" w14:textId="2FC9A7AE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10,435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D6ECF4" w14:textId="74FF43CC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(10,22</w:t>
            </w:r>
            <w:r w:rsidR="001C0ADE">
              <w:rPr>
                <w:rFonts w:ascii="BrowalliaUPC" w:hAnsi="BrowalliaUPC" w:cs="BrowalliaUPC"/>
                <w:sz w:val="20"/>
                <w:szCs w:val="20"/>
                <w:lang w:val="en-GB"/>
              </w:rPr>
              <w:t>3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4D1DF0" w14:textId="2C93CB30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(29,848)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825D19" w14:textId="7B5DD315" w:rsidR="006F3B8B" w:rsidRPr="005673E7" w:rsidRDefault="008C1341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3A6AE9" w14:textId="352A3F69" w:rsidR="006F3B8B" w:rsidRPr="005673E7" w:rsidRDefault="006F3B8B" w:rsidP="00D757E8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D757E8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        -</w:t>
            </w:r>
          </w:p>
        </w:tc>
      </w:tr>
      <w:tr w:rsidR="006F3B8B" w:rsidRPr="005673E7" w14:paraId="10199CD7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120C4E0E" w14:textId="77777777" w:rsidR="006F3B8B" w:rsidRPr="005673E7" w:rsidRDefault="006F3B8B" w:rsidP="006F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1D8A" w14:textId="13AEDB13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A8C5133" w14:textId="42D5A8AF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1,638,090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44928A7" w14:textId="23A1DDC9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1,756,208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A94956" w14:textId="16511B8C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39,04</w:t>
            </w:r>
            <w:r w:rsidR="00654EC1">
              <w:rPr>
                <w:rFonts w:ascii="BrowalliaUPC" w:hAnsi="BrowalliaUPC" w:cs="BrowalliaUPC"/>
                <w:sz w:val="20"/>
                <w:szCs w:val="20"/>
                <w:lang w:val="en-GB"/>
              </w:rPr>
              <w:t>2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5A6F4AB2" w14:textId="66328158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195,117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91826D" w14:textId="3B8BF12D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left" w:pos="0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(10,2</w:t>
            </w:r>
            <w:r w:rsidR="00AA2120">
              <w:rPr>
                <w:rFonts w:ascii="BrowalliaUPC" w:hAnsi="BrowalliaUPC" w:cs="BrowalliaUPC"/>
                <w:sz w:val="20"/>
                <w:szCs w:val="20"/>
                <w:lang w:val="en-GB"/>
              </w:rPr>
              <w:t>2</w:t>
            </w:r>
            <w:r w:rsidR="001C0ADE">
              <w:rPr>
                <w:rFonts w:ascii="BrowalliaUPC" w:hAnsi="BrowalliaUPC" w:cs="BrowalliaUPC"/>
                <w:sz w:val="20"/>
                <w:szCs w:val="20"/>
                <w:lang w:val="en-GB"/>
              </w:rPr>
              <w:t>3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4581CA" w14:textId="3CE6B0BA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(29,848)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90F553" w14:textId="7D818FFD" w:rsidR="006F3B8B" w:rsidRPr="005673E7" w:rsidRDefault="006F3B8B" w:rsidP="006F3B8B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1,666,909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207446" w14:textId="30CF698D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1,921,477</w:t>
            </w:r>
          </w:p>
        </w:tc>
      </w:tr>
      <w:tr w:rsidR="006F3B8B" w:rsidRPr="005673E7" w14:paraId="6E961E23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4FF99ED5" w14:textId="77777777" w:rsidR="006F3B8B" w:rsidRPr="005673E7" w:rsidRDefault="006F3B8B" w:rsidP="006F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F4478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1A02896F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6E5F38FE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1A6806" w14:textId="77777777" w:rsidR="006F3B8B" w:rsidRPr="005673E7" w:rsidRDefault="006F3B8B" w:rsidP="006F3B8B">
            <w:pP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4E15A2D8" w14:textId="77777777" w:rsidR="006F3B8B" w:rsidRPr="005673E7" w:rsidRDefault="006F3B8B" w:rsidP="006F3B8B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150B31" w14:textId="77777777" w:rsidR="006F3B8B" w:rsidRPr="005673E7" w:rsidRDefault="006F3B8B" w:rsidP="006F3B8B">
            <w:pPr>
              <w:tabs>
                <w:tab w:val="left" w:pos="0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5B1EA8" w14:textId="77777777" w:rsidR="006F3B8B" w:rsidRPr="005673E7" w:rsidRDefault="006F3B8B" w:rsidP="006F3B8B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3F44A" w14:textId="77777777" w:rsidR="006F3B8B" w:rsidRPr="005673E7" w:rsidRDefault="006F3B8B" w:rsidP="006F3B8B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AF8BE1" w14:textId="77777777" w:rsidR="006F3B8B" w:rsidRPr="005673E7" w:rsidRDefault="006F3B8B" w:rsidP="006F3B8B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F3B8B" w:rsidRPr="005673E7" w14:paraId="24BF8F6A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12BB6709" w14:textId="26E2CDBE" w:rsidR="006F3B8B" w:rsidRPr="005673E7" w:rsidRDefault="006F3B8B" w:rsidP="006F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ประเภทของการรับรู้รายได้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: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C6EAE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6CDEDBB4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3C9F8812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F33E1CC" w14:textId="77777777" w:rsidR="006F3B8B" w:rsidRPr="005673E7" w:rsidRDefault="006F3B8B" w:rsidP="006F3B8B">
            <w:pP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146A1EFC" w14:textId="77777777" w:rsidR="006F3B8B" w:rsidRPr="005673E7" w:rsidRDefault="006F3B8B" w:rsidP="006F3B8B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337526" w14:textId="77777777" w:rsidR="006F3B8B" w:rsidRPr="005673E7" w:rsidRDefault="006F3B8B" w:rsidP="006F3B8B">
            <w:pPr>
              <w:tabs>
                <w:tab w:val="left" w:pos="0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221735" w14:textId="77777777" w:rsidR="006F3B8B" w:rsidRPr="005673E7" w:rsidRDefault="006F3B8B" w:rsidP="006F3B8B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E13562" w14:textId="77777777" w:rsidR="006F3B8B" w:rsidRPr="005673E7" w:rsidRDefault="006F3B8B" w:rsidP="006F3B8B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99E01" w14:textId="77777777" w:rsidR="006F3B8B" w:rsidRPr="005673E7" w:rsidRDefault="006F3B8B" w:rsidP="006F3B8B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F3B8B" w:rsidRPr="005673E7" w14:paraId="70C80546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46736794" w14:textId="25E81DE6" w:rsidR="006F3B8B" w:rsidRPr="005673E7" w:rsidRDefault="006F3B8B" w:rsidP="006F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ณ ช่วงเวลาหนึ่ง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96CC2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05AE4012" w14:textId="626C6FE1" w:rsidR="006F3B8B" w:rsidRPr="005673E7" w:rsidRDefault="006F3B8B" w:rsidP="006F3B8B">
            <w:pP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1,5</w:t>
            </w:r>
            <w:r w:rsidR="00B34ADC"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91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B34ADC"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18</w:t>
            </w:r>
            <w:r w:rsidR="002275D1">
              <w:rPr>
                <w:rFonts w:ascii="BrowalliaUPC" w:hAnsi="BrowalliaUPC" w:cs="BrowalliaUPC"/>
                <w:sz w:val="20"/>
                <w:szCs w:val="20"/>
                <w:lang w:val="en-GB"/>
              </w:rPr>
              <w:t>5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8DCB41B" w14:textId="13C63DAA" w:rsidR="006F3B8B" w:rsidRPr="005673E7" w:rsidRDefault="006F3B8B" w:rsidP="006F3B8B">
            <w:pP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1,699,705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5F620D1" w14:textId="0A050DF2" w:rsidR="006F3B8B" w:rsidRPr="005673E7" w:rsidRDefault="006F3B8B" w:rsidP="006F3B8B">
            <w:pP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</w:t>
            </w:r>
            <w:r w:rsidR="00B34ADC"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8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B34ADC"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490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1E559D76" w14:textId="3A990395" w:rsidR="006F3B8B" w:rsidRPr="005673E7" w:rsidRDefault="006F3B8B" w:rsidP="006F3B8B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71,359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867FCC" w14:textId="17845F0F" w:rsidR="006F3B8B" w:rsidRPr="005673E7" w:rsidRDefault="006F3B8B" w:rsidP="006F3B8B">
            <w:pPr>
              <w:tabs>
                <w:tab w:val="left" w:pos="0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(10,22</w:t>
            </w:r>
            <w:r w:rsidR="009906DD">
              <w:rPr>
                <w:rFonts w:ascii="BrowalliaUPC" w:hAnsi="BrowalliaUPC" w:cs="BrowalliaUPC"/>
                <w:sz w:val="20"/>
                <w:szCs w:val="20"/>
                <w:lang w:val="en-GB"/>
              </w:rPr>
              <w:t>3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E19D56" w14:textId="7916A390" w:rsidR="006F3B8B" w:rsidRPr="005673E7" w:rsidRDefault="006F3B8B" w:rsidP="006F3B8B">
            <w:pPr>
              <w:tabs>
                <w:tab w:val="clear" w:pos="680"/>
                <w:tab w:val="left" w:pos="0"/>
              </w:tabs>
              <w:ind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(29,848)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DB91F" w14:textId="52EBA2AC" w:rsidR="006F3B8B" w:rsidRPr="005673E7" w:rsidRDefault="006F3B8B" w:rsidP="006F3B8B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1,59</w:t>
            </w:r>
            <w:r w:rsidR="00B34ADC"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9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B34ADC"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45</w:t>
            </w:r>
            <w:r w:rsidR="00BC2138">
              <w:rPr>
                <w:rFonts w:ascii="BrowalliaUPC" w:hAnsi="BrowalliaUPC" w:cs="BrowalliaUPC"/>
                <w:sz w:val="20"/>
                <w:szCs w:val="20"/>
                <w:lang w:val="en-GB"/>
              </w:rPr>
              <w:t>2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939BAD" w14:textId="201107DD" w:rsidR="006F3B8B" w:rsidRPr="005673E7" w:rsidRDefault="006F3B8B" w:rsidP="006F3B8B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1,741,216</w:t>
            </w:r>
          </w:p>
        </w:tc>
      </w:tr>
      <w:tr w:rsidR="006F3B8B" w:rsidRPr="005673E7" w14:paraId="509217AE" w14:textId="77777777" w:rsidTr="005367E2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3BC5E3B0" w14:textId="411D62D1" w:rsidR="006F3B8B" w:rsidRPr="005673E7" w:rsidRDefault="006F3B8B" w:rsidP="006F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ตลอดช่วงระยะเวลา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CB75F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FD38896" w14:textId="07C38B1B" w:rsidR="006F3B8B" w:rsidRPr="005673E7" w:rsidRDefault="00B34ADC" w:rsidP="006F3B8B">
            <w:pP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46,90</w:t>
            </w:r>
            <w:r w:rsidR="00AC7B06">
              <w:rPr>
                <w:rFonts w:ascii="BrowalliaUPC" w:hAnsi="BrowalliaUPC" w:cs="BrowalliaUPC"/>
                <w:sz w:val="20"/>
                <w:szCs w:val="20"/>
                <w:lang w:val="en-GB"/>
              </w:rPr>
              <w:t>5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612BAA7F" w14:textId="37386DD6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56,503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</w:tcPr>
          <w:p w14:paraId="6338B954" w14:textId="67F3E7C2" w:rsidR="006F3B8B" w:rsidRPr="005673E7" w:rsidRDefault="006F3B8B" w:rsidP="006F3B8B">
            <w:pP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</w:t>
            </w:r>
            <w:r w:rsidR="00B34ADC"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0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B34ADC"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552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</w:tcPr>
          <w:p w14:paraId="122ABAA3" w14:textId="1B2B3336" w:rsidR="006F3B8B" w:rsidRPr="005673E7" w:rsidRDefault="006F3B8B" w:rsidP="006F3B8B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123,758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0C46C101" w14:textId="05988F6A" w:rsidR="006F3B8B" w:rsidRPr="005673E7" w:rsidRDefault="00EF7E4C" w:rsidP="006F3B8B">
            <w:pPr>
              <w:tabs>
                <w:tab w:val="left" w:pos="0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</w:tcPr>
          <w:p w14:paraId="11670946" w14:textId="748DBCE7" w:rsidR="006F3B8B" w:rsidRPr="005673E7" w:rsidRDefault="006F3B8B" w:rsidP="006F3B8B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        -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DB87F7" w14:textId="79D799FD" w:rsidR="006F3B8B" w:rsidRPr="005673E7" w:rsidRDefault="00B34ADC" w:rsidP="006F3B8B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67,45</w:t>
            </w:r>
            <w:r w:rsidR="002269E9">
              <w:rPr>
                <w:rFonts w:ascii="BrowalliaUPC" w:hAnsi="BrowalliaUPC" w:cs="BrowalliaUPC"/>
                <w:sz w:val="20"/>
                <w:szCs w:val="20"/>
                <w:lang w:val="en-GB"/>
              </w:rPr>
              <w:t>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FBD7C9" w14:textId="48676142" w:rsidR="006F3B8B" w:rsidRPr="005673E7" w:rsidRDefault="006F3B8B" w:rsidP="006F3B8B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180,261</w:t>
            </w:r>
          </w:p>
        </w:tc>
      </w:tr>
      <w:tr w:rsidR="006F3B8B" w:rsidRPr="005673E7" w14:paraId="1CBB01C7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6071BDE3" w14:textId="77777777" w:rsidR="006F3B8B" w:rsidRPr="005673E7" w:rsidRDefault="006F3B8B" w:rsidP="006F3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5" w:right="-110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E9ACA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7D4EB63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E56EAB1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77644D7" w14:textId="77777777" w:rsidR="006F3B8B" w:rsidRPr="005673E7" w:rsidRDefault="006F3B8B" w:rsidP="006F3B8B">
            <w:pP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6F3BE350" w14:textId="77777777" w:rsidR="006F3B8B" w:rsidRPr="005673E7" w:rsidRDefault="006F3B8B" w:rsidP="006F3B8B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C73E3" w14:textId="77777777" w:rsidR="006F3B8B" w:rsidRPr="005673E7" w:rsidRDefault="006F3B8B" w:rsidP="006F3B8B">
            <w:pPr>
              <w:tabs>
                <w:tab w:val="left" w:pos="0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6C72D" w14:textId="77777777" w:rsidR="006F3B8B" w:rsidRPr="005673E7" w:rsidRDefault="006F3B8B" w:rsidP="006F3B8B">
            <w:pP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3B88E" w14:textId="77777777" w:rsidR="006F3B8B" w:rsidRPr="005673E7" w:rsidRDefault="006F3B8B" w:rsidP="006F3B8B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DBE3B2" w14:textId="77777777" w:rsidR="006F3B8B" w:rsidRPr="005673E7" w:rsidRDefault="006F3B8B" w:rsidP="006F3B8B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F3B8B" w:rsidRPr="005673E7" w14:paraId="2739E4CD" w14:textId="77777777" w:rsidTr="005B451E">
        <w:trPr>
          <w:trHeight w:val="257"/>
        </w:trPr>
        <w:tc>
          <w:tcPr>
            <w:tcW w:w="2185" w:type="dxa"/>
            <w:tcBorders>
              <w:right w:val="nil"/>
            </w:tcBorders>
            <w:vAlign w:val="bottom"/>
          </w:tcPr>
          <w:p w14:paraId="41A29DE0" w14:textId="77777777" w:rsidR="006F3B8B" w:rsidRPr="005673E7" w:rsidRDefault="006F3B8B" w:rsidP="006F3B8B">
            <w:pPr>
              <w:spacing w:line="240" w:lineRule="auto"/>
              <w:ind w:left="155" w:right="-144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กำไร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(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ขาดทุน) ขั้นต้นตามส่วนงาน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F75F1" w14:textId="36172678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6ADA6B16" w14:textId="0879B602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59</w:t>
            </w:r>
            <w:r w:rsidR="00737CA4"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737CA4">
              <w:rPr>
                <w:rFonts w:ascii="BrowalliaUPC" w:hAnsi="BrowalliaUPC" w:cs="BrowalliaUPC"/>
                <w:sz w:val="20"/>
                <w:szCs w:val="20"/>
              </w:rPr>
              <w:t>518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18AC50AE" w14:textId="0ADA84BC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624,387</w:t>
            </w:r>
          </w:p>
        </w:tc>
        <w:tc>
          <w:tcPr>
            <w:tcW w:w="825" w:type="dxa"/>
            <w:gridSpan w:val="2"/>
            <w:shd w:val="clear" w:color="auto" w:fill="auto"/>
            <w:vAlign w:val="bottom"/>
          </w:tcPr>
          <w:p w14:paraId="259FEA8B" w14:textId="3E9D2B1C" w:rsidR="006F3B8B" w:rsidRPr="005673E7" w:rsidRDefault="006F3B8B" w:rsidP="006F3B8B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(52,91</w:t>
            </w:r>
            <w:r w:rsidR="00B34ADC"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6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02F5AD58" w14:textId="63586E6A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(43,307)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07AA17" w14:textId="288FF0E9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left" w:pos="0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(48</w:t>
            </w:r>
            <w:r w:rsidR="00B34ADC"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0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0F14F2C7" w14:textId="7C94D1D7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(966)</w:t>
            </w:r>
          </w:p>
        </w:tc>
        <w:tc>
          <w:tcPr>
            <w:tcW w:w="747" w:type="dxa"/>
            <w:tcBorders>
              <w:top w:val="nil"/>
            </w:tcBorders>
            <w:shd w:val="clear" w:color="auto" w:fill="auto"/>
            <w:vAlign w:val="bottom"/>
          </w:tcPr>
          <w:p w14:paraId="31B26C2C" w14:textId="5091D72F" w:rsidR="006F3B8B" w:rsidRPr="005673E7" w:rsidRDefault="006F3B8B" w:rsidP="006F3B8B">
            <w:pPr>
              <w:pBdr>
                <w:bottom w:val="single" w:sz="4" w:space="1" w:color="auto"/>
              </w:pBd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5</w:t>
            </w:r>
            <w:r w:rsidR="00A0315A">
              <w:rPr>
                <w:rFonts w:ascii="BrowalliaUPC" w:hAnsi="BrowalliaUPC" w:cs="BrowalliaUPC"/>
                <w:sz w:val="20"/>
                <w:szCs w:val="20"/>
                <w:lang w:val="en-GB"/>
              </w:rPr>
              <w:t>38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 w:rsidR="00737CA4">
              <w:rPr>
                <w:rFonts w:ascii="BrowalliaUPC" w:hAnsi="BrowalliaUPC" w:cs="BrowalliaUPC"/>
                <w:sz w:val="20"/>
                <w:szCs w:val="20"/>
                <w:lang w:val="en-GB"/>
              </w:rPr>
              <w:t>122</w:t>
            </w:r>
          </w:p>
        </w:tc>
        <w:tc>
          <w:tcPr>
            <w:tcW w:w="792" w:type="dxa"/>
            <w:tcBorders>
              <w:top w:val="nil"/>
            </w:tcBorders>
            <w:shd w:val="clear" w:color="auto" w:fill="auto"/>
            <w:vAlign w:val="bottom"/>
          </w:tcPr>
          <w:p w14:paraId="24ECB073" w14:textId="410AEEC1" w:rsidR="006F3B8B" w:rsidRPr="005673E7" w:rsidRDefault="006F3B8B" w:rsidP="006F3B8B">
            <w:pPr>
              <w:pBdr>
                <w:bottom w:val="single" w:sz="4" w:space="1" w:color="auto"/>
              </w:pBd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580,114</w:t>
            </w:r>
          </w:p>
        </w:tc>
      </w:tr>
      <w:tr w:rsidR="006F3B8B" w:rsidRPr="005673E7" w14:paraId="0E6ACE3F" w14:textId="77777777" w:rsidTr="005B451E">
        <w:trPr>
          <w:trHeight w:val="233"/>
        </w:trPr>
        <w:tc>
          <w:tcPr>
            <w:tcW w:w="2185" w:type="dxa"/>
            <w:tcBorders>
              <w:right w:val="nil"/>
            </w:tcBorders>
          </w:tcPr>
          <w:p w14:paraId="730B48B6" w14:textId="3AA050B6" w:rsidR="006F3B8B" w:rsidRPr="005673E7" w:rsidRDefault="006F3B8B" w:rsidP="006F3B8B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16FD2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415EDBE" w14:textId="77777777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535B8EF3" w14:textId="584B1949" w:rsidR="006F3B8B" w:rsidRPr="005673E7" w:rsidRDefault="006F3B8B" w:rsidP="006F3B8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A87DAF0" w14:textId="77777777" w:rsidR="006F3B8B" w:rsidRPr="005673E7" w:rsidRDefault="006F3B8B" w:rsidP="006F3B8B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48E72126" w14:textId="77777777" w:rsidR="006F3B8B" w:rsidRPr="005673E7" w:rsidRDefault="006F3B8B" w:rsidP="006F3B8B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65EF814C" w14:textId="77777777" w:rsidR="006F3B8B" w:rsidRPr="005673E7" w:rsidRDefault="006F3B8B" w:rsidP="006F3B8B">
            <w:pPr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3040404A" w14:textId="77777777" w:rsidR="006F3B8B" w:rsidRPr="005673E7" w:rsidRDefault="006F3B8B" w:rsidP="006F3B8B">
            <w:pPr>
              <w:tabs>
                <w:tab w:val="clear" w:pos="68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2BEF1E24" w14:textId="3C0583DC" w:rsidR="006F3B8B" w:rsidRPr="005673E7" w:rsidRDefault="006F3B8B" w:rsidP="006F3B8B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F641AF4" w14:textId="276A81E2" w:rsidR="006F3B8B" w:rsidRPr="005673E7" w:rsidRDefault="006F3B8B" w:rsidP="006F3B8B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326FB" w:rsidRPr="005673E7" w14:paraId="229832B9" w14:textId="77777777" w:rsidTr="005B451E">
        <w:trPr>
          <w:trHeight w:val="233"/>
        </w:trPr>
        <w:tc>
          <w:tcPr>
            <w:tcW w:w="2185" w:type="dxa"/>
            <w:tcBorders>
              <w:right w:val="nil"/>
            </w:tcBorders>
          </w:tcPr>
          <w:p w14:paraId="6900ABE4" w14:textId="37D827DB" w:rsidR="006326FB" w:rsidRPr="005673E7" w:rsidRDefault="006326FB" w:rsidP="006326FB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2D7B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7C10B7D9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869FCD0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5149082" w14:textId="77777777" w:rsidR="006326FB" w:rsidRPr="005673E7" w:rsidRDefault="006326FB" w:rsidP="006326FB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00F86FA5" w14:textId="77777777" w:rsidR="006326FB" w:rsidRPr="005673E7" w:rsidRDefault="006326FB" w:rsidP="006326FB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55DFCB0E" w14:textId="77777777" w:rsidR="006326FB" w:rsidRPr="005673E7" w:rsidRDefault="006326FB" w:rsidP="006326FB">
            <w:pPr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057DC82F" w14:textId="77777777" w:rsidR="006326FB" w:rsidRPr="005673E7" w:rsidRDefault="006326FB" w:rsidP="006326FB">
            <w:pPr>
              <w:tabs>
                <w:tab w:val="clear" w:pos="68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457567D3" w14:textId="7A7DC263" w:rsidR="006326FB" w:rsidRPr="005673E7" w:rsidRDefault="006326FB" w:rsidP="006326FB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680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41CDEB2" w14:textId="45975B42" w:rsidR="006326FB" w:rsidRPr="005673E7" w:rsidRDefault="006326FB" w:rsidP="006326FB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8,261</w:t>
            </w:r>
          </w:p>
        </w:tc>
      </w:tr>
      <w:tr w:rsidR="006326FB" w:rsidRPr="005673E7" w14:paraId="73AC6B1E" w14:textId="77777777" w:rsidTr="005B451E">
        <w:trPr>
          <w:trHeight w:val="233"/>
        </w:trPr>
        <w:tc>
          <w:tcPr>
            <w:tcW w:w="2185" w:type="dxa"/>
            <w:tcBorders>
              <w:right w:val="nil"/>
            </w:tcBorders>
          </w:tcPr>
          <w:p w14:paraId="327704EE" w14:textId="77777777" w:rsidR="006326FB" w:rsidRPr="005673E7" w:rsidRDefault="006326FB" w:rsidP="006326FB">
            <w:pPr>
              <w:spacing w:line="240" w:lineRule="auto"/>
              <w:ind w:left="155" w:right="-114" w:hanging="15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E13A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75B431E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5411B7B" w14:textId="684E8543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C7F402" w14:textId="77777777" w:rsidR="006326FB" w:rsidRPr="005673E7" w:rsidRDefault="006326FB" w:rsidP="006326FB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0AE8BEA8" w14:textId="77777777" w:rsidR="006326FB" w:rsidRPr="005673E7" w:rsidRDefault="006326FB" w:rsidP="006326FB">
            <w:pPr>
              <w:tabs>
                <w:tab w:val="clear" w:pos="454"/>
                <w:tab w:val="clear" w:pos="68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1DE6E2EA" w14:textId="77777777" w:rsidR="006326FB" w:rsidRPr="005673E7" w:rsidRDefault="006326FB" w:rsidP="006326FB">
            <w:pPr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3D9BE11B" w14:textId="77777777" w:rsidR="006326FB" w:rsidRPr="005673E7" w:rsidRDefault="006326FB" w:rsidP="006326FB">
            <w:pPr>
              <w:tabs>
                <w:tab w:val="clear" w:pos="68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shd w:val="clear" w:color="auto" w:fill="auto"/>
            <w:vAlign w:val="bottom"/>
          </w:tcPr>
          <w:p w14:paraId="2017A832" w14:textId="02CB40EC" w:rsidR="006326FB" w:rsidRPr="005673E7" w:rsidRDefault="006326FB" w:rsidP="006326FB">
            <w:pPr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(72,815)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69C4268" w14:textId="5F462F93" w:rsidR="006326FB" w:rsidRPr="005673E7" w:rsidRDefault="006326FB" w:rsidP="006326FB">
            <w:pPr>
              <w:tabs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(83,372)</w:t>
            </w:r>
          </w:p>
        </w:tc>
      </w:tr>
      <w:tr w:rsidR="006326FB" w:rsidRPr="005673E7" w14:paraId="0CEACA15" w14:textId="77777777" w:rsidTr="00B34ADC">
        <w:trPr>
          <w:trHeight w:val="257"/>
        </w:trPr>
        <w:tc>
          <w:tcPr>
            <w:tcW w:w="2185" w:type="dxa"/>
            <w:tcBorders>
              <w:right w:val="nil"/>
            </w:tcBorders>
          </w:tcPr>
          <w:p w14:paraId="389647D9" w14:textId="5B08A508" w:rsidR="006326FB" w:rsidRPr="005673E7" w:rsidRDefault="006326FB" w:rsidP="006326FB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F23AC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452F33A8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0F188781" w14:textId="732A9F53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B1329D1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69381B7A" w14:textId="77777777" w:rsidR="006326FB" w:rsidRPr="005673E7" w:rsidRDefault="006326FB" w:rsidP="00632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28830E62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bottom w:val="nil"/>
            </w:tcBorders>
            <w:shd w:val="clear" w:color="auto" w:fill="auto"/>
            <w:vAlign w:val="bottom"/>
          </w:tcPr>
          <w:p w14:paraId="46CB9121" w14:textId="77777777" w:rsidR="006326FB" w:rsidRPr="005673E7" w:rsidRDefault="006326FB" w:rsidP="006326F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bottom w:val="nil"/>
            </w:tcBorders>
            <w:shd w:val="clear" w:color="auto" w:fill="auto"/>
            <w:vAlign w:val="bottom"/>
          </w:tcPr>
          <w:p w14:paraId="0A8B7C6D" w14:textId="333D549A" w:rsidR="006326FB" w:rsidRPr="005673E7" w:rsidRDefault="006326FB" w:rsidP="006326F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9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2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463)</w:t>
            </w:r>
          </w:p>
        </w:tc>
        <w:tc>
          <w:tcPr>
            <w:tcW w:w="792" w:type="dxa"/>
            <w:tcBorders>
              <w:bottom w:val="nil"/>
            </w:tcBorders>
            <w:shd w:val="clear" w:color="auto" w:fill="auto"/>
            <w:vAlign w:val="bottom"/>
          </w:tcPr>
          <w:p w14:paraId="2431287B" w14:textId="088CEADA" w:rsidR="006326FB" w:rsidRPr="005673E7" w:rsidRDefault="006326FB" w:rsidP="006326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95,122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</w:tr>
      <w:tr w:rsidR="006326FB" w:rsidRPr="005673E7" w14:paraId="2B2428F3" w14:textId="77777777" w:rsidTr="005B451E">
        <w:trPr>
          <w:trHeight w:val="64"/>
        </w:trPr>
        <w:tc>
          <w:tcPr>
            <w:tcW w:w="2185" w:type="dxa"/>
            <w:tcBorders>
              <w:bottom w:val="nil"/>
              <w:right w:val="nil"/>
            </w:tcBorders>
          </w:tcPr>
          <w:p w14:paraId="62B91147" w14:textId="1B6E07F4" w:rsidR="006326FB" w:rsidRPr="005673E7" w:rsidRDefault="006326FB" w:rsidP="006326FB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กำไร 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ขาดทุน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)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8BAD0" w14:textId="01E4D82D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83686AB" w14:textId="0FEC7FC5" w:rsidR="006326FB" w:rsidRPr="005673E7" w:rsidRDefault="006326FB" w:rsidP="006326F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(193,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416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583BE97" w14:textId="60007AA4" w:rsidR="006326FB" w:rsidRPr="005673E7" w:rsidRDefault="006326FB" w:rsidP="006326F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(297,930)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33789A" w14:textId="426088A5" w:rsidR="006326FB" w:rsidRPr="005673E7" w:rsidRDefault="006326FB" w:rsidP="006326FB">
            <w:pPr>
              <w:pBdr>
                <w:bottom w:val="single" w:sz="4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(844,664)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53A68C4D" w14:textId="5290C381" w:rsidR="006326FB" w:rsidRPr="005673E7" w:rsidRDefault="006326FB" w:rsidP="006326FB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(916,656)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615671" w14:textId="5E606FD1" w:rsidR="006326FB" w:rsidRPr="005673E7" w:rsidRDefault="006326FB" w:rsidP="006326FB">
            <w:pPr>
              <w:pBdr>
                <w:bottom w:val="single" w:sz="4" w:space="1" w:color="auto"/>
              </w:pBdr>
              <w:tabs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300,937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3DF92E" w14:textId="744322E8" w:rsidR="006326FB" w:rsidRPr="005673E7" w:rsidRDefault="006326FB" w:rsidP="006326FB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574,174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8D222A" w14:textId="16479412" w:rsidR="006326FB" w:rsidRPr="005673E7" w:rsidRDefault="006326FB" w:rsidP="006326F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(737,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143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497E6" w14:textId="54ADB7EB" w:rsidR="006326FB" w:rsidRPr="005673E7" w:rsidRDefault="006326FB" w:rsidP="006326FB">
            <w:pPr>
              <w:pBdr>
                <w:bottom w:val="single" w:sz="4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(640,412)</w:t>
            </w:r>
          </w:p>
        </w:tc>
      </w:tr>
      <w:tr w:rsidR="006326FB" w:rsidRPr="005673E7" w14:paraId="685E40D9" w14:textId="77777777" w:rsidTr="005B451E">
        <w:trPr>
          <w:trHeight w:val="269"/>
        </w:trPr>
        <w:tc>
          <w:tcPr>
            <w:tcW w:w="2185" w:type="dxa"/>
            <w:tcBorders>
              <w:bottom w:val="nil"/>
              <w:right w:val="nil"/>
            </w:tcBorders>
          </w:tcPr>
          <w:p w14:paraId="2543B650" w14:textId="77777777" w:rsidR="006326FB" w:rsidRPr="005673E7" w:rsidRDefault="006326FB" w:rsidP="006326FB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F235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2E293FA8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2C19983F" w14:textId="3ED9373F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F27D2E" w14:textId="77777777" w:rsidR="006326FB" w:rsidRPr="005673E7" w:rsidRDefault="006326FB" w:rsidP="006326FB">
            <w:pP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  <w:cs/>
                <w:lang w:val="en-GB"/>
              </w:rPr>
            </w:pP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2DB934D0" w14:textId="77777777" w:rsidR="006326FB" w:rsidRPr="005673E7" w:rsidRDefault="006326FB" w:rsidP="006326FB">
            <w:pP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2BE701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9EA3A" w14:textId="77777777" w:rsidR="006326FB" w:rsidRPr="005673E7" w:rsidRDefault="006326FB" w:rsidP="006326F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B9D3E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BC3C32" w14:textId="77777777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326FB" w:rsidRPr="005673E7" w14:paraId="07DEB459" w14:textId="77777777" w:rsidTr="005B451E">
        <w:trPr>
          <w:trHeight w:val="269"/>
        </w:trPr>
        <w:tc>
          <w:tcPr>
            <w:tcW w:w="2185" w:type="dxa"/>
            <w:tcBorders>
              <w:top w:val="nil"/>
              <w:right w:val="nil"/>
            </w:tcBorders>
          </w:tcPr>
          <w:p w14:paraId="02EABA40" w14:textId="77777777" w:rsidR="006326FB" w:rsidRPr="005673E7" w:rsidRDefault="006326FB" w:rsidP="006326FB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สินทรัพย์รวม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F7CE92" w14:textId="51BF0CCD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top w:val="nil"/>
              <w:left w:val="nil"/>
              <w:right w:val="nil"/>
            </w:tcBorders>
          </w:tcPr>
          <w:p w14:paraId="50351CC5" w14:textId="35D99302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1,44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8,810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</w:tcBorders>
            <w:shd w:val="clear" w:color="auto" w:fill="auto"/>
          </w:tcPr>
          <w:p w14:paraId="1ABC55B1" w14:textId="0D6DDAFF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1,648,863</w:t>
            </w:r>
          </w:p>
        </w:tc>
        <w:tc>
          <w:tcPr>
            <w:tcW w:w="82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6301693" w14:textId="0C66F5A4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226,904</w:t>
            </w:r>
          </w:p>
        </w:tc>
        <w:tc>
          <w:tcPr>
            <w:tcW w:w="743" w:type="dxa"/>
            <w:tcBorders>
              <w:top w:val="nil"/>
            </w:tcBorders>
            <w:shd w:val="clear" w:color="auto" w:fill="auto"/>
            <w:vAlign w:val="bottom"/>
          </w:tcPr>
          <w:p w14:paraId="3DDEEF34" w14:textId="16A91464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1,145,361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8B63A6" w14:textId="42BB54B6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(132,327)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7AB543" w14:textId="4E9F1D95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(350,539)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88C300" w14:textId="0D21F9EE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1,543,387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DB3FD" w14:textId="2775908F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2,443,685</w:t>
            </w:r>
          </w:p>
        </w:tc>
      </w:tr>
      <w:tr w:rsidR="006326FB" w:rsidRPr="005673E7" w14:paraId="6A7FBEBF" w14:textId="77777777" w:rsidTr="005B451E">
        <w:trPr>
          <w:trHeight w:val="269"/>
        </w:trPr>
        <w:tc>
          <w:tcPr>
            <w:tcW w:w="2185" w:type="dxa"/>
            <w:tcBorders>
              <w:bottom w:val="nil"/>
              <w:right w:val="nil"/>
            </w:tcBorders>
          </w:tcPr>
          <w:p w14:paraId="05B98018" w14:textId="77777777" w:rsidR="006326FB" w:rsidRPr="005673E7" w:rsidRDefault="006326FB" w:rsidP="006326FB">
            <w:pPr>
              <w:spacing w:line="240" w:lineRule="auto"/>
              <w:ind w:left="155" w:hanging="155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หนี้สินรวม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3D051" w14:textId="295B0431" w:rsidR="006326FB" w:rsidRPr="005673E7" w:rsidRDefault="006326FB" w:rsidP="006326FB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04" w:type="dxa"/>
            <w:tcBorders>
              <w:left w:val="nil"/>
              <w:bottom w:val="nil"/>
              <w:right w:val="nil"/>
            </w:tcBorders>
          </w:tcPr>
          <w:p w14:paraId="566FECA9" w14:textId="60621225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674,044</w:t>
            </w:r>
          </w:p>
        </w:tc>
        <w:tc>
          <w:tcPr>
            <w:tcW w:w="903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14:paraId="4E0B84B9" w14:textId="4A770DF3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1,528,793</w:t>
            </w:r>
          </w:p>
        </w:tc>
        <w:tc>
          <w:tcPr>
            <w:tcW w:w="82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EF8A1F" w14:textId="64EA43EE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left" w:pos="0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1,922,242</w:t>
            </w:r>
          </w:p>
        </w:tc>
        <w:tc>
          <w:tcPr>
            <w:tcW w:w="743" w:type="dxa"/>
            <w:tcBorders>
              <w:bottom w:val="nil"/>
            </w:tcBorders>
            <w:shd w:val="clear" w:color="auto" w:fill="auto"/>
            <w:vAlign w:val="bottom"/>
          </w:tcPr>
          <w:p w14:paraId="429283BB" w14:textId="6F8002B6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454"/>
                <w:tab w:val="clear" w:pos="680"/>
                <w:tab w:val="left" w:pos="0"/>
                <w:tab w:val="left" w:pos="456"/>
              </w:tabs>
              <w:ind w:left="-108" w:right="-51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2,234,849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466D1" w14:textId="0112A11C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3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(1,311,263)</w:t>
            </w:r>
          </w:p>
        </w:tc>
        <w:tc>
          <w:tcPr>
            <w:tcW w:w="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91726" w14:textId="297C2122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(1,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215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384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  <w:tc>
          <w:tcPr>
            <w:tcW w:w="7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79E1A0" w14:textId="55934FC6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2,285,023</w:t>
            </w:r>
          </w:p>
        </w:tc>
        <w:tc>
          <w:tcPr>
            <w:tcW w:w="7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D18246" w14:textId="558ACE56" w:rsidR="006326FB" w:rsidRPr="005673E7" w:rsidRDefault="006326FB" w:rsidP="006326FB">
            <w:pPr>
              <w:pBdr>
                <w:bottom w:val="single" w:sz="12" w:space="1" w:color="auto"/>
              </w:pBd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-108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2,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548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258</w:t>
            </w:r>
          </w:p>
        </w:tc>
      </w:tr>
    </w:tbl>
    <w:p w14:paraId="148D1901" w14:textId="77777777" w:rsidR="00313F59" w:rsidRPr="00113B35" w:rsidRDefault="00313F59" w:rsidP="00B62F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16"/>
          <w:szCs w:val="16"/>
        </w:rPr>
      </w:pPr>
      <w:r w:rsidRPr="005673E7">
        <w:rPr>
          <w:rFonts w:ascii="BrowalliaUPC" w:hAnsi="BrowalliaUPC" w:cs="BrowalliaUPC"/>
          <w:sz w:val="28"/>
          <w:szCs w:val="28"/>
        </w:rPr>
        <w:t> </w:t>
      </w:r>
    </w:p>
    <w:p w14:paraId="7559D6CA" w14:textId="77777777" w:rsidR="005F3399" w:rsidRPr="005673E7" w:rsidRDefault="00313F59" w:rsidP="005F339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0404FE47" w14:textId="220DD4A8" w:rsidR="00313F59" w:rsidRPr="005673E7" w:rsidRDefault="00313F59" w:rsidP="005F339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บริษัทฯ 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5F3399" w:rsidRPr="005673E7">
        <w:rPr>
          <w:rFonts w:ascii="BrowalliaUPC" w:hAnsi="BrowalliaUPC" w:cs="BrowalliaUPC"/>
          <w:sz w:val="28"/>
          <w:szCs w:val="28"/>
        </w:rPr>
        <w:t xml:space="preserve">   </w:t>
      </w:r>
      <w:r w:rsidRPr="005673E7">
        <w:rPr>
          <w:rFonts w:ascii="BrowalliaUPC" w:hAnsi="BrowalliaUPC" w:cs="BrowalliaUPC"/>
          <w:sz w:val="28"/>
          <w:szCs w:val="28"/>
          <w:cs/>
        </w:rPr>
        <w:t>งบการเงิน จึงถือเป็นการรายงานตามเขตภูมิศาสตร์แล้ว</w:t>
      </w:r>
    </w:p>
    <w:p w14:paraId="129F8BB7" w14:textId="77777777" w:rsidR="00FF089E" w:rsidRPr="00113B35" w:rsidRDefault="00FF089E" w:rsidP="000F44B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12"/>
          <w:szCs w:val="12"/>
          <w:u w:val="single"/>
        </w:rPr>
      </w:pPr>
    </w:p>
    <w:p w14:paraId="7A59B738" w14:textId="45436165" w:rsidR="00645126" w:rsidRPr="005673E7" w:rsidRDefault="00645126" w:rsidP="00F83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5673E7">
        <w:rPr>
          <w:rFonts w:ascii="BrowalliaUPC" w:hAnsi="BrowalliaUPC" w:cs="BrowalliaUPC"/>
          <w:sz w:val="28"/>
          <w:szCs w:val="28"/>
          <w:u w:val="single"/>
          <w:cs/>
        </w:rPr>
        <w:t>ลูกค้ารายใหญ่</w:t>
      </w:r>
    </w:p>
    <w:p w14:paraId="7495BD82" w14:textId="350AE052" w:rsidR="00DB3A54" w:rsidRDefault="00645126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 xml:space="preserve">สำหรับปีสิ้นสุดวันที่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25</w:t>
      </w:r>
      <w:r w:rsidR="00860507" w:rsidRPr="005673E7">
        <w:rPr>
          <w:rFonts w:ascii="BrowalliaUPC" w:hAnsi="BrowalliaUPC" w:cs="BrowalliaUPC"/>
          <w:sz w:val="28"/>
          <w:szCs w:val="28"/>
          <w:lang w:val="en-GB"/>
        </w:rPr>
        <w:t>6</w:t>
      </w:r>
      <w:r w:rsidR="005F3399" w:rsidRPr="005673E7">
        <w:rPr>
          <w:rFonts w:ascii="BrowalliaUPC" w:hAnsi="BrowalliaUPC" w:cs="BrowalliaUPC"/>
          <w:sz w:val="28"/>
          <w:szCs w:val="28"/>
          <w:lang w:val="en-GB"/>
        </w:rPr>
        <w:t>3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>25</w:t>
      </w:r>
      <w:r w:rsidR="00C76308" w:rsidRPr="005673E7">
        <w:rPr>
          <w:rFonts w:ascii="BrowalliaUPC" w:hAnsi="BrowalliaUPC" w:cs="BrowalliaUPC"/>
          <w:sz w:val="28"/>
          <w:szCs w:val="28"/>
          <w:lang w:val="en-GB"/>
        </w:rPr>
        <w:t>6</w:t>
      </w:r>
      <w:r w:rsidR="005F3399" w:rsidRPr="005673E7">
        <w:rPr>
          <w:rFonts w:ascii="BrowalliaUPC" w:hAnsi="BrowalliaUPC" w:cs="BrowalliaUPC"/>
          <w:sz w:val="28"/>
          <w:szCs w:val="28"/>
          <w:lang w:val="en-GB"/>
        </w:rPr>
        <w:t>2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บริษัท</w:t>
      </w:r>
      <w:r w:rsidRPr="005673E7">
        <w:rPr>
          <w:rFonts w:ascii="BrowalliaUPC" w:hAnsi="BrowalliaUPC" w:cs="BrowalliaUPC"/>
          <w:sz w:val="28"/>
          <w:szCs w:val="28"/>
          <w:cs/>
        </w:rPr>
        <w:t>มีรายได้จากการจำหน่ายเครื่องมือและอุปกรณ์เครื่องมือการแพทย์จากลูกค้ารายใหญ่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 จำนวน</w:t>
      </w:r>
      <w:r w:rsidRPr="005673E7">
        <w:rPr>
          <w:rFonts w:ascii="BrowalliaUPC" w:hAnsi="BrowalliaUPC" w:cs="BrowalliaUPC"/>
          <w:sz w:val="28"/>
          <w:szCs w:val="28"/>
          <w:cs/>
        </w:rPr>
        <w:t xml:space="preserve"> </w:t>
      </w:r>
      <w:r w:rsidR="00F83157" w:rsidRPr="005673E7">
        <w:rPr>
          <w:rFonts w:ascii="BrowalliaUPC" w:hAnsi="BrowalliaUPC" w:cs="BrowalliaUPC"/>
          <w:sz w:val="28"/>
          <w:szCs w:val="28"/>
        </w:rPr>
        <w:t>1,028</w:t>
      </w:r>
      <w:r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ล้านบาท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 xml:space="preserve">และ </w:t>
      </w:r>
      <w:r w:rsidR="005F3399" w:rsidRPr="005673E7">
        <w:rPr>
          <w:rFonts w:ascii="BrowalliaUPC" w:hAnsi="BrowalliaUPC" w:cs="BrowalliaUPC"/>
          <w:sz w:val="28"/>
          <w:szCs w:val="28"/>
        </w:rPr>
        <w:t>1,048</w:t>
      </w:r>
      <w:r w:rsidR="00860507" w:rsidRPr="005673E7">
        <w:rPr>
          <w:rFonts w:ascii="BrowalliaUPC" w:hAnsi="BrowalliaUPC" w:cs="BrowalliaUPC"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ล้านบาท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ตามลำดับ</w:t>
      </w:r>
    </w:p>
    <w:p w14:paraId="7D4C7EAE" w14:textId="7AA4D1B1" w:rsidR="003B6460" w:rsidRDefault="003B6460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200D7681" w14:textId="3F87E870" w:rsidR="003B6460" w:rsidRDefault="003B6460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BECE5A8" w14:textId="2A33371F" w:rsidR="003B6460" w:rsidRDefault="003B6460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9D678FB" w14:textId="03EBEB10" w:rsidR="003B6460" w:rsidRDefault="003B6460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CA568EE" w14:textId="40B73B11" w:rsidR="003B6460" w:rsidRDefault="003B6460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061D564" w14:textId="54442B7A" w:rsidR="003B6460" w:rsidRDefault="003B6460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644D277" w14:textId="294B15B2" w:rsidR="003B6460" w:rsidRDefault="003B6460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08C07CF" w14:textId="5714683D" w:rsidR="003B6460" w:rsidRDefault="003B6460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4EFD669" w14:textId="4001435A" w:rsidR="003B6460" w:rsidRDefault="003B6460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B8198EF" w14:textId="05D4B603" w:rsidR="003B6460" w:rsidRDefault="003B6460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4C573282" w14:textId="3718310E" w:rsidR="003B6460" w:rsidRDefault="003B6460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61EAA6C" w14:textId="77777777" w:rsidR="00CB7908" w:rsidRDefault="00CB7908" w:rsidP="00EE1E6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0C5EED71" w14:textId="77777777" w:rsidR="00764324" w:rsidRPr="00113B35" w:rsidRDefault="00764324" w:rsidP="0076432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lang w:val="en-GB"/>
        </w:rPr>
      </w:pPr>
    </w:p>
    <w:p w14:paraId="148F11B6" w14:textId="62455260" w:rsidR="00CA3B98" w:rsidRPr="005673E7" w:rsidRDefault="00CA3B98" w:rsidP="00CA3B98">
      <w:pPr>
        <w:tabs>
          <w:tab w:val="clear" w:pos="454"/>
        </w:tabs>
        <w:ind w:left="432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5673E7">
        <w:rPr>
          <w:rFonts w:ascii="BrowalliaUPC" w:hAnsi="BrowalliaUPC" w:cs="BrowalliaUPC"/>
          <w:b/>
          <w:sz w:val="28"/>
          <w:szCs w:val="28"/>
          <w:cs/>
        </w:rPr>
        <w:lastRenderedPageBreak/>
        <w:t>การปันส่วนราคาให้กับภาระที่ต้องปฏิบัติตามสัญญา (ที่ยังไม่เสร็จสิ้นหรือเสร็จสิ้นแล้วบางส่วน)</w:t>
      </w:r>
      <w:r w:rsidRPr="005673E7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b/>
          <w:sz w:val="28"/>
          <w:szCs w:val="28"/>
          <w:cs/>
        </w:rPr>
        <w:t xml:space="preserve"> ณ วันที่ </w:t>
      </w:r>
      <w:r w:rsidRPr="005673E7">
        <w:rPr>
          <w:rFonts w:ascii="BrowalliaUPC" w:hAnsi="BrowalliaUPC" w:cs="BrowalliaUPC"/>
          <w:bCs/>
          <w:sz w:val="28"/>
          <w:szCs w:val="28"/>
        </w:rPr>
        <w:t xml:space="preserve">31 </w:t>
      </w:r>
      <w:r w:rsidRPr="005673E7">
        <w:rPr>
          <w:rFonts w:ascii="BrowalliaUPC" w:hAnsi="BrowalliaUPC" w:cs="BrowalliaUPC"/>
          <w:b/>
          <w:sz w:val="28"/>
          <w:szCs w:val="28"/>
          <w:cs/>
        </w:rPr>
        <w:t>ธันวาคม</w:t>
      </w:r>
      <w:r w:rsidRPr="005673E7">
        <w:rPr>
          <w:rFonts w:ascii="BrowalliaUPC" w:hAnsi="BrowalliaUPC" w:cs="BrowalliaUPC"/>
          <w:bCs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bCs/>
          <w:sz w:val="28"/>
          <w:szCs w:val="28"/>
        </w:rPr>
        <w:t>256</w:t>
      </w:r>
      <w:r w:rsidR="002A2150" w:rsidRPr="005673E7">
        <w:rPr>
          <w:rFonts w:ascii="BrowalliaUPC" w:hAnsi="BrowalliaUPC" w:cs="BrowalliaUPC"/>
          <w:bCs/>
          <w:sz w:val="28"/>
          <w:szCs w:val="28"/>
        </w:rPr>
        <w:t>3</w:t>
      </w:r>
      <w:r w:rsidR="002E33D2" w:rsidRPr="005673E7">
        <w:rPr>
          <w:rFonts w:ascii="BrowalliaUPC" w:hAnsi="BrowalliaUPC" w:cs="BrowalliaUPC"/>
          <w:bCs/>
          <w:sz w:val="28"/>
          <w:szCs w:val="28"/>
        </w:rPr>
        <w:t xml:space="preserve"> </w:t>
      </w:r>
      <w:r w:rsidR="002E33D2" w:rsidRPr="005673E7">
        <w:rPr>
          <w:rFonts w:ascii="BrowalliaUPC" w:hAnsi="BrowalliaUPC" w:cs="BrowalliaUPC"/>
          <w:b/>
          <w:sz w:val="28"/>
          <w:szCs w:val="28"/>
          <w:cs/>
        </w:rPr>
        <w:t xml:space="preserve">และ </w:t>
      </w:r>
      <w:r w:rsidR="0055137E" w:rsidRPr="005673E7">
        <w:rPr>
          <w:rFonts w:ascii="BrowalliaUPC" w:hAnsi="BrowalliaUPC" w:cs="BrowalliaUPC"/>
          <w:bCs/>
          <w:sz w:val="28"/>
          <w:szCs w:val="28"/>
        </w:rPr>
        <w:t>2562</w:t>
      </w:r>
      <w:r w:rsidRPr="005673E7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b/>
          <w:sz w:val="28"/>
          <w:szCs w:val="28"/>
          <w:cs/>
        </w:rPr>
        <w:t>มีดังนี้</w:t>
      </w:r>
    </w:p>
    <w:p w14:paraId="4FA722D9" w14:textId="77777777" w:rsidR="00CA3B98" w:rsidRPr="00113B35" w:rsidRDefault="00CA3B98" w:rsidP="00CA3B98">
      <w:pPr>
        <w:tabs>
          <w:tab w:val="clear" w:pos="454"/>
        </w:tabs>
        <w:ind w:left="432"/>
        <w:jc w:val="thaiDistribute"/>
        <w:rPr>
          <w:rFonts w:ascii="BrowalliaUPC" w:hAnsi="BrowalliaUPC" w:cs="BrowalliaUPC"/>
          <w:b/>
          <w:sz w:val="14"/>
          <w:szCs w:val="14"/>
        </w:rPr>
      </w:pPr>
    </w:p>
    <w:tbl>
      <w:tblPr>
        <w:tblW w:w="88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88"/>
        <w:gridCol w:w="1759"/>
        <w:gridCol w:w="236"/>
        <w:gridCol w:w="1809"/>
      </w:tblGrid>
      <w:tr w:rsidR="00CA3B98" w:rsidRPr="005673E7" w14:paraId="44F8126E" w14:textId="77777777" w:rsidTr="00CA3B98">
        <w:trPr>
          <w:cantSplit/>
          <w:trHeight w:val="385"/>
        </w:trPr>
        <w:tc>
          <w:tcPr>
            <w:tcW w:w="5088" w:type="dxa"/>
          </w:tcPr>
          <w:p w14:paraId="59F0AD5B" w14:textId="77777777" w:rsidR="00CA3B98" w:rsidRPr="005673E7" w:rsidRDefault="00CA3B98" w:rsidP="00685BA7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804" w:type="dxa"/>
            <w:gridSpan w:val="3"/>
          </w:tcPr>
          <w:p w14:paraId="013763B0" w14:textId="77777777" w:rsidR="00CA3B98" w:rsidRPr="005673E7" w:rsidRDefault="00CA3B98" w:rsidP="00685BA7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(หน่วย : บาท)</w:t>
            </w:r>
          </w:p>
        </w:tc>
      </w:tr>
      <w:tr w:rsidR="00CA3B98" w:rsidRPr="005673E7" w14:paraId="672391A7" w14:textId="77777777" w:rsidTr="00CA3B98">
        <w:trPr>
          <w:cantSplit/>
          <w:trHeight w:val="385"/>
        </w:trPr>
        <w:tc>
          <w:tcPr>
            <w:tcW w:w="5088" w:type="dxa"/>
          </w:tcPr>
          <w:p w14:paraId="7BE7E857" w14:textId="77777777" w:rsidR="00CA3B98" w:rsidRPr="005673E7" w:rsidRDefault="00CA3B98" w:rsidP="00685BA7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804" w:type="dxa"/>
            <w:gridSpan w:val="3"/>
            <w:tcBorders>
              <w:bottom w:val="single" w:sz="4" w:space="0" w:color="auto"/>
            </w:tcBorders>
          </w:tcPr>
          <w:p w14:paraId="0AC949DE" w14:textId="2A34C84D" w:rsidR="00CA3B98" w:rsidRPr="005673E7" w:rsidRDefault="00CA3B98" w:rsidP="000E5323">
            <w:pPr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</w:t>
            </w:r>
          </w:p>
        </w:tc>
      </w:tr>
      <w:tr w:rsidR="00CA3B98" w:rsidRPr="005673E7" w14:paraId="79EC40A4" w14:textId="77777777" w:rsidTr="00CA3B98">
        <w:trPr>
          <w:cantSplit/>
          <w:trHeight w:val="67"/>
        </w:trPr>
        <w:tc>
          <w:tcPr>
            <w:tcW w:w="5088" w:type="dxa"/>
            <w:vAlign w:val="bottom"/>
          </w:tcPr>
          <w:p w14:paraId="51C9EAB1" w14:textId="77777777" w:rsidR="00CA3B98" w:rsidRPr="005673E7" w:rsidRDefault="00CA3B98" w:rsidP="00685BA7">
            <w:pPr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14:paraId="4A3D65F6" w14:textId="1F70587A" w:rsidR="00CA3B98" w:rsidRPr="005673E7" w:rsidRDefault="00146857" w:rsidP="00146857">
            <w:pPr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673E7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2A2150" w:rsidRPr="005673E7">
              <w:rPr>
                <w:rFonts w:ascii="BrowalliaUPC" w:eastAsia="Calibri" w:hAnsi="BrowalliaUPC" w:cs="BrowalliaUPC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center"/>
          </w:tcPr>
          <w:p w14:paraId="307D6A28" w14:textId="77777777" w:rsidR="00CA3B98" w:rsidRPr="005673E7" w:rsidRDefault="00CA3B98" w:rsidP="00146857">
            <w:pPr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565E4790" w14:textId="58263BE8" w:rsidR="00CA3B98" w:rsidRPr="005673E7" w:rsidRDefault="00146857" w:rsidP="00146857">
            <w:pPr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673E7">
              <w:rPr>
                <w:rFonts w:ascii="BrowalliaUPC" w:eastAsia="Calibri" w:hAnsi="BrowalliaUPC" w:cs="BrowalliaUPC"/>
                <w:sz w:val="28"/>
                <w:szCs w:val="28"/>
              </w:rPr>
              <w:t>256</w:t>
            </w:r>
            <w:r w:rsidR="002A2150" w:rsidRPr="005673E7">
              <w:rPr>
                <w:rFonts w:ascii="BrowalliaUPC" w:eastAsia="Calibri" w:hAnsi="BrowalliaUPC" w:cs="BrowalliaUPC"/>
                <w:sz w:val="28"/>
                <w:szCs w:val="28"/>
              </w:rPr>
              <w:t>2</w:t>
            </w:r>
          </w:p>
        </w:tc>
      </w:tr>
      <w:tr w:rsidR="00146857" w:rsidRPr="005673E7" w14:paraId="1B3EAD65" w14:textId="77777777" w:rsidTr="00CA3B98">
        <w:trPr>
          <w:cantSplit/>
          <w:trHeight w:val="67"/>
        </w:trPr>
        <w:tc>
          <w:tcPr>
            <w:tcW w:w="5088" w:type="dxa"/>
            <w:vAlign w:val="bottom"/>
          </w:tcPr>
          <w:p w14:paraId="054CD193" w14:textId="77777777" w:rsidR="00146857" w:rsidRPr="00113B35" w:rsidRDefault="00146857" w:rsidP="00685BA7">
            <w:pPr>
              <w:rPr>
                <w:rFonts w:ascii="BrowalliaUPC" w:eastAsia="Calibri" w:hAnsi="BrowalliaUPC" w:cs="BrowalliaUPC"/>
                <w:sz w:val="20"/>
                <w:szCs w:val="20"/>
                <w:cs/>
              </w:rPr>
            </w:pPr>
          </w:p>
        </w:tc>
        <w:tc>
          <w:tcPr>
            <w:tcW w:w="1759" w:type="dxa"/>
            <w:tcBorders>
              <w:top w:val="single" w:sz="4" w:space="0" w:color="auto"/>
            </w:tcBorders>
            <w:vAlign w:val="bottom"/>
          </w:tcPr>
          <w:p w14:paraId="6F10AEB2" w14:textId="77777777" w:rsidR="00146857" w:rsidRPr="00113B35" w:rsidRDefault="00146857" w:rsidP="00685BA7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6E0AC8A4" w14:textId="77777777" w:rsidR="00146857" w:rsidRPr="00113B35" w:rsidRDefault="00146857" w:rsidP="00685BA7">
            <w:pPr>
              <w:ind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2EC01DA9" w14:textId="77777777" w:rsidR="00146857" w:rsidRPr="00113B35" w:rsidRDefault="00146857" w:rsidP="00685BA7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1526E7" w:rsidRPr="005673E7" w14:paraId="335B8EFF" w14:textId="77777777" w:rsidTr="00F5028B">
        <w:trPr>
          <w:cantSplit/>
          <w:trHeight w:val="155"/>
        </w:trPr>
        <w:tc>
          <w:tcPr>
            <w:tcW w:w="5088" w:type="dxa"/>
          </w:tcPr>
          <w:p w14:paraId="7778D1E7" w14:textId="77777777" w:rsidR="001526E7" w:rsidRPr="005673E7" w:rsidRDefault="001526E7" w:rsidP="001526E7">
            <w:pPr>
              <w:ind w:left="-60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ภายใน </w:t>
            </w:r>
            <w:r w:rsidRPr="005673E7">
              <w:rPr>
                <w:rFonts w:ascii="BrowalliaUPC" w:eastAsia="Calibri" w:hAnsi="BrowalliaUPC" w:cs="BrowalliaUPC"/>
                <w:sz w:val="28"/>
                <w:szCs w:val="28"/>
              </w:rPr>
              <w:t xml:space="preserve">1 </w:t>
            </w:r>
            <w:r w:rsidRPr="005673E7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1759" w:type="dxa"/>
            <w:shd w:val="clear" w:color="auto" w:fill="auto"/>
          </w:tcPr>
          <w:p w14:paraId="711994B5" w14:textId="27628D08" w:rsidR="001526E7" w:rsidRPr="005673E7" w:rsidRDefault="007C4B1A" w:rsidP="001526E7">
            <w:pP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23</w:t>
            </w:r>
            <w:r w:rsidR="001526E7"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682</w:t>
            </w:r>
          </w:p>
        </w:tc>
        <w:tc>
          <w:tcPr>
            <w:tcW w:w="236" w:type="dxa"/>
            <w:vAlign w:val="center"/>
          </w:tcPr>
          <w:p w14:paraId="7D6AE574" w14:textId="77777777" w:rsidR="001526E7" w:rsidRPr="005673E7" w:rsidRDefault="001526E7" w:rsidP="001526E7">
            <w:pPr>
              <w:tabs>
                <w:tab w:val="left" w:pos="988"/>
              </w:tabs>
              <w:ind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08F17D2B" w14:textId="28DF8A5D" w:rsidR="001526E7" w:rsidRPr="005673E7" w:rsidRDefault="001526E7" w:rsidP="001526E7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27,478</w:t>
            </w:r>
          </w:p>
        </w:tc>
      </w:tr>
      <w:tr w:rsidR="001526E7" w:rsidRPr="005673E7" w14:paraId="78420106" w14:textId="77777777" w:rsidTr="004F60CA">
        <w:trPr>
          <w:cantSplit/>
          <w:trHeight w:val="195"/>
        </w:trPr>
        <w:tc>
          <w:tcPr>
            <w:tcW w:w="5088" w:type="dxa"/>
          </w:tcPr>
          <w:p w14:paraId="5A89A533" w14:textId="77777777" w:rsidR="001526E7" w:rsidRPr="005673E7" w:rsidRDefault="001526E7" w:rsidP="001526E7">
            <w:pPr>
              <w:ind w:left="-60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5673E7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</w:t>
            </w:r>
            <w:r w:rsidRPr="005673E7">
              <w:rPr>
                <w:rFonts w:ascii="BrowalliaUPC" w:eastAsia="Calibri" w:hAnsi="BrowalliaUPC" w:cs="BrowalliaUPC"/>
                <w:sz w:val="28"/>
                <w:szCs w:val="28"/>
              </w:rPr>
              <w:t xml:space="preserve">2 </w:t>
            </w:r>
            <w:r w:rsidRPr="005673E7">
              <w:rPr>
                <w:rFonts w:ascii="BrowalliaUPC" w:eastAsia="Calibri" w:hAnsi="BrowalliaUPC" w:cs="BrowalliaUPC"/>
                <w:sz w:val="28"/>
                <w:szCs w:val="28"/>
                <w:cs/>
              </w:rPr>
              <w:t>ปี ขึ้นไป</w:t>
            </w:r>
          </w:p>
        </w:tc>
        <w:tc>
          <w:tcPr>
            <w:tcW w:w="1759" w:type="dxa"/>
            <w:tcBorders>
              <w:bottom w:val="single" w:sz="4" w:space="0" w:color="auto"/>
            </w:tcBorders>
            <w:shd w:val="clear" w:color="auto" w:fill="auto"/>
          </w:tcPr>
          <w:p w14:paraId="6D938A30" w14:textId="5F76B0DD" w:rsidR="001526E7" w:rsidRPr="005673E7" w:rsidRDefault="007C4B1A" w:rsidP="001526E7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12</w:t>
            </w:r>
            <w:r w:rsidR="001526E7"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656</w:t>
            </w:r>
          </w:p>
        </w:tc>
        <w:tc>
          <w:tcPr>
            <w:tcW w:w="236" w:type="dxa"/>
            <w:vAlign w:val="center"/>
          </w:tcPr>
          <w:p w14:paraId="50294C85" w14:textId="77777777" w:rsidR="001526E7" w:rsidRPr="005673E7" w:rsidRDefault="001526E7" w:rsidP="001526E7">
            <w:pPr>
              <w:tabs>
                <w:tab w:val="left" w:pos="988"/>
              </w:tabs>
              <w:ind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</w:tcPr>
          <w:p w14:paraId="5B697889" w14:textId="22CBDA65" w:rsidR="001526E7" w:rsidRPr="005673E7" w:rsidRDefault="001526E7" w:rsidP="001526E7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8,550</w:t>
            </w:r>
          </w:p>
        </w:tc>
      </w:tr>
      <w:tr w:rsidR="001526E7" w:rsidRPr="005673E7" w14:paraId="6C9ECA5D" w14:textId="77777777" w:rsidTr="004F60CA">
        <w:trPr>
          <w:cantSplit/>
          <w:trHeight w:val="195"/>
        </w:trPr>
        <w:tc>
          <w:tcPr>
            <w:tcW w:w="5088" w:type="dxa"/>
          </w:tcPr>
          <w:p w14:paraId="172E3A8B" w14:textId="77777777" w:rsidR="001526E7" w:rsidRPr="005673E7" w:rsidRDefault="001526E7" w:rsidP="001526E7">
            <w:pPr>
              <w:ind w:left="-60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673E7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7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388A79B" w14:textId="2F6F94AB" w:rsidR="001526E7" w:rsidRPr="005673E7" w:rsidRDefault="00D13149" w:rsidP="001526E7">
            <w:pPr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>
              <w:rPr>
                <w:rFonts w:ascii="BrowalliaUPC" w:hAnsi="BrowalliaUPC" w:cs="BrowalliaUPC"/>
                <w:sz w:val="28"/>
                <w:szCs w:val="28"/>
              </w:rPr>
              <w:t>36</w:t>
            </w:r>
            <w:r w:rsidR="001526E7" w:rsidRPr="005673E7">
              <w:rPr>
                <w:rFonts w:ascii="BrowalliaUPC" w:hAnsi="BrowalliaUPC" w:cs="BrowalliaUPC"/>
                <w:sz w:val="28"/>
                <w:szCs w:val="28"/>
              </w:rPr>
              <w:t>,</w:t>
            </w:r>
            <w:r>
              <w:rPr>
                <w:rFonts w:ascii="BrowalliaUPC" w:hAnsi="BrowalliaUPC" w:cs="BrowalliaUPC"/>
                <w:sz w:val="28"/>
                <w:szCs w:val="28"/>
              </w:rPr>
              <w:t>338</w:t>
            </w:r>
          </w:p>
        </w:tc>
        <w:tc>
          <w:tcPr>
            <w:tcW w:w="236" w:type="dxa"/>
            <w:vAlign w:val="center"/>
          </w:tcPr>
          <w:p w14:paraId="0C92DF98" w14:textId="77777777" w:rsidR="001526E7" w:rsidRPr="005673E7" w:rsidRDefault="001526E7" w:rsidP="001526E7">
            <w:pPr>
              <w:tabs>
                <w:tab w:val="left" w:pos="988"/>
              </w:tabs>
              <w:ind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9988E7A" w14:textId="0186088C" w:rsidR="001526E7" w:rsidRPr="005673E7" w:rsidRDefault="001526E7" w:rsidP="001526E7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5673E7">
              <w:rPr>
                <w:rFonts w:ascii="BrowalliaUPC" w:hAnsi="BrowalliaUPC" w:cs="BrowalliaUPC"/>
                <w:sz w:val="28"/>
                <w:szCs w:val="28"/>
              </w:rPr>
              <w:t>36,028</w:t>
            </w:r>
          </w:p>
        </w:tc>
      </w:tr>
    </w:tbl>
    <w:p w14:paraId="7C97A3A9" w14:textId="77777777" w:rsidR="002A2150" w:rsidRPr="005673E7" w:rsidRDefault="002A2150" w:rsidP="00CA3B98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</w:p>
    <w:p w14:paraId="2CDCAD50" w14:textId="457C3BEF" w:rsidR="00CA3B98" w:rsidRPr="005673E7" w:rsidRDefault="00CA3B98" w:rsidP="00CA3B98">
      <w:pPr>
        <w:tabs>
          <w:tab w:val="clear" w:pos="454"/>
        </w:tabs>
        <w:spacing w:line="240" w:lineRule="auto"/>
        <w:ind w:left="441"/>
        <w:jc w:val="thaiDistribute"/>
        <w:rPr>
          <w:rFonts w:ascii="BrowalliaUPC" w:hAnsi="BrowalliaUPC" w:cs="BrowalliaUPC"/>
          <w:b/>
          <w:sz w:val="28"/>
          <w:szCs w:val="28"/>
        </w:rPr>
      </w:pPr>
      <w:r w:rsidRPr="005673E7">
        <w:rPr>
          <w:rFonts w:ascii="BrowalliaUPC" w:hAnsi="BrowalliaUPC" w:cs="BrowalliaUPC"/>
          <w:b/>
          <w:sz w:val="28"/>
          <w:szCs w:val="28"/>
          <w:cs/>
        </w:rPr>
        <w:t xml:space="preserve">ภาระที่ต้องปฏิบัติตามสัญญาดังกล่าวคาดว่าจะรับรู้เกินกว่า </w:t>
      </w:r>
      <w:r w:rsidRPr="005673E7">
        <w:rPr>
          <w:rFonts w:ascii="BrowalliaUPC" w:hAnsi="BrowalliaUPC" w:cs="BrowalliaUPC"/>
          <w:bCs/>
          <w:sz w:val="28"/>
          <w:szCs w:val="28"/>
        </w:rPr>
        <w:t>1</w:t>
      </w:r>
      <w:r w:rsidRPr="005673E7">
        <w:rPr>
          <w:rFonts w:ascii="BrowalliaUPC" w:hAnsi="BrowalliaUPC" w:cs="BrowalliaUPC"/>
          <w:b/>
          <w:sz w:val="28"/>
          <w:szCs w:val="28"/>
        </w:rPr>
        <w:t xml:space="preserve"> </w:t>
      </w:r>
      <w:r w:rsidRPr="005673E7">
        <w:rPr>
          <w:rFonts w:ascii="BrowalliaUPC" w:hAnsi="BrowalliaUPC" w:cs="BrowalliaUPC"/>
          <w:b/>
          <w:sz w:val="28"/>
          <w:szCs w:val="28"/>
          <w:cs/>
        </w:rPr>
        <w:t>ปี ซึ่งเกี่ยวข้องกับการให้บริการบำรุงรักษา</w:t>
      </w:r>
      <w:r w:rsidR="00EB6078">
        <w:rPr>
          <w:rFonts w:ascii="BrowalliaUPC" w:hAnsi="BrowalliaUPC" w:cs="BrowalliaUPC" w:hint="cs"/>
          <w:b/>
          <w:sz w:val="28"/>
          <w:szCs w:val="28"/>
          <w:cs/>
        </w:rPr>
        <w:t>เครื่องมือ</w:t>
      </w:r>
      <w:r w:rsidR="00F80869">
        <w:rPr>
          <w:rFonts w:ascii="BrowalliaUPC" w:hAnsi="BrowalliaUPC" w:cs="BrowalliaUPC" w:hint="cs"/>
          <w:b/>
          <w:sz w:val="28"/>
          <w:szCs w:val="28"/>
          <w:cs/>
        </w:rPr>
        <w:t>แพทย์</w:t>
      </w:r>
      <w:r w:rsidR="00520643">
        <w:rPr>
          <w:rFonts w:ascii="BrowalliaUPC" w:hAnsi="BrowalliaUPC" w:cs="BrowalliaUPC" w:hint="cs"/>
          <w:b/>
          <w:sz w:val="28"/>
          <w:szCs w:val="28"/>
          <w:cs/>
        </w:rPr>
        <w:t>และบริการด้าน</w:t>
      </w:r>
      <w:r w:rsidR="00820AC1">
        <w:rPr>
          <w:rFonts w:ascii="BrowalliaUPC" w:hAnsi="BrowalliaUPC" w:cs="BrowalliaUPC" w:hint="cs"/>
          <w:b/>
          <w:sz w:val="28"/>
          <w:szCs w:val="28"/>
          <w:cs/>
        </w:rPr>
        <w:t>ความงาม</w:t>
      </w:r>
      <w:r w:rsidRPr="005673E7">
        <w:rPr>
          <w:rFonts w:ascii="BrowalliaUPC" w:hAnsi="BrowalliaUPC" w:cs="BrowalliaUPC"/>
          <w:b/>
          <w:sz w:val="28"/>
          <w:szCs w:val="28"/>
          <w:cs/>
        </w:rPr>
        <w:t>ที่จะเสร็จสิ้นภายใน</w:t>
      </w:r>
      <w:r w:rsidRPr="005673E7">
        <w:rPr>
          <w:rFonts w:ascii="BrowalliaUPC" w:hAnsi="BrowalliaUPC" w:cs="BrowalliaUPC"/>
          <w:bCs/>
          <w:sz w:val="28"/>
          <w:szCs w:val="28"/>
          <w:cs/>
        </w:rPr>
        <w:t xml:space="preserve"> </w:t>
      </w:r>
      <w:r w:rsidRPr="005673E7">
        <w:rPr>
          <w:rFonts w:ascii="BrowalliaUPC" w:hAnsi="BrowalliaUPC" w:cs="BrowalliaUPC"/>
          <w:bCs/>
          <w:sz w:val="28"/>
          <w:szCs w:val="28"/>
        </w:rPr>
        <w:t xml:space="preserve">3 </w:t>
      </w:r>
      <w:r w:rsidRPr="005673E7">
        <w:rPr>
          <w:rFonts w:ascii="BrowalliaUPC" w:hAnsi="BrowalliaUPC" w:cs="BrowalliaUPC"/>
          <w:b/>
          <w:sz w:val="28"/>
          <w:szCs w:val="28"/>
          <w:cs/>
        </w:rPr>
        <w:t>ปี</w:t>
      </w:r>
    </w:p>
    <w:p w14:paraId="72F028D8" w14:textId="77777777" w:rsidR="00CB2911" w:rsidRPr="005673E7" w:rsidRDefault="00CB2911" w:rsidP="003F1D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4BA53B0B" w14:textId="595FE32D" w:rsidR="00645126" w:rsidRPr="006C1D50" w:rsidRDefault="00645126" w:rsidP="00983A60">
      <w:pPr>
        <w:pStyle w:val="CordiaNew"/>
        <w:numPr>
          <w:ilvl w:val="0"/>
          <w:numId w:val="16"/>
        </w:numPr>
        <w:tabs>
          <w:tab w:val="clear" w:pos="4153"/>
          <w:tab w:val="left" w:pos="720"/>
        </w:tabs>
        <w:ind w:left="450" w:hanging="450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เครื่องมือทางการเงิน</w:t>
      </w:r>
      <w:r w:rsidR="00C362C8"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 xml:space="preserve"> </w:t>
      </w:r>
    </w:p>
    <w:p w14:paraId="29E6A7A5" w14:textId="77777777" w:rsidR="008E3602" w:rsidRPr="006C1D50" w:rsidRDefault="008E3602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450"/>
        <w:jc w:val="both"/>
        <w:rPr>
          <w:rFonts w:ascii="BrowalliaUPC" w:hAnsi="BrowalliaUPC" w:cs="BrowalliaUPC"/>
          <w:sz w:val="28"/>
          <w:szCs w:val="28"/>
        </w:rPr>
      </w:pPr>
    </w:p>
    <w:p w14:paraId="337793C6" w14:textId="43280CB3" w:rsidR="003D6EAA" w:rsidRPr="006C1D50" w:rsidRDefault="00E83B51" w:rsidP="00C66129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hanging="603"/>
        <w:jc w:val="both"/>
        <w:rPr>
          <w:rFonts w:ascii="BrowalliaUPC" w:hAnsi="BrowalliaUPC" w:cs="BrowalliaUPC"/>
          <w:b/>
          <w:bCs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การจัดประเภท</w:t>
      </w:r>
    </w:p>
    <w:p w14:paraId="4EDD52A3" w14:textId="77777777" w:rsidR="00B41B62" w:rsidRPr="006C1D50" w:rsidRDefault="00B41B62" w:rsidP="00B4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</w:p>
    <w:p w14:paraId="130924F7" w14:textId="051E9350" w:rsidR="00D1546F" w:rsidRPr="006C1D50" w:rsidRDefault="00B41B62" w:rsidP="00B4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ผู้บริหารของกลุ่มบริษัทได้ประเมินโมเดลธุรกิจที่ใช้จัดการสินทรัพย์และหนี้สินทางการเงินของกลุ่มบริษัท และจัดประเภทรายการสินทรัพย์และหนี้สินทางการเงิน</w:t>
      </w:r>
      <w:r w:rsidR="00A962F2" w:rsidRPr="006C1D50">
        <w:rPr>
          <w:rFonts w:ascii="BrowalliaUPC" w:hAnsi="BrowalliaUPC" w:cs="BrowalliaUPC"/>
          <w:sz w:val="28"/>
          <w:szCs w:val="28"/>
          <w:cs/>
        </w:rPr>
        <w:t xml:space="preserve"> ณ วันที่ </w:t>
      </w:r>
      <w:r w:rsidR="00A962F2" w:rsidRPr="006C1D50">
        <w:rPr>
          <w:rFonts w:ascii="BrowalliaUPC" w:hAnsi="BrowalliaUPC" w:cs="BrowalliaUPC"/>
          <w:sz w:val="28"/>
          <w:szCs w:val="28"/>
        </w:rPr>
        <w:t>31</w:t>
      </w:r>
      <w:r w:rsidR="00A962F2" w:rsidRPr="006C1D5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="00A962F2" w:rsidRPr="006C1D50">
        <w:rPr>
          <w:rFonts w:ascii="BrowalliaUPC" w:hAnsi="BrowalliaUPC" w:cs="BrowalliaUPC"/>
          <w:sz w:val="28"/>
          <w:szCs w:val="28"/>
        </w:rPr>
        <w:t>2563</w:t>
      </w:r>
      <w:r w:rsidR="00A962F2"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ดังนี้</w:t>
      </w:r>
    </w:p>
    <w:p w14:paraId="7C814E89" w14:textId="07AED62F" w:rsidR="005F4C09" w:rsidRPr="006C1D50" w:rsidRDefault="005F4C09" w:rsidP="005F4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4389" w:type="pct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1766"/>
        <w:gridCol w:w="1767"/>
      </w:tblGrid>
      <w:tr w:rsidR="006C1D50" w:rsidRPr="006C1D50" w14:paraId="663AF8FC" w14:textId="77777777" w:rsidTr="00744ADF">
        <w:trPr>
          <w:tblHeader/>
        </w:trPr>
        <w:tc>
          <w:tcPr>
            <w:tcW w:w="5000" w:type="pct"/>
            <w:gridSpan w:val="3"/>
          </w:tcPr>
          <w:p w14:paraId="4C940970" w14:textId="77777777" w:rsidR="005F4C09" w:rsidRPr="006C1D50" w:rsidRDefault="005F4C09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6C1D50" w:rsidRPr="006C1D50" w14:paraId="55D26165" w14:textId="77777777" w:rsidTr="00744ADF">
        <w:trPr>
          <w:tblHeader/>
        </w:trPr>
        <w:tc>
          <w:tcPr>
            <w:tcW w:w="2849" w:type="pct"/>
          </w:tcPr>
          <w:p w14:paraId="6C001324" w14:textId="7B03CA7D" w:rsidR="00A170ED" w:rsidRPr="006C1D50" w:rsidRDefault="00A170ED" w:rsidP="00A170ED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151" w:type="pct"/>
            <w:gridSpan w:val="2"/>
          </w:tcPr>
          <w:p w14:paraId="7F6EB994" w14:textId="5B7C10CC" w:rsidR="00A170ED" w:rsidRPr="006C1D50" w:rsidRDefault="00A170ED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6C1D50" w:rsidRPr="006C1D50" w14:paraId="434EB4C0" w14:textId="77777777" w:rsidTr="00CB3658">
        <w:trPr>
          <w:tblHeader/>
        </w:trPr>
        <w:tc>
          <w:tcPr>
            <w:tcW w:w="2849" w:type="pct"/>
            <w:vAlign w:val="bottom"/>
          </w:tcPr>
          <w:p w14:paraId="3F29F19E" w14:textId="37715760" w:rsidR="00744ADF" w:rsidRPr="006C1D50" w:rsidRDefault="00744ADF" w:rsidP="00377E5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5" w:type="pct"/>
            <w:vAlign w:val="bottom"/>
          </w:tcPr>
          <w:p w14:paraId="7617E2CD" w14:textId="77777777" w:rsidR="00744ADF" w:rsidRPr="006C1D50" w:rsidRDefault="00744ADF" w:rsidP="00377E5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มูลค่ายุติธรรม</w:t>
            </w:r>
          </w:p>
          <w:p w14:paraId="472712AA" w14:textId="0ADDB290" w:rsidR="00744ADF" w:rsidRPr="006C1D50" w:rsidRDefault="00744ADF" w:rsidP="00377E5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076" w:type="pct"/>
            <w:vAlign w:val="bottom"/>
          </w:tcPr>
          <w:p w14:paraId="18FF75E7" w14:textId="77777777" w:rsidR="00744ADF" w:rsidRPr="006C1D50" w:rsidRDefault="00744ADF" w:rsidP="00377E5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  <w:p w14:paraId="4103DC8C" w14:textId="1B5AE6A0" w:rsidR="00744ADF" w:rsidRPr="006C1D50" w:rsidRDefault="00744ADF" w:rsidP="00377E50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ตัดจำหน่าย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สุทธิ</w:t>
            </w:r>
          </w:p>
        </w:tc>
      </w:tr>
      <w:tr w:rsidR="006C1D50" w:rsidRPr="006C1D50" w14:paraId="508EA8A0" w14:textId="77777777" w:rsidTr="00CB3658">
        <w:trPr>
          <w:tblHeader/>
        </w:trPr>
        <w:tc>
          <w:tcPr>
            <w:tcW w:w="2849" w:type="pct"/>
            <w:vAlign w:val="bottom"/>
          </w:tcPr>
          <w:p w14:paraId="3D790071" w14:textId="77777777" w:rsidR="00744ADF" w:rsidRPr="006C1D50" w:rsidRDefault="00744ADF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5" w:type="pct"/>
            <w:vAlign w:val="bottom"/>
          </w:tcPr>
          <w:p w14:paraId="6612CEF5" w14:textId="77777777" w:rsidR="00744ADF" w:rsidRPr="006C1D50" w:rsidRDefault="00744ADF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6" w:type="pct"/>
            <w:vAlign w:val="bottom"/>
          </w:tcPr>
          <w:p w14:paraId="7A9A7A05" w14:textId="77777777" w:rsidR="00744ADF" w:rsidRPr="006C1D50" w:rsidRDefault="00744ADF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6C1D50" w:rsidRPr="006C1D50" w14:paraId="32D0B754" w14:textId="77777777" w:rsidTr="00CB3658">
        <w:tc>
          <w:tcPr>
            <w:tcW w:w="2849" w:type="pct"/>
          </w:tcPr>
          <w:p w14:paraId="0BE7F179" w14:textId="77777777" w:rsidR="00744ADF" w:rsidRPr="006C1D50" w:rsidRDefault="00744ADF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75" w:type="pct"/>
            <w:vAlign w:val="bottom"/>
          </w:tcPr>
          <w:p w14:paraId="5C275F49" w14:textId="77777777" w:rsidR="00744ADF" w:rsidRPr="006C1D50" w:rsidRDefault="00744ADF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6" w:type="pct"/>
            <w:vAlign w:val="bottom"/>
          </w:tcPr>
          <w:p w14:paraId="6D7F536D" w14:textId="77777777" w:rsidR="00744ADF" w:rsidRPr="006C1D50" w:rsidRDefault="00744ADF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6C1D50" w:rsidRPr="006C1D50" w14:paraId="109CE3A2" w14:textId="77777777" w:rsidTr="00CB3658">
        <w:tc>
          <w:tcPr>
            <w:tcW w:w="2849" w:type="pct"/>
          </w:tcPr>
          <w:p w14:paraId="0C15DEB2" w14:textId="77777777" w:rsidR="00744ADF" w:rsidRPr="006C1D50" w:rsidRDefault="00744ADF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5" w:type="pct"/>
          </w:tcPr>
          <w:p w14:paraId="3E0D0996" w14:textId="1B37B4D6" w:rsidR="00744ADF" w:rsidRPr="006C1D50" w:rsidRDefault="00202C38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15359ECE" w14:textId="04177C4B" w:rsidR="00744ADF" w:rsidRPr="006C1D50" w:rsidRDefault="00DB4677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15,444</w:t>
            </w:r>
          </w:p>
        </w:tc>
      </w:tr>
      <w:tr w:rsidR="006C1D50" w:rsidRPr="006C1D50" w14:paraId="509F4BC4" w14:textId="77777777" w:rsidTr="00CB3658">
        <w:trPr>
          <w:trHeight w:val="68"/>
        </w:trPr>
        <w:tc>
          <w:tcPr>
            <w:tcW w:w="2849" w:type="pct"/>
          </w:tcPr>
          <w:p w14:paraId="6DD5810F" w14:textId="77777777" w:rsidR="00744ADF" w:rsidRPr="006C1D50" w:rsidRDefault="00744ADF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1075" w:type="pct"/>
          </w:tcPr>
          <w:p w14:paraId="32C51A08" w14:textId="0A613889" w:rsidR="00744ADF" w:rsidRPr="006C1D50" w:rsidRDefault="00202C38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076" w:type="pct"/>
          </w:tcPr>
          <w:p w14:paraId="4E8468DE" w14:textId="1407F42F" w:rsidR="00744ADF" w:rsidRPr="006C1D50" w:rsidRDefault="00DB4677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6C1D50" w:rsidRPr="006C1D50" w14:paraId="068A469B" w14:textId="77777777" w:rsidTr="00CB3658">
        <w:tc>
          <w:tcPr>
            <w:tcW w:w="2849" w:type="pct"/>
          </w:tcPr>
          <w:p w14:paraId="0A2A7220" w14:textId="77777777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ลูกค้าทั่วไป</w:t>
            </w:r>
          </w:p>
        </w:tc>
        <w:tc>
          <w:tcPr>
            <w:tcW w:w="1075" w:type="pct"/>
          </w:tcPr>
          <w:p w14:paraId="1968F9E3" w14:textId="509CE2C2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6B473F25" w14:textId="7460683C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497,372</w:t>
            </w:r>
          </w:p>
        </w:tc>
      </w:tr>
      <w:tr w:rsidR="006C1D50" w:rsidRPr="006C1D50" w14:paraId="3ADF1BB2" w14:textId="77777777" w:rsidTr="00CB3658">
        <w:tc>
          <w:tcPr>
            <w:tcW w:w="2849" w:type="pct"/>
          </w:tcPr>
          <w:p w14:paraId="01C36574" w14:textId="77777777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075" w:type="pct"/>
          </w:tcPr>
          <w:p w14:paraId="4017CF02" w14:textId="188695D9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6C6D5E96" w14:textId="4933EDAA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393</w:t>
            </w:r>
          </w:p>
        </w:tc>
      </w:tr>
      <w:tr w:rsidR="006C1D50" w:rsidRPr="006C1D50" w14:paraId="3E08F691" w14:textId="77777777" w:rsidTr="00CB3658">
        <w:tc>
          <w:tcPr>
            <w:tcW w:w="2849" w:type="pct"/>
          </w:tcPr>
          <w:p w14:paraId="1C363D74" w14:textId="77777777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ลูกหนี้ทั่วไป</w:t>
            </w:r>
          </w:p>
        </w:tc>
        <w:tc>
          <w:tcPr>
            <w:tcW w:w="1075" w:type="pct"/>
          </w:tcPr>
          <w:p w14:paraId="67E0510C" w14:textId="7E2F60B9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23922542" w14:textId="5E5F9CDC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9</w:t>
            </w:r>
            <w:r w:rsidR="00523A7F" w:rsidRPr="006C1D50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523A7F" w:rsidRPr="006C1D50">
              <w:rPr>
                <w:rFonts w:ascii="BrowalliaUPC" w:hAnsi="BrowalliaUPC" w:cs="BrowalliaUPC"/>
                <w:sz w:val="24"/>
                <w:szCs w:val="24"/>
              </w:rPr>
              <w:t>340</w:t>
            </w:r>
          </w:p>
        </w:tc>
      </w:tr>
      <w:tr w:rsidR="006C1D50" w:rsidRPr="006C1D50" w14:paraId="4171A3A5" w14:textId="77777777" w:rsidTr="00CB3658">
        <w:tc>
          <w:tcPr>
            <w:tcW w:w="2849" w:type="pct"/>
          </w:tcPr>
          <w:p w14:paraId="44919EAA" w14:textId="77777777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เงินให้กู้ยืม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075" w:type="pct"/>
          </w:tcPr>
          <w:p w14:paraId="2180CB5B" w14:textId="301CF227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6506359A" w14:textId="2C991D09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100,000</w:t>
            </w:r>
          </w:p>
        </w:tc>
      </w:tr>
      <w:tr w:rsidR="006C1D50" w:rsidRPr="006C1D50" w14:paraId="37D01379" w14:textId="77777777" w:rsidTr="00CB3658">
        <w:tc>
          <w:tcPr>
            <w:tcW w:w="2849" w:type="pct"/>
          </w:tcPr>
          <w:p w14:paraId="3F9FC60F" w14:textId="77777777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75" w:type="pct"/>
          </w:tcPr>
          <w:p w14:paraId="6F7E1479" w14:textId="61829629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52E45CCB" w14:textId="67574A32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6,345</w:t>
            </w:r>
          </w:p>
        </w:tc>
      </w:tr>
      <w:tr w:rsidR="006C1D50" w:rsidRPr="006C1D50" w14:paraId="173546B1" w14:textId="77777777" w:rsidTr="00CB3658">
        <w:tc>
          <w:tcPr>
            <w:tcW w:w="2849" w:type="pct"/>
          </w:tcPr>
          <w:p w14:paraId="4487ECD6" w14:textId="77777777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075" w:type="pct"/>
          </w:tcPr>
          <w:p w14:paraId="2D95AC74" w14:textId="289840F9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6205A865" w14:textId="3677B782" w:rsidR="00CB3658" w:rsidRPr="006C1D50" w:rsidRDefault="0049035F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8</w:t>
            </w:r>
            <w:r w:rsidR="00CB3658" w:rsidRPr="006C1D50">
              <w:rPr>
                <w:rFonts w:ascii="BrowalliaUPC" w:hAnsi="BrowalliaUPC" w:cs="BrowalliaUPC"/>
                <w:sz w:val="24"/>
                <w:szCs w:val="24"/>
              </w:rPr>
              <w:t>,</w:t>
            </w:r>
            <w:r>
              <w:rPr>
                <w:rFonts w:ascii="BrowalliaUPC" w:hAnsi="BrowalliaUPC" w:cs="BrowalliaUPC"/>
                <w:sz w:val="24"/>
                <w:szCs w:val="24"/>
              </w:rPr>
              <w:t>704</w:t>
            </w:r>
          </w:p>
        </w:tc>
      </w:tr>
      <w:tr w:rsidR="006C1D50" w:rsidRPr="006C1D50" w14:paraId="4A38A3E1" w14:textId="77777777" w:rsidTr="00CB3658">
        <w:tc>
          <w:tcPr>
            <w:tcW w:w="2849" w:type="pct"/>
          </w:tcPr>
          <w:p w14:paraId="71E5C153" w14:textId="77777777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75" w:type="pct"/>
          </w:tcPr>
          <w:p w14:paraId="163682DE" w14:textId="69C7947C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44473FE9" w14:textId="59A04801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9,265</w:t>
            </w:r>
          </w:p>
        </w:tc>
      </w:tr>
      <w:tr w:rsidR="006C1D50" w:rsidRPr="006C1D50" w14:paraId="16244B41" w14:textId="77777777" w:rsidTr="00CB3658">
        <w:tc>
          <w:tcPr>
            <w:tcW w:w="2849" w:type="pct"/>
          </w:tcPr>
          <w:p w14:paraId="79F3DB9B" w14:textId="77777777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เงินประกันสัญญาเช่า</w:t>
            </w:r>
          </w:p>
        </w:tc>
        <w:tc>
          <w:tcPr>
            <w:tcW w:w="1075" w:type="pct"/>
          </w:tcPr>
          <w:p w14:paraId="1B3CC697" w14:textId="740167D2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059B5D4F" w14:textId="1A649314" w:rsidR="00CB3658" w:rsidRPr="006C1D50" w:rsidRDefault="00523A7F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10,106</w:t>
            </w:r>
          </w:p>
        </w:tc>
      </w:tr>
      <w:tr w:rsidR="006C1D50" w:rsidRPr="006C1D50" w14:paraId="0EB5C571" w14:textId="77777777" w:rsidTr="00CB3658">
        <w:tc>
          <w:tcPr>
            <w:tcW w:w="2849" w:type="pct"/>
          </w:tcPr>
          <w:p w14:paraId="0967B843" w14:textId="77777777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075" w:type="pct"/>
          </w:tcPr>
          <w:p w14:paraId="6B1485EE" w14:textId="74F8DB8C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0D62E005" w14:textId="0913F5B6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1,810</w:t>
            </w:r>
          </w:p>
        </w:tc>
      </w:tr>
      <w:tr w:rsidR="00CB3658" w:rsidRPr="006C1D50" w14:paraId="52498809" w14:textId="77777777" w:rsidTr="00CB3658">
        <w:tc>
          <w:tcPr>
            <w:tcW w:w="2849" w:type="pct"/>
          </w:tcPr>
          <w:p w14:paraId="6E642EE1" w14:textId="77777777" w:rsidR="00CB3658" w:rsidRPr="006C1D50" w:rsidRDefault="00CB3658" w:rsidP="00CB3658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075" w:type="pct"/>
          </w:tcPr>
          <w:p w14:paraId="14675BBC" w14:textId="0A4E3155" w:rsidR="00CB3658" w:rsidRPr="006C1D50" w:rsidRDefault="00CB3658" w:rsidP="00CB365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076" w:type="pct"/>
          </w:tcPr>
          <w:p w14:paraId="5C3707A6" w14:textId="496C574F" w:rsidR="00CB3658" w:rsidRPr="006C1D50" w:rsidRDefault="00523A7F" w:rsidP="00CB3658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74</w:t>
            </w:r>
            <w:r w:rsidR="003C781E">
              <w:rPr>
                <w:rFonts w:ascii="BrowalliaUPC" w:hAnsi="BrowalliaUPC" w:cs="BrowalliaUPC"/>
                <w:sz w:val="24"/>
                <w:szCs w:val="24"/>
              </w:rPr>
              <w:t>0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,7</w:t>
            </w:r>
            <w:r w:rsidR="003C781E">
              <w:rPr>
                <w:rFonts w:ascii="BrowalliaUPC" w:hAnsi="BrowalliaUPC" w:cs="BrowalliaUPC"/>
                <w:sz w:val="24"/>
                <w:szCs w:val="24"/>
              </w:rPr>
              <w:t>79</w:t>
            </w:r>
          </w:p>
        </w:tc>
      </w:tr>
    </w:tbl>
    <w:p w14:paraId="595B78A7" w14:textId="7448A5D7" w:rsidR="005F4C09" w:rsidRPr="006C1D50" w:rsidRDefault="005F4C09" w:rsidP="005F4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</w:p>
    <w:p w14:paraId="220F0F03" w14:textId="636AF0D8" w:rsidR="00122C3E" w:rsidRPr="006C1D50" w:rsidRDefault="00122C3E" w:rsidP="005F4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4389" w:type="pct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1766"/>
        <w:gridCol w:w="1767"/>
      </w:tblGrid>
      <w:tr w:rsidR="006C1D50" w:rsidRPr="006C1D50" w14:paraId="5C3B9A9F" w14:textId="77777777" w:rsidTr="00330AA1">
        <w:trPr>
          <w:tblHeader/>
        </w:trPr>
        <w:tc>
          <w:tcPr>
            <w:tcW w:w="5000" w:type="pct"/>
            <w:gridSpan w:val="3"/>
          </w:tcPr>
          <w:p w14:paraId="791CAD91" w14:textId="77777777" w:rsidR="006678CB" w:rsidRPr="006C1D50" w:rsidRDefault="006678CB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lastRenderedPageBreak/>
              <w:t xml:space="preserve">(หน่วย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6C1D50" w:rsidRPr="006C1D50" w14:paraId="346C8323" w14:textId="77777777" w:rsidTr="00330AA1">
        <w:trPr>
          <w:tblHeader/>
        </w:trPr>
        <w:tc>
          <w:tcPr>
            <w:tcW w:w="2849" w:type="pct"/>
          </w:tcPr>
          <w:p w14:paraId="75A7A4D8" w14:textId="77777777" w:rsidR="006678CB" w:rsidRPr="006C1D50" w:rsidRDefault="006678CB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151" w:type="pct"/>
            <w:gridSpan w:val="2"/>
          </w:tcPr>
          <w:p w14:paraId="3B6BDF91" w14:textId="77777777" w:rsidR="006678CB" w:rsidRPr="006C1D50" w:rsidRDefault="006678CB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งบการเงินรวม</w:t>
            </w:r>
          </w:p>
        </w:tc>
      </w:tr>
      <w:tr w:rsidR="006C1D50" w:rsidRPr="006C1D50" w14:paraId="2710EA20" w14:textId="77777777" w:rsidTr="008759A4">
        <w:trPr>
          <w:tblHeader/>
        </w:trPr>
        <w:tc>
          <w:tcPr>
            <w:tcW w:w="2849" w:type="pct"/>
            <w:vAlign w:val="bottom"/>
          </w:tcPr>
          <w:p w14:paraId="41EF97CD" w14:textId="77777777" w:rsidR="006678CB" w:rsidRPr="006C1D50" w:rsidRDefault="006678CB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5" w:type="pct"/>
            <w:vAlign w:val="bottom"/>
          </w:tcPr>
          <w:p w14:paraId="1F9F7542" w14:textId="77777777" w:rsidR="006678CB" w:rsidRPr="006C1D50" w:rsidRDefault="006678CB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มูลค่ายุติธรรม</w:t>
            </w:r>
          </w:p>
          <w:p w14:paraId="43621A07" w14:textId="77777777" w:rsidR="006678CB" w:rsidRPr="006C1D50" w:rsidRDefault="006678CB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076" w:type="pct"/>
            <w:vAlign w:val="bottom"/>
          </w:tcPr>
          <w:p w14:paraId="258D4919" w14:textId="77777777" w:rsidR="006678CB" w:rsidRPr="006C1D50" w:rsidRDefault="006678CB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  <w:p w14:paraId="383A13A8" w14:textId="77777777" w:rsidR="006678CB" w:rsidRPr="006C1D50" w:rsidRDefault="006678CB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ตัดจำหน่าย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สุทธิ</w:t>
            </w:r>
          </w:p>
        </w:tc>
      </w:tr>
      <w:tr w:rsidR="006C1D50" w:rsidRPr="006C1D50" w14:paraId="1CD12A4F" w14:textId="77777777" w:rsidTr="008759A4">
        <w:trPr>
          <w:tblHeader/>
        </w:trPr>
        <w:tc>
          <w:tcPr>
            <w:tcW w:w="2849" w:type="pct"/>
            <w:vAlign w:val="bottom"/>
          </w:tcPr>
          <w:p w14:paraId="4EF29C26" w14:textId="77777777" w:rsidR="006678CB" w:rsidRPr="006C1D50" w:rsidRDefault="006678CB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5" w:type="pct"/>
            <w:vAlign w:val="bottom"/>
          </w:tcPr>
          <w:p w14:paraId="4C5D456E" w14:textId="77777777" w:rsidR="006678CB" w:rsidRPr="006C1D50" w:rsidRDefault="006678CB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6" w:type="pct"/>
            <w:vAlign w:val="bottom"/>
          </w:tcPr>
          <w:p w14:paraId="313D6ED2" w14:textId="77777777" w:rsidR="006678CB" w:rsidRPr="006C1D50" w:rsidRDefault="006678CB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6C1D50" w:rsidRPr="006C1D50" w14:paraId="39C6A3EE" w14:textId="77777777" w:rsidTr="008759A4">
        <w:tc>
          <w:tcPr>
            <w:tcW w:w="2849" w:type="pct"/>
          </w:tcPr>
          <w:p w14:paraId="1F50DF22" w14:textId="36ECD155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75" w:type="pct"/>
            <w:vAlign w:val="bottom"/>
          </w:tcPr>
          <w:p w14:paraId="7C8CEB4C" w14:textId="7CC3FA12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6" w:type="pct"/>
            <w:vAlign w:val="bottom"/>
          </w:tcPr>
          <w:p w14:paraId="452BBB8B" w14:textId="77777777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6C1D50" w:rsidRPr="006C1D50" w14:paraId="61D26461" w14:textId="77777777" w:rsidTr="008759A4">
        <w:tc>
          <w:tcPr>
            <w:tcW w:w="2849" w:type="pct"/>
          </w:tcPr>
          <w:p w14:paraId="148BB289" w14:textId="25149A18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ab/>
            </w:r>
          </w:p>
        </w:tc>
        <w:tc>
          <w:tcPr>
            <w:tcW w:w="1075" w:type="pct"/>
          </w:tcPr>
          <w:p w14:paraId="4E4CF9C6" w14:textId="78048050" w:rsidR="008759A4" w:rsidRPr="006C1D50" w:rsidRDefault="00544D8F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7A17101F" w14:textId="62C99ADA" w:rsidR="008759A4" w:rsidRPr="006C1D50" w:rsidRDefault="000307CF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516,277</w:t>
            </w:r>
          </w:p>
        </w:tc>
      </w:tr>
      <w:tr w:rsidR="006C1D50" w:rsidRPr="006C1D50" w14:paraId="58D595EC" w14:textId="77777777" w:rsidTr="008759A4">
        <w:trPr>
          <w:trHeight w:val="68"/>
        </w:trPr>
        <w:tc>
          <w:tcPr>
            <w:tcW w:w="2849" w:type="pct"/>
          </w:tcPr>
          <w:p w14:paraId="5F61C576" w14:textId="18CA006D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075" w:type="pct"/>
          </w:tcPr>
          <w:p w14:paraId="44E1331B" w14:textId="5FBB6729" w:rsidR="008759A4" w:rsidRPr="006C1D50" w:rsidRDefault="00544D8F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0E727A96" w14:textId="3298AD0B" w:rsidR="008759A4" w:rsidRPr="006C1D50" w:rsidRDefault="000307CF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529,659</w:t>
            </w:r>
          </w:p>
        </w:tc>
      </w:tr>
      <w:tr w:rsidR="006C1D50" w:rsidRPr="006C1D50" w14:paraId="5E350F48" w14:textId="77777777" w:rsidTr="008759A4">
        <w:tc>
          <w:tcPr>
            <w:tcW w:w="2849" w:type="pct"/>
          </w:tcPr>
          <w:p w14:paraId="14E558E0" w14:textId="6020E651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075" w:type="pct"/>
          </w:tcPr>
          <w:p w14:paraId="3D8F508F" w14:textId="0A3D1DD6" w:rsidR="008759A4" w:rsidRPr="006C1D50" w:rsidRDefault="00544D8F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3E1246DB" w14:textId="64E9ED59" w:rsidR="008759A4" w:rsidRPr="006C1D50" w:rsidRDefault="00981597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74,281</w:t>
            </w:r>
          </w:p>
        </w:tc>
      </w:tr>
      <w:tr w:rsidR="006C1D50" w:rsidRPr="006C1D50" w14:paraId="57D48228" w14:textId="77777777" w:rsidTr="008759A4">
        <w:tc>
          <w:tcPr>
            <w:tcW w:w="2849" w:type="pct"/>
          </w:tcPr>
          <w:p w14:paraId="34982130" w14:textId="0A8031A8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เจ้าหนี้ค่าซื้อสินทรัพย์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075" w:type="pct"/>
          </w:tcPr>
          <w:p w14:paraId="4B3DF4B8" w14:textId="221D1585" w:rsidR="008759A4" w:rsidRPr="006C1D50" w:rsidRDefault="00544D8F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22E21F39" w14:textId="6D81B3AA" w:rsidR="008759A4" w:rsidRPr="006C1D50" w:rsidRDefault="00981597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4,665</w:t>
            </w:r>
          </w:p>
        </w:tc>
      </w:tr>
      <w:tr w:rsidR="006C1D50" w:rsidRPr="006C1D50" w14:paraId="50569EDD" w14:textId="77777777" w:rsidTr="008759A4">
        <w:tc>
          <w:tcPr>
            <w:tcW w:w="2849" w:type="pct"/>
          </w:tcPr>
          <w:p w14:paraId="0E921811" w14:textId="0AF8AEC1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075" w:type="pct"/>
          </w:tcPr>
          <w:p w14:paraId="15B20E5C" w14:textId="50CF621D" w:rsidR="008759A4" w:rsidRPr="006C1D50" w:rsidRDefault="00544D8F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6ADD8C27" w14:textId="2B45BD8F" w:rsidR="008759A4" w:rsidRPr="006C1D50" w:rsidRDefault="00981597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132,927</w:t>
            </w:r>
          </w:p>
        </w:tc>
      </w:tr>
      <w:tr w:rsidR="006C1D50" w:rsidRPr="006C1D50" w14:paraId="4EBE565B" w14:textId="77777777" w:rsidTr="008759A4">
        <w:tc>
          <w:tcPr>
            <w:tcW w:w="2849" w:type="pct"/>
            <w:shd w:val="clear" w:color="auto" w:fill="FFFFFF" w:themeFill="background1"/>
          </w:tcPr>
          <w:p w14:paraId="2619774D" w14:textId="2D34234E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75" w:type="pct"/>
            <w:shd w:val="clear" w:color="auto" w:fill="FFFFFF" w:themeFill="background1"/>
          </w:tcPr>
          <w:p w14:paraId="3A0297D8" w14:textId="14026382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076" w:type="pct"/>
            <w:shd w:val="clear" w:color="auto" w:fill="FFFFFF" w:themeFill="background1"/>
          </w:tcPr>
          <w:p w14:paraId="10880F44" w14:textId="3AB03B22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C1D50" w:rsidRPr="006C1D50" w14:paraId="02A97BF0" w14:textId="77777777" w:rsidTr="008759A4">
        <w:tc>
          <w:tcPr>
            <w:tcW w:w="2849" w:type="pct"/>
          </w:tcPr>
          <w:p w14:paraId="7703B2CD" w14:textId="30CA3251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บุคคลและบริษัทอื่นๆ</w:t>
            </w:r>
          </w:p>
        </w:tc>
        <w:tc>
          <w:tcPr>
            <w:tcW w:w="1075" w:type="pct"/>
          </w:tcPr>
          <w:p w14:paraId="63EF6931" w14:textId="65AE3EA2" w:rsidR="008759A4" w:rsidRPr="006C1D50" w:rsidRDefault="00544D8F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72A36D6A" w14:textId="15D95714" w:rsidR="008759A4" w:rsidRPr="006C1D50" w:rsidRDefault="005D163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15,691</w:t>
            </w:r>
          </w:p>
        </w:tc>
      </w:tr>
      <w:tr w:rsidR="006C1D50" w:rsidRPr="006C1D50" w14:paraId="7D262717" w14:textId="77777777" w:rsidTr="008759A4">
        <w:tc>
          <w:tcPr>
            <w:tcW w:w="2849" w:type="pct"/>
          </w:tcPr>
          <w:p w14:paraId="3B04668D" w14:textId="27A4D4B7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     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075" w:type="pct"/>
          </w:tcPr>
          <w:p w14:paraId="32DF0A30" w14:textId="68A5A6EA" w:rsidR="008759A4" w:rsidRPr="006C1D50" w:rsidRDefault="00544D8F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3196B18C" w14:textId="298DC522" w:rsidR="008759A4" w:rsidRPr="006C1D50" w:rsidRDefault="00981597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54,602</w:t>
            </w:r>
          </w:p>
        </w:tc>
      </w:tr>
      <w:tr w:rsidR="006C1D50" w:rsidRPr="006C1D50" w14:paraId="35AE3D2F" w14:textId="77777777" w:rsidTr="008759A4">
        <w:tc>
          <w:tcPr>
            <w:tcW w:w="2849" w:type="pct"/>
          </w:tcPr>
          <w:p w14:paraId="3BB69863" w14:textId="10A1DE37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5" w:type="pct"/>
          </w:tcPr>
          <w:p w14:paraId="6700F1B1" w14:textId="36014596" w:rsidR="008759A4" w:rsidRPr="006C1D50" w:rsidRDefault="00544D8F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2A450A70" w14:textId="37C09683" w:rsidR="008759A4" w:rsidRPr="006C1D50" w:rsidRDefault="00981597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63,873</w:t>
            </w:r>
          </w:p>
        </w:tc>
      </w:tr>
      <w:tr w:rsidR="006C1D50" w:rsidRPr="006C1D50" w14:paraId="03FCFFA0" w14:textId="77777777" w:rsidTr="008759A4">
        <w:tc>
          <w:tcPr>
            <w:tcW w:w="2849" w:type="pct"/>
          </w:tcPr>
          <w:p w14:paraId="786E0D63" w14:textId="4317EBAA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pct"/>
          </w:tcPr>
          <w:p w14:paraId="31047C96" w14:textId="69D75884" w:rsidR="008759A4" w:rsidRPr="006C1D50" w:rsidRDefault="00544D8F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142C5672" w14:textId="31C5C206" w:rsidR="008759A4" w:rsidRPr="006C1D50" w:rsidRDefault="00981597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372,627</w:t>
            </w:r>
          </w:p>
        </w:tc>
      </w:tr>
      <w:tr w:rsidR="006C1D50" w:rsidRPr="006C1D50" w14:paraId="5B3B100B" w14:textId="77777777" w:rsidTr="008759A4">
        <w:tc>
          <w:tcPr>
            <w:tcW w:w="2849" w:type="pct"/>
          </w:tcPr>
          <w:p w14:paraId="1BE7570C" w14:textId="50D129F9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075" w:type="pct"/>
          </w:tcPr>
          <w:p w14:paraId="15032A80" w14:textId="77F6A18A" w:rsidR="008759A4" w:rsidRPr="006C1D50" w:rsidRDefault="00C60CC1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1,020</w:t>
            </w:r>
          </w:p>
        </w:tc>
        <w:tc>
          <w:tcPr>
            <w:tcW w:w="1076" w:type="pct"/>
          </w:tcPr>
          <w:p w14:paraId="35821A63" w14:textId="207F0C72" w:rsidR="008759A4" w:rsidRPr="006C1D50" w:rsidRDefault="004D1951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6C1D50" w:rsidRPr="006C1D50" w14:paraId="340D676D" w14:textId="77777777" w:rsidTr="008759A4">
        <w:tc>
          <w:tcPr>
            <w:tcW w:w="2849" w:type="pct"/>
          </w:tcPr>
          <w:p w14:paraId="03E36C29" w14:textId="65FFFD49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075" w:type="pct"/>
          </w:tcPr>
          <w:p w14:paraId="46B92587" w14:textId="5D1353F2" w:rsidR="008759A4" w:rsidRPr="006C1D50" w:rsidRDefault="00544D8F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47E19491" w14:textId="676F8667" w:rsidR="008759A4" w:rsidRPr="006C1D50" w:rsidRDefault="006A6AEC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6</w:t>
            </w:r>
            <w:r w:rsidR="004D1951">
              <w:rPr>
                <w:rFonts w:ascii="BrowalliaUPC" w:hAnsi="BrowalliaUPC" w:cs="BrowalliaUPC"/>
                <w:sz w:val="24"/>
                <w:szCs w:val="24"/>
              </w:rPr>
              <w:t>66</w:t>
            </w:r>
          </w:p>
        </w:tc>
      </w:tr>
      <w:tr w:rsidR="00233E7F" w:rsidRPr="006C1D50" w14:paraId="575E245B" w14:textId="77777777" w:rsidTr="008759A4">
        <w:tc>
          <w:tcPr>
            <w:tcW w:w="2849" w:type="pct"/>
          </w:tcPr>
          <w:p w14:paraId="014597E5" w14:textId="566FA052" w:rsidR="008759A4" w:rsidRPr="006C1D50" w:rsidRDefault="008759A4" w:rsidP="008759A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075" w:type="pct"/>
          </w:tcPr>
          <w:p w14:paraId="65E0D0C1" w14:textId="56B1CD55" w:rsidR="008759A4" w:rsidRPr="006C1D50" w:rsidRDefault="00843283" w:rsidP="008759A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544D8F" w:rsidRPr="006C1D50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020</w:t>
            </w:r>
          </w:p>
        </w:tc>
        <w:tc>
          <w:tcPr>
            <w:tcW w:w="1076" w:type="pct"/>
          </w:tcPr>
          <w:p w14:paraId="7CB56E87" w14:textId="7FFD75A7" w:rsidR="008759A4" w:rsidRPr="006C1D50" w:rsidRDefault="00F8393A" w:rsidP="008759A4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</w:t>
            </w:r>
            <w:r w:rsidR="006A6AEC" w:rsidRPr="006C1D50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942153">
              <w:rPr>
                <w:rFonts w:ascii="BrowalliaUPC" w:hAnsi="BrowalliaUPC" w:cs="BrowalliaUPC"/>
                <w:sz w:val="24"/>
                <w:szCs w:val="24"/>
              </w:rPr>
              <w:t>765</w:t>
            </w:r>
            <w:r w:rsidR="006A6AEC" w:rsidRPr="006C1D50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942153">
              <w:rPr>
                <w:rFonts w:ascii="BrowalliaUPC" w:hAnsi="BrowalliaUPC" w:cs="BrowalliaUPC"/>
                <w:sz w:val="24"/>
                <w:szCs w:val="24"/>
              </w:rPr>
              <w:t>268</w:t>
            </w:r>
          </w:p>
        </w:tc>
      </w:tr>
    </w:tbl>
    <w:p w14:paraId="67BC34A2" w14:textId="3A3C2A15" w:rsidR="00122C3E" w:rsidRPr="006C1D50" w:rsidRDefault="00122C3E" w:rsidP="005F4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4389" w:type="pct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1766"/>
        <w:gridCol w:w="1767"/>
      </w:tblGrid>
      <w:tr w:rsidR="006C1D50" w:rsidRPr="006C1D50" w14:paraId="5F72D1FF" w14:textId="77777777" w:rsidTr="00330AA1">
        <w:trPr>
          <w:tblHeader/>
        </w:trPr>
        <w:tc>
          <w:tcPr>
            <w:tcW w:w="5000" w:type="pct"/>
            <w:gridSpan w:val="3"/>
          </w:tcPr>
          <w:p w14:paraId="36EDE4E4" w14:textId="77777777" w:rsidR="0040673D" w:rsidRPr="006C1D50" w:rsidRDefault="0040673D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6C1D50" w:rsidRPr="006C1D50" w14:paraId="601A2CE4" w14:textId="77777777" w:rsidTr="00330AA1">
        <w:trPr>
          <w:tblHeader/>
        </w:trPr>
        <w:tc>
          <w:tcPr>
            <w:tcW w:w="2849" w:type="pct"/>
          </w:tcPr>
          <w:p w14:paraId="52EF154D" w14:textId="77777777" w:rsidR="0040673D" w:rsidRPr="006C1D50" w:rsidRDefault="0040673D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151" w:type="pct"/>
            <w:gridSpan w:val="2"/>
          </w:tcPr>
          <w:p w14:paraId="391119DE" w14:textId="7CEF080B" w:rsidR="0040673D" w:rsidRPr="006C1D50" w:rsidRDefault="0040673D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</w:t>
            </w:r>
            <w:r w:rsidR="00823033"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เฉพาะของบริษัท</w:t>
            </w:r>
          </w:p>
        </w:tc>
      </w:tr>
      <w:tr w:rsidR="006C1D50" w:rsidRPr="006C1D50" w14:paraId="650691DC" w14:textId="77777777" w:rsidTr="005D2B7C">
        <w:trPr>
          <w:tblHeader/>
        </w:trPr>
        <w:tc>
          <w:tcPr>
            <w:tcW w:w="2849" w:type="pct"/>
            <w:vAlign w:val="bottom"/>
          </w:tcPr>
          <w:p w14:paraId="67391F76" w14:textId="77777777" w:rsidR="0040673D" w:rsidRPr="006C1D50" w:rsidRDefault="0040673D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5" w:type="pct"/>
            <w:vAlign w:val="bottom"/>
          </w:tcPr>
          <w:p w14:paraId="1578DCA5" w14:textId="77777777" w:rsidR="0040673D" w:rsidRPr="006C1D50" w:rsidRDefault="0040673D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มูลค่ายุติธรรม</w:t>
            </w:r>
          </w:p>
          <w:p w14:paraId="58B55332" w14:textId="77777777" w:rsidR="0040673D" w:rsidRPr="006C1D50" w:rsidRDefault="0040673D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076" w:type="pct"/>
            <w:vAlign w:val="bottom"/>
          </w:tcPr>
          <w:p w14:paraId="3F459A47" w14:textId="77777777" w:rsidR="0040673D" w:rsidRPr="006C1D50" w:rsidRDefault="0040673D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  <w:p w14:paraId="6C3C6BF5" w14:textId="77777777" w:rsidR="0040673D" w:rsidRPr="006C1D50" w:rsidRDefault="0040673D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ตัดจำหน่าย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สุทธิ</w:t>
            </w:r>
          </w:p>
        </w:tc>
      </w:tr>
      <w:tr w:rsidR="006C1D50" w:rsidRPr="006C1D50" w14:paraId="1D1FC7C5" w14:textId="77777777" w:rsidTr="005D2B7C">
        <w:trPr>
          <w:tblHeader/>
        </w:trPr>
        <w:tc>
          <w:tcPr>
            <w:tcW w:w="2849" w:type="pct"/>
            <w:vAlign w:val="bottom"/>
          </w:tcPr>
          <w:p w14:paraId="48168880" w14:textId="77777777" w:rsidR="0040673D" w:rsidRPr="006C1D50" w:rsidRDefault="0040673D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5" w:type="pct"/>
            <w:vAlign w:val="bottom"/>
          </w:tcPr>
          <w:p w14:paraId="237F7FB4" w14:textId="77777777" w:rsidR="0040673D" w:rsidRPr="006C1D50" w:rsidRDefault="0040673D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6" w:type="pct"/>
            <w:vAlign w:val="bottom"/>
          </w:tcPr>
          <w:p w14:paraId="6D52D0C3" w14:textId="77777777" w:rsidR="0040673D" w:rsidRPr="006C1D50" w:rsidRDefault="0040673D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6C1D50" w:rsidRPr="006C1D50" w14:paraId="75F530CF" w14:textId="77777777" w:rsidTr="005D2B7C">
        <w:tc>
          <w:tcPr>
            <w:tcW w:w="2849" w:type="pct"/>
          </w:tcPr>
          <w:p w14:paraId="673F9F04" w14:textId="39C5C1F9" w:rsidR="005D2B7C" w:rsidRPr="006C1D50" w:rsidRDefault="005D2B7C" w:rsidP="005D2B7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75" w:type="pct"/>
            <w:vAlign w:val="bottom"/>
          </w:tcPr>
          <w:p w14:paraId="0EC43D1D" w14:textId="77777777" w:rsidR="005D2B7C" w:rsidRPr="006C1D50" w:rsidRDefault="005D2B7C" w:rsidP="005D2B7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6" w:type="pct"/>
            <w:vAlign w:val="bottom"/>
          </w:tcPr>
          <w:p w14:paraId="19694127" w14:textId="77777777" w:rsidR="005D2B7C" w:rsidRPr="006C1D50" w:rsidRDefault="005D2B7C" w:rsidP="005D2B7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6C1D50" w:rsidRPr="006C1D50" w14:paraId="30B6FDAB" w14:textId="77777777" w:rsidTr="005D2B7C">
        <w:tc>
          <w:tcPr>
            <w:tcW w:w="2849" w:type="pct"/>
          </w:tcPr>
          <w:p w14:paraId="5A5E6584" w14:textId="47580DEB" w:rsidR="005D2B7C" w:rsidRPr="006C1D50" w:rsidRDefault="005D2B7C" w:rsidP="005D2B7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5" w:type="pct"/>
          </w:tcPr>
          <w:p w14:paraId="72695D94" w14:textId="170CB9C2" w:rsidR="005D2B7C" w:rsidRPr="006C1D50" w:rsidRDefault="00AC52B4" w:rsidP="005D2B7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4F37F4CB" w14:textId="4BB0321B" w:rsidR="005D2B7C" w:rsidRPr="006C1D50" w:rsidRDefault="00F344CD" w:rsidP="005D2B7C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11</w:t>
            </w:r>
            <w:r w:rsidR="00AC52B4" w:rsidRPr="006C1D50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869</w:t>
            </w:r>
          </w:p>
        </w:tc>
      </w:tr>
      <w:tr w:rsidR="006C1D50" w:rsidRPr="006C1D50" w14:paraId="7BC8B2EB" w14:textId="77777777" w:rsidTr="005D2B7C">
        <w:trPr>
          <w:trHeight w:val="68"/>
        </w:trPr>
        <w:tc>
          <w:tcPr>
            <w:tcW w:w="2849" w:type="pct"/>
          </w:tcPr>
          <w:p w14:paraId="772E4E80" w14:textId="543CE8C6" w:rsidR="00AC52B4" w:rsidRPr="006C1D50" w:rsidRDefault="00AC52B4" w:rsidP="00AC52B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ลูกค้าทั่วไป</w:t>
            </w:r>
          </w:p>
        </w:tc>
        <w:tc>
          <w:tcPr>
            <w:tcW w:w="1075" w:type="pct"/>
          </w:tcPr>
          <w:p w14:paraId="46868C58" w14:textId="5E3EFA20" w:rsidR="00AC52B4" w:rsidRPr="006C1D50" w:rsidRDefault="00AC52B4" w:rsidP="00AC52B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32C2F1F3" w14:textId="20E2AAED" w:rsidR="00AC52B4" w:rsidRPr="006C1D50" w:rsidRDefault="00AC52B4" w:rsidP="00AC52B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469,909</w:t>
            </w:r>
          </w:p>
        </w:tc>
      </w:tr>
      <w:tr w:rsidR="006C1D50" w:rsidRPr="006C1D50" w14:paraId="7D3D7A5F" w14:textId="77777777" w:rsidTr="005D2B7C">
        <w:tc>
          <w:tcPr>
            <w:tcW w:w="2849" w:type="pct"/>
          </w:tcPr>
          <w:p w14:paraId="5D84D1B0" w14:textId="7F37F06C" w:rsidR="00AC52B4" w:rsidRPr="006C1D50" w:rsidRDefault="00AC52B4" w:rsidP="00AC52B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ลูกหนี้การค้า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075" w:type="pct"/>
          </w:tcPr>
          <w:p w14:paraId="4B6D3191" w14:textId="310E95BC" w:rsidR="00AC52B4" w:rsidRPr="006C1D50" w:rsidRDefault="00AC52B4" w:rsidP="00AC52B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37135F58" w14:textId="1EC44F12" w:rsidR="00AC52B4" w:rsidRPr="006C1D50" w:rsidRDefault="00AC52B4" w:rsidP="00AC52B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484</w:t>
            </w:r>
          </w:p>
        </w:tc>
      </w:tr>
      <w:tr w:rsidR="006C1D50" w:rsidRPr="006C1D50" w14:paraId="50B053B0" w14:textId="77777777" w:rsidTr="005D2B7C">
        <w:tc>
          <w:tcPr>
            <w:tcW w:w="2849" w:type="pct"/>
          </w:tcPr>
          <w:p w14:paraId="72BAA5B5" w14:textId="7AEFCD0E" w:rsidR="009B1C32" w:rsidRPr="006C1D50" w:rsidRDefault="009B1C32" w:rsidP="00AC52B4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ลูกหนี้อื่น </w:t>
            </w:r>
            <w:r w:rsidR="00A621DC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</w:t>
            </w:r>
            <w:r w:rsidR="0057297D" w:rsidRPr="006C1D50">
              <w:rPr>
                <w:rFonts w:ascii="BrowalliaUPC" w:hAnsi="BrowalliaUPC" w:cs="BrowalliaUPC"/>
                <w:sz w:val="24"/>
                <w:szCs w:val="24"/>
                <w:cs/>
              </w:rPr>
              <w:t>ุคคลและบริษ</w:t>
            </w:r>
            <w:r w:rsidR="005B3CF4" w:rsidRPr="006C1D50">
              <w:rPr>
                <w:rFonts w:ascii="BrowalliaUPC" w:hAnsi="BrowalliaUPC" w:cs="BrowalliaUPC" w:hint="cs"/>
                <w:sz w:val="24"/>
                <w:szCs w:val="24"/>
                <w:cs/>
              </w:rPr>
              <w:t>ัท</w:t>
            </w:r>
            <w:r w:rsidR="0057297D" w:rsidRPr="006C1D50">
              <w:rPr>
                <w:rFonts w:ascii="BrowalliaUPC" w:hAnsi="BrowalliaUPC" w:cs="BrowalliaUPC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75" w:type="pct"/>
          </w:tcPr>
          <w:p w14:paraId="7D741825" w14:textId="7F5D2D64" w:rsidR="009B1C32" w:rsidRPr="006C1D50" w:rsidRDefault="00364412" w:rsidP="00AC52B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69CF4C55" w14:textId="79824F3C" w:rsidR="009B1C32" w:rsidRPr="006C1D50" w:rsidRDefault="00364412" w:rsidP="00AC52B4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44</w:t>
            </w:r>
          </w:p>
        </w:tc>
      </w:tr>
      <w:tr w:rsidR="006C1D50" w:rsidRPr="006C1D50" w14:paraId="0674E7A5" w14:textId="77777777" w:rsidTr="005D2B7C">
        <w:tc>
          <w:tcPr>
            <w:tcW w:w="2849" w:type="pct"/>
            <w:shd w:val="clear" w:color="auto" w:fill="FFFFFF" w:themeFill="background1"/>
          </w:tcPr>
          <w:p w14:paraId="3434E3ED" w14:textId="7611E417" w:rsidR="009712A1" w:rsidRPr="006C1D50" w:rsidRDefault="009712A1" w:rsidP="009712A1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75" w:type="pct"/>
            <w:shd w:val="clear" w:color="auto" w:fill="FFFFFF" w:themeFill="background1"/>
          </w:tcPr>
          <w:p w14:paraId="6C18BED5" w14:textId="27683CD2" w:rsidR="009712A1" w:rsidRPr="006C1D50" w:rsidRDefault="009712A1" w:rsidP="009712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  <w:shd w:val="clear" w:color="auto" w:fill="FFFFFF" w:themeFill="background1"/>
          </w:tcPr>
          <w:p w14:paraId="0C5DD304" w14:textId="64F1FE82" w:rsidR="009712A1" w:rsidRPr="006C1D50" w:rsidRDefault="009712A1" w:rsidP="009712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6,345</w:t>
            </w:r>
          </w:p>
        </w:tc>
      </w:tr>
      <w:tr w:rsidR="006C1D50" w:rsidRPr="006C1D50" w14:paraId="17175355" w14:textId="77777777" w:rsidTr="005D2B7C">
        <w:tc>
          <w:tcPr>
            <w:tcW w:w="2849" w:type="pct"/>
            <w:shd w:val="clear" w:color="auto" w:fill="FFFFFF" w:themeFill="background1"/>
          </w:tcPr>
          <w:p w14:paraId="2A639D27" w14:textId="79A55699" w:rsidR="009712A1" w:rsidRPr="006C1D50" w:rsidRDefault="009712A1" w:rsidP="009712A1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075" w:type="pct"/>
            <w:shd w:val="clear" w:color="auto" w:fill="FFFFFF" w:themeFill="background1"/>
          </w:tcPr>
          <w:p w14:paraId="4A90B17E" w14:textId="7E8CBEDA" w:rsidR="009712A1" w:rsidRPr="006C1D50" w:rsidRDefault="009712A1" w:rsidP="009712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  <w:shd w:val="clear" w:color="auto" w:fill="FFFFFF" w:themeFill="background1"/>
          </w:tcPr>
          <w:p w14:paraId="2BF5FDD3" w14:textId="3D8B5F5A" w:rsidR="009712A1" w:rsidRPr="006C1D50" w:rsidRDefault="0026434C" w:rsidP="009712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17</w:t>
            </w:r>
          </w:p>
        </w:tc>
      </w:tr>
      <w:tr w:rsidR="006C1D50" w:rsidRPr="006C1D50" w14:paraId="3D5D41F1" w14:textId="77777777" w:rsidTr="005D2B7C">
        <w:tc>
          <w:tcPr>
            <w:tcW w:w="2849" w:type="pct"/>
          </w:tcPr>
          <w:p w14:paraId="3E38DB4F" w14:textId="1043BC17" w:rsidR="009712A1" w:rsidRPr="006C1D50" w:rsidRDefault="009712A1" w:rsidP="009712A1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75" w:type="pct"/>
          </w:tcPr>
          <w:p w14:paraId="26423CFE" w14:textId="2D199DC4" w:rsidR="009712A1" w:rsidRPr="006C1D50" w:rsidRDefault="009712A1" w:rsidP="009712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562AA733" w14:textId="7E841B56" w:rsidR="009712A1" w:rsidRPr="006C1D50" w:rsidRDefault="009712A1" w:rsidP="009712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8,032</w:t>
            </w:r>
          </w:p>
        </w:tc>
      </w:tr>
      <w:tr w:rsidR="006C1D50" w:rsidRPr="006C1D50" w14:paraId="5DDBD778" w14:textId="77777777" w:rsidTr="005D2B7C">
        <w:tc>
          <w:tcPr>
            <w:tcW w:w="2849" w:type="pct"/>
          </w:tcPr>
          <w:p w14:paraId="3DB7A267" w14:textId="5EAE3F21" w:rsidR="009712A1" w:rsidRPr="006C1D50" w:rsidRDefault="009712A1" w:rsidP="009712A1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075" w:type="pct"/>
          </w:tcPr>
          <w:p w14:paraId="48DE19D1" w14:textId="4AC634DB" w:rsidR="009712A1" w:rsidRPr="006C1D50" w:rsidRDefault="009712A1" w:rsidP="009712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0B913CF2" w14:textId="60E9F496" w:rsidR="009712A1" w:rsidRPr="006C1D50" w:rsidRDefault="009712A1" w:rsidP="009712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1,238</w:t>
            </w:r>
          </w:p>
        </w:tc>
      </w:tr>
      <w:tr w:rsidR="009712A1" w:rsidRPr="006C1D50" w14:paraId="1B3D863B" w14:textId="77777777" w:rsidTr="005D2B7C">
        <w:tc>
          <w:tcPr>
            <w:tcW w:w="2849" w:type="pct"/>
          </w:tcPr>
          <w:p w14:paraId="55E60257" w14:textId="13F4CBB6" w:rsidR="009712A1" w:rsidRPr="006C1D50" w:rsidRDefault="009712A1" w:rsidP="009712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075" w:type="pct"/>
          </w:tcPr>
          <w:p w14:paraId="73F4A516" w14:textId="75CE0D88" w:rsidR="009712A1" w:rsidRPr="006C1D50" w:rsidRDefault="009712A1" w:rsidP="009712A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0B6E22E6" w14:textId="5E0E9311" w:rsidR="009712A1" w:rsidRPr="006C1D50" w:rsidRDefault="0026434C" w:rsidP="009712A1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497</w:t>
            </w:r>
            <w:r w:rsidR="009712A1" w:rsidRPr="006C1D50">
              <w:rPr>
                <w:rFonts w:ascii="BrowalliaUPC" w:hAnsi="BrowalliaUPC" w:cs="BrowalliaUPC"/>
                <w:sz w:val="24"/>
                <w:szCs w:val="24"/>
              </w:rPr>
              <w:t>,</w:t>
            </w:r>
            <w:r>
              <w:rPr>
                <w:rFonts w:ascii="BrowalliaUPC" w:hAnsi="BrowalliaUPC" w:cs="BrowalliaUPC"/>
                <w:sz w:val="24"/>
                <w:szCs w:val="24"/>
              </w:rPr>
              <w:t>938</w:t>
            </w:r>
          </w:p>
        </w:tc>
      </w:tr>
    </w:tbl>
    <w:p w14:paraId="31272B71" w14:textId="46BA504A" w:rsidR="00122C3E" w:rsidRPr="006C1D50" w:rsidRDefault="00122C3E" w:rsidP="005F4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</w:p>
    <w:p w14:paraId="74A6F03C" w14:textId="435B2755" w:rsidR="00122C3E" w:rsidRPr="006C1D50" w:rsidRDefault="00122C3E" w:rsidP="005F4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</w:p>
    <w:p w14:paraId="1B00B356" w14:textId="4D52A14A" w:rsidR="00122C3E" w:rsidRPr="006C1D50" w:rsidRDefault="00122C3E" w:rsidP="005F4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</w:p>
    <w:p w14:paraId="708A7744" w14:textId="0B0E6E15" w:rsidR="00354AAD" w:rsidRPr="006C1D50" w:rsidRDefault="00354AAD" w:rsidP="00C13D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both"/>
        <w:rPr>
          <w:rFonts w:ascii="BrowalliaUPC" w:hAnsi="BrowalliaUPC" w:cs="BrowalliaUPC"/>
          <w:sz w:val="28"/>
          <w:szCs w:val="28"/>
        </w:rPr>
      </w:pPr>
    </w:p>
    <w:p w14:paraId="43A1D134" w14:textId="31E38CDC" w:rsidR="00354AAD" w:rsidRPr="006C1D50" w:rsidRDefault="00354AAD" w:rsidP="005F4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4389" w:type="pct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1766"/>
        <w:gridCol w:w="1767"/>
      </w:tblGrid>
      <w:tr w:rsidR="006C1D50" w:rsidRPr="006C1D50" w14:paraId="3CE1155F" w14:textId="77777777" w:rsidTr="00330AA1">
        <w:trPr>
          <w:tblHeader/>
        </w:trPr>
        <w:tc>
          <w:tcPr>
            <w:tcW w:w="5000" w:type="pct"/>
            <w:gridSpan w:val="3"/>
          </w:tcPr>
          <w:p w14:paraId="6FF59EFC" w14:textId="2E3B9132" w:rsidR="00594544" w:rsidRPr="006C1D50" w:rsidRDefault="00594544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lastRenderedPageBreak/>
              <w:t xml:space="preserve">หน่วย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พันบาท)</w:t>
            </w:r>
          </w:p>
        </w:tc>
      </w:tr>
      <w:tr w:rsidR="006C1D50" w:rsidRPr="006C1D50" w14:paraId="45A23F17" w14:textId="77777777" w:rsidTr="00330AA1">
        <w:trPr>
          <w:tblHeader/>
        </w:trPr>
        <w:tc>
          <w:tcPr>
            <w:tcW w:w="2849" w:type="pct"/>
          </w:tcPr>
          <w:p w14:paraId="21FD9FAD" w14:textId="77777777" w:rsidR="00594544" w:rsidRPr="006C1D50" w:rsidRDefault="00594544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2151" w:type="pct"/>
            <w:gridSpan w:val="2"/>
          </w:tcPr>
          <w:p w14:paraId="19E3723D" w14:textId="61843337" w:rsidR="00594544" w:rsidRPr="006C1D50" w:rsidRDefault="00594544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6C1D50" w:rsidRPr="006C1D50" w14:paraId="7639AC1D" w14:textId="77777777" w:rsidTr="00330AA1">
        <w:trPr>
          <w:tblHeader/>
        </w:trPr>
        <w:tc>
          <w:tcPr>
            <w:tcW w:w="2849" w:type="pct"/>
            <w:vAlign w:val="bottom"/>
          </w:tcPr>
          <w:p w14:paraId="7C5B2048" w14:textId="77777777" w:rsidR="00594544" w:rsidRPr="006C1D50" w:rsidRDefault="00594544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5" w:type="pct"/>
            <w:vAlign w:val="bottom"/>
          </w:tcPr>
          <w:p w14:paraId="4EF25C92" w14:textId="77777777" w:rsidR="00594544" w:rsidRPr="006C1D50" w:rsidRDefault="00594544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มูลค่ายุติธรรม</w:t>
            </w:r>
          </w:p>
          <w:p w14:paraId="42D634F7" w14:textId="77777777" w:rsidR="00594544" w:rsidRPr="006C1D50" w:rsidRDefault="00594544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076" w:type="pct"/>
            <w:vAlign w:val="bottom"/>
          </w:tcPr>
          <w:p w14:paraId="2EBABF19" w14:textId="77777777" w:rsidR="00594544" w:rsidRPr="006C1D50" w:rsidRDefault="00594544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ราคาทุน</w:t>
            </w:r>
          </w:p>
          <w:p w14:paraId="4D41F3FA" w14:textId="77777777" w:rsidR="00594544" w:rsidRPr="006C1D50" w:rsidRDefault="00594544" w:rsidP="00330AA1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ตัดจำหน่าย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สุทธิ</w:t>
            </w:r>
          </w:p>
        </w:tc>
      </w:tr>
      <w:tr w:rsidR="006C1D50" w:rsidRPr="006C1D50" w14:paraId="72CA344B" w14:textId="77777777" w:rsidTr="00330AA1">
        <w:trPr>
          <w:tblHeader/>
        </w:trPr>
        <w:tc>
          <w:tcPr>
            <w:tcW w:w="2849" w:type="pct"/>
            <w:vAlign w:val="bottom"/>
          </w:tcPr>
          <w:p w14:paraId="1D8CBCC3" w14:textId="77777777" w:rsidR="00594544" w:rsidRPr="006C1D50" w:rsidRDefault="00594544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5" w:type="pct"/>
            <w:vAlign w:val="bottom"/>
          </w:tcPr>
          <w:p w14:paraId="3B3251CB" w14:textId="77777777" w:rsidR="00594544" w:rsidRPr="006C1D50" w:rsidRDefault="00594544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6" w:type="pct"/>
            <w:vAlign w:val="bottom"/>
          </w:tcPr>
          <w:p w14:paraId="1478A121" w14:textId="77777777" w:rsidR="00594544" w:rsidRPr="006C1D50" w:rsidRDefault="00594544" w:rsidP="00330AA1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6C1D50" w:rsidRPr="006C1D50" w14:paraId="07208CAD" w14:textId="77777777" w:rsidTr="00330AA1">
        <w:tc>
          <w:tcPr>
            <w:tcW w:w="2849" w:type="pct"/>
          </w:tcPr>
          <w:p w14:paraId="5245221F" w14:textId="6235B466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75" w:type="pct"/>
            <w:vAlign w:val="bottom"/>
          </w:tcPr>
          <w:p w14:paraId="413AE949" w14:textId="77777777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076" w:type="pct"/>
            <w:vAlign w:val="bottom"/>
          </w:tcPr>
          <w:p w14:paraId="0C147030" w14:textId="77777777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6C1D50" w:rsidRPr="006C1D50" w14:paraId="36FB7D26" w14:textId="77777777" w:rsidTr="00330AA1">
        <w:tc>
          <w:tcPr>
            <w:tcW w:w="2849" w:type="pct"/>
          </w:tcPr>
          <w:p w14:paraId="06C174E9" w14:textId="3205B3E5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ab/>
            </w:r>
          </w:p>
        </w:tc>
        <w:tc>
          <w:tcPr>
            <w:tcW w:w="1075" w:type="pct"/>
          </w:tcPr>
          <w:p w14:paraId="46AEBAA1" w14:textId="1FEA7279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383A7DDE" w14:textId="2138ED0B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330,910</w:t>
            </w:r>
          </w:p>
        </w:tc>
      </w:tr>
      <w:tr w:rsidR="006C1D50" w:rsidRPr="006C1D50" w14:paraId="0A9D1DD5" w14:textId="77777777" w:rsidTr="00330AA1">
        <w:trPr>
          <w:trHeight w:val="68"/>
        </w:trPr>
        <w:tc>
          <w:tcPr>
            <w:tcW w:w="2849" w:type="pct"/>
          </w:tcPr>
          <w:p w14:paraId="68FCE9ED" w14:textId="03C5F37F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ผู้ค้าทั่วไป</w:t>
            </w:r>
          </w:p>
        </w:tc>
        <w:tc>
          <w:tcPr>
            <w:tcW w:w="1075" w:type="pct"/>
          </w:tcPr>
          <w:p w14:paraId="49A7221B" w14:textId="17FF1AF7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2BD44D10" w14:textId="4B265105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333,418</w:t>
            </w:r>
          </w:p>
        </w:tc>
      </w:tr>
      <w:tr w:rsidR="006C1D50" w:rsidRPr="006C1D50" w14:paraId="57ED91F0" w14:textId="77777777" w:rsidTr="00330AA1">
        <w:tc>
          <w:tcPr>
            <w:tcW w:w="2849" w:type="pct"/>
          </w:tcPr>
          <w:p w14:paraId="488E1EA3" w14:textId="13A78E0E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b/>
                <w:bCs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เจ้าหนี้การค้า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บริษัทที่เกี่ยวข้อง</w:t>
            </w:r>
          </w:p>
        </w:tc>
        <w:tc>
          <w:tcPr>
            <w:tcW w:w="1075" w:type="pct"/>
          </w:tcPr>
          <w:p w14:paraId="0F3A3E24" w14:textId="4DBE7690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486EA645" w14:textId="3EE40C73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79,980</w:t>
            </w:r>
          </w:p>
        </w:tc>
      </w:tr>
      <w:tr w:rsidR="006C1D50" w:rsidRPr="006C1D50" w14:paraId="1BDDF1D5" w14:textId="77777777" w:rsidTr="00330AA1">
        <w:tc>
          <w:tcPr>
            <w:tcW w:w="2849" w:type="pct"/>
          </w:tcPr>
          <w:p w14:paraId="50047B1B" w14:textId="36E137F8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เจ้าหนี้อื่น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 xml:space="preserve"> -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บุคคลและบริษัทที่เกี่ยวข้อง</w:t>
            </w:r>
          </w:p>
        </w:tc>
        <w:tc>
          <w:tcPr>
            <w:tcW w:w="1075" w:type="pct"/>
          </w:tcPr>
          <w:p w14:paraId="56F38942" w14:textId="08A8B0FF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57E589A2" w14:textId="3C865647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125,880</w:t>
            </w:r>
          </w:p>
        </w:tc>
      </w:tr>
      <w:tr w:rsidR="006C1D50" w:rsidRPr="006C1D50" w14:paraId="004F54FC" w14:textId="77777777" w:rsidTr="00330AA1">
        <w:tc>
          <w:tcPr>
            <w:tcW w:w="2849" w:type="pct"/>
          </w:tcPr>
          <w:p w14:paraId="4A6014FC" w14:textId="77777777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เงินกู้ยืมระยะสั้นและดอกเบี้ยค้างจ่ายบุคคล</w:t>
            </w:r>
          </w:p>
          <w:p w14:paraId="2C933406" w14:textId="6311DF49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     และบริษัทที่เกี่ยวข้อง</w:t>
            </w:r>
          </w:p>
        </w:tc>
        <w:tc>
          <w:tcPr>
            <w:tcW w:w="1075" w:type="pct"/>
          </w:tcPr>
          <w:p w14:paraId="59160AF7" w14:textId="77777777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263F9423" w14:textId="3DAF84F7" w:rsidR="00447E9B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31A5BC99" w14:textId="77777777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  <w:p w14:paraId="7022C0E7" w14:textId="39CE3CB7" w:rsidR="00447E9B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51,809</w:t>
            </w:r>
          </w:p>
        </w:tc>
      </w:tr>
      <w:tr w:rsidR="006C1D50" w:rsidRPr="006C1D50" w14:paraId="682C336F" w14:textId="77777777" w:rsidTr="00330AA1">
        <w:tc>
          <w:tcPr>
            <w:tcW w:w="2849" w:type="pct"/>
            <w:shd w:val="clear" w:color="auto" w:fill="FFFFFF" w:themeFill="background1"/>
          </w:tcPr>
          <w:p w14:paraId="7E7BECC8" w14:textId="5A6E05AA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75" w:type="pct"/>
            <w:shd w:val="clear" w:color="auto" w:fill="FFFFFF" w:themeFill="background1"/>
          </w:tcPr>
          <w:p w14:paraId="7337BF6C" w14:textId="2F6C3B16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  <w:shd w:val="clear" w:color="auto" w:fill="FFFFFF" w:themeFill="background1"/>
          </w:tcPr>
          <w:p w14:paraId="3CB789BF" w14:textId="2EF2B08F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54,470</w:t>
            </w:r>
          </w:p>
        </w:tc>
      </w:tr>
      <w:tr w:rsidR="006C1D50" w:rsidRPr="006C1D50" w14:paraId="61A20FF3" w14:textId="77777777" w:rsidTr="00330AA1">
        <w:tc>
          <w:tcPr>
            <w:tcW w:w="2849" w:type="pct"/>
            <w:shd w:val="clear" w:color="auto" w:fill="FFFFFF" w:themeFill="background1"/>
          </w:tcPr>
          <w:p w14:paraId="217EE652" w14:textId="6AB6789C" w:rsidR="008F16DD" w:rsidRPr="006C1D50" w:rsidRDefault="007D3135" w:rsidP="00484420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หนี้สินจากภาระค้ำประกันเงินกู้ยืมของบริษัทย่อย</w:t>
            </w:r>
          </w:p>
        </w:tc>
        <w:tc>
          <w:tcPr>
            <w:tcW w:w="1075" w:type="pct"/>
            <w:shd w:val="clear" w:color="auto" w:fill="FFFFFF" w:themeFill="background1"/>
          </w:tcPr>
          <w:p w14:paraId="1C568C2B" w14:textId="085D8389" w:rsidR="008F16DD" w:rsidRPr="006C1D50" w:rsidRDefault="000B6599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  <w:shd w:val="clear" w:color="auto" w:fill="FFFFFF" w:themeFill="background1"/>
          </w:tcPr>
          <w:p w14:paraId="3F4BFFD3" w14:textId="76C34780" w:rsidR="008F16DD" w:rsidRPr="006C1D50" w:rsidRDefault="000B6599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152,430</w:t>
            </w:r>
          </w:p>
        </w:tc>
      </w:tr>
      <w:tr w:rsidR="006C1D50" w:rsidRPr="006C1D50" w14:paraId="134363EC" w14:textId="77777777" w:rsidTr="00330AA1">
        <w:tc>
          <w:tcPr>
            <w:tcW w:w="2849" w:type="pct"/>
          </w:tcPr>
          <w:p w14:paraId="02BE1B5F" w14:textId="1FE49731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pct"/>
          </w:tcPr>
          <w:p w14:paraId="522CAA28" w14:textId="4BBE36F5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1688A58A" w14:textId="780AA739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220,197</w:t>
            </w:r>
          </w:p>
        </w:tc>
      </w:tr>
      <w:tr w:rsidR="006C1D50" w:rsidRPr="006C1D50" w14:paraId="145453E6" w14:textId="77777777" w:rsidTr="00330AA1">
        <w:tc>
          <w:tcPr>
            <w:tcW w:w="2849" w:type="pct"/>
          </w:tcPr>
          <w:p w14:paraId="5DB9ECE8" w14:textId="1D96338D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075" w:type="pct"/>
          </w:tcPr>
          <w:p w14:paraId="40C26D87" w14:textId="14CF78A4" w:rsidR="00484420" w:rsidRPr="006C1D50" w:rsidRDefault="00696BDA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1,020</w:t>
            </w:r>
          </w:p>
        </w:tc>
        <w:tc>
          <w:tcPr>
            <w:tcW w:w="1076" w:type="pct"/>
          </w:tcPr>
          <w:p w14:paraId="7DF0A76F" w14:textId="402971D5" w:rsidR="00484420" w:rsidRPr="006C1D50" w:rsidRDefault="00953705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</w:tr>
      <w:tr w:rsidR="006C1D50" w:rsidRPr="006C1D50" w14:paraId="74208447" w14:textId="77777777" w:rsidTr="00330AA1">
        <w:tc>
          <w:tcPr>
            <w:tcW w:w="2849" w:type="pct"/>
          </w:tcPr>
          <w:p w14:paraId="02235ABA" w14:textId="2A4793A1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left="177" w:right="-45" w:hanging="177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075" w:type="pct"/>
          </w:tcPr>
          <w:p w14:paraId="215C3F94" w14:textId="63602237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-</w:t>
            </w:r>
          </w:p>
        </w:tc>
        <w:tc>
          <w:tcPr>
            <w:tcW w:w="1076" w:type="pct"/>
          </w:tcPr>
          <w:p w14:paraId="6AFFD879" w14:textId="333CECDA" w:rsidR="00484420" w:rsidRPr="006C1D50" w:rsidRDefault="00447E9B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666</w:t>
            </w:r>
          </w:p>
        </w:tc>
      </w:tr>
      <w:tr w:rsidR="00233E7F" w:rsidRPr="006C1D50" w14:paraId="20B5BB85" w14:textId="77777777" w:rsidTr="00330AA1">
        <w:tc>
          <w:tcPr>
            <w:tcW w:w="2849" w:type="pct"/>
          </w:tcPr>
          <w:p w14:paraId="1E7F8E68" w14:textId="279D9062" w:rsidR="00484420" w:rsidRPr="006C1D50" w:rsidRDefault="00484420" w:rsidP="00484420">
            <w:pPr>
              <w:tabs>
                <w:tab w:val="left" w:pos="2160"/>
                <w:tab w:val="right" w:pos="7280"/>
                <w:tab w:val="right" w:pos="8540"/>
              </w:tabs>
              <w:ind w:right="-45"/>
              <w:jc w:val="thaiDistribute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  <w:tc>
          <w:tcPr>
            <w:tcW w:w="1075" w:type="pct"/>
          </w:tcPr>
          <w:p w14:paraId="1E86F3F1" w14:textId="2E2CB401" w:rsidR="00484420" w:rsidRPr="006C1D50" w:rsidRDefault="00696BDA" w:rsidP="0048442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>
              <w:rPr>
                <w:rFonts w:ascii="BrowalliaUPC" w:hAnsi="BrowalliaUPC" w:cs="BrowalliaUPC"/>
                <w:sz w:val="24"/>
                <w:szCs w:val="24"/>
              </w:rPr>
              <w:t>1,020</w:t>
            </w:r>
          </w:p>
        </w:tc>
        <w:tc>
          <w:tcPr>
            <w:tcW w:w="1076" w:type="pct"/>
          </w:tcPr>
          <w:p w14:paraId="3A4914F5" w14:textId="6013AAEA" w:rsidR="00484420" w:rsidRPr="006C1D50" w:rsidRDefault="00FB4ABD" w:rsidP="00484420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160"/>
                <w:tab w:val="right" w:pos="7280"/>
                <w:tab w:val="right" w:pos="8540"/>
              </w:tabs>
              <w:ind w:right="-45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1,</w:t>
            </w:r>
            <w:r w:rsidR="002927CC">
              <w:rPr>
                <w:rFonts w:ascii="BrowalliaUPC" w:hAnsi="BrowalliaUPC" w:cs="BrowalliaUPC"/>
                <w:sz w:val="24"/>
                <w:szCs w:val="24"/>
              </w:rPr>
              <w:t>349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,</w:t>
            </w:r>
            <w:r w:rsidR="002927CC">
              <w:rPr>
                <w:rFonts w:ascii="BrowalliaUPC" w:hAnsi="BrowalliaUPC" w:cs="BrowalliaUPC"/>
                <w:sz w:val="24"/>
                <w:szCs w:val="24"/>
              </w:rPr>
              <w:t>760</w:t>
            </w:r>
          </w:p>
        </w:tc>
      </w:tr>
    </w:tbl>
    <w:p w14:paraId="03EA1357" w14:textId="702AAFE0" w:rsidR="00122C3E" w:rsidRPr="006C1D50" w:rsidRDefault="00122C3E" w:rsidP="005F4C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</w:p>
    <w:p w14:paraId="60101EC8" w14:textId="24E906E5" w:rsidR="00ED36D0" w:rsidRPr="006C1D50" w:rsidRDefault="00F4612D" w:rsidP="00C66129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hanging="603"/>
        <w:jc w:val="both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 w:hint="cs"/>
          <w:sz w:val="28"/>
          <w:szCs w:val="28"/>
          <w:cs/>
        </w:rPr>
        <w:t>ตราสารอนุพันธ์ทางการเงิน</w:t>
      </w:r>
    </w:p>
    <w:p w14:paraId="73E61CB0" w14:textId="49202834" w:rsidR="00F4612D" w:rsidRPr="006C1D50" w:rsidRDefault="00F4612D" w:rsidP="00F46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both"/>
        <w:rPr>
          <w:rFonts w:ascii="BrowalliaUPC" w:hAnsi="BrowalliaUPC" w:cs="BrowalliaUPC"/>
          <w:sz w:val="28"/>
          <w:szCs w:val="28"/>
        </w:rPr>
      </w:pPr>
    </w:p>
    <w:p w14:paraId="4E8DD3DF" w14:textId="56F96E87" w:rsidR="00F4612D" w:rsidRPr="006C1D50" w:rsidRDefault="00F4612D" w:rsidP="004376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ทำสัญญาซื้อขายเงินตราต่างประเทศล่วงหน้าไว้เพื่อจุดประสงค์ในการป้องกันความเสี่ยงที่เกิดจากการผันผวนของอัตราแลกเปลี่ยนเงินตราต่างประเทศ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ไม่ใช่เพื่อการเก็งกำไรหรือเพื่อการค้า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อย่างไรก็ตาม สัญญาอนุพันธ์ดังกล่าวไม่เข้าเงื่อนไขการป้องกันความเสี่ยง จึงถูกจัดประเภทเป็น</w:t>
      </w:r>
      <w:r w:rsidR="000D3BC4" w:rsidRPr="006C1D50">
        <w:rPr>
          <w:rFonts w:ascii="BrowalliaUPC" w:hAnsi="BrowalliaUPC" w:cs="BrowalliaUPC" w:hint="cs"/>
          <w:sz w:val="28"/>
          <w:szCs w:val="28"/>
          <w:cs/>
        </w:rPr>
        <w:t>ตราสารอนุพันธ์ทางการเงิน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วัดมูลค่าด้วยมูลค่ายุติธรรมผ่านกำไรหรือขาดทุน และแสดงรายการไว้เป็นสินทรัพย์หรือหนี้สินหมุนเวียน เนื่องจากจะครบกำหนดภายใน </w:t>
      </w:r>
      <w:r w:rsidRPr="006C1D50">
        <w:rPr>
          <w:rFonts w:ascii="BrowalliaUPC" w:hAnsi="BrowalliaUPC" w:cs="BrowalliaUPC"/>
          <w:sz w:val="28"/>
          <w:szCs w:val="28"/>
        </w:rPr>
        <w:t>12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เดือนหลังรอบระยะเวลาบัญชี</w:t>
      </w:r>
    </w:p>
    <w:p w14:paraId="407088C9" w14:textId="383C4E80" w:rsidR="000D3BC4" w:rsidRPr="006C1D50" w:rsidRDefault="000D3BC4" w:rsidP="00F4612D">
      <w:pPr>
        <w:tabs>
          <w:tab w:val="clear" w:pos="454"/>
          <w:tab w:val="left" w:pos="993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7C9C6946" w14:textId="09964C85" w:rsidR="000D3BC4" w:rsidRPr="006C1D50" w:rsidRDefault="000D3BC4" w:rsidP="004376C5">
      <w:pPr>
        <w:tabs>
          <w:tab w:val="clear" w:pos="454"/>
          <w:tab w:val="left" w:pos="1134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 w:hint="cs"/>
          <w:sz w:val="28"/>
          <w:szCs w:val="28"/>
          <w:cs/>
        </w:rPr>
        <w:t>ตราสารอนุพันธ์</w:t>
      </w:r>
      <w:r w:rsidR="00C3236C" w:rsidRPr="006C1D50">
        <w:rPr>
          <w:rFonts w:ascii="BrowalliaUPC" w:hAnsi="BrowalliaUPC" w:cs="BrowalliaUPC" w:hint="cs"/>
          <w:sz w:val="28"/>
          <w:szCs w:val="28"/>
          <w:cs/>
        </w:rPr>
        <w:t>ทางการเงินของกลุ่มบริษัท</w:t>
      </w:r>
      <w:r w:rsidR="00441DE3">
        <w:rPr>
          <w:rFonts w:ascii="BrowalliaUPC" w:hAnsi="BrowalliaUPC" w:cs="BrowalliaUPC" w:hint="cs"/>
          <w:sz w:val="28"/>
          <w:szCs w:val="28"/>
          <w:cs/>
        </w:rPr>
        <w:t>ที่</w:t>
      </w:r>
      <w:r w:rsidR="00C3236C" w:rsidRPr="006C1D50">
        <w:rPr>
          <w:rFonts w:ascii="BrowalliaUPC" w:hAnsi="BrowalliaUPC" w:cs="BrowalliaUPC" w:hint="cs"/>
          <w:sz w:val="28"/>
          <w:szCs w:val="28"/>
          <w:cs/>
        </w:rPr>
        <w:t>วัดมูลค่าด้วยวิธีมูลค่ายุติธรรมผ่านกำไร</w:t>
      </w:r>
      <w:r w:rsidR="00AA556D" w:rsidRPr="006C1D50">
        <w:rPr>
          <w:rFonts w:ascii="BrowalliaUPC" w:hAnsi="BrowalliaUPC" w:cs="BrowalliaUPC" w:hint="cs"/>
          <w:sz w:val="28"/>
          <w:szCs w:val="28"/>
          <w:cs/>
        </w:rPr>
        <w:t>หรือ</w:t>
      </w:r>
      <w:r w:rsidR="00C3236C" w:rsidRPr="006C1D50">
        <w:rPr>
          <w:rFonts w:ascii="BrowalliaUPC" w:hAnsi="BrowalliaUPC" w:cs="BrowalliaUPC" w:hint="cs"/>
          <w:sz w:val="28"/>
          <w:szCs w:val="28"/>
          <w:cs/>
        </w:rPr>
        <w:t>ขาดท</w:t>
      </w:r>
      <w:r w:rsidR="00AA556D" w:rsidRPr="006C1D50">
        <w:rPr>
          <w:rFonts w:ascii="BrowalliaUPC" w:hAnsi="BrowalliaUPC" w:cs="BrowalliaUPC" w:hint="cs"/>
          <w:sz w:val="28"/>
          <w:szCs w:val="28"/>
          <w:cs/>
        </w:rPr>
        <w:t>ุน มีรายละเอียดดังนี้</w:t>
      </w:r>
    </w:p>
    <w:p w14:paraId="78AACD29" w14:textId="4B8D8D76" w:rsidR="0069020E" w:rsidRPr="006C1D50" w:rsidRDefault="0069020E" w:rsidP="00F4612D">
      <w:pPr>
        <w:tabs>
          <w:tab w:val="clear" w:pos="454"/>
          <w:tab w:val="left" w:pos="993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208" w:type="dxa"/>
        <w:tblInd w:w="1134" w:type="dxa"/>
        <w:tblLayout w:type="fixed"/>
        <w:tblLook w:val="0000" w:firstRow="0" w:lastRow="0" w:firstColumn="0" w:lastColumn="0" w:noHBand="0" w:noVBand="0"/>
      </w:tblPr>
      <w:tblGrid>
        <w:gridCol w:w="4404"/>
        <w:gridCol w:w="1759"/>
        <w:gridCol w:w="236"/>
        <w:gridCol w:w="1809"/>
      </w:tblGrid>
      <w:tr w:rsidR="006C1D50" w:rsidRPr="006C1D50" w14:paraId="5F8BE6AD" w14:textId="77777777" w:rsidTr="00AD4992">
        <w:trPr>
          <w:cantSplit/>
          <w:trHeight w:val="385"/>
        </w:trPr>
        <w:tc>
          <w:tcPr>
            <w:tcW w:w="4404" w:type="dxa"/>
          </w:tcPr>
          <w:p w14:paraId="583E3D39" w14:textId="77777777" w:rsidR="007A6009" w:rsidRPr="006C1D50" w:rsidRDefault="007A6009" w:rsidP="00B00EFC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804" w:type="dxa"/>
            <w:gridSpan w:val="3"/>
          </w:tcPr>
          <w:p w14:paraId="66BF9A36" w14:textId="6A5710C6" w:rsidR="007A6009" w:rsidRPr="006C1D50" w:rsidRDefault="007A6009" w:rsidP="00B00EFC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(หน่วย : </w:t>
            </w:r>
            <w:r w:rsidR="0059566F" w:rsidRPr="006C1D50">
              <w:rPr>
                <w:rFonts w:ascii="BrowalliaUPC" w:hAnsi="BrowalliaUPC" w:cs="BrowalliaUPC" w:hint="cs"/>
                <w:sz w:val="28"/>
                <w:szCs w:val="28"/>
                <w:cs/>
              </w:rPr>
              <w:t>พัน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บาท)</w:t>
            </w:r>
          </w:p>
        </w:tc>
      </w:tr>
      <w:tr w:rsidR="006C1D50" w:rsidRPr="006C1D50" w14:paraId="00DC8D9C" w14:textId="77777777" w:rsidTr="00AD4992">
        <w:trPr>
          <w:cantSplit/>
          <w:trHeight w:val="385"/>
        </w:trPr>
        <w:tc>
          <w:tcPr>
            <w:tcW w:w="4404" w:type="dxa"/>
          </w:tcPr>
          <w:p w14:paraId="151D6B9E" w14:textId="77777777" w:rsidR="007A6009" w:rsidRPr="006C1D50" w:rsidRDefault="007A6009" w:rsidP="00B00EFC">
            <w:pPr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3804" w:type="dxa"/>
            <w:gridSpan w:val="3"/>
          </w:tcPr>
          <w:p w14:paraId="24B64E0A" w14:textId="77777777" w:rsidR="007A6009" w:rsidRPr="006C1D50" w:rsidRDefault="007A6009" w:rsidP="00AD4992">
            <w:pPr>
              <w:pBdr>
                <w:bottom w:val="single" w:sz="4" w:space="1" w:color="auto"/>
              </w:pBd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งบการเงินรวมและงบการเงินเฉพาะของบริษัท</w:t>
            </w:r>
          </w:p>
        </w:tc>
      </w:tr>
      <w:tr w:rsidR="006C1D50" w:rsidRPr="006C1D50" w14:paraId="026FA092" w14:textId="77777777" w:rsidTr="00AD4992">
        <w:trPr>
          <w:cantSplit/>
          <w:trHeight w:val="67"/>
        </w:trPr>
        <w:tc>
          <w:tcPr>
            <w:tcW w:w="4404" w:type="dxa"/>
            <w:vAlign w:val="bottom"/>
          </w:tcPr>
          <w:p w14:paraId="28314116" w14:textId="76BD49F9" w:rsidR="007A6009" w:rsidRPr="006C1D50" w:rsidRDefault="00886508" w:rsidP="00AD4992">
            <w:pPr>
              <w:pBdr>
                <w:bottom w:val="single" w:sz="4" w:space="1" w:color="auto"/>
              </w:pBdr>
              <w:jc w:val="center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eastAsia="Calibri" w:hAnsi="BrowalliaUPC" w:cs="BrowalliaUPC" w:hint="cs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759" w:type="dxa"/>
            <w:vAlign w:val="bottom"/>
          </w:tcPr>
          <w:p w14:paraId="049AB14E" w14:textId="77777777" w:rsidR="007A6009" w:rsidRPr="006C1D50" w:rsidRDefault="007A6009" w:rsidP="00AD499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6C1D50">
              <w:rPr>
                <w:rFonts w:ascii="BrowalliaUPC" w:eastAsia="Calibri" w:hAnsi="BrowalliaUPC" w:cs="BrowalliaUPC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3D90A0D1" w14:textId="77777777" w:rsidR="007A6009" w:rsidRPr="006C1D50" w:rsidRDefault="007A6009" w:rsidP="00B00EFC">
            <w:pPr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  <w:vAlign w:val="bottom"/>
          </w:tcPr>
          <w:p w14:paraId="707638D8" w14:textId="77777777" w:rsidR="007A6009" w:rsidRPr="006C1D50" w:rsidRDefault="007A6009" w:rsidP="00AD4992">
            <w:pPr>
              <w:pBdr>
                <w:bottom w:val="single" w:sz="4" w:space="1" w:color="auto"/>
              </w:pBdr>
              <w:ind w:right="-13"/>
              <w:jc w:val="center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6C1D50">
              <w:rPr>
                <w:rFonts w:ascii="BrowalliaUPC" w:eastAsia="Calibri" w:hAnsi="BrowalliaUPC" w:cs="BrowalliaUPC"/>
                <w:sz w:val="28"/>
                <w:szCs w:val="28"/>
              </w:rPr>
              <w:t>2562</w:t>
            </w:r>
          </w:p>
        </w:tc>
      </w:tr>
      <w:tr w:rsidR="006C1D50" w:rsidRPr="006C1D50" w14:paraId="4E704559" w14:textId="77777777" w:rsidTr="00AD4992">
        <w:trPr>
          <w:cantSplit/>
          <w:trHeight w:val="67"/>
        </w:trPr>
        <w:tc>
          <w:tcPr>
            <w:tcW w:w="4404" w:type="dxa"/>
            <w:vAlign w:val="bottom"/>
          </w:tcPr>
          <w:p w14:paraId="0F6FBC50" w14:textId="77777777" w:rsidR="007A6009" w:rsidRPr="006C1D50" w:rsidRDefault="007A6009" w:rsidP="00B00EFC">
            <w:pPr>
              <w:rPr>
                <w:rFonts w:ascii="BrowalliaUPC" w:eastAsia="Calibri" w:hAnsi="BrowalliaUPC" w:cs="BrowalliaUPC"/>
                <w:sz w:val="24"/>
                <w:szCs w:val="24"/>
                <w:cs/>
              </w:rPr>
            </w:pPr>
          </w:p>
        </w:tc>
        <w:tc>
          <w:tcPr>
            <w:tcW w:w="1759" w:type="dxa"/>
            <w:vAlign w:val="bottom"/>
          </w:tcPr>
          <w:p w14:paraId="4C97F02D" w14:textId="77777777" w:rsidR="007A6009" w:rsidRPr="006C1D50" w:rsidRDefault="007A6009" w:rsidP="00B00EFC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7BE5D825" w14:textId="77777777" w:rsidR="007A6009" w:rsidRPr="006C1D50" w:rsidRDefault="007A6009" w:rsidP="00B00EFC">
            <w:pPr>
              <w:ind w:right="-13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  <w:tc>
          <w:tcPr>
            <w:tcW w:w="1809" w:type="dxa"/>
            <w:vAlign w:val="bottom"/>
          </w:tcPr>
          <w:p w14:paraId="3BA1EF90" w14:textId="77777777" w:rsidR="007A6009" w:rsidRPr="006C1D50" w:rsidRDefault="007A6009" w:rsidP="00B00EFC">
            <w:pPr>
              <w:ind w:right="-13"/>
              <w:jc w:val="right"/>
              <w:rPr>
                <w:rFonts w:ascii="BrowalliaUPC" w:eastAsia="Calibri" w:hAnsi="BrowalliaUPC" w:cs="BrowalliaUPC"/>
                <w:sz w:val="20"/>
                <w:szCs w:val="20"/>
              </w:rPr>
            </w:pPr>
          </w:p>
        </w:tc>
      </w:tr>
      <w:tr w:rsidR="00D40194" w:rsidRPr="006C1D50" w14:paraId="71018CDE" w14:textId="77777777" w:rsidTr="00427C02">
        <w:trPr>
          <w:cantSplit/>
          <w:trHeight w:val="155"/>
        </w:trPr>
        <w:tc>
          <w:tcPr>
            <w:tcW w:w="4404" w:type="dxa"/>
          </w:tcPr>
          <w:p w14:paraId="44213F99" w14:textId="09E3525B" w:rsidR="007A6009" w:rsidRPr="006C1D50" w:rsidRDefault="007A6009" w:rsidP="00427C02">
            <w:pPr>
              <w:tabs>
                <w:tab w:val="clear" w:pos="227"/>
                <w:tab w:val="left" w:pos="-60"/>
              </w:tabs>
              <w:ind w:left="-60"/>
              <w:rPr>
                <w:rFonts w:ascii="BrowalliaUPC" w:eastAsia="Calibri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eastAsia="Calibri" w:hAnsi="BrowalliaUPC" w:cs="BrowalliaUPC"/>
                <w:sz w:val="28"/>
                <w:szCs w:val="28"/>
                <w:cs/>
              </w:rPr>
              <w:t xml:space="preserve"> </w:t>
            </w:r>
            <w:r w:rsidR="00886508" w:rsidRPr="006C1D50">
              <w:rPr>
                <w:rFonts w:ascii="BrowalliaUPC" w:eastAsia="Calibri" w:hAnsi="BrowalliaUPC" w:cs="BrowalliaUPC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759" w:type="dxa"/>
            <w:shd w:val="clear" w:color="auto" w:fill="auto"/>
          </w:tcPr>
          <w:p w14:paraId="4A91A95F" w14:textId="4D2C5AD1" w:rsidR="007A6009" w:rsidRPr="006C1D50" w:rsidRDefault="00896C30" w:rsidP="00B00EFC">
            <w:pPr>
              <w:jc w:val="right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1,020</w:t>
            </w:r>
          </w:p>
        </w:tc>
        <w:tc>
          <w:tcPr>
            <w:tcW w:w="236" w:type="dxa"/>
            <w:vAlign w:val="center"/>
          </w:tcPr>
          <w:p w14:paraId="511B84B7" w14:textId="77777777" w:rsidR="007A6009" w:rsidRPr="006C1D50" w:rsidRDefault="007A6009" w:rsidP="00B00EFC">
            <w:pPr>
              <w:tabs>
                <w:tab w:val="left" w:pos="988"/>
              </w:tabs>
              <w:ind w:right="34"/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</w:p>
        </w:tc>
        <w:tc>
          <w:tcPr>
            <w:tcW w:w="1809" w:type="dxa"/>
            <w:shd w:val="clear" w:color="auto" w:fill="auto"/>
          </w:tcPr>
          <w:p w14:paraId="27BF4D34" w14:textId="63932902" w:rsidR="007A6009" w:rsidRPr="006C1D50" w:rsidRDefault="00896C30" w:rsidP="00B00EFC">
            <w:pPr>
              <w:jc w:val="right"/>
              <w:rPr>
                <w:rFonts w:ascii="BrowalliaUPC" w:eastAsia="Calibri" w:hAnsi="BrowalliaUPC" w:cs="BrowalliaUPC"/>
                <w:sz w:val="28"/>
                <w:szCs w:val="28"/>
              </w:rPr>
            </w:pPr>
            <w:r w:rsidRPr="006C1D50">
              <w:rPr>
                <w:rFonts w:ascii="BrowalliaUPC" w:eastAsia="Calibri" w:hAnsi="BrowalliaUPC" w:cs="BrowalliaUPC"/>
                <w:sz w:val="28"/>
                <w:szCs w:val="28"/>
              </w:rPr>
              <w:t>414</w:t>
            </w:r>
          </w:p>
        </w:tc>
      </w:tr>
    </w:tbl>
    <w:p w14:paraId="71B33D23" w14:textId="614FA471" w:rsidR="00F4612D" w:rsidRPr="006C1D50" w:rsidRDefault="00F4612D" w:rsidP="00F46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both"/>
        <w:rPr>
          <w:rFonts w:ascii="BrowalliaUPC" w:hAnsi="BrowalliaUPC" w:cs="BrowalliaUPC"/>
          <w:sz w:val="28"/>
          <w:szCs w:val="28"/>
        </w:rPr>
      </w:pPr>
    </w:p>
    <w:p w14:paraId="3A0F4961" w14:textId="77777777" w:rsidR="00ED4CCE" w:rsidRPr="006C1D50" w:rsidRDefault="00ED4CCE" w:rsidP="005677F4">
      <w:pPr>
        <w:spacing w:line="240" w:lineRule="auto"/>
        <w:ind w:left="426" w:firstLine="70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587DB140" w14:textId="77777777" w:rsidR="00ED4CCE" w:rsidRPr="006C1D50" w:rsidRDefault="00ED4CCE" w:rsidP="005677F4">
      <w:pPr>
        <w:spacing w:line="240" w:lineRule="auto"/>
        <w:ind w:left="426" w:firstLine="70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D6E3D9D" w14:textId="087C2DBE" w:rsidR="00ED4CCE" w:rsidRPr="006C1D50" w:rsidRDefault="00ED4CCE" w:rsidP="005677F4">
      <w:pPr>
        <w:spacing w:line="240" w:lineRule="auto"/>
        <w:ind w:left="426" w:firstLine="70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1EF39217" w14:textId="01383B73" w:rsidR="006B6E42" w:rsidRPr="006C1D50" w:rsidRDefault="006B6E42" w:rsidP="005677F4">
      <w:pPr>
        <w:spacing w:line="240" w:lineRule="auto"/>
        <w:ind w:left="426" w:firstLine="70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54D5C01" w14:textId="77777777" w:rsidR="006B6E42" w:rsidRPr="006C1D50" w:rsidRDefault="006B6E42" w:rsidP="005677F4">
      <w:pPr>
        <w:spacing w:line="240" w:lineRule="auto"/>
        <w:ind w:left="426" w:firstLine="70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60DA3710" w14:textId="77777777" w:rsidR="00ED4CCE" w:rsidRPr="006C1D50" w:rsidRDefault="00ED4CCE" w:rsidP="005677F4">
      <w:pPr>
        <w:spacing w:line="240" w:lineRule="auto"/>
        <w:ind w:left="426" w:firstLine="70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p w14:paraId="3AEB6DF7" w14:textId="1A70A027" w:rsidR="005677F4" w:rsidRPr="006C1D50" w:rsidRDefault="005677F4" w:rsidP="00057CFF">
      <w:pPr>
        <w:tabs>
          <w:tab w:val="clear" w:pos="454"/>
          <w:tab w:val="left" w:pos="993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lastRenderedPageBreak/>
        <w:t xml:space="preserve">ณ วันที่ </w:t>
      </w:r>
      <w:r w:rsidRPr="006C1D50">
        <w:rPr>
          <w:rFonts w:ascii="BrowalliaUPC" w:hAnsi="BrowalliaUPC" w:cs="BrowalliaUPC"/>
          <w:sz w:val="28"/>
          <w:szCs w:val="28"/>
        </w:rPr>
        <w:t xml:space="preserve">31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6C1D50">
        <w:rPr>
          <w:rFonts w:ascii="BrowalliaUPC" w:hAnsi="BrowalliaUPC" w:cs="BrowalliaUPC"/>
          <w:sz w:val="28"/>
          <w:szCs w:val="28"/>
        </w:rPr>
        <w:t>2563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  <w:r w:rsidRPr="006C1D50"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6C1D50">
        <w:rPr>
          <w:rFonts w:ascii="BrowalliaUPC" w:hAnsi="BrowalliaUPC" w:cs="BrowalliaUPC"/>
          <w:sz w:val="28"/>
          <w:szCs w:val="28"/>
          <w:cs/>
        </w:rPr>
        <w:t>บริษัทมีสัญญาซื้อขายเงินตราต่างประเทศล่วงหน้า ดังนี้</w:t>
      </w:r>
    </w:p>
    <w:p w14:paraId="6DBCB814" w14:textId="7BEED524" w:rsidR="00ED4CCE" w:rsidRPr="006C1D50" w:rsidRDefault="00ED4CCE" w:rsidP="005677F4">
      <w:pPr>
        <w:spacing w:line="240" w:lineRule="auto"/>
        <w:ind w:left="426" w:firstLine="708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190" w:type="dxa"/>
        <w:tblInd w:w="1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251"/>
        <w:gridCol w:w="270"/>
        <w:gridCol w:w="2249"/>
      </w:tblGrid>
      <w:tr w:rsidR="006C1D50" w:rsidRPr="006C1D50" w14:paraId="72CFD51E" w14:textId="77777777" w:rsidTr="00057CF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9707F8F" w14:textId="77777777" w:rsidR="00ED4CCE" w:rsidRPr="006C1D50" w:rsidRDefault="00ED4CCE" w:rsidP="00B00EFC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DA5A88" w14:textId="77777777" w:rsidR="00ED4CCE" w:rsidRPr="006C1D50" w:rsidRDefault="00ED4CCE" w:rsidP="00B00EFC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cs/>
                <w:lang w:val="en-GB" w:eastAsia="en-US"/>
              </w:rPr>
              <w:t>งบการเงินเฉพาะของบริษัท</w:t>
            </w:r>
          </w:p>
        </w:tc>
      </w:tr>
      <w:tr w:rsidR="006C1D50" w:rsidRPr="006C1D50" w14:paraId="0946B475" w14:textId="77777777" w:rsidTr="00057CF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A2FC534" w14:textId="77777777" w:rsidR="00ED4CCE" w:rsidRPr="006C1D50" w:rsidRDefault="00ED4CCE" w:rsidP="00B00EFC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UPC" w:hAnsi="BrowalliaUPC"/>
                <w:sz w:val="28"/>
                <w:szCs w:val="28"/>
                <w:lang w:val="en-US" w:eastAsia="en-US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AD258D" w14:textId="77777777" w:rsidR="00ED4CCE" w:rsidRPr="006C1D50" w:rsidRDefault="00ED4CCE" w:rsidP="00B00EFC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cs/>
                <w:lang w:val="en-GB" w:eastAsia="en-US"/>
              </w:rPr>
              <w:t>จำนวนเงินตราต่างประเทศ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86348A" w14:textId="77777777" w:rsidR="00ED4CCE" w:rsidRPr="006C1D50" w:rsidRDefault="00ED4CCE" w:rsidP="00B00EFC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9A7350" w14:textId="77777777" w:rsidR="00ED4CCE" w:rsidRPr="006C1D50" w:rsidRDefault="00ED4CCE" w:rsidP="00B00EFC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 w:eastAsia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cs/>
                <w:lang w:val="en-GB" w:eastAsia="en-US"/>
              </w:rPr>
              <w:t>อัตราแลกเปลี่ยนตามสัญญา</w:t>
            </w:r>
          </w:p>
        </w:tc>
      </w:tr>
      <w:tr w:rsidR="006C1D50" w:rsidRPr="006C1D50" w14:paraId="467D467B" w14:textId="77777777" w:rsidTr="00057CFF">
        <w:trPr>
          <w:trHeight w:val="35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885B1A9" w14:textId="77777777" w:rsidR="00ED4CCE" w:rsidRPr="006C1D50" w:rsidRDefault="00ED4CCE" w:rsidP="00B00EFC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ind w:left="366"/>
              <w:rPr>
                <w:rFonts w:ascii="BrowalliaUPC" w:hAnsi="BrowalliaUPC" w:cs="BrowalliaUPC"/>
                <w:lang w:val="en-GB" w:bidi="th-TH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</w:tcPr>
          <w:p w14:paraId="3BFD9356" w14:textId="77777777" w:rsidR="00ED4CCE" w:rsidRPr="006C1D50" w:rsidRDefault="00ED4CCE" w:rsidP="00B00EF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0"/>
                <w:szCs w:val="20"/>
                <w:lang w:val="en-GB" w:eastAsia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0A164C" w14:textId="77777777" w:rsidR="00ED4CCE" w:rsidRPr="006C1D50" w:rsidRDefault="00ED4CCE" w:rsidP="00B00EF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0"/>
                <w:szCs w:val="20"/>
                <w:lang w:val="en-GB" w:eastAsia="en-US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</w:tcPr>
          <w:p w14:paraId="40062319" w14:textId="77777777" w:rsidR="00ED4CCE" w:rsidRPr="006C1D50" w:rsidRDefault="00ED4CCE" w:rsidP="00B00EF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0"/>
                <w:szCs w:val="20"/>
                <w:lang w:val="en-GB" w:eastAsia="en-US"/>
              </w:rPr>
            </w:pPr>
          </w:p>
        </w:tc>
      </w:tr>
      <w:tr w:rsidR="006C1D50" w:rsidRPr="006C1D50" w14:paraId="4223545A" w14:textId="77777777" w:rsidTr="00057CF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05B2B3" w14:textId="77777777" w:rsidR="00ED4CCE" w:rsidRPr="006C1D50" w:rsidRDefault="00ED4CCE" w:rsidP="00B93BF3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56AF3" w14:textId="77777777" w:rsidR="00ED4CCE" w:rsidRPr="006C1D50" w:rsidRDefault="00ED4CCE" w:rsidP="00B00EF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>2,302,051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04B1A9" w14:textId="77777777" w:rsidR="00ED4CCE" w:rsidRPr="006C1D50" w:rsidRDefault="00ED4CCE" w:rsidP="00B00EF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081E0" w14:textId="77777777" w:rsidR="00ED4CCE" w:rsidRPr="006C1D50" w:rsidRDefault="00ED4CCE" w:rsidP="00B00EF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>30.19 - 31.43</w:t>
            </w:r>
          </w:p>
        </w:tc>
      </w:tr>
      <w:tr w:rsidR="005951AD" w:rsidRPr="006C1D50" w14:paraId="5E268AC4" w14:textId="77777777" w:rsidTr="00057CFF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67E2B3" w14:textId="77777777" w:rsidR="00ED4CCE" w:rsidRPr="006C1D50" w:rsidRDefault="00ED4CCE" w:rsidP="00B00EFC">
            <w:pPr>
              <w:pStyle w:val="CharCharCharCharCharCharCharCharCharCharChar1"/>
              <w:tabs>
                <w:tab w:val="left" w:pos="33"/>
              </w:tabs>
              <w:spacing w:after="0" w:line="240" w:lineRule="auto"/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2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0DD59" w14:textId="77777777" w:rsidR="00ED4CCE" w:rsidRPr="006C1D50" w:rsidRDefault="00ED4CCE" w:rsidP="00B00EF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>99,581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85D85" w14:textId="77777777" w:rsidR="00ED4CCE" w:rsidRPr="006C1D50" w:rsidRDefault="00ED4CCE" w:rsidP="00B00EF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8AE61" w14:textId="77777777" w:rsidR="00ED4CCE" w:rsidRPr="006C1D50" w:rsidRDefault="00ED4CCE" w:rsidP="00B00EFC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>35.00</w:t>
            </w:r>
          </w:p>
        </w:tc>
      </w:tr>
    </w:tbl>
    <w:p w14:paraId="2694DB7A" w14:textId="77777777" w:rsidR="00F4612D" w:rsidRPr="006C1D50" w:rsidRDefault="00F4612D" w:rsidP="00F46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both"/>
        <w:rPr>
          <w:rFonts w:ascii="BrowalliaUPC" w:hAnsi="BrowalliaUPC" w:cs="BrowalliaUPC"/>
          <w:sz w:val="28"/>
          <w:szCs w:val="28"/>
        </w:rPr>
      </w:pPr>
    </w:p>
    <w:p w14:paraId="42113634" w14:textId="4E564E8C" w:rsidR="00B33920" w:rsidRPr="006C1D50" w:rsidRDefault="00B33920" w:rsidP="00C66129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hanging="603"/>
        <w:jc w:val="both"/>
        <w:rPr>
          <w:rFonts w:ascii="BrowalliaUPC" w:hAnsi="BrowalliaUPC" w:cs="BrowalliaUPC"/>
          <w:sz w:val="28"/>
          <w:szCs w:val="28"/>
          <w:cs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การวัดมูลค่ายุติธรรม</w:t>
      </w:r>
    </w:p>
    <w:p w14:paraId="605EF1BC" w14:textId="77777777" w:rsidR="00B33920" w:rsidRPr="006C1D50" w:rsidRDefault="00B33920" w:rsidP="00B4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</w:p>
    <w:p w14:paraId="30BA0FE7" w14:textId="295942A8" w:rsidR="00B41B62" w:rsidRPr="006C1D50" w:rsidRDefault="00B41B62" w:rsidP="00B4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>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6D00D194" w14:textId="77777777" w:rsidR="00B41B62" w:rsidRPr="006C1D50" w:rsidRDefault="00B41B62" w:rsidP="00B41B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</w:p>
    <w:p w14:paraId="6F37BA4D" w14:textId="44A7C2B2" w:rsidR="0000568C" w:rsidRPr="006C1D50" w:rsidRDefault="00355A11" w:rsidP="00D571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6C1D50">
        <w:rPr>
          <w:rFonts w:ascii="BrowalliaUPC" w:hAnsi="BrowalliaUPC" w:cs="BrowalliaUPC"/>
          <w:sz w:val="28"/>
          <w:szCs w:val="28"/>
        </w:rPr>
        <w:t xml:space="preserve">31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6C1D50">
        <w:rPr>
          <w:rFonts w:ascii="BrowalliaUPC" w:hAnsi="BrowalliaUPC" w:cs="BrowalliaUPC"/>
          <w:sz w:val="28"/>
          <w:szCs w:val="28"/>
        </w:rPr>
        <w:t xml:space="preserve">2563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และ </w:t>
      </w:r>
      <w:r w:rsidRPr="006C1D50">
        <w:rPr>
          <w:rFonts w:ascii="BrowalliaUPC" w:hAnsi="BrowalliaUPC" w:cs="BrowalliaUPC"/>
          <w:sz w:val="28"/>
          <w:szCs w:val="28"/>
        </w:rPr>
        <w:t xml:space="preserve">2562 </w:t>
      </w:r>
      <w:r w:rsidR="00653A04" w:rsidRPr="006C1D50">
        <w:rPr>
          <w:rFonts w:ascii="BrowalliaUPC" w:hAnsi="BrowalliaUPC" w:cs="BrowalliaUPC"/>
          <w:sz w:val="28"/>
          <w:szCs w:val="28"/>
          <w:cs/>
        </w:rPr>
        <w:t>สินทรัพย์</w:t>
      </w:r>
      <w:r w:rsidR="00430B78" w:rsidRPr="006C1D50">
        <w:rPr>
          <w:rFonts w:ascii="BrowalliaUPC" w:hAnsi="BrowalliaUPC" w:cs="BrowalliaUPC"/>
          <w:sz w:val="28"/>
          <w:szCs w:val="28"/>
          <w:cs/>
        </w:rPr>
        <w:t>ทางการเงิน</w:t>
      </w:r>
      <w:r w:rsidR="00653A04" w:rsidRPr="006C1D50">
        <w:rPr>
          <w:rFonts w:ascii="BrowalliaUPC" w:hAnsi="BrowalliaUPC" w:cs="BrowalliaUPC"/>
          <w:sz w:val="28"/>
          <w:szCs w:val="28"/>
          <w:cs/>
        </w:rPr>
        <w:t>และหนี้สิน</w:t>
      </w:r>
      <w:r w:rsidR="00430B78" w:rsidRPr="006C1D50">
        <w:rPr>
          <w:rFonts w:ascii="BrowalliaUPC" w:hAnsi="BrowalliaUPC" w:cs="BrowalliaUPC"/>
          <w:sz w:val="28"/>
          <w:szCs w:val="28"/>
          <w:cs/>
        </w:rPr>
        <w:t>ทางการเงิน</w:t>
      </w:r>
      <w:r w:rsidR="00653A04" w:rsidRPr="006C1D50">
        <w:rPr>
          <w:rFonts w:ascii="BrowalliaUPC" w:hAnsi="BrowalliaUPC" w:cs="BrowalliaUPC"/>
          <w:sz w:val="28"/>
          <w:szCs w:val="28"/>
          <w:cs/>
        </w:rPr>
        <w:t>ที่วัดมูลค่าด้วยมูลค่ายุติธรรม</w:t>
      </w:r>
      <w:r w:rsidR="00653A04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430B78" w:rsidRPr="006C1D50">
        <w:rPr>
          <w:rFonts w:ascii="BrowalliaUPC" w:hAnsi="BrowalliaUPC" w:cs="BrowalliaUPC"/>
          <w:sz w:val="28"/>
          <w:szCs w:val="28"/>
          <w:cs/>
        </w:rPr>
        <w:t>มี</w:t>
      </w:r>
      <w:r w:rsidR="0000568C" w:rsidRPr="006C1D50">
        <w:rPr>
          <w:rFonts w:ascii="BrowalliaUPC" w:hAnsi="BrowalliaUPC" w:cs="BrowalliaUPC"/>
          <w:sz w:val="28"/>
          <w:szCs w:val="28"/>
          <w:cs/>
        </w:rPr>
        <w:t>ดังต่อไปนี้</w:t>
      </w:r>
    </w:p>
    <w:p w14:paraId="72E4F988" w14:textId="77777777" w:rsidR="00746131" w:rsidRPr="006C1D50" w:rsidRDefault="00746131" w:rsidP="00D571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both"/>
        <w:rPr>
          <w:rFonts w:ascii="BrowalliaUPC" w:hAnsi="BrowalliaUPC" w:cs="BrowalliaUPC"/>
          <w:sz w:val="28"/>
          <w:szCs w:val="28"/>
        </w:rPr>
      </w:pPr>
    </w:p>
    <w:tbl>
      <w:tblPr>
        <w:tblW w:w="8221" w:type="dxa"/>
        <w:tblInd w:w="113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1134"/>
        <w:gridCol w:w="1134"/>
        <w:gridCol w:w="1134"/>
        <w:gridCol w:w="1134"/>
      </w:tblGrid>
      <w:tr w:rsidR="006C1D50" w:rsidRPr="006C1D50" w14:paraId="59ABA685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47F31E93" w14:textId="77777777" w:rsidR="00682FD3" w:rsidRPr="006C1D50" w:rsidRDefault="00682FD3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58D760DB" w14:textId="77777777" w:rsidR="00682FD3" w:rsidRPr="006C1D50" w:rsidRDefault="00682FD3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6C1D50" w:rsidRPr="006C1D50" w14:paraId="726A0DFE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29202AEA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521B0A61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C1D50" w:rsidRPr="006C1D50" w14:paraId="0E2F1CFE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69A7B28C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  <w:hideMark/>
          </w:tcPr>
          <w:p w14:paraId="617986A4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6C1D50" w:rsidRPr="006C1D50" w14:paraId="6FFE68F0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407806D4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7AAC297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CF7F0F3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EE368CD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55386819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6C1D50" w:rsidRPr="006C1D50" w14:paraId="2D536731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0E0CA192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9F248D" w14:textId="77777777" w:rsidR="0000568C" w:rsidRPr="006C1D50" w:rsidRDefault="0000568C" w:rsidP="00330AA1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49E5C7" w14:textId="77777777" w:rsidR="0000568C" w:rsidRPr="006C1D50" w:rsidRDefault="0000568C" w:rsidP="00330AA1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00D1BE" w14:textId="77777777" w:rsidR="0000568C" w:rsidRPr="006C1D50" w:rsidRDefault="0000568C" w:rsidP="00330AA1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7B46AE" w14:textId="77777777" w:rsidR="0000568C" w:rsidRPr="006C1D50" w:rsidRDefault="0000568C" w:rsidP="00330AA1">
            <w:pP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  <w:cs/>
              </w:rPr>
            </w:pPr>
          </w:p>
        </w:tc>
      </w:tr>
      <w:tr w:rsidR="006C1D50" w:rsidRPr="006C1D50" w14:paraId="1680C257" w14:textId="77777777" w:rsidTr="00D57134">
        <w:trPr>
          <w:tblHeader/>
        </w:trPr>
        <w:tc>
          <w:tcPr>
            <w:tcW w:w="3685" w:type="dxa"/>
            <w:shd w:val="clear" w:color="auto" w:fill="auto"/>
            <w:hideMark/>
          </w:tcPr>
          <w:p w14:paraId="73AA7E84" w14:textId="77777777" w:rsidR="0000568C" w:rsidRPr="006C1D50" w:rsidRDefault="0000568C" w:rsidP="00330AA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C4853D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85599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38795F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94DA20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6C1D50" w:rsidRPr="006C1D50" w14:paraId="58DBC8AB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64AC34BD" w14:textId="77777777" w:rsidR="00F71618" w:rsidRPr="006C1D50" w:rsidRDefault="00F71618" w:rsidP="00F71618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เงินลงทุนระยะสั้น – กองทุนรวมตราสารแห่งหนี้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701E58" w14:textId="14040DC1" w:rsidR="00F71618" w:rsidRPr="006C1D50" w:rsidRDefault="00F71618" w:rsidP="00F7161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48E04D" w14:textId="7048496A" w:rsidR="00F71618" w:rsidRPr="006C1D50" w:rsidRDefault="00F71618" w:rsidP="00F71618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14</w:t>
            </w:r>
            <w:r w:rsidR="00F24F12" w:rsidRPr="006C1D50">
              <w:rPr>
                <w:rFonts w:ascii="BrowalliaUPC" w:hAnsi="BrowalliaUPC" w:cs="BrowalliaUPC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1A4A5" w14:textId="112A2D6F" w:rsidR="00F71618" w:rsidRPr="006C1D50" w:rsidRDefault="00F71618" w:rsidP="00F7161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A60A0A" w14:textId="3CB0193D" w:rsidR="00F71618" w:rsidRPr="006C1D50" w:rsidRDefault="00F71618" w:rsidP="00F7161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14</w:t>
            </w:r>
            <w:r w:rsidR="00F24F12"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8</w:t>
            </w:r>
          </w:p>
        </w:tc>
      </w:tr>
      <w:tr w:rsidR="006C1D50" w:rsidRPr="006C1D50" w14:paraId="5B4064AA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02AE3A51" w14:textId="77777777" w:rsidR="00F71618" w:rsidRPr="006C1D50" w:rsidRDefault="00F71618" w:rsidP="00F71618">
            <w:pPr>
              <w:snapToGrid w:val="0"/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FFE201" w14:textId="77777777" w:rsidR="00F71618" w:rsidRPr="006C1D50" w:rsidRDefault="00F71618" w:rsidP="00F716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8E437E" w14:textId="77777777" w:rsidR="00F71618" w:rsidRPr="006C1D50" w:rsidRDefault="00F71618" w:rsidP="00F716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BFFE62" w14:textId="77777777" w:rsidR="00F71618" w:rsidRPr="006C1D50" w:rsidRDefault="00F71618" w:rsidP="00F716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8EC5A1" w14:textId="77777777" w:rsidR="00F71618" w:rsidRPr="006C1D50" w:rsidRDefault="00F71618" w:rsidP="00F716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6C1D50" w:rsidRPr="006C1D50" w14:paraId="432593C0" w14:textId="77777777" w:rsidTr="00D57134">
        <w:trPr>
          <w:tblHeader/>
        </w:trPr>
        <w:tc>
          <w:tcPr>
            <w:tcW w:w="3685" w:type="dxa"/>
            <w:tcBorders>
              <w:bottom w:val="nil"/>
            </w:tcBorders>
            <w:shd w:val="clear" w:color="auto" w:fill="auto"/>
          </w:tcPr>
          <w:p w14:paraId="5062A9EB" w14:textId="77777777" w:rsidR="00F71618" w:rsidRPr="006C1D50" w:rsidRDefault="00F71618" w:rsidP="00F71618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41D863E" w14:textId="77777777" w:rsidR="00F71618" w:rsidRPr="006C1D50" w:rsidRDefault="00F71618" w:rsidP="00F7161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2BB3EB9D" w14:textId="77777777" w:rsidR="00F71618" w:rsidRPr="006C1D50" w:rsidRDefault="00F71618" w:rsidP="00F7161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062BFE0" w14:textId="77777777" w:rsidR="00F71618" w:rsidRPr="006C1D50" w:rsidRDefault="00F71618" w:rsidP="00F7161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767C60C" w14:textId="77777777" w:rsidR="00F71618" w:rsidRPr="006C1D50" w:rsidRDefault="00F71618" w:rsidP="00F71618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F71618" w:rsidRPr="006C1D50" w14:paraId="02ED502D" w14:textId="77777777" w:rsidTr="00D57134">
        <w:trPr>
          <w:tblHeader/>
        </w:trPr>
        <w:tc>
          <w:tcPr>
            <w:tcW w:w="3685" w:type="dxa"/>
            <w:tcBorders>
              <w:bottom w:val="nil"/>
            </w:tcBorders>
            <w:shd w:val="clear" w:color="auto" w:fill="auto"/>
            <w:hideMark/>
          </w:tcPr>
          <w:p w14:paraId="13A1FAFA" w14:textId="77777777" w:rsidR="00F71618" w:rsidRPr="006C1D50" w:rsidRDefault="00F71618" w:rsidP="00F71618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8261493" w14:textId="7EBF4C0A" w:rsidR="00F71618" w:rsidRPr="006C1D50" w:rsidRDefault="00F71618" w:rsidP="00F7161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77F01760" w14:textId="0BD516E5" w:rsidR="00F71618" w:rsidRPr="006C1D50" w:rsidRDefault="00F71618" w:rsidP="00F7161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1,020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50BDC51F" w14:textId="08DBFB07" w:rsidR="00F71618" w:rsidRPr="006C1D50" w:rsidRDefault="00F71618" w:rsidP="00F7161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B400ADC" w14:textId="7A39F8FB" w:rsidR="00F71618" w:rsidRPr="006C1D50" w:rsidRDefault="00F71618" w:rsidP="00F71618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1,020</w:t>
            </w:r>
          </w:p>
        </w:tc>
      </w:tr>
    </w:tbl>
    <w:p w14:paraId="2F678E2B" w14:textId="77777777" w:rsidR="003C55F9" w:rsidRPr="006C1D50" w:rsidRDefault="003C55F9"/>
    <w:tbl>
      <w:tblPr>
        <w:tblW w:w="8221" w:type="dxa"/>
        <w:tblInd w:w="113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1134"/>
        <w:gridCol w:w="1134"/>
        <w:gridCol w:w="1134"/>
        <w:gridCol w:w="1134"/>
      </w:tblGrid>
      <w:tr w:rsidR="006C1D50" w:rsidRPr="006C1D50" w14:paraId="021C3763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0191EDEC" w14:textId="77777777" w:rsidR="00682FD3" w:rsidRPr="006C1D50" w:rsidRDefault="00682FD3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0E7037E0" w14:textId="454070E0" w:rsidR="00682FD3" w:rsidRPr="006C1D50" w:rsidRDefault="00682FD3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</w:p>
        </w:tc>
      </w:tr>
      <w:tr w:rsidR="006C1D50" w:rsidRPr="006C1D50" w14:paraId="6F0480F2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5AE18B9C" w14:textId="77777777" w:rsidR="00D57134" w:rsidRPr="006C1D50" w:rsidRDefault="00D57134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19B5D04B" w14:textId="543717B1" w:rsidR="00D57134" w:rsidRPr="006C1D50" w:rsidRDefault="00D57134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6C1D50" w:rsidRPr="006C1D50" w14:paraId="569B7AF3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0F858E7C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11B7E366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C1D50" w:rsidRPr="006C1D50" w14:paraId="5913C154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25C88D47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  <w:hideMark/>
          </w:tcPr>
          <w:p w14:paraId="19E09DD5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</w:tr>
      <w:tr w:rsidR="006C1D50" w:rsidRPr="006C1D50" w14:paraId="07797106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65ECA242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219A9A6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D8E1FD1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0677EF4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1D7E0B05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6C1D50" w:rsidRPr="006C1D50" w14:paraId="58D48CFB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58F1A980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0087CA" w14:textId="77777777" w:rsidR="0000568C" w:rsidRPr="006C1D50" w:rsidRDefault="0000568C" w:rsidP="00330AA1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6626A1" w14:textId="77777777" w:rsidR="0000568C" w:rsidRPr="006C1D50" w:rsidRDefault="0000568C" w:rsidP="00330AA1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E4A497" w14:textId="77777777" w:rsidR="0000568C" w:rsidRPr="006C1D50" w:rsidRDefault="0000568C" w:rsidP="00330AA1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8AEDE0" w14:textId="77777777" w:rsidR="0000568C" w:rsidRPr="006C1D50" w:rsidRDefault="0000568C" w:rsidP="00330AA1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6C1D50" w:rsidRPr="006C1D50" w14:paraId="4FA8142B" w14:textId="77777777" w:rsidTr="00D57134">
        <w:trPr>
          <w:tblHeader/>
        </w:trPr>
        <w:tc>
          <w:tcPr>
            <w:tcW w:w="3685" w:type="dxa"/>
            <w:shd w:val="clear" w:color="auto" w:fill="auto"/>
            <w:hideMark/>
          </w:tcPr>
          <w:p w14:paraId="6D315485" w14:textId="77777777" w:rsidR="0000568C" w:rsidRPr="006C1D50" w:rsidRDefault="0000568C" w:rsidP="00330AA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845C45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D4708D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EE8E83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DE27C1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6C1D50" w:rsidRPr="006C1D50" w14:paraId="4642DB93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7E1A959A" w14:textId="77777777" w:rsidR="0000568C" w:rsidRPr="006C1D50" w:rsidRDefault="0000568C" w:rsidP="00330AA1">
            <w:pPr>
              <w:spacing w:line="240" w:lineRule="auto"/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เงินลงทุนระยะสั้น – กองทุนรวมตราสารแห่งหนี้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EA28EF" w14:textId="77777777" w:rsidR="0000568C" w:rsidRPr="006C1D50" w:rsidRDefault="0000568C" w:rsidP="00330AA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31398F" w14:textId="77777777" w:rsidR="0000568C" w:rsidRPr="006C1D50" w:rsidRDefault="0000568C" w:rsidP="00330AA1">
            <w:pPr>
              <w:pBdr>
                <w:bottom w:val="single" w:sz="12" w:space="1" w:color="auto"/>
              </w:pBdr>
              <w:tabs>
                <w:tab w:val="clear" w:pos="907"/>
                <w:tab w:val="left" w:pos="1051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148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79E988" w14:textId="77777777" w:rsidR="0000568C" w:rsidRPr="006C1D50" w:rsidRDefault="0000568C" w:rsidP="00330AA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00E44B" w14:textId="77777777" w:rsidR="0000568C" w:rsidRPr="006C1D50" w:rsidRDefault="0000568C" w:rsidP="00330AA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148</w:t>
            </w:r>
          </w:p>
        </w:tc>
      </w:tr>
      <w:tr w:rsidR="006C1D50" w:rsidRPr="006C1D50" w14:paraId="0C047D6D" w14:textId="77777777" w:rsidTr="00D57134">
        <w:trPr>
          <w:tblHeader/>
        </w:trPr>
        <w:tc>
          <w:tcPr>
            <w:tcW w:w="3685" w:type="dxa"/>
            <w:shd w:val="clear" w:color="auto" w:fill="auto"/>
          </w:tcPr>
          <w:p w14:paraId="0DEE7770" w14:textId="77777777" w:rsidR="0000568C" w:rsidRPr="006C1D50" w:rsidRDefault="0000568C" w:rsidP="00330AA1">
            <w:pPr>
              <w:snapToGrid w:val="0"/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68BFC9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92290F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B3DF048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37A6BD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6C1D50" w:rsidRPr="006C1D50" w14:paraId="607444C5" w14:textId="77777777" w:rsidTr="00D57134">
        <w:trPr>
          <w:tblHeader/>
        </w:trPr>
        <w:tc>
          <w:tcPr>
            <w:tcW w:w="3685" w:type="dxa"/>
            <w:tcBorders>
              <w:bottom w:val="nil"/>
            </w:tcBorders>
            <w:shd w:val="clear" w:color="auto" w:fill="auto"/>
          </w:tcPr>
          <w:p w14:paraId="234C6D21" w14:textId="77777777" w:rsidR="0000568C" w:rsidRPr="006C1D50" w:rsidRDefault="0000568C" w:rsidP="00330AA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6035D1C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0A17D803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FC6A097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20B8EDC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00568C" w:rsidRPr="006C1D50" w14:paraId="70F41228" w14:textId="77777777" w:rsidTr="00D57134">
        <w:trPr>
          <w:tblHeader/>
        </w:trPr>
        <w:tc>
          <w:tcPr>
            <w:tcW w:w="3685" w:type="dxa"/>
            <w:tcBorders>
              <w:bottom w:val="nil"/>
            </w:tcBorders>
            <w:shd w:val="clear" w:color="auto" w:fill="auto"/>
            <w:hideMark/>
          </w:tcPr>
          <w:p w14:paraId="677F11E8" w14:textId="77777777" w:rsidR="0000568C" w:rsidRPr="006C1D50" w:rsidRDefault="0000568C" w:rsidP="00330AA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0DED10B" w14:textId="77777777" w:rsidR="0000568C" w:rsidRPr="006C1D50" w:rsidRDefault="0000568C" w:rsidP="00330AA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4F064BB7" w14:textId="77777777" w:rsidR="0000568C" w:rsidRPr="006C1D50" w:rsidRDefault="0000568C" w:rsidP="00330AA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414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3F939894" w14:textId="77777777" w:rsidR="0000568C" w:rsidRPr="006C1D50" w:rsidRDefault="0000568C" w:rsidP="00330AA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bottom"/>
          </w:tcPr>
          <w:p w14:paraId="1C512B3A" w14:textId="77777777" w:rsidR="0000568C" w:rsidRPr="006C1D50" w:rsidRDefault="0000568C" w:rsidP="00330AA1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414</w:t>
            </w:r>
          </w:p>
        </w:tc>
      </w:tr>
    </w:tbl>
    <w:p w14:paraId="1EC471F5" w14:textId="77777777" w:rsidR="00203B3C" w:rsidRPr="006C1D50" w:rsidRDefault="00203B3C" w:rsidP="004376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</w:pPr>
    </w:p>
    <w:tbl>
      <w:tblPr>
        <w:tblW w:w="8221" w:type="dxa"/>
        <w:tblInd w:w="1134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1134"/>
        <w:gridCol w:w="1134"/>
        <w:gridCol w:w="1134"/>
        <w:gridCol w:w="1134"/>
      </w:tblGrid>
      <w:tr w:rsidR="006C1D50" w:rsidRPr="006C1D50" w14:paraId="6D65A2B2" w14:textId="77777777" w:rsidTr="00D57134">
        <w:trPr>
          <w:tblHeader/>
        </w:trPr>
        <w:tc>
          <w:tcPr>
            <w:tcW w:w="3685" w:type="dxa"/>
          </w:tcPr>
          <w:p w14:paraId="7BF64399" w14:textId="77777777" w:rsidR="00E76F7F" w:rsidRPr="006C1D50" w:rsidRDefault="00E76F7F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</w:tcPr>
          <w:p w14:paraId="318C45FC" w14:textId="71EDF89C" w:rsidR="00E76F7F" w:rsidRPr="006C1D50" w:rsidRDefault="00E76F7F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6C1D50" w:rsidRPr="006C1D50" w14:paraId="4EDF9DAA" w14:textId="77777777" w:rsidTr="00D57134">
        <w:trPr>
          <w:tblHeader/>
        </w:trPr>
        <w:tc>
          <w:tcPr>
            <w:tcW w:w="3685" w:type="dxa"/>
          </w:tcPr>
          <w:p w14:paraId="1263A6CE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1402EA35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6C1D50" w:rsidRPr="006C1D50" w14:paraId="3BDCACB8" w14:textId="77777777" w:rsidTr="00D57134">
        <w:trPr>
          <w:tblHeader/>
        </w:trPr>
        <w:tc>
          <w:tcPr>
            <w:tcW w:w="3685" w:type="dxa"/>
          </w:tcPr>
          <w:p w14:paraId="73B05540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vAlign w:val="bottom"/>
            <w:hideMark/>
          </w:tcPr>
          <w:p w14:paraId="4EC377ED" w14:textId="77777777" w:rsidR="0000568C" w:rsidRPr="006C1D50" w:rsidRDefault="0000568C" w:rsidP="00330AA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2563</w:t>
            </w:r>
          </w:p>
        </w:tc>
      </w:tr>
      <w:tr w:rsidR="006C1D50" w:rsidRPr="006C1D50" w14:paraId="62B72075" w14:textId="77777777" w:rsidTr="00D57134">
        <w:trPr>
          <w:tblHeader/>
        </w:trPr>
        <w:tc>
          <w:tcPr>
            <w:tcW w:w="3685" w:type="dxa"/>
          </w:tcPr>
          <w:p w14:paraId="1BDADEB8" w14:textId="77777777" w:rsidR="00682FD3" w:rsidRPr="006C1D50" w:rsidRDefault="00682FD3" w:rsidP="00682F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  <w:hideMark/>
          </w:tcPr>
          <w:p w14:paraId="369F0473" w14:textId="726D035C" w:rsidR="00682FD3" w:rsidRPr="006C1D50" w:rsidRDefault="00682FD3" w:rsidP="00682FD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0D7A6DD2" w14:textId="7E7880CD" w:rsidR="00682FD3" w:rsidRPr="006C1D50" w:rsidRDefault="00682FD3" w:rsidP="00682FD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  <w:hideMark/>
          </w:tcPr>
          <w:p w14:paraId="2CD3D40D" w14:textId="39A3401C" w:rsidR="00682FD3" w:rsidRPr="006C1D50" w:rsidRDefault="00682FD3" w:rsidP="00682FD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557ACA7E" w14:textId="009353D5" w:rsidR="00682FD3" w:rsidRPr="006C1D50" w:rsidRDefault="00682FD3" w:rsidP="00682FD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6C1D50" w:rsidRPr="006C1D50" w14:paraId="5B6A0272" w14:textId="77777777" w:rsidTr="00D57134">
        <w:trPr>
          <w:tblHeader/>
        </w:trPr>
        <w:tc>
          <w:tcPr>
            <w:tcW w:w="3685" w:type="dxa"/>
          </w:tcPr>
          <w:p w14:paraId="26651CCB" w14:textId="77777777" w:rsidR="0000568C" w:rsidRPr="006C1D50" w:rsidRDefault="0000568C" w:rsidP="00330A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00E6DFE" w14:textId="77777777" w:rsidR="0000568C" w:rsidRPr="006C1D50" w:rsidRDefault="0000568C" w:rsidP="00330AA1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149E5F60" w14:textId="77777777" w:rsidR="0000568C" w:rsidRPr="006C1D50" w:rsidRDefault="0000568C" w:rsidP="00330AA1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1ABD9EE6" w14:textId="77777777" w:rsidR="0000568C" w:rsidRPr="006C1D50" w:rsidRDefault="0000568C" w:rsidP="00330AA1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778599CB" w14:textId="77777777" w:rsidR="0000568C" w:rsidRPr="006C1D50" w:rsidRDefault="0000568C" w:rsidP="00330AA1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6C1D50" w:rsidRPr="006C1D50" w14:paraId="307D3FDD" w14:textId="77777777" w:rsidTr="00D57134">
        <w:trPr>
          <w:tblHeader/>
        </w:trPr>
        <w:tc>
          <w:tcPr>
            <w:tcW w:w="3685" w:type="dxa"/>
            <w:tcBorders>
              <w:bottom w:val="nil"/>
            </w:tcBorders>
            <w:hideMark/>
          </w:tcPr>
          <w:p w14:paraId="0CECB971" w14:textId="77777777" w:rsidR="0000568C" w:rsidRPr="006C1D50" w:rsidRDefault="0000568C" w:rsidP="00330AA1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092D859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C82C64B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FFDFDBE" w14:textId="77777777" w:rsidR="0000568C" w:rsidRPr="006C1D50" w:rsidRDefault="0000568C" w:rsidP="00330AA1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DFC3B56" w14:textId="77777777" w:rsidR="0000568C" w:rsidRPr="006C1D50" w:rsidRDefault="0000568C" w:rsidP="00330AA1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6C1D50" w:rsidRPr="006C1D50" w14:paraId="2C2C8F39" w14:textId="77777777" w:rsidTr="00D57134">
        <w:trPr>
          <w:tblHeader/>
        </w:trPr>
        <w:tc>
          <w:tcPr>
            <w:tcW w:w="3685" w:type="dxa"/>
            <w:tcBorders>
              <w:bottom w:val="nil"/>
            </w:tcBorders>
          </w:tcPr>
          <w:p w14:paraId="5007D128" w14:textId="77777777" w:rsidR="007100AD" w:rsidRPr="006C1D50" w:rsidRDefault="007100AD" w:rsidP="007100AD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6EFDD7F" w14:textId="3253244D" w:rsidR="007100AD" w:rsidRPr="006C1D50" w:rsidRDefault="007100AD" w:rsidP="007100A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B11358A" w14:textId="3AA474E4" w:rsidR="007100AD" w:rsidRPr="006C1D50" w:rsidRDefault="007100AD" w:rsidP="007100A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1,020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E3FD841" w14:textId="52251D47" w:rsidR="007100AD" w:rsidRPr="006C1D50" w:rsidRDefault="007100AD" w:rsidP="007100A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2582FC0" w14:textId="74E10D73" w:rsidR="007100AD" w:rsidRPr="006C1D50" w:rsidRDefault="007100AD" w:rsidP="007100AD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1,020</w:t>
            </w:r>
          </w:p>
        </w:tc>
      </w:tr>
      <w:tr w:rsidR="006C1D50" w:rsidRPr="006C1D50" w14:paraId="7B7BE016" w14:textId="77777777" w:rsidTr="00D57134">
        <w:trPr>
          <w:tblHeader/>
        </w:trPr>
        <w:tc>
          <w:tcPr>
            <w:tcW w:w="3685" w:type="dxa"/>
          </w:tcPr>
          <w:p w14:paraId="649C040A" w14:textId="77777777" w:rsidR="007100AD" w:rsidRPr="006C1D50" w:rsidRDefault="007100AD" w:rsidP="007100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4536" w:type="dxa"/>
            <w:gridSpan w:val="4"/>
          </w:tcPr>
          <w:p w14:paraId="52FAD2F5" w14:textId="75EF0F04" w:rsidR="007100AD" w:rsidRPr="006C1D50" w:rsidRDefault="007100AD" w:rsidP="007100AD">
            <w:pPr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6C1D50" w:rsidRPr="006C1D50" w14:paraId="4FAD63ED" w14:textId="77777777" w:rsidTr="00D57134">
        <w:trPr>
          <w:tblHeader/>
        </w:trPr>
        <w:tc>
          <w:tcPr>
            <w:tcW w:w="3685" w:type="dxa"/>
          </w:tcPr>
          <w:p w14:paraId="3AFBAEF6" w14:textId="77777777" w:rsidR="007100AD" w:rsidRPr="006C1D50" w:rsidRDefault="007100AD" w:rsidP="007100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</w:tcPr>
          <w:p w14:paraId="6473F5E6" w14:textId="6F20127F" w:rsidR="007100AD" w:rsidRPr="006C1D50" w:rsidRDefault="007100AD" w:rsidP="007100A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cs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พัน</w:t>
            </w: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บาท)</w:t>
            </w:r>
          </w:p>
        </w:tc>
      </w:tr>
      <w:tr w:rsidR="006C1D50" w:rsidRPr="006C1D50" w14:paraId="69773003" w14:textId="77777777" w:rsidTr="00D57134">
        <w:trPr>
          <w:tblHeader/>
        </w:trPr>
        <w:tc>
          <w:tcPr>
            <w:tcW w:w="3685" w:type="dxa"/>
          </w:tcPr>
          <w:p w14:paraId="5A509916" w14:textId="77777777" w:rsidR="007100AD" w:rsidRPr="006C1D50" w:rsidRDefault="007100AD" w:rsidP="007100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610DCCD0" w14:textId="77777777" w:rsidR="007100AD" w:rsidRPr="006C1D50" w:rsidRDefault="007100AD" w:rsidP="007100A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6C1D50" w:rsidRPr="006C1D50" w14:paraId="569F7226" w14:textId="77777777" w:rsidTr="00D57134">
        <w:trPr>
          <w:tblHeader/>
        </w:trPr>
        <w:tc>
          <w:tcPr>
            <w:tcW w:w="3685" w:type="dxa"/>
          </w:tcPr>
          <w:p w14:paraId="1C79C4E0" w14:textId="77777777" w:rsidR="007100AD" w:rsidRPr="006C1D50" w:rsidRDefault="007100AD" w:rsidP="007100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4536" w:type="dxa"/>
            <w:gridSpan w:val="4"/>
            <w:vAlign w:val="bottom"/>
            <w:hideMark/>
          </w:tcPr>
          <w:p w14:paraId="06827A6E" w14:textId="77777777" w:rsidR="007100AD" w:rsidRPr="006C1D50" w:rsidRDefault="007100AD" w:rsidP="007100A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</w:rPr>
              <w:t>2562</w:t>
            </w:r>
          </w:p>
        </w:tc>
      </w:tr>
      <w:tr w:rsidR="006C1D50" w:rsidRPr="006C1D50" w14:paraId="253B6C8C" w14:textId="77777777" w:rsidTr="00D57134">
        <w:trPr>
          <w:tblHeader/>
        </w:trPr>
        <w:tc>
          <w:tcPr>
            <w:tcW w:w="3685" w:type="dxa"/>
          </w:tcPr>
          <w:p w14:paraId="3DEB11BE" w14:textId="77777777" w:rsidR="007100AD" w:rsidRPr="006C1D50" w:rsidRDefault="007100AD" w:rsidP="007100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bottom"/>
            <w:hideMark/>
          </w:tcPr>
          <w:p w14:paraId="7E147C1D" w14:textId="0C744271" w:rsidR="007100AD" w:rsidRPr="006C1D50" w:rsidRDefault="007100AD" w:rsidP="007100A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72EA596C" w14:textId="365CE86C" w:rsidR="007100AD" w:rsidRPr="006C1D50" w:rsidRDefault="007100AD" w:rsidP="007100A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bottom"/>
            <w:hideMark/>
          </w:tcPr>
          <w:p w14:paraId="23756BDD" w14:textId="1F073BCA" w:rsidR="007100AD" w:rsidRPr="006C1D50" w:rsidRDefault="007100AD" w:rsidP="007100A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 xml:space="preserve">ข้อมูลระดับ </w:t>
            </w:r>
            <w:r w:rsidRPr="006C1D50">
              <w:rPr>
                <w:rFonts w:ascii="BrowalliaUPC" w:hAnsi="BrowalliaUPC" w:cs="BrowalliaUPC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bottom"/>
            <w:hideMark/>
          </w:tcPr>
          <w:p w14:paraId="6AB7B8DA" w14:textId="1337F033" w:rsidR="007100AD" w:rsidRPr="006C1D50" w:rsidRDefault="007100AD" w:rsidP="007100A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BrowalliaUPC" w:hAnsi="BrowalliaUPC" w:cs="BrowalliaUPC"/>
                <w:sz w:val="24"/>
                <w:szCs w:val="24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</w:rPr>
              <w:t>รวม</w:t>
            </w:r>
          </w:p>
        </w:tc>
      </w:tr>
      <w:tr w:rsidR="006C1D50" w:rsidRPr="006C1D50" w14:paraId="11AACE1A" w14:textId="77777777" w:rsidTr="00D57134">
        <w:trPr>
          <w:tblHeader/>
        </w:trPr>
        <w:tc>
          <w:tcPr>
            <w:tcW w:w="3685" w:type="dxa"/>
          </w:tcPr>
          <w:p w14:paraId="73BFF92B" w14:textId="77777777" w:rsidR="007100AD" w:rsidRPr="006C1D50" w:rsidRDefault="007100AD" w:rsidP="007100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76" w:hanging="276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6C6DD4F" w14:textId="77777777" w:rsidR="007100AD" w:rsidRPr="006C1D50" w:rsidRDefault="007100AD" w:rsidP="007100AD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3624EEC0" w14:textId="77777777" w:rsidR="007100AD" w:rsidRPr="006C1D50" w:rsidRDefault="007100AD" w:rsidP="007100AD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41E8076E" w14:textId="77777777" w:rsidR="007100AD" w:rsidRPr="006C1D50" w:rsidRDefault="007100AD" w:rsidP="007100AD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7D71CBF7" w14:textId="77777777" w:rsidR="007100AD" w:rsidRPr="006C1D50" w:rsidRDefault="007100AD" w:rsidP="007100AD">
            <w:pPr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6C1D50" w:rsidRPr="006C1D50" w14:paraId="0121189B" w14:textId="77777777" w:rsidTr="00D57134">
        <w:trPr>
          <w:tblHeader/>
        </w:trPr>
        <w:tc>
          <w:tcPr>
            <w:tcW w:w="3685" w:type="dxa"/>
            <w:tcBorders>
              <w:bottom w:val="nil"/>
            </w:tcBorders>
            <w:hideMark/>
          </w:tcPr>
          <w:p w14:paraId="60B1693A" w14:textId="77777777" w:rsidR="007100AD" w:rsidRPr="006C1D50" w:rsidRDefault="007100AD" w:rsidP="007100AD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11EAF3D" w14:textId="77777777" w:rsidR="007100AD" w:rsidRPr="006C1D50" w:rsidRDefault="007100AD" w:rsidP="007100A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135707B" w14:textId="77777777" w:rsidR="007100AD" w:rsidRPr="006C1D50" w:rsidRDefault="007100AD" w:rsidP="007100A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A28F6CC" w14:textId="77777777" w:rsidR="007100AD" w:rsidRPr="006C1D50" w:rsidRDefault="007100AD" w:rsidP="007100AD">
            <w:pP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090E153" w14:textId="77777777" w:rsidR="007100AD" w:rsidRPr="006C1D50" w:rsidRDefault="007100AD" w:rsidP="007100AD">
            <w:pP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</w:p>
        </w:tc>
      </w:tr>
      <w:tr w:rsidR="007100AD" w:rsidRPr="006C1D50" w14:paraId="33E4B8AF" w14:textId="77777777" w:rsidTr="00D57134">
        <w:trPr>
          <w:tblHeader/>
        </w:trPr>
        <w:tc>
          <w:tcPr>
            <w:tcW w:w="3685" w:type="dxa"/>
            <w:tcBorders>
              <w:bottom w:val="nil"/>
            </w:tcBorders>
          </w:tcPr>
          <w:p w14:paraId="6DB991B3" w14:textId="77777777" w:rsidR="007100AD" w:rsidRPr="006C1D50" w:rsidRDefault="007100AD" w:rsidP="007100AD">
            <w:pPr>
              <w:spacing w:line="240" w:lineRule="auto"/>
              <w:rPr>
                <w:rFonts w:ascii="BrowalliaUPC" w:hAnsi="BrowalliaUPC" w:cs="BrowalliaUPC"/>
                <w:b/>
                <w:bCs/>
                <w:sz w:val="24"/>
                <w:szCs w:val="24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0317845B" w14:textId="77777777" w:rsidR="007100AD" w:rsidRPr="006C1D50" w:rsidRDefault="007100AD" w:rsidP="007100A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83D4D88" w14:textId="77777777" w:rsidR="007100AD" w:rsidRPr="006C1D50" w:rsidRDefault="007100AD" w:rsidP="007100A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414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2D43646" w14:textId="77777777" w:rsidR="007100AD" w:rsidRPr="006C1D50" w:rsidRDefault="007100AD" w:rsidP="007100AD">
            <w:pPr>
              <w:pBdr>
                <w:bottom w:val="single" w:sz="12" w:space="1" w:color="auto"/>
              </w:pBdr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232DA12" w14:textId="77777777" w:rsidR="007100AD" w:rsidRPr="006C1D50" w:rsidRDefault="007100AD" w:rsidP="007100AD">
            <w:pPr>
              <w:pBdr>
                <w:bottom w:val="single" w:sz="12" w:space="1" w:color="auto"/>
              </w:pBdr>
              <w:tabs>
                <w:tab w:val="clear" w:pos="907"/>
                <w:tab w:val="left" w:pos="974"/>
              </w:tabs>
              <w:spacing w:line="240" w:lineRule="auto"/>
              <w:jc w:val="right"/>
              <w:rPr>
                <w:rFonts w:ascii="BrowalliaUPC" w:hAnsi="BrowalliaUPC" w:cs="BrowalliaUPC"/>
                <w:sz w:val="24"/>
                <w:szCs w:val="24"/>
                <w:lang w:val="en-GB"/>
              </w:rPr>
            </w:pPr>
            <w:r w:rsidRPr="006C1D50">
              <w:rPr>
                <w:rFonts w:ascii="BrowalliaUPC" w:hAnsi="BrowalliaUPC" w:cs="BrowalliaUPC"/>
                <w:sz w:val="24"/>
                <w:szCs w:val="24"/>
                <w:lang w:val="en-GB"/>
              </w:rPr>
              <w:t>414</w:t>
            </w:r>
          </w:p>
        </w:tc>
      </w:tr>
    </w:tbl>
    <w:p w14:paraId="05A6E106" w14:textId="77777777" w:rsidR="00D1546F" w:rsidRPr="006C1D50" w:rsidRDefault="00D1546F" w:rsidP="004C7694">
      <w:pPr>
        <w:jc w:val="both"/>
        <w:rPr>
          <w:rFonts w:ascii="BrowalliaUPC" w:hAnsi="BrowalliaUPC" w:cs="BrowalliaUPC"/>
          <w:b/>
          <w:bCs/>
          <w:i/>
          <w:iCs/>
          <w:sz w:val="20"/>
          <w:szCs w:val="20"/>
        </w:rPr>
      </w:pPr>
    </w:p>
    <w:p w14:paraId="46C719DE" w14:textId="2763AABE" w:rsidR="00D1546F" w:rsidRPr="006C1D50" w:rsidRDefault="00D1546F" w:rsidP="00C66129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hanging="603"/>
        <w:jc w:val="both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นโยบายการ</w:t>
      </w:r>
      <w:r w:rsidR="00BE305F" w:rsidRPr="006C1D50">
        <w:rPr>
          <w:rFonts w:ascii="BrowalliaUPC" w:hAnsi="BrowalliaUPC" w:cs="BrowalliaUPC"/>
          <w:sz w:val="28"/>
          <w:szCs w:val="28"/>
          <w:cs/>
        </w:rPr>
        <w:t>บริหาร</w:t>
      </w:r>
      <w:r w:rsidRPr="006C1D50">
        <w:rPr>
          <w:rFonts w:ascii="BrowalliaUPC" w:hAnsi="BrowalliaUPC" w:cs="BrowalliaUPC"/>
          <w:sz w:val="28"/>
          <w:szCs w:val="28"/>
          <w:cs/>
        </w:rPr>
        <w:t>ความเสี่ยงทางด้านการเงิน</w:t>
      </w:r>
      <w:r w:rsidRPr="006C1D50">
        <w:rPr>
          <w:rFonts w:ascii="BrowalliaUPC" w:hAnsi="BrowalliaUPC" w:cs="BrowalliaUPC"/>
          <w:sz w:val="28"/>
          <w:szCs w:val="28"/>
        </w:rPr>
        <w:t xml:space="preserve">   </w:t>
      </w:r>
    </w:p>
    <w:p w14:paraId="42135DFF" w14:textId="77777777" w:rsidR="009135CF" w:rsidRPr="006C1D50" w:rsidRDefault="009135CF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450"/>
        <w:jc w:val="both"/>
        <w:rPr>
          <w:rFonts w:ascii="BrowalliaUPC" w:hAnsi="BrowalliaUPC" w:cs="BrowalliaUPC"/>
          <w:b/>
          <w:bCs/>
          <w:sz w:val="28"/>
          <w:szCs w:val="28"/>
          <w:cs/>
        </w:rPr>
      </w:pPr>
    </w:p>
    <w:p w14:paraId="4D763CD7" w14:textId="26DA3F78" w:rsidR="007A7327" w:rsidRPr="006C1D50" w:rsidRDefault="00C66BB2" w:rsidP="00BE3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>ไม่มีการออก หรือถือเครื่องมือทางการเงินที่เป็นตราสารอนุพันธ์ เพื่อการเก็งกำไรหรือการค้า</w:t>
      </w:r>
    </w:p>
    <w:p w14:paraId="1A00ADFE" w14:textId="77777777" w:rsidR="00CB2911" w:rsidRPr="006C1D50" w:rsidRDefault="00CB2911" w:rsidP="00713D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345E3CCF" w14:textId="77777777" w:rsidR="00645126" w:rsidRPr="006C1D50" w:rsidRDefault="00645126" w:rsidP="0033714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6C1D50">
        <w:rPr>
          <w:rFonts w:ascii="BrowalliaUPC" w:hAnsi="BrowalliaUPC" w:cs="BrowalliaUPC"/>
          <w:sz w:val="28"/>
          <w:szCs w:val="28"/>
          <w:u w:val="single"/>
          <w:cs/>
        </w:rPr>
        <w:t>ความเสี่ยงด้านสภาพคล่อง</w:t>
      </w:r>
    </w:p>
    <w:p w14:paraId="2FFD77E5" w14:textId="61777265" w:rsidR="002511E2" w:rsidRPr="006C1D50" w:rsidRDefault="00C66BB2" w:rsidP="00FB2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ิจการและเพื่อทำให้ผลกระทบจากความผันผวนของกระแสเงินสดลดล</w:t>
      </w:r>
      <w:r w:rsidR="00D038A6" w:rsidRPr="006C1D50">
        <w:rPr>
          <w:rFonts w:ascii="BrowalliaUPC" w:hAnsi="BrowalliaUPC" w:cs="BrowalliaUPC"/>
          <w:sz w:val="28"/>
          <w:szCs w:val="28"/>
          <w:cs/>
        </w:rPr>
        <w:t>ง</w:t>
      </w:r>
    </w:p>
    <w:p w14:paraId="4FFA632F" w14:textId="363183D4" w:rsidR="00FB287A" w:rsidRPr="006C1D50" w:rsidRDefault="00FB287A" w:rsidP="00D51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5833518" w14:textId="77777777" w:rsidR="00645126" w:rsidRPr="006C1D50" w:rsidRDefault="00645126" w:rsidP="000720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6C1D50">
        <w:rPr>
          <w:rFonts w:ascii="BrowalliaUPC" w:hAnsi="BrowalliaUPC" w:cs="BrowalliaUPC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F8498F4" w14:textId="1898542F" w:rsidR="00EE4AC3" w:rsidRPr="006C1D50" w:rsidRDefault="00C66BB2" w:rsidP="000720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>ไม่มีการกระจุกตัวของลูกหนี้ที่เป็นสาระสำคัญ เนื่องจาก</w:t>
      </w:r>
      <w:r w:rsidR="000720F0"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>มีลูกค้าเป็นจำนวนมากและ</w:t>
      </w:r>
      <w:r w:rsidR="000720F0"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>มีนโยบายที่ดีในการควบคุมการให้สินเชื่อแก่ลูกหนี้ อย่างไรก็ตาม</w:t>
      </w:r>
      <w:r w:rsidR="00992183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>หากมีลูกหนี้ที่</w:t>
      </w:r>
      <w:r w:rsidR="000720F0"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>คาดว่าอาจจะมีปัญหาด้านการชำระเงินแล้ว ผู้บริหารของกิจการมีนโยบายที่จะบันทึกค่าเผื่อ</w:t>
      </w:r>
      <w:r w:rsidR="00EB25A4" w:rsidRPr="006C1D50">
        <w:rPr>
          <w:rFonts w:ascii="BrowalliaUPC" w:hAnsi="BrowalliaUPC" w:cs="BrowalliaUPC" w:hint="cs"/>
          <w:sz w:val="28"/>
          <w:szCs w:val="28"/>
          <w:cs/>
        </w:rPr>
        <w:t>ผลขาดทุนที่คาดว่าจะเกิดขึ้น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>ให้เพียงพอกับโอกาสที่จะเกิดความสูญเสียดังกล่าว</w:t>
      </w:r>
    </w:p>
    <w:p w14:paraId="04F9403D" w14:textId="77777777" w:rsidR="00F57725" w:rsidRPr="006C1D50" w:rsidRDefault="00F57725" w:rsidP="000720F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</w:p>
    <w:p w14:paraId="3E42C0C1" w14:textId="1019B82A" w:rsidR="00645126" w:rsidRPr="006C1D50" w:rsidRDefault="00645126" w:rsidP="00D325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u w:val="single"/>
          <w:cs/>
        </w:rPr>
        <w:t>ความเสี่ยงของอัตราแลกเปลี่ยน</w:t>
      </w:r>
    </w:p>
    <w:p w14:paraId="20E30E3A" w14:textId="0B380690" w:rsidR="00236476" w:rsidRPr="006C1D50" w:rsidRDefault="00BE151D" w:rsidP="00D325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 xml:space="preserve">มีรายการบางรายการเป็นเงินตราต่างประเทศ ซึ่งทำให้เกิดความเสี่ยงจากการเปลี่ยนแปลงของอัตราแลกเปลี่ยนเงินตราต่างประเทศ บริษัทได้ป้องกันความเสี่ยงจากอัตราแลกเปลี่ยนบางส่วนแล้ว ตามที่เปิดเผยในหมายเหตุ </w:t>
      </w:r>
      <w:r w:rsidR="009A0D71" w:rsidRPr="006C1D50">
        <w:rPr>
          <w:rFonts w:ascii="BrowalliaUPC" w:hAnsi="BrowalliaUPC" w:cs="BrowalliaUPC"/>
          <w:sz w:val="28"/>
          <w:szCs w:val="28"/>
          <w:lang w:val="en-GB"/>
        </w:rPr>
        <w:t>37.2</w:t>
      </w:r>
      <w:r w:rsidR="00645126" w:rsidRPr="006C1D50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645126" w:rsidRPr="006C1D50">
        <w:rPr>
          <w:rFonts w:ascii="BrowalliaUPC" w:hAnsi="BrowalliaUPC" w:cs="BrowalliaUPC"/>
          <w:sz w:val="28"/>
          <w:szCs w:val="28"/>
          <w:cs/>
          <w:lang w:val="en-GB"/>
        </w:rPr>
        <w:t>อย่างไรก็ตาม ผู้บริหารเชื่อว่าความเสี่ยงจากอัตราแลกเปลี่ยนเงินตราต่างประเทศไม่เป็นสาระสำคัญ</w:t>
      </w:r>
    </w:p>
    <w:p w14:paraId="0532F7E1" w14:textId="2E3E596F" w:rsidR="001E5F49" w:rsidRPr="006C1D50" w:rsidRDefault="001E5F49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28F9BECF" w14:textId="1019C99E" w:rsidR="00E364E1" w:rsidRPr="006C1D50" w:rsidRDefault="00E364E1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485871A3" w14:textId="040C5FBF" w:rsidR="00E364E1" w:rsidRPr="006C1D50" w:rsidRDefault="00E364E1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69C1DA95" w14:textId="4CEB68CF" w:rsidR="00E364E1" w:rsidRPr="006C1D50" w:rsidRDefault="00E364E1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4C398504" w14:textId="45AE8271" w:rsidR="00645126" w:rsidRPr="006C1D50" w:rsidRDefault="00645126" w:rsidP="00D325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lastRenderedPageBreak/>
        <w:t xml:space="preserve">ณ วันที่ </w:t>
      </w:r>
      <w:r w:rsidRPr="006C1D50">
        <w:rPr>
          <w:rFonts w:ascii="BrowalliaUPC" w:hAnsi="BrowalliaUPC" w:cs="BrowalliaUPC"/>
          <w:sz w:val="28"/>
          <w:szCs w:val="28"/>
          <w:lang w:val="en-GB"/>
        </w:rPr>
        <w:t xml:space="preserve">31 </w:t>
      </w: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 xml:space="preserve">ธันวาคม </w:t>
      </w:r>
      <w:r w:rsidRPr="006C1D50">
        <w:rPr>
          <w:rFonts w:ascii="BrowalliaUPC" w:hAnsi="BrowalliaUPC" w:cs="BrowalliaUPC"/>
          <w:sz w:val="28"/>
          <w:szCs w:val="28"/>
        </w:rPr>
        <w:t>25</w:t>
      </w:r>
      <w:r w:rsidR="00860507" w:rsidRPr="006C1D50">
        <w:rPr>
          <w:rFonts w:ascii="BrowalliaUPC" w:hAnsi="BrowalliaUPC" w:cs="BrowalliaUPC"/>
          <w:sz w:val="28"/>
          <w:szCs w:val="28"/>
        </w:rPr>
        <w:t>6</w:t>
      </w:r>
      <w:r w:rsidR="009F0AC5" w:rsidRPr="006C1D50">
        <w:rPr>
          <w:rFonts w:ascii="BrowalliaUPC" w:hAnsi="BrowalliaUPC" w:cs="BrowalliaUPC"/>
          <w:sz w:val="28"/>
          <w:szCs w:val="28"/>
        </w:rPr>
        <w:t>3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บริษัทมีหนี้สินที่เป็นเงินตราต่างประเทศดังนี้</w:t>
      </w:r>
    </w:p>
    <w:p w14:paraId="55B0BA2D" w14:textId="77777777" w:rsidR="00645126" w:rsidRPr="006C1D50" w:rsidRDefault="00645126" w:rsidP="00645126">
      <w:pPr>
        <w:tabs>
          <w:tab w:val="left" w:pos="1440"/>
          <w:tab w:val="right" w:pos="720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  <w:lang w:val="en-GB"/>
        </w:rPr>
      </w:pPr>
    </w:p>
    <w:tbl>
      <w:tblPr>
        <w:tblW w:w="8222" w:type="dxa"/>
        <w:tblInd w:w="1134" w:type="dxa"/>
        <w:tblLook w:val="04A0" w:firstRow="1" w:lastRow="0" w:firstColumn="1" w:lastColumn="0" w:noHBand="0" w:noVBand="1"/>
      </w:tblPr>
      <w:tblGrid>
        <w:gridCol w:w="2977"/>
        <w:gridCol w:w="1559"/>
        <w:gridCol w:w="284"/>
        <w:gridCol w:w="1559"/>
        <w:gridCol w:w="242"/>
        <w:gridCol w:w="1601"/>
      </w:tblGrid>
      <w:tr w:rsidR="006C1D50" w:rsidRPr="006C1D50" w14:paraId="2C8E5DD8" w14:textId="77777777" w:rsidTr="00D32580">
        <w:trPr>
          <w:trHeight w:val="214"/>
        </w:trPr>
        <w:tc>
          <w:tcPr>
            <w:tcW w:w="2977" w:type="dxa"/>
            <w:vAlign w:val="bottom"/>
          </w:tcPr>
          <w:p w14:paraId="77E33460" w14:textId="77777777" w:rsidR="00645126" w:rsidRPr="006C1D50" w:rsidRDefault="00645126" w:rsidP="00A355E8">
            <w:pPr>
              <w:spacing w:line="240" w:lineRule="auto"/>
              <w:rPr>
                <w:rFonts w:ascii="BrowalliaUPC" w:hAnsi="BrowalliaUPC" w:cs="BrowalliaUPC"/>
                <w:b/>
                <w:sz w:val="28"/>
                <w:szCs w:val="28"/>
              </w:rPr>
            </w:pP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5D3385" w14:textId="77777777" w:rsidR="00645126" w:rsidRPr="006C1D50" w:rsidRDefault="00645126" w:rsidP="00A355E8">
            <w:pPr>
              <w:pStyle w:val="Heading4"/>
              <w:framePr w:wrap="around"/>
              <w:spacing w:line="240" w:lineRule="auto"/>
              <w:ind w:left="-108" w:right="-49"/>
              <w:jc w:val="center"/>
              <w:rPr>
                <w:rFonts w:ascii="BrowalliaUPC" w:hAnsi="BrowalliaUPC" w:cs="BrowalliaUPC"/>
                <w:bCs w:val="0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6C1D50" w:rsidRPr="006C1D50" w14:paraId="07316F34" w14:textId="77777777" w:rsidTr="00D32580">
        <w:trPr>
          <w:trHeight w:val="214"/>
        </w:trPr>
        <w:tc>
          <w:tcPr>
            <w:tcW w:w="2977" w:type="dxa"/>
            <w:vAlign w:val="bottom"/>
          </w:tcPr>
          <w:p w14:paraId="6CB2E9DA" w14:textId="77777777" w:rsidR="00645126" w:rsidRPr="006C1D50" w:rsidRDefault="00645126" w:rsidP="00A355E8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6C24DDA" w14:textId="468A0B3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 xml:space="preserve">31 </w:t>
            </w:r>
            <w:r w:rsidRPr="006C1D50">
              <w:rPr>
                <w:rFonts w:ascii="BrowalliaUPC" w:hAnsi="BrowalliaUPC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>25</w:t>
            </w:r>
            <w:r w:rsidR="00860507" w:rsidRPr="006C1D50">
              <w:rPr>
                <w:rFonts w:ascii="BrowalliaUPC" w:hAnsi="BrowalliaUPC"/>
                <w:sz w:val="28"/>
                <w:szCs w:val="28"/>
                <w:lang w:val="en-GB"/>
              </w:rPr>
              <w:t>6</w:t>
            </w:r>
            <w:r w:rsidR="009F0AC5" w:rsidRPr="006C1D50">
              <w:rPr>
                <w:rFonts w:ascii="BrowalliaUPC" w:hAnsi="BrowalliaUPC"/>
                <w:sz w:val="28"/>
                <w:szCs w:val="28"/>
                <w:lang w:val="en-GB"/>
              </w:rPr>
              <w:t>3</w:t>
            </w:r>
          </w:p>
        </w:tc>
      </w:tr>
      <w:tr w:rsidR="006C1D50" w:rsidRPr="006C1D50" w14:paraId="540B92DA" w14:textId="77777777" w:rsidTr="00D32580">
        <w:trPr>
          <w:cantSplit/>
        </w:trPr>
        <w:tc>
          <w:tcPr>
            <w:tcW w:w="2977" w:type="dxa"/>
          </w:tcPr>
          <w:p w14:paraId="0E83CA8D" w14:textId="7777777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UPC" w:hAnsi="BrowalliaUPC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FE4096" w14:textId="77777777" w:rsidR="00645126" w:rsidRPr="006C1D50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/>
                <w:sz w:val="28"/>
                <w:szCs w:val="28"/>
                <w:cs/>
              </w:rPr>
              <w:t>จำนวนเงิน</w:t>
            </w:r>
          </w:p>
          <w:p w14:paraId="6500B1A0" w14:textId="77777777" w:rsidR="00645126" w:rsidRPr="006C1D50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AB4022" w14:textId="77777777" w:rsidR="00645126" w:rsidRPr="006C1D50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C83F9A" w14:textId="77777777" w:rsidR="00645126" w:rsidRPr="006C1D50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3CDC52" w14:textId="77777777" w:rsidR="00645126" w:rsidRPr="006C1D50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DD2CC7" w14:textId="77777777" w:rsidR="00645126" w:rsidRPr="006C1D50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/>
                <w:sz w:val="28"/>
                <w:szCs w:val="28"/>
                <w:cs/>
              </w:rPr>
              <w:t>จำนวนเงินเทียบเท่าเงินบาท</w:t>
            </w:r>
          </w:p>
        </w:tc>
      </w:tr>
      <w:tr w:rsidR="006C1D50" w:rsidRPr="006C1D50" w14:paraId="1563A009" w14:textId="77777777" w:rsidTr="00D32580">
        <w:trPr>
          <w:cantSplit/>
        </w:trPr>
        <w:tc>
          <w:tcPr>
            <w:tcW w:w="2977" w:type="dxa"/>
            <w:hideMark/>
          </w:tcPr>
          <w:p w14:paraId="5B0D96C0" w14:textId="77777777" w:rsidR="00645126" w:rsidRPr="006C1D50" w:rsidRDefault="00645126" w:rsidP="00A355E8">
            <w:pPr>
              <w:pStyle w:val="a8"/>
              <w:tabs>
                <w:tab w:val="left" w:pos="317"/>
              </w:tabs>
              <w:ind w:left="33"/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6C1D50">
              <w:rPr>
                <w:rFonts w:ascii="BrowalliaUPC" w:hAnsi="BrowalliaUPC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5D309F" w14:textId="7777777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191F1AAE" w14:textId="7777777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F53A9" w14:textId="7777777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53495B0D" w14:textId="7777777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6E7B3" w14:textId="7777777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  <w:tr w:rsidR="006C1D50" w:rsidRPr="006C1D50" w14:paraId="49A5C53C" w14:textId="77777777" w:rsidTr="00D32580">
        <w:trPr>
          <w:cantSplit/>
        </w:trPr>
        <w:tc>
          <w:tcPr>
            <w:tcW w:w="2977" w:type="dxa"/>
            <w:shd w:val="clear" w:color="auto" w:fill="auto"/>
            <w:hideMark/>
          </w:tcPr>
          <w:p w14:paraId="29FF433A" w14:textId="744F0853" w:rsidR="00B22846" w:rsidRPr="006C1D50" w:rsidRDefault="00B22846" w:rsidP="00B22846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bookmarkStart w:id="20" w:name="_Hlk284875292"/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59" w:type="dxa"/>
            <w:shd w:val="clear" w:color="auto" w:fill="auto"/>
          </w:tcPr>
          <w:p w14:paraId="40C2C643" w14:textId="2B79CA11" w:rsidR="00B22846" w:rsidRPr="006C1D50" w:rsidRDefault="00894C48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2,666,761</w:t>
            </w:r>
          </w:p>
        </w:tc>
        <w:tc>
          <w:tcPr>
            <w:tcW w:w="284" w:type="dxa"/>
          </w:tcPr>
          <w:p w14:paraId="0B3CC90B" w14:textId="77777777" w:rsidR="00B22846" w:rsidRPr="006C1D50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5F95029" w14:textId="11CD8819" w:rsidR="00B22846" w:rsidRPr="006C1D50" w:rsidRDefault="00BB6997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30</w:t>
            </w:r>
            <w:r w:rsidR="004F57C9" w:rsidRPr="006C1D50">
              <w:rPr>
                <w:rFonts w:ascii="BrowalliaUPC" w:hAnsi="BrowalliaUPC"/>
                <w:sz w:val="28"/>
                <w:szCs w:val="28"/>
                <w:lang w:val="en-US"/>
              </w:rPr>
              <w:t>.</w:t>
            </w: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21</w:t>
            </w:r>
          </w:p>
        </w:tc>
        <w:tc>
          <w:tcPr>
            <w:tcW w:w="242" w:type="dxa"/>
          </w:tcPr>
          <w:p w14:paraId="38851255" w14:textId="77777777" w:rsidR="00B22846" w:rsidRPr="006C1D50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641D0DC2" w14:textId="76D48EBC" w:rsidR="00B22846" w:rsidRPr="006C1D50" w:rsidRDefault="004F57C9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80,562,850</w:t>
            </w:r>
          </w:p>
        </w:tc>
      </w:tr>
      <w:tr w:rsidR="006C1D50" w:rsidRPr="006C1D50" w14:paraId="12C154AA" w14:textId="77777777" w:rsidTr="00D32580">
        <w:trPr>
          <w:cantSplit/>
        </w:trPr>
        <w:tc>
          <w:tcPr>
            <w:tcW w:w="2977" w:type="dxa"/>
            <w:shd w:val="clear" w:color="auto" w:fill="auto"/>
            <w:hideMark/>
          </w:tcPr>
          <w:p w14:paraId="778C6F00" w14:textId="5A300C5C" w:rsidR="00B22846" w:rsidRPr="006C1D50" w:rsidRDefault="00B22846" w:rsidP="00B22846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559" w:type="dxa"/>
            <w:shd w:val="clear" w:color="auto" w:fill="auto"/>
          </w:tcPr>
          <w:p w14:paraId="618B5BE4" w14:textId="3071549F" w:rsidR="00B22846" w:rsidRPr="006C1D50" w:rsidRDefault="00BB6997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2,514,560</w:t>
            </w:r>
          </w:p>
        </w:tc>
        <w:tc>
          <w:tcPr>
            <w:tcW w:w="284" w:type="dxa"/>
          </w:tcPr>
          <w:p w14:paraId="3A5134A3" w14:textId="77777777" w:rsidR="00B22846" w:rsidRPr="006C1D50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5D1FE3" w14:textId="67125BAB" w:rsidR="00B22846" w:rsidRPr="006C1D50" w:rsidRDefault="00BB6997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34</w:t>
            </w:r>
            <w:r w:rsidR="004F57C9" w:rsidRPr="006C1D50">
              <w:rPr>
                <w:rFonts w:ascii="BrowalliaUPC" w:hAnsi="BrowalliaUPC"/>
                <w:sz w:val="28"/>
                <w:szCs w:val="28"/>
                <w:lang w:val="en-US"/>
              </w:rPr>
              <w:t>.</w:t>
            </w: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39</w:t>
            </w:r>
          </w:p>
        </w:tc>
        <w:tc>
          <w:tcPr>
            <w:tcW w:w="242" w:type="dxa"/>
          </w:tcPr>
          <w:p w14:paraId="079D3D08" w14:textId="77777777" w:rsidR="00B22846" w:rsidRPr="006C1D50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363B0F28" w14:textId="23BC2F4B" w:rsidR="00B22846" w:rsidRPr="006C1D50" w:rsidRDefault="004F57C9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86,475,718</w:t>
            </w:r>
          </w:p>
        </w:tc>
      </w:tr>
      <w:tr w:rsidR="006C1D50" w:rsidRPr="006C1D50" w14:paraId="4C2B2F68" w14:textId="77777777" w:rsidTr="00D32580">
        <w:trPr>
          <w:cantSplit/>
        </w:trPr>
        <w:tc>
          <w:tcPr>
            <w:tcW w:w="2977" w:type="dxa"/>
            <w:shd w:val="clear" w:color="auto" w:fill="auto"/>
          </w:tcPr>
          <w:p w14:paraId="1DD9BD26" w14:textId="26BC05CC" w:rsidR="00B22846" w:rsidRPr="006C1D50" w:rsidRDefault="00B22846" w:rsidP="00B22846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ยู</w:t>
            </w:r>
            <w:proofErr w:type="spellStart"/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53A27E8" w14:textId="3B0AB357" w:rsidR="00B22846" w:rsidRPr="006C1D50" w:rsidRDefault="00BB6997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139,553</w:t>
            </w:r>
          </w:p>
        </w:tc>
        <w:tc>
          <w:tcPr>
            <w:tcW w:w="284" w:type="dxa"/>
          </w:tcPr>
          <w:p w14:paraId="6319C599" w14:textId="77777777" w:rsidR="00B22846" w:rsidRPr="006C1D50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EBE6202" w14:textId="47E81F31" w:rsidR="00B22846" w:rsidRPr="006C1D50" w:rsidRDefault="00BB6997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37</w:t>
            </w:r>
            <w:r w:rsidR="004F57C9" w:rsidRPr="006C1D50">
              <w:rPr>
                <w:rFonts w:ascii="BrowalliaUPC" w:hAnsi="BrowalliaUPC"/>
                <w:sz w:val="28"/>
                <w:szCs w:val="28"/>
                <w:lang w:val="en-US"/>
              </w:rPr>
              <w:t>.26</w:t>
            </w:r>
          </w:p>
        </w:tc>
        <w:tc>
          <w:tcPr>
            <w:tcW w:w="242" w:type="dxa"/>
          </w:tcPr>
          <w:p w14:paraId="18C2E85B" w14:textId="77777777" w:rsidR="00B22846" w:rsidRPr="006C1D50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0858A7D4" w14:textId="2FF0E5F7" w:rsidR="00B22846" w:rsidRPr="006C1D50" w:rsidRDefault="00D30CE8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5,199,745</w:t>
            </w:r>
          </w:p>
        </w:tc>
      </w:tr>
      <w:tr w:rsidR="00B22846" w:rsidRPr="006C1D50" w14:paraId="7876AFB7" w14:textId="77777777" w:rsidTr="00D32580">
        <w:trPr>
          <w:cantSplit/>
        </w:trPr>
        <w:tc>
          <w:tcPr>
            <w:tcW w:w="2977" w:type="dxa"/>
            <w:shd w:val="clear" w:color="auto" w:fill="auto"/>
          </w:tcPr>
          <w:p w14:paraId="2FC675E2" w14:textId="5AA6B5D5" w:rsidR="00B22846" w:rsidRPr="006C1D50" w:rsidRDefault="00B22846" w:rsidP="00B22846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ดอลลาร์สิงคโปร์</w:t>
            </w:r>
          </w:p>
        </w:tc>
        <w:tc>
          <w:tcPr>
            <w:tcW w:w="1559" w:type="dxa"/>
            <w:shd w:val="clear" w:color="auto" w:fill="auto"/>
          </w:tcPr>
          <w:p w14:paraId="6BA5356B" w14:textId="763AF911" w:rsidR="00B22846" w:rsidRPr="006C1D50" w:rsidRDefault="00BB6997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40,213</w:t>
            </w:r>
          </w:p>
        </w:tc>
        <w:tc>
          <w:tcPr>
            <w:tcW w:w="284" w:type="dxa"/>
          </w:tcPr>
          <w:p w14:paraId="3BFF2D4D" w14:textId="77777777" w:rsidR="00B22846" w:rsidRPr="006C1D50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79BE4F" w14:textId="1F7DC057" w:rsidR="00B22846" w:rsidRPr="006C1D50" w:rsidRDefault="004F57C9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22.95</w:t>
            </w:r>
          </w:p>
        </w:tc>
        <w:tc>
          <w:tcPr>
            <w:tcW w:w="242" w:type="dxa"/>
          </w:tcPr>
          <w:p w14:paraId="2486C6A6" w14:textId="77777777" w:rsidR="00B22846" w:rsidRPr="006C1D50" w:rsidRDefault="00B22846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601" w:type="dxa"/>
          </w:tcPr>
          <w:p w14:paraId="617FA1FF" w14:textId="46A95571" w:rsidR="00B22846" w:rsidRPr="006C1D50" w:rsidRDefault="00D30CE8" w:rsidP="00B22846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922,888</w:t>
            </w:r>
          </w:p>
        </w:tc>
      </w:tr>
      <w:bookmarkEnd w:id="20"/>
    </w:tbl>
    <w:p w14:paraId="754D7083" w14:textId="77777777" w:rsidR="005C2B72" w:rsidRPr="006C1D50" w:rsidRDefault="005C2B72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tbl>
      <w:tblPr>
        <w:tblW w:w="8218" w:type="dxa"/>
        <w:tblInd w:w="1134" w:type="dxa"/>
        <w:tblLook w:val="04A0" w:firstRow="1" w:lastRow="0" w:firstColumn="1" w:lastColumn="0" w:noHBand="0" w:noVBand="1"/>
      </w:tblPr>
      <w:tblGrid>
        <w:gridCol w:w="2977"/>
        <w:gridCol w:w="1559"/>
        <w:gridCol w:w="284"/>
        <w:gridCol w:w="1559"/>
        <w:gridCol w:w="242"/>
        <w:gridCol w:w="1597"/>
      </w:tblGrid>
      <w:tr w:rsidR="006C1D50" w:rsidRPr="006C1D50" w14:paraId="6EB3EAD1" w14:textId="77777777" w:rsidTr="00D32580">
        <w:trPr>
          <w:trHeight w:val="214"/>
        </w:trPr>
        <w:tc>
          <w:tcPr>
            <w:tcW w:w="2977" w:type="dxa"/>
            <w:vAlign w:val="bottom"/>
          </w:tcPr>
          <w:p w14:paraId="3CB42752" w14:textId="77777777" w:rsidR="00645126" w:rsidRPr="006C1D50" w:rsidRDefault="00645126" w:rsidP="00A355E8">
            <w:pPr>
              <w:spacing w:line="240" w:lineRule="auto"/>
              <w:rPr>
                <w:rFonts w:ascii="BrowalliaUPC" w:hAnsi="BrowalliaUPC" w:cs="BrowalliaUPC"/>
                <w:b/>
                <w:sz w:val="28"/>
                <w:szCs w:val="28"/>
              </w:rPr>
            </w:pPr>
          </w:p>
        </w:tc>
        <w:tc>
          <w:tcPr>
            <w:tcW w:w="52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14:paraId="66553A8C" w14:textId="77777777" w:rsidR="00645126" w:rsidRPr="006C1D50" w:rsidRDefault="00645126" w:rsidP="00A355E8">
            <w:pPr>
              <w:pStyle w:val="Heading4"/>
              <w:framePr w:wrap="around"/>
              <w:spacing w:line="240" w:lineRule="auto"/>
              <w:ind w:left="-108" w:right="-49"/>
              <w:jc w:val="center"/>
              <w:rPr>
                <w:rFonts w:ascii="BrowalliaUPC" w:hAnsi="BrowalliaUPC" w:cs="BrowalliaUPC"/>
                <w:bCs w:val="0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bCs w:val="0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C1D50" w:rsidRPr="006C1D50" w14:paraId="4ADDB01E" w14:textId="77777777" w:rsidTr="00D32580">
        <w:trPr>
          <w:trHeight w:val="214"/>
        </w:trPr>
        <w:tc>
          <w:tcPr>
            <w:tcW w:w="2977" w:type="dxa"/>
            <w:vAlign w:val="bottom"/>
          </w:tcPr>
          <w:p w14:paraId="07444B97" w14:textId="77777777" w:rsidR="00645126" w:rsidRPr="006C1D50" w:rsidRDefault="00645126" w:rsidP="00A355E8">
            <w:pPr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52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14967A" w14:textId="13D2B2B3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 xml:space="preserve">31 </w:t>
            </w:r>
            <w:r w:rsidRPr="006C1D50">
              <w:rPr>
                <w:rFonts w:ascii="BrowalliaUPC" w:hAnsi="BrowalliaUPC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>25</w:t>
            </w:r>
            <w:r w:rsidR="00860507" w:rsidRPr="006C1D50">
              <w:rPr>
                <w:rFonts w:ascii="BrowalliaUPC" w:hAnsi="BrowalliaUPC"/>
                <w:sz w:val="28"/>
                <w:szCs w:val="28"/>
                <w:lang w:val="en-GB"/>
              </w:rPr>
              <w:t>6</w:t>
            </w:r>
            <w:r w:rsidR="009F0AC5" w:rsidRPr="006C1D50">
              <w:rPr>
                <w:rFonts w:ascii="BrowalliaUPC" w:hAnsi="BrowalliaUPC"/>
                <w:sz w:val="28"/>
                <w:szCs w:val="28"/>
                <w:lang w:val="en-GB"/>
              </w:rPr>
              <w:t>3</w:t>
            </w:r>
          </w:p>
        </w:tc>
      </w:tr>
      <w:tr w:rsidR="006C1D50" w:rsidRPr="006C1D50" w14:paraId="6D2108E3" w14:textId="77777777" w:rsidTr="00D32580">
        <w:trPr>
          <w:cantSplit/>
        </w:trPr>
        <w:tc>
          <w:tcPr>
            <w:tcW w:w="2977" w:type="dxa"/>
          </w:tcPr>
          <w:p w14:paraId="35BA5B05" w14:textId="7777777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ind w:left="-54" w:hanging="54"/>
              <w:rPr>
                <w:rFonts w:ascii="BrowalliaUPC" w:hAnsi="BrowalliaUPC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2ACC7" w14:textId="77777777" w:rsidR="00645126" w:rsidRPr="006C1D50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/>
                <w:sz w:val="28"/>
                <w:szCs w:val="28"/>
                <w:cs/>
              </w:rPr>
              <w:t>จำนวนเงิน</w:t>
            </w:r>
          </w:p>
          <w:p w14:paraId="1DEB1F98" w14:textId="77777777" w:rsidR="00645126" w:rsidRPr="006C1D50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cs/>
              </w:rPr>
              <w:t>ตราต่างประเทศ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7C0C4" w14:textId="77777777" w:rsidR="00645126" w:rsidRPr="006C1D50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B0208" w14:textId="77777777" w:rsidR="00645126" w:rsidRPr="006C1D50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cs/>
              </w:rPr>
              <w:t>อัตราแลกเปลี่ยนที่บันทึกบัญชี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9DD26" w14:textId="77777777" w:rsidR="00645126" w:rsidRPr="006C1D50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15D889" w14:textId="77777777" w:rsidR="00645126" w:rsidRPr="006C1D50" w:rsidRDefault="00645126" w:rsidP="00A355E8">
            <w:pPr>
              <w:pStyle w:val="a8"/>
              <w:tabs>
                <w:tab w:val="left" w:pos="709"/>
              </w:tabs>
              <w:ind w:left="-108" w:right="-108"/>
              <w:jc w:val="center"/>
              <w:rPr>
                <w:rFonts w:ascii="BrowalliaUPC" w:hAnsi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/>
                <w:sz w:val="28"/>
                <w:szCs w:val="28"/>
                <w:cs/>
              </w:rPr>
              <w:t>จำนวนเงินเทียบเท่าเงินบาท</w:t>
            </w:r>
          </w:p>
        </w:tc>
      </w:tr>
      <w:tr w:rsidR="006C1D50" w:rsidRPr="006C1D50" w14:paraId="0394C94E" w14:textId="77777777" w:rsidTr="00D32580">
        <w:trPr>
          <w:cantSplit/>
        </w:trPr>
        <w:tc>
          <w:tcPr>
            <w:tcW w:w="2977" w:type="dxa"/>
            <w:hideMark/>
          </w:tcPr>
          <w:p w14:paraId="275ED5E4" w14:textId="77777777" w:rsidR="00645126" w:rsidRPr="006C1D50" w:rsidRDefault="00645126" w:rsidP="00A355E8">
            <w:pPr>
              <w:pStyle w:val="a8"/>
              <w:tabs>
                <w:tab w:val="left" w:pos="317"/>
              </w:tabs>
              <w:ind w:left="33"/>
              <w:rPr>
                <w:rFonts w:ascii="BrowalliaUPC" w:hAnsi="BrowalliaUPC"/>
                <w:sz w:val="28"/>
                <w:szCs w:val="28"/>
                <w:u w:val="single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u w:val="single"/>
                <w:cs/>
                <w:lang w:val="en-GB"/>
              </w:rPr>
              <w:t>เจ้าหนี้</w:t>
            </w:r>
            <w:r w:rsidRPr="006C1D50">
              <w:rPr>
                <w:rFonts w:ascii="BrowalliaUPC" w:hAnsi="BrowalliaUPC"/>
                <w:sz w:val="28"/>
                <w:szCs w:val="28"/>
                <w:u w:val="single"/>
                <w:cs/>
              </w:rPr>
              <w:t>การค้า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0552E" w14:textId="7777777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4B10BF3F" w14:textId="7777777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59F57" w14:textId="7777777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242" w:type="dxa"/>
          </w:tcPr>
          <w:p w14:paraId="0D3EA313" w14:textId="7777777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02DAE8" w14:textId="77777777" w:rsidR="00645126" w:rsidRPr="006C1D50" w:rsidRDefault="00645126" w:rsidP="00A355E8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</w:tr>
      <w:tr w:rsidR="006C1D50" w:rsidRPr="006C1D50" w14:paraId="531ADB9D" w14:textId="77777777" w:rsidTr="00D32580">
        <w:trPr>
          <w:cantSplit/>
        </w:trPr>
        <w:tc>
          <w:tcPr>
            <w:tcW w:w="2977" w:type="dxa"/>
            <w:hideMark/>
          </w:tcPr>
          <w:p w14:paraId="7DFB72B3" w14:textId="77777777" w:rsidR="00F83157" w:rsidRPr="006C1D50" w:rsidRDefault="00F83157" w:rsidP="00F83157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lang w:val="en-GB" w:bidi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ดอลลาร์สหรัฐ</w:t>
            </w:r>
          </w:p>
        </w:tc>
        <w:tc>
          <w:tcPr>
            <w:tcW w:w="1559" w:type="dxa"/>
          </w:tcPr>
          <w:p w14:paraId="326C342A" w14:textId="6A93850E" w:rsidR="00F83157" w:rsidRPr="006C1D50" w:rsidRDefault="00F83157" w:rsidP="00F83157">
            <w:pPr>
              <w:pStyle w:val="a8"/>
              <w:tabs>
                <w:tab w:val="left" w:pos="0"/>
                <w:tab w:val="left" w:pos="709"/>
                <w:tab w:val="left" w:pos="1152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2,644,701</w:t>
            </w:r>
          </w:p>
        </w:tc>
        <w:tc>
          <w:tcPr>
            <w:tcW w:w="284" w:type="dxa"/>
          </w:tcPr>
          <w:p w14:paraId="7C1A01E6" w14:textId="77777777" w:rsidR="00F83157" w:rsidRPr="006C1D50" w:rsidRDefault="00F83157" w:rsidP="00F83157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CC7E22C" w14:textId="0A14698F" w:rsidR="00F83157" w:rsidRPr="006C1D50" w:rsidRDefault="00F83157" w:rsidP="00F83157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>30.2</w:t>
            </w:r>
            <w:r w:rsidR="00CA5DC1" w:rsidRPr="006C1D50">
              <w:rPr>
                <w:rFonts w:ascii="BrowalliaUPC" w:hAnsi="BrowalliaUPC"/>
                <w:sz w:val="28"/>
                <w:szCs w:val="28"/>
                <w:lang w:val="en-GB"/>
              </w:rPr>
              <w:t>1</w:t>
            </w:r>
          </w:p>
        </w:tc>
        <w:tc>
          <w:tcPr>
            <w:tcW w:w="242" w:type="dxa"/>
          </w:tcPr>
          <w:p w14:paraId="6B3C7126" w14:textId="77777777" w:rsidR="00F83157" w:rsidRPr="006C1D50" w:rsidRDefault="00F83157" w:rsidP="00F83157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08CD9D5E" w14:textId="5BB50118" w:rsidR="00F83157" w:rsidRPr="006C1D50" w:rsidRDefault="00F83157" w:rsidP="00F83157">
            <w:pPr>
              <w:pStyle w:val="a8"/>
              <w:tabs>
                <w:tab w:val="left" w:pos="0"/>
                <w:tab w:val="left" w:pos="709"/>
                <w:tab w:val="left" w:pos="1385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>79,8</w:t>
            </w:r>
            <w:r w:rsidR="00CC3282" w:rsidRPr="006C1D50">
              <w:rPr>
                <w:rFonts w:ascii="BrowalliaUPC" w:hAnsi="BrowalliaUPC"/>
                <w:sz w:val="28"/>
                <w:szCs w:val="28"/>
                <w:lang w:val="en-GB"/>
              </w:rPr>
              <w:t>96</w:t>
            </w: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>,</w:t>
            </w:r>
            <w:r w:rsidR="00CC3282" w:rsidRPr="006C1D50">
              <w:rPr>
                <w:rFonts w:ascii="BrowalliaUPC" w:hAnsi="BrowalliaUPC"/>
                <w:sz w:val="28"/>
                <w:szCs w:val="28"/>
                <w:lang w:val="en-GB"/>
              </w:rPr>
              <w:t>417</w:t>
            </w:r>
          </w:p>
        </w:tc>
      </w:tr>
      <w:tr w:rsidR="006C1D50" w:rsidRPr="006C1D50" w14:paraId="117BE34E" w14:textId="77777777" w:rsidTr="00D32580">
        <w:trPr>
          <w:cantSplit/>
        </w:trPr>
        <w:tc>
          <w:tcPr>
            <w:tcW w:w="2977" w:type="dxa"/>
            <w:hideMark/>
          </w:tcPr>
          <w:p w14:paraId="48680647" w14:textId="77777777" w:rsidR="0085057F" w:rsidRPr="006C1D50" w:rsidRDefault="0085057F" w:rsidP="0085057F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lang w:bidi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สวิตเซอร์แลนด์</w:t>
            </w:r>
          </w:p>
        </w:tc>
        <w:tc>
          <w:tcPr>
            <w:tcW w:w="1559" w:type="dxa"/>
          </w:tcPr>
          <w:p w14:paraId="59C5AF61" w14:textId="73AA86C4" w:rsidR="0085057F" w:rsidRPr="006C1D50" w:rsidRDefault="0085057F" w:rsidP="0085057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US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2,514,560</w:t>
            </w:r>
          </w:p>
        </w:tc>
        <w:tc>
          <w:tcPr>
            <w:tcW w:w="284" w:type="dxa"/>
          </w:tcPr>
          <w:p w14:paraId="0FE5F10F" w14:textId="77777777" w:rsidR="0085057F" w:rsidRPr="006C1D50" w:rsidRDefault="0085057F" w:rsidP="0085057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35D979B" w14:textId="72B428CD" w:rsidR="0085057F" w:rsidRPr="006C1D50" w:rsidRDefault="0085057F" w:rsidP="0085057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34.39</w:t>
            </w:r>
          </w:p>
        </w:tc>
        <w:tc>
          <w:tcPr>
            <w:tcW w:w="242" w:type="dxa"/>
          </w:tcPr>
          <w:p w14:paraId="388DCFE7" w14:textId="77777777" w:rsidR="0085057F" w:rsidRPr="006C1D50" w:rsidRDefault="0085057F" w:rsidP="0085057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336DAC68" w14:textId="6098FB7D" w:rsidR="0085057F" w:rsidRPr="006C1D50" w:rsidRDefault="0085057F" w:rsidP="0085057F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US"/>
              </w:rPr>
              <w:t>86,475,718</w:t>
            </w:r>
          </w:p>
        </w:tc>
      </w:tr>
      <w:tr w:rsidR="00F83157" w:rsidRPr="006C1D50" w14:paraId="418497FC" w14:textId="77777777" w:rsidTr="00D32580">
        <w:trPr>
          <w:cantSplit/>
        </w:trPr>
        <w:tc>
          <w:tcPr>
            <w:tcW w:w="2977" w:type="dxa"/>
          </w:tcPr>
          <w:p w14:paraId="58CBF2CA" w14:textId="77777777" w:rsidR="00F83157" w:rsidRPr="006C1D50" w:rsidRDefault="00F83157" w:rsidP="00F83157">
            <w:pPr>
              <w:pStyle w:val="CharCharCharCharCharCharCharCharCharCharChar1"/>
              <w:tabs>
                <w:tab w:val="left" w:pos="276"/>
              </w:tabs>
              <w:spacing w:after="0" w:line="240" w:lineRule="auto"/>
              <w:ind w:left="276"/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ยู</w:t>
            </w:r>
            <w:proofErr w:type="spellStart"/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 w:bidi="th-TH"/>
              </w:rPr>
              <w:t>โร</w:t>
            </w:r>
            <w:proofErr w:type="spellEnd"/>
          </w:p>
        </w:tc>
        <w:tc>
          <w:tcPr>
            <w:tcW w:w="1559" w:type="dxa"/>
          </w:tcPr>
          <w:p w14:paraId="232E05DA" w14:textId="481F8A3E" w:rsidR="00F83157" w:rsidRPr="006C1D50" w:rsidRDefault="00F83157" w:rsidP="00F83157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>139,553</w:t>
            </w:r>
          </w:p>
        </w:tc>
        <w:tc>
          <w:tcPr>
            <w:tcW w:w="284" w:type="dxa"/>
          </w:tcPr>
          <w:p w14:paraId="37A34733" w14:textId="77777777" w:rsidR="00F83157" w:rsidRPr="006C1D50" w:rsidRDefault="00F83157" w:rsidP="00F83157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0DEF428D" w14:textId="2E35F952" w:rsidR="00F83157" w:rsidRPr="006C1D50" w:rsidRDefault="00F83157" w:rsidP="00F83157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>37.2</w:t>
            </w:r>
            <w:r w:rsidR="00CA5DC1" w:rsidRPr="006C1D50">
              <w:rPr>
                <w:rFonts w:ascii="BrowalliaUPC" w:hAnsi="BrowalliaUPC"/>
                <w:sz w:val="28"/>
                <w:szCs w:val="28"/>
                <w:lang w:val="en-GB"/>
              </w:rPr>
              <w:t>6</w:t>
            </w:r>
          </w:p>
        </w:tc>
        <w:tc>
          <w:tcPr>
            <w:tcW w:w="242" w:type="dxa"/>
          </w:tcPr>
          <w:p w14:paraId="2ED8D897" w14:textId="77777777" w:rsidR="00F83157" w:rsidRPr="006C1D50" w:rsidRDefault="00F83157" w:rsidP="00F83157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</w:p>
        </w:tc>
        <w:tc>
          <w:tcPr>
            <w:tcW w:w="1597" w:type="dxa"/>
          </w:tcPr>
          <w:p w14:paraId="4FF9E9A1" w14:textId="67AA90FC" w:rsidR="00F83157" w:rsidRPr="006C1D50" w:rsidRDefault="00F83157" w:rsidP="00F83157">
            <w:pPr>
              <w:pStyle w:val="a8"/>
              <w:tabs>
                <w:tab w:val="left" w:pos="0"/>
                <w:tab w:val="left" w:pos="709"/>
              </w:tabs>
              <w:jc w:val="right"/>
              <w:rPr>
                <w:rFonts w:ascii="BrowalliaUPC" w:hAnsi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/>
                <w:sz w:val="28"/>
                <w:szCs w:val="28"/>
                <w:lang w:val="en-GB"/>
              </w:rPr>
              <w:t>5,199,</w:t>
            </w:r>
            <w:r w:rsidR="00CC3282" w:rsidRPr="006C1D50">
              <w:rPr>
                <w:rFonts w:ascii="BrowalliaUPC" w:hAnsi="BrowalliaUPC"/>
                <w:sz w:val="28"/>
                <w:szCs w:val="28"/>
                <w:lang w:val="en-GB"/>
              </w:rPr>
              <w:t>745</w:t>
            </w:r>
          </w:p>
        </w:tc>
      </w:tr>
    </w:tbl>
    <w:p w14:paraId="19833B8F" w14:textId="77777777" w:rsidR="00DD70E5" w:rsidRPr="006C1D50" w:rsidRDefault="00DD70E5" w:rsidP="00645126">
      <w:pPr>
        <w:pStyle w:val="Preformatted"/>
        <w:tabs>
          <w:tab w:val="clear" w:pos="0"/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  <w:tab w:val="clear" w:pos="9590"/>
          <w:tab w:val="left" w:pos="567"/>
        </w:tabs>
        <w:ind w:right="-2"/>
        <w:rPr>
          <w:rFonts w:ascii="BrowalliaUPC" w:hAnsi="BrowalliaUPC" w:cs="BrowalliaUPC"/>
          <w:sz w:val="28"/>
          <w:szCs w:val="28"/>
          <w:u w:val="single"/>
        </w:rPr>
      </w:pPr>
    </w:p>
    <w:p w14:paraId="7D4E208A" w14:textId="77777777" w:rsidR="00645126" w:rsidRPr="006C1D50" w:rsidRDefault="00645126" w:rsidP="004A01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  <w:u w:val="single"/>
          <w:cs/>
        </w:rPr>
      </w:pPr>
      <w:r w:rsidRPr="006C1D50">
        <w:rPr>
          <w:rFonts w:ascii="BrowalliaUPC" w:hAnsi="BrowalliaUPC" w:cs="BrowalliaUPC"/>
          <w:sz w:val="28"/>
          <w:szCs w:val="28"/>
          <w:u w:val="single"/>
          <w:cs/>
        </w:rPr>
        <w:t>ความเสี่ยงของอัตราดอกเบี้ย</w:t>
      </w:r>
    </w:p>
    <w:p w14:paraId="623C1DD8" w14:textId="263AFFBB" w:rsidR="006E6C6C" w:rsidRPr="006C1D50" w:rsidRDefault="00645126" w:rsidP="004A01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ความเสี่ยงจากอัตราดอกเบี้ย หมายถึง ความเสี่ยงที่เกิดจากการเปลี่ยนแปลงของอัตราดอกเบี้ยในตลาดในอนาคต ซึ่งส่งผลกระทบต่อกระแสเงินสดของ</w:t>
      </w:r>
      <w:r w:rsidR="009C2DF9"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="009C2DF9"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เนื่องจากเงินกู้ยืมส่วนใหญ่มีอัตราดอกเบี้ยแบบลอยตัว </w:t>
      </w:r>
      <w:r w:rsidR="009C2DF9" w:rsidRPr="006C1D50">
        <w:rPr>
          <w:rFonts w:ascii="BrowalliaUPC" w:hAnsi="BrowalliaUPC" w:cs="BrowalliaUPC"/>
          <w:sz w:val="28"/>
          <w:szCs w:val="28"/>
          <w:cs/>
        </w:rPr>
        <w:t>กลุ่มบริษัท</w:t>
      </w:r>
      <w:r w:rsidRPr="006C1D50">
        <w:rPr>
          <w:rFonts w:ascii="BrowalliaUPC" w:hAnsi="BrowalliaUPC" w:cs="BrowalliaUPC"/>
          <w:sz w:val="28"/>
          <w:szCs w:val="28"/>
          <w:cs/>
        </w:rPr>
        <w:t>มีความเสี่ยงด้านอัตราดอกเบี้ยของกระแสเงินสดที่เกิดจากเงินกู้ยืม โดยความเสี่ยงจากอัตราดอกเบี้ยดังกล่าวเกิดจากความเปลี่ยนแปลงของอัตราดอกเบี้ยในตลาด</w:t>
      </w:r>
    </w:p>
    <w:p w14:paraId="08E298E9" w14:textId="77777777" w:rsidR="006E6C6C" w:rsidRPr="006C1D50" w:rsidRDefault="006E6C6C" w:rsidP="006E6C6C">
      <w:pPr>
        <w:tabs>
          <w:tab w:val="clear" w:pos="227"/>
          <w:tab w:val="clear" w:pos="454"/>
          <w:tab w:val="left" w:pos="540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</w:p>
    <w:p w14:paraId="75C6518F" w14:textId="1076C415" w:rsidR="00773C56" w:rsidRPr="006C1D50" w:rsidRDefault="00645126" w:rsidP="006E456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ind w:left="117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Pr="006C1D50">
        <w:rPr>
          <w:rFonts w:ascii="BrowalliaUPC" w:hAnsi="BrowalliaUPC" w:cs="BrowalliaUPC"/>
          <w:sz w:val="28"/>
          <w:szCs w:val="28"/>
        </w:rPr>
        <w:t>31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ธันวาคม </w:t>
      </w:r>
      <w:r w:rsidRPr="006C1D50">
        <w:rPr>
          <w:rFonts w:ascii="BrowalliaUPC" w:hAnsi="BrowalliaUPC" w:cs="BrowalliaUPC"/>
          <w:sz w:val="28"/>
          <w:szCs w:val="28"/>
        </w:rPr>
        <w:t>25</w:t>
      </w:r>
      <w:r w:rsidR="00860507" w:rsidRPr="006C1D50">
        <w:rPr>
          <w:rFonts w:ascii="BrowalliaUPC" w:hAnsi="BrowalliaUPC" w:cs="BrowalliaUPC"/>
          <w:sz w:val="28"/>
          <w:szCs w:val="28"/>
        </w:rPr>
        <w:t>6</w:t>
      </w:r>
      <w:r w:rsidR="009F0AC5" w:rsidRPr="006C1D50">
        <w:rPr>
          <w:rFonts w:ascii="BrowalliaUPC" w:hAnsi="BrowalliaUPC" w:cs="BrowalliaUPC"/>
          <w:sz w:val="28"/>
          <w:szCs w:val="28"/>
        </w:rPr>
        <w:t>3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6C1D50">
        <w:rPr>
          <w:rFonts w:ascii="BrowalliaUPC" w:hAnsi="BrowalliaUPC" w:cs="BrowalliaUPC"/>
          <w:sz w:val="28"/>
          <w:szCs w:val="28"/>
        </w:rPr>
        <w:t>25</w:t>
      </w:r>
      <w:r w:rsidR="00C76308" w:rsidRPr="006C1D50">
        <w:rPr>
          <w:rFonts w:ascii="BrowalliaUPC" w:hAnsi="BrowalliaUPC" w:cs="BrowalliaUPC"/>
          <w:sz w:val="28"/>
          <w:szCs w:val="28"/>
        </w:rPr>
        <w:t>6</w:t>
      </w:r>
      <w:r w:rsidR="009F0AC5" w:rsidRPr="006C1D50">
        <w:rPr>
          <w:rFonts w:ascii="BrowalliaUPC" w:hAnsi="BrowalliaUPC" w:cs="BrowalliaUPC"/>
          <w:sz w:val="28"/>
          <w:szCs w:val="28"/>
        </w:rPr>
        <w:t>2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สินทรัพย์ทางการเงินและหนี้สินทางการเงินที่มีความเสี่ยงด้านราคา และด้านกระแสเงินสดอันเกิดจากการเปลี่ยนแปลงอัตราดอกเบี้ยสรุปได้ดังนี้</w:t>
      </w:r>
    </w:p>
    <w:p w14:paraId="52C78ECD" w14:textId="409F6FEA" w:rsidR="00814695" w:rsidRPr="006C1D50" w:rsidRDefault="00814695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567"/>
        </w:tabs>
        <w:spacing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  <w:sectPr w:rsidR="00814695" w:rsidRPr="006C1D50" w:rsidSect="002439F2">
          <w:footerReference w:type="default" r:id="rId14"/>
          <w:pgSz w:w="11909" w:h="16834" w:code="9"/>
          <w:pgMar w:top="1440" w:right="1136" w:bottom="1259" w:left="1418" w:header="992" w:footer="370" w:gutter="0"/>
          <w:cols w:space="720"/>
          <w:docGrid w:linePitch="245"/>
        </w:sectPr>
      </w:pPr>
    </w:p>
    <w:tbl>
      <w:tblPr>
        <w:tblpPr w:leftFromText="180" w:rightFromText="180" w:vertAnchor="page" w:horzAnchor="margin" w:tblpY="1739"/>
        <w:tblW w:w="14670" w:type="dxa"/>
        <w:tblLayout w:type="fixed"/>
        <w:tblLook w:val="01E0" w:firstRow="1" w:lastRow="1" w:firstColumn="1" w:lastColumn="1" w:noHBand="0" w:noVBand="0"/>
      </w:tblPr>
      <w:tblGrid>
        <w:gridCol w:w="2624"/>
        <w:gridCol w:w="1044"/>
        <w:gridCol w:w="799"/>
        <w:gridCol w:w="717"/>
        <w:gridCol w:w="770"/>
        <w:gridCol w:w="1134"/>
        <w:gridCol w:w="1294"/>
        <w:gridCol w:w="1046"/>
        <w:gridCol w:w="800"/>
        <w:gridCol w:w="971"/>
        <w:gridCol w:w="850"/>
        <w:gridCol w:w="1418"/>
        <w:gridCol w:w="1203"/>
      </w:tblGrid>
      <w:tr w:rsidR="006C1D50" w:rsidRPr="006C1D50" w14:paraId="225386A3" w14:textId="77777777" w:rsidTr="00C13DD2">
        <w:tc>
          <w:tcPr>
            <w:tcW w:w="2624" w:type="dxa"/>
            <w:shd w:val="clear" w:color="auto" w:fill="auto"/>
          </w:tcPr>
          <w:p w14:paraId="1CA02264" w14:textId="77777777" w:rsidR="00B7390E" w:rsidRPr="006C1D50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2046" w:type="dxa"/>
            <w:gridSpan w:val="12"/>
          </w:tcPr>
          <w:p w14:paraId="4654126C" w14:textId="77777777" w:rsidR="00B7390E" w:rsidRPr="006C1D50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พันบาท)</w:t>
            </w:r>
          </w:p>
        </w:tc>
      </w:tr>
      <w:tr w:rsidR="006C1D50" w:rsidRPr="006C1D50" w14:paraId="45E2F163" w14:textId="77777777" w:rsidTr="00C13DD2">
        <w:tc>
          <w:tcPr>
            <w:tcW w:w="2624" w:type="dxa"/>
            <w:shd w:val="clear" w:color="auto" w:fill="auto"/>
          </w:tcPr>
          <w:p w14:paraId="7960E70A" w14:textId="77777777" w:rsidR="00B7390E" w:rsidRPr="006C1D50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2046" w:type="dxa"/>
            <w:gridSpan w:val="12"/>
          </w:tcPr>
          <w:p w14:paraId="158C63F2" w14:textId="0F93CD99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>256</w:t>
            </w:r>
            <w:r w:rsidR="00512161"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>3</w:t>
            </w:r>
          </w:p>
        </w:tc>
      </w:tr>
      <w:tr w:rsidR="006C1D50" w:rsidRPr="006C1D50" w14:paraId="6424D119" w14:textId="77777777" w:rsidTr="00C13DD2">
        <w:tc>
          <w:tcPr>
            <w:tcW w:w="2624" w:type="dxa"/>
            <w:shd w:val="clear" w:color="auto" w:fill="auto"/>
          </w:tcPr>
          <w:p w14:paraId="2E533ED4" w14:textId="77777777" w:rsidR="00B7390E" w:rsidRPr="006C1D50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5758" w:type="dxa"/>
            <w:gridSpan w:val="6"/>
          </w:tcPr>
          <w:p w14:paraId="4A9E1904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6288" w:type="dxa"/>
            <w:gridSpan w:val="6"/>
          </w:tcPr>
          <w:p w14:paraId="2E328BAA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งบการเงินเฉพาะของบริษัท</w:t>
            </w:r>
          </w:p>
        </w:tc>
      </w:tr>
      <w:tr w:rsidR="006C1D50" w:rsidRPr="006C1D50" w14:paraId="19B2364E" w14:textId="77777777" w:rsidTr="00C13DD2">
        <w:tc>
          <w:tcPr>
            <w:tcW w:w="2624" w:type="dxa"/>
            <w:shd w:val="clear" w:color="auto" w:fill="auto"/>
          </w:tcPr>
          <w:p w14:paraId="73768BD6" w14:textId="77777777" w:rsidR="00B7390E" w:rsidRPr="006C1D50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3330" w:type="dxa"/>
            <w:gridSpan w:val="4"/>
            <w:shd w:val="clear" w:color="auto" w:fill="auto"/>
            <w:vAlign w:val="bottom"/>
          </w:tcPr>
          <w:p w14:paraId="25DF9631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428" w:type="dxa"/>
            <w:gridSpan w:val="2"/>
            <w:shd w:val="clear" w:color="auto" w:fill="auto"/>
            <w:vAlign w:val="bottom"/>
          </w:tcPr>
          <w:p w14:paraId="0D919C9D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667" w:type="dxa"/>
            <w:gridSpan w:val="4"/>
            <w:shd w:val="clear" w:color="auto" w:fill="auto"/>
            <w:vAlign w:val="bottom"/>
          </w:tcPr>
          <w:p w14:paraId="2631D91A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621" w:type="dxa"/>
            <w:gridSpan w:val="2"/>
            <w:shd w:val="clear" w:color="auto" w:fill="auto"/>
            <w:vAlign w:val="bottom"/>
          </w:tcPr>
          <w:p w14:paraId="61627869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6C1D50" w:rsidRPr="006C1D50" w14:paraId="50915AAA" w14:textId="77777777" w:rsidTr="00C13DD2">
        <w:tc>
          <w:tcPr>
            <w:tcW w:w="2624" w:type="dxa"/>
            <w:shd w:val="clear" w:color="auto" w:fill="auto"/>
          </w:tcPr>
          <w:p w14:paraId="64D9FFDD" w14:textId="77777777" w:rsidR="00B7390E" w:rsidRPr="006C1D50" w:rsidRDefault="00B7390E" w:rsidP="005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A399D99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ปรับขึ้นลงตาม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2F5FC808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08899F65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770" w:type="dxa"/>
            <w:vAlign w:val="bottom"/>
          </w:tcPr>
          <w:p w14:paraId="22B499EB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19701" w14:textId="7151DCEF" w:rsidR="00B7390E" w:rsidRPr="006C1D50" w:rsidRDefault="00C76EA8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 xml:space="preserve">อัตราดอกเบี้ย </w:t>
            </w:r>
            <w:r w:rsidR="00B7390E" w:rsidRPr="006C1D50">
              <w:rPr>
                <w:rFonts w:ascii="BrowalliaUPC" w:hAnsi="BrowalliaUPC" w:cs="BrowalliaUPC"/>
                <w:sz w:val="20"/>
                <w:szCs w:val="20"/>
                <w:cs/>
              </w:rPr>
              <w:t>ปรับขึ้นลงตาม</w:t>
            </w:r>
            <w:r w:rsidR="00B7390E" w:rsidRPr="006C1D50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="00B7390E"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578AB18B" w14:textId="39444F5B" w:rsidR="00B7390E" w:rsidRPr="006C1D50" w:rsidRDefault="00C76EA8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</w:t>
            </w:r>
            <w:r w:rsidR="00B7390E" w:rsidRPr="006C1D50">
              <w:rPr>
                <w:rFonts w:ascii="BrowalliaUPC" w:hAnsi="BrowalliaUPC" w:cs="BrowalliaUPC"/>
                <w:sz w:val="20"/>
                <w:szCs w:val="20"/>
                <w:cs/>
              </w:rPr>
              <w:t>คงที่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EC9F377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ปรับขึ้นลงตาม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248E117F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7941F2F3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850" w:type="dxa"/>
            <w:vAlign w:val="bottom"/>
          </w:tcPr>
          <w:p w14:paraId="72124EDB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19BDE5" w14:textId="77777777" w:rsidR="00105A9D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ปรับขึ้นลงตาม</w:t>
            </w:r>
          </w:p>
          <w:p w14:paraId="43682E0E" w14:textId="2C0B0A10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EBBAABA" w14:textId="77777777" w:rsidR="00B7390E" w:rsidRPr="006C1D50" w:rsidRDefault="00B7390E" w:rsidP="00521DB9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อัตราดอกเบี้ยคงที่</w:t>
            </w:r>
          </w:p>
        </w:tc>
      </w:tr>
      <w:tr w:rsidR="006C1D50" w:rsidRPr="006C1D50" w14:paraId="62CEC19E" w14:textId="77777777" w:rsidTr="00C13DD2">
        <w:tc>
          <w:tcPr>
            <w:tcW w:w="2624" w:type="dxa"/>
            <w:shd w:val="clear" w:color="auto" w:fill="auto"/>
          </w:tcPr>
          <w:p w14:paraId="5D64D942" w14:textId="77777777" w:rsidR="00C76308" w:rsidRPr="006C1D50" w:rsidRDefault="00C76308" w:rsidP="00521DB9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00EFAB2C" w14:textId="77777777" w:rsidR="00C76308" w:rsidRPr="006C1D50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05866392" w14:textId="77777777" w:rsidR="00C76308" w:rsidRPr="006C1D50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FA68E71" w14:textId="77777777" w:rsidR="00C76308" w:rsidRPr="006C1D50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770" w:type="dxa"/>
            <w:vAlign w:val="bottom"/>
          </w:tcPr>
          <w:p w14:paraId="03B33F15" w14:textId="77777777" w:rsidR="00C76308" w:rsidRPr="006C1D50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87BB6A" w14:textId="77777777" w:rsidR="00C76308" w:rsidRPr="006C1D50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82D92AE" w14:textId="77777777" w:rsidR="00C76308" w:rsidRPr="006C1D50" w:rsidRDefault="00C76308" w:rsidP="00C76308">
            <w:pP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760D995" w14:textId="77777777" w:rsidR="00C76308" w:rsidRPr="006C1D50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9881A41" w14:textId="77777777" w:rsidR="00C76308" w:rsidRPr="006C1D50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563F599" w14:textId="77777777" w:rsidR="00C76308" w:rsidRPr="006C1D50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56D1BB15" w14:textId="77777777" w:rsidR="00C76308" w:rsidRPr="006C1D50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702FFED" w14:textId="77777777" w:rsidR="00C76308" w:rsidRPr="006C1D50" w:rsidRDefault="00C76308" w:rsidP="00C76308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9210522" w14:textId="77777777" w:rsidR="00C76308" w:rsidRPr="006C1D50" w:rsidRDefault="00C76308" w:rsidP="00C76308">
            <w:pP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6C1D50" w:rsidRPr="006C1D50" w14:paraId="16EB662E" w14:textId="77777777" w:rsidTr="00C13DD2">
        <w:tc>
          <w:tcPr>
            <w:tcW w:w="2624" w:type="dxa"/>
            <w:shd w:val="clear" w:color="auto" w:fill="auto"/>
          </w:tcPr>
          <w:p w14:paraId="73501554" w14:textId="77777777" w:rsidR="00B7390E" w:rsidRPr="006C1D50" w:rsidRDefault="00B7390E" w:rsidP="00521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44" w:type="dxa"/>
            <w:shd w:val="clear" w:color="auto" w:fill="auto"/>
          </w:tcPr>
          <w:p w14:paraId="624F3518" w14:textId="77777777" w:rsidR="00B7390E" w:rsidRPr="006C1D50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99" w:type="dxa"/>
            <w:shd w:val="clear" w:color="auto" w:fill="auto"/>
          </w:tcPr>
          <w:p w14:paraId="13B4C40C" w14:textId="77777777" w:rsidR="00B7390E" w:rsidRPr="006C1D50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17" w:type="dxa"/>
            <w:shd w:val="clear" w:color="auto" w:fill="auto"/>
          </w:tcPr>
          <w:p w14:paraId="18D1AA2C" w14:textId="77777777" w:rsidR="00B7390E" w:rsidRPr="006C1D50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70" w:type="dxa"/>
          </w:tcPr>
          <w:p w14:paraId="3E7A1B19" w14:textId="77777777" w:rsidR="00B7390E" w:rsidRPr="006C1D50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D6E6200" w14:textId="77777777" w:rsidR="00B7390E" w:rsidRPr="006C1D50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3EB284A0" w14:textId="77777777" w:rsidR="00B7390E" w:rsidRPr="006C1D50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046" w:type="dxa"/>
            <w:shd w:val="clear" w:color="auto" w:fill="auto"/>
          </w:tcPr>
          <w:p w14:paraId="6196B3E2" w14:textId="77777777" w:rsidR="00B7390E" w:rsidRPr="006C1D50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00" w:type="dxa"/>
            <w:shd w:val="clear" w:color="auto" w:fill="auto"/>
          </w:tcPr>
          <w:p w14:paraId="6D7FC30F" w14:textId="77777777" w:rsidR="00B7390E" w:rsidRPr="006C1D50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971" w:type="dxa"/>
            <w:shd w:val="clear" w:color="auto" w:fill="auto"/>
          </w:tcPr>
          <w:p w14:paraId="596B0E1C" w14:textId="77777777" w:rsidR="00B7390E" w:rsidRPr="006C1D50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7B092528" w14:textId="77777777" w:rsidR="00B7390E" w:rsidRPr="006C1D50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8E35955" w14:textId="77777777" w:rsidR="00B7390E" w:rsidRPr="006C1D50" w:rsidRDefault="00B7390E" w:rsidP="00A44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203" w:type="dxa"/>
            <w:shd w:val="clear" w:color="auto" w:fill="auto"/>
          </w:tcPr>
          <w:p w14:paraId="34E6D7A3" w14:textId="77777777" w:rsidR="00B7390E" w:rsidRPr="006C1D50" w:rsidRDefault="00B7390E" w:rsidP="002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C1D50" w:rsidRPr="006C1D50" w14:paraId="02AC4D19" w14:textId="77777777" w:rsidTr="00C13DD2">
        <w:tc>
          <w:tcPr>
            <w:tcW w:w="2624" w:type="dxa"/>
            <w:shd w:val="clear" w:color="auto" w:fill="auto"/>
          </w:tcPr>
          <w:p w14:paraId="5FBB9DA5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B9B9FDA" w14:textId="04416809" w:rsidR="00930300" w:rsidRPr="006C1D50" w:rsidRDefault="00AE1031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4,021</w:t>
            </w:r>
          </w:p>
        </w:tc>
        <w:tc>
          <w:tcPr>
            <w:tcW w:w="799" w:type="dxa"/>
            <w:shd w:val="clear" w:color="auto" w:fill="auto"/>
          </w:tcPr>
          <w:p w14:paraId="5C505106" w14:textId="4067C146" w:rsidR="00930300" w:rsidRPr="006C1D50" w:rsidRDefault="005A4508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10,914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1041436D" w14:textId="42319786" w:rsidR="00930300" w:rsidRPr="006C1D50" w:rsidRDefault="004C4CD5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509</w:t>
            </w:r>
          </w:p>
        </w:tc>
        <w:tc>
          <w:tcPr>
            <w:tcW w:w="770" w:type="dxa"/>
            <w:vAlign w:val="bottom"/>
          </w:tcPr>
          <w:p w14:paraId="32C463D2" w14:textId="24E774FC" w:rsidR="00930300" w:rsidRPr="006C1D50" w:rsidRDefault="005A4508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15</w:t>
            </w:r>
            <w:r w:rsidR="00930300" w:rsidRPr="006C1D50">
              <w:rPr>
                <w:rFonts w:ascii="BrowalliaUPC" w:hAnsi="BrowalliaUPC" w:cs="BrowalliaUPC"/>
                <w:sz w:val="20"/>
                <w:szCs w:val="20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</w:rPr>
              <w:t>444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36441C" w14:textId="479BE3FC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0.10 - 0.90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3DFB153" w14:textId="23FD56FF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77A29E1B" w14:textId="1493919C" w:rsidR="00930300" w:rsidRPr="006C1D50" w:rsidRDefault="00743E4B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2</w:t>
            </w:r>
            <w:r w:rsidR="00930300" w:rsidRPr="006C1D50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962</w:t>
            </w:r>
          </w:p>
        </w:tc>
        <w:tc>
          <w:tcPr>
            <w:tcW w:w="800" w:type="dxa"/>
            <w:shd w:val="clear" w:color="auto" w:fill="auto"/>
          </w:tcPr>
          <w:p w14:paraId="349873A9" w14:textId="36ADB0B0" w:rsidR="00930300" w:rsidRPr="006C1D50" w:rsidRDefault="001B6D06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8,638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5799EBFE" w14:textId="0183E6CD" w:rsidR="00930300" w:rsidRPr="006C1D50" w:rsidRDefault="00AB6CE8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269</w:t>
            </w:r>
          </w:p>
        </w:tc>
        <w:tc>
          <w:tcPr>
            <w:tcW w:w="850" w:type="dxa"/>
            <w:vAlign w:val="bottom"/>
          </w:tcPr>
          <w:p w14:paraId="46FF41B2" w14:textId="352954A9" w:rsidR="00930300" w:rsidRPr="006C1D50" w:rsidRDefault="00AB6CE8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11</w:t>
            </w:r>
            <w:r w:rsidR="00930300" w:rsidRPr="006C1D50">
              <w:rPr>
                <w:rFonts w:ascii="BrowalliaUPC" w:hAnsi="BrowalliaUPC" w:cs="BrowalliaUPC"/>
                <w:sz w:val="20"/>
                <w:szCs w:val="20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</w:rPr>
              <w:t>869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881C03" w14:textId="4B6DB862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0.125 - 0.2</w:t>
            </w:r>
            <w:r w:rsidR="00CF49D9" w:rsidRPr="006C1D50">
              <w:rPr>
                <w:rFonts w:ascii="BrowalliaUPC" w:hAnsi="BrowalliaUPC" w:cs="BrowalliaUPC"/>
                <w:sz w:val="20"/>
                <w:szCs w:val="20"/>
              </w:rPr>
              <w:t>5</w:t>
            </w:r>
          </w:p>
        </w:tc>
        <w:tc>
          <w:tcPr>
            <w:tcW w:w="1203" w:type="dxa"/>
            <w:shd w:val="clear" w:color="auto" w:fill="auto"/>
          </w:tcPr>
          <w:p w14:paraId="05A76A79" w14:textId="08F43AD1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</w:tr>
      <w:tr w:rsidR="006C1D50" w:rsidRPr="006C1D50" w14:paraId="0850284D" w14:textId="77777777" w:rsidTr="00C13DD2">
        <w:tc>
          <w:tcPr>
            <w:tcW w:w="2624" w:type="dxa"/>
            <w:shd w:val="clear" w:color="auto" w:fill="auto"/>
          </w:tcPr>
          <w:p w14:paraId="4B7F437D" w14:textId="6768D7AD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 xml:space="preserve">เงินให้กู้ยืม </w:t>
            </w:r>
            <w:r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บริษัทอื่น</w:t>
            </w:r>
          </w:p>
        </w:tc>
        <w:tc>
          <w:tcPr>
            <w:tcW w:w="1044" w:type="dxa"/>
            <w:shd w:val="clear" w:color="auto" w:fill="auto"/>
          </w:tcPr>
          <w:p w14:paraId="6C4CF3E4" w14:textId="17E97CE1" w:rsidR="00930300" w:rsidRPr="006C1D50" w:rsidRDefault="00930300" w:rsidP="002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5F3557BB" w14:textId="0D839EAF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100,000</w:t>
            </w:r>
          </w:p>
        </w:tc>
        <w:tc>
          <w:tcPr>
            <w:tcW w:w="717" w:type="dxa"/>
            <w:shd w:val="clear" w:color="auto" w:fill="auto"/>
          </w:tcPr>
          <w:p w14:paraId="1C737BF9" w14:textId="6C0FCC5B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  <w:tc>
          <w:tcPr>
            <w:tcW w:w="770" w:type="dxa"/>
            <w:vAlign w:val="bottom"/>
          </w:tcPr>
          <w:p w14:paraId="1567CD89" w14:textId="351FA0D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100,000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44BE96" w14:textId="196A3398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A5054B6" w14:textId="36135E16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6.50</w:t>
            </w:r>
          </w:p>
        </w:tc>
        <w:tc>
          <w:tcPr>
            <w:tcW w:w="1046" w:type="dxa"/>
            <w:shd w:val="clear" w:color="auto" w:fill="auto"/>
          </w:tcPr>
          <w:p w14:paraId="06CEAA41" w14:textId="3134586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416634D0" w14:textId="40303E8F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0904E80E" w14:textId="15DCD74F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1C47286C" w14:textId="543C9FA1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0E667B6" w14:textId="34C4CA97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52259EF6" w14:textId="7C9CDA4B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</w:tr>
      <w:tr w:rsidR="006C1D50" w:rsidRPr="006C1D50" w14:paraId="4B4AA738" w14:textId="77777777" w:rsidTr="00C13DD2">
        <w:tc>
          <w:tcPr>
            <w:tcW w:w="2624" w:type="dxa"/>
            <w:shd w:val="clear" w:color="auto" w:fill="auto"/>
          </w:tcPr>
          <w:p w14:paraId="0626B8CA" w14:textId="0D7270C0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ลูกหนี้ตามสัญญาเช่า</w:t>
            </w:r>
          </w:p>
        </w:tc>
        <w:tc>
          <w:tcPr>
            <w:tcW w:w="1044" w:type="dxa"/>
            <w:shd w:val="clear" w:color="auto" w:fill="auto"/>
          </w:tcPr>
          <w:p w14:paraId="168BD44F" w14:textId="2115F58E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0D5C93A6" w14:textId="174A29CA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6,345</w:t>
            </w:r>
          </w:p>
        </w:tc>
        <w:tc>
          <w:tcPr>
            <w:tcW w:w="717" w:type="dxa"/>
            <w:shd w:val="clear" w:color="auto" w:fill="auto"/>
          </w:tcPr>
          <w:p w14:paraId="3398FC94" w14:textId="1331F564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70" w:type="dxa"/>
          </w:tcPr>
          <w:p w14:paraId="0F1E993A" w14:textId="7E9FA9FB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6,345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E90948" w14:textId="483E4E31" w:rsidR="00930300" w:rsidRPr="006C1D50" w:rsidRDefault="008D4D1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3E15E660" w14:textId="38934285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3.00</w:t>
            </w:r>
            <w:r w:rsidR="00C22A04" w:rsidRPr="006C1D50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  <w:r w:rsidR="00C22A04" w:rsidRPr="006C1D50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5.00</w:t>
            </w:r>
          </w:p>
        </w:tc>
        <w:tc>
          <w:tcPr>
            <w:tcW w:w="1046" w:type="dxa"/>
            <w:shd w:val="clear" w:color="auto" w:fill="auto"/>
          </w:tcPr>
          <w:p w14:paraId="6933B4D5" w14:textId="286F6E7A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7FAD45E9" w14:textId="55EE024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6,345</w:t>
            </w:r>
          </w:p>
        </w:tc>
        <w:tc>
          <w:tcPr>
            <w:tcW w:w="971" w:type="dxa"/>
            <w:shd w:val="clear" w:color="auto" w:fill="auto"/>
          </w:tcPr>
          <w:p w14:paraId="3560097C" w14:textId="26DA5455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058AE0B" w14:textId="20E201FE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6,345</w:t>
            </w:r>
          </w:p>
        </w:tc>
        <w:tc>
          <w:tcPr>
            <w:tcW w:w="1418" w:type="dxa"/>
            <w:shd w:val="clear" w:color="auto" w:fill="auto"/>
          </w:tcPr>
          <w:p w14:paraId="2519A73A" w14:textId="19734132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64311DA1" w14:textId="0A5B6CC9" w:rsidR="00930300" w:rsidRPr="006C1D50" w:rsidRDefault="00930300" w:rsidP="002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3.00 - 5.00</w:t>
            </w:r>
          </w:p>
        </w:tc>
      </w:tr>
      <w:tr w:rsidR="00167AEC" w:rsidRPr="006C1D50" w14:paraId="3A010755" w14:textId="77777777" w:rsidTr="00C13DD2">
        <w:tc>
          <w:tcPr>
            <w:tcW w:w="2624" w:type="dxa"/>
            <w:shd w:val="clear" w:color="auto" w:fill="auto"/>
          </w:tcPr>
          <w:p w14:paraId="76E16FD6" w14:textId="45D0A925" w:rsidR="00167AEC" w:rsidRPr="006C1D50" w:rsidRDefault="00167AE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UPC" w:hAnsi="BrowalliaUPC" w:cs="BrowalliaUPC"/>
                <w:sz w:val="20"/>
                <w:szCs w:val="20"/>
                <w:cs/>
              </w:rPr>
            </w:pP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44" w:type="dxa"/>
            <w:shd w:val="clear" w:color="auto" w:fill="auto"/>
          </w:tcPr>
          <w:p w14:paraId="418C677E" w14:textId="7A486FC8" w:rsidR="00167AEC" w:rsidRPr="006C1D50" w:rsidRDefault="00744D1D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426B2544" w14:textId="253D5B46" w:rsidR="00167AEC" w:rsidRPr="006C1D50" w:rsidRDefault="00623EF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14:paraId="23816909" w14:textId="55EBACDA" w:rsidR="00167AEC" w:rsidRPr="006C1D50" w:rsidRDefault="004E069D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22,49</w:t>
            </w:r>
            <w:r w:rsidR="00623EFC">
              <w:rPr>
                <w:rFonts w:ascii="BrowalliaUPC" w:hAnsi="BrowalliaUPC" w:cs="BrowalliaUPC"/>
                <w:sz w:val="20"/>
                <w:szCs w:val="20"/>
              </w:rPr>
              <w:t>3</w:t>
            </w:r>
          </w:p>
        </w:tc>
        <w:tc>
          <w:tcPr>
            <w:tcW w:w="770" w:type="dxa"/>
          </w:tcPr>
          <w:p w14:paraId="36A7551D" w14:textId="6AFB2B62" w:rsidR="00167AEC" w:rsidRPr="006C1D50" w:rsidRDefault="00751E6F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22</w:t>
            </w:r>
            <w:r w:rsidR="00744D1D">
              <w:rPr>
                <w:rFonts w:ascii="BrowalliaUPC" w:hAnsi="BrowalliaUPC" w:cs="BrowalliaUPC"/>
                <w:sz w:val="20"/>
                <w:szCs w:val="20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</w:rPr>
              <w:t>496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790104" w14:textId="15834D1A" w:rsidR="00167AEC" w:rsidRPr="006C1D50" w:rsidRDefault="005338B5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5928DB3B" w14:textId="42F434D9" w:rsidR="00167AEC" w:rsidRPr="006C1D50" w:rsidRDefault="005A7291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0.25</w:t>
            </w:r>
          </w:p>
        </w:tc>
        <w:tc>
          <w:tcPr>
            <w:tcW w:w="1046" w:type="dxa"/>
            <w:shd w:val="clear" w:color="auto" w:fill="auto"/>
          </w:tcPr>
          <w:p w14:paraId="0F6F4C0A" w14:textId="67407B92" w:rsidR="00167AEC" w:rsidRPr="006C1D50" w:rsidRDefault="005338B5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3BC4DACC" w14:textId="3A743CD5" w:rsidR="00167AEC" w:rsidRPr="006C1D50" w:rsidRDefault="00751E6F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21</w:t>
            </w:r>
            <w:r w:rsidR="005338B5">
              <w:rPr>
                <w:rFonts w:ascii="BrowalliaUPC" w:hAnsi="BrowalliaUPC" w:cs="BrowalliaUPC"/>
                <w:sz w:val="20"/>
                <w:szCs w:val="20"/>
              </w:rPr>
              <w:t>,2</w:t>
            </w:r>
            <w:r w:rsidR="00794902">
              <w:rPr>
                <w:rFonts w:ascii="BrowalliaUPC" w:hAnsi="BrowalliaUPC" w:cs="BrowalliaUPC"/>
                <w:sz w:val="20"/>
                <w:szCs w:val="20"/>
              </w:rPr>
              <w:t>63</w:t>
            </w:r>
          </w:p>
        </w:tc>
        <w:tc>
          <w:tcPr>
            <w:tcW w:w="971" w:type="dxa"/>
            <w:shd w:val="clear" w:color="auto" w:fill="auto"/>
          </w:tcPr>
          <w:p w14:paraId="0A0AA2AC" w14:textId="1CFB1424" w:rsidR="00167AEC" w:rsidRPr="006C1D50" w:rsidRDefault="005338B5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550F5CCD" w14:textId="46FCEC0F" w:rsidR="00167AEC" w:rsidRPr="006C1D50" w:rsidRDefault="00794902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21</w:t>
            </w:r>
            <w:r w:rsidR="005338B5">
              <w:rPr>
                <w:rFonts w:ascii="BrowalliaUPC" w:hAnsi="BrowalliaUPC" w:cs="BrowalliaUPC"/>
                <w:sz w:val="20"/>
                <w:szCs w:val="20"/>
              </w:rPr>
              <w:t>,2</w:t>
            </w:r>
            <w:r>
              <w:rPr>
                <w:rFonts w:ascii="BrowalliaUPC" w:hAnsi="BrowalliaUPC" w:cs="BrowalliaUPC"/>
                <w:sz w:val="20"/>
                <w:szCs w:val="20"/>
              </w:rPr>
              <w:t>63</w:t>
            </w:r>
          </w:p>
        </w:tc>
        <w:tc>
          <w:tcPr>
            <w:tcW w:w="1418" w:type="dxa"/>
            <w:shd w:val="clear" w:color="auto" w:fill="auto"/>
          </w:tcPr>
          <w:p w14:paraId="496806C7" w14:textId="2FD18FB8" w:rsidR="00167AEC" w:rsidRPr="006C1D50" w:rsidRDefault="005338B5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36D8E61F" w14:textId="65856B74" w:rsidR="00167AEC" w:rsidRPr="006C1D50" w:rsidRDefault="005338B5" w:rsidP="002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0.25</w:t>
            </w:r>
          </w:p>
        </w:tc>
      </w:tr>
      <w:tr w:rsidR="005F3E2C" w:rsidRPr="006C1D50" w14:paraId="01B46020" w14:textId="77777777" w:rsidTr="00C13DD2">
        <w:tc>
          <w:tcPr>
            <w:tcW w:w="2624" w:type="dxa"/>
            <w:shd w:val="clear" w:color="auto" w:fill="auto"/>
          </w:tcPr>
          <w:p w14:paraId="79CDEB0D" w14:textId="77777777" w:rsidR="005F3E2C" w:rsidRPr="006C1D50" w:rsidRDefault="005F3E2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BBF4197" w14:textId="77777777" w:rsidR="005F3E2C" w:rsidRPr="006C1D50" w:rsidRDefault="005F3E2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23441F0A" w14:textId="77777777" w:rsidR="005F3E2C" w:rsidRPr="006C1D50" w:rsidRDefault="005F3E2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7678CBE" w14:textId="77777777" w:rsidR="005F3E2C" w:rsidRPr="006C1D50" w:rsidRDefault="005F3E2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70" w:type="dxa"/>
          </w:tcPr>
          <w:p w14:paraId="2A8EFACA" w14:textId="77777777" w:rsidR="005F3E2C" w:rsidRPr="006C1D50" w:rsidRDefault="005F3E2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A37DFD7" w14:textId="77777777" w:rsidR="005F3E2C" w:rsidRPr="006C1D50" w:rsidRDefault="005F3E2C" w:rsidP="002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C930762" w14:textId="77777777" w:rsidR="005F3E2C" w:rsidRPr="006C1D50" w:rsidRDefault="005F3E2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</w:tcPr>
          <w:p w14:paraId="0F8F10FF" w14:textId="77777777" w:rsidR="005F3E2C" w:rsidRPr="006C1D50" w:rsidRDefault="005F3E2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14:paraId="7E8BCAAB" w14:textId="77777777" w:rsidR="005F3E2C" w:rsidRPr="006C1D50" w:rsidRDefault="005F3E2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auto"/>
          </w:tcPr>
          <w:p w14:paraId="53EAFFA0" w14:textId="77777777" w:rsidR="005F3E2C" w:rsidRPr="006C1D50" w:rsidRDefault="005F3E2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</w:tcPr>
          <w:p w14:paraId="795D808D" w14:textId="77777777" w:rsidR="005F3E2C" w:rsidRPr="006C1D50" w:rsidRDefault="005F3E2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1319A2DA" w14:textId="77777777" w:rsidR="005F3E2C" w:rsidRPr="006C1D50" w:rsidRDefault="005F3E2C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  <w:shd w:val="clear" w:color="auto" w:fill="auto"/>
          </w:tcPr>
          <w:p w14:paraId="598941F6" w14:textId="77777777" w:rsidR="005F3E2C" w:rsidRPr="006C1D50" w:rsidRDefault="005F3E2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6C1D50" w:rsidRPr="006C1D50" w14:paraId="39946F65" w14:textId="77777777" w:rsidTr="00C13DD2">
        <w:tc>
          <w:tcPr>
            <w:tcW w:w="2624" w:type="dxa"/>
            <w:shd w:val="clear" w:color="auto" w:fill="auto"/>
          </w:tcPr>
          <w:p w14:paraId="09FDE13E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44" w:type="dxa"/>
            <w:shd w:val="clear" w:color="auto" w:fill="auto"/>
          </w:tcPr>
          <w:p w14:paraId="6BB6CF74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5F417D5D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6E734C19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70" w:type="dxa"/>
          </w:tcPr>
          <w:p w14:paraId="583B49D3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8C0F79" w14:textId="77777777" w:rsidR="00930300" w:rsidRPr="006C1D50" w:rsidRDefault="00930300" w:rsidP="002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</w:tcPr>
          <w:p w14:paraId="193A7D69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</w:tcPr>
          <w:p w14:paraId="73E9E0B6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14:paraId="6E5E8F77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auto"/>
          </w:tcPr>
          <w:p w14:paraId="3CB2B10E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</w:tcPr>
          <w:p w14:paraId="2E3F446C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4C30B102" w14:textId="65E78A7D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03038866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6C1D50" w:rsidRPr="006C1D50" w14:paraId="1A3AA306" w14:textId="77777777" w:rsidTr="00C13DD2">
        <w:tc>
          <w:tcPr>
            <w:tcW w:w="2624" w:type="dxa"/>
            <w:shd w:val="clear" w:color="auto" w:fill="auto"/>
          </w:tcPr>
          <w:p w14:paraId="0E825455" w14:textId="77777777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44" w:type="dxa"/>
            <w:shd w:val="clear" w:color="auto" w:fill="auto"/>
          </w:tcPr>
          <w:p w14:paraId="38E9F4CE" w14:textId="6368D0A4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124,904</w:t>
            </w:r>
          </w:p>
        </w:tc>
        <w:tc>
          <w:tcPr>
            <w:tcW w:w="799" w:type="dxa"/>
            <w:shd w:val="clear" w:color="auto" w:fill="auto"/>
          </w:tcPr>
          <w:p w14:paraId="026157F5" w14:textId="4718FD0B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391,37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14:paraId="6B7812AA" w14:textId="24B06431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70" w:type="dxa"/>
          </w:tcPr>
          <w:p w14:paraId="7870FA98" w14:textId="1E00736F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516,27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4A8D49" w14:textId="7FE1569B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MOR - 1.00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441AEAEF" w14:textId="315574A0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2.00 -</w:t>
            </w:r>
            <w:r w:rsidR="00C22A04" w:rsidRPr="006C1D50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15.00</w:t>
            </w:r>
          </w:p>
        </w:tc>
        <w:tc>
          <w:tcPr>
            <w:tcW w:w="1046" w:type="dxa"/>
            <w:shd w:val="clear" w:color="auto" w:fill="auto"/>
          </w:tcPr>
          <w:p w14:paraId="57B39C41" w14:textId="04C01E49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207E43C1" w14:textId="5956874C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330,910</w:t>
            </w:r>
          </w:p>
        </w:tc>
        <w:tc>
          <w:tcPr>
            <w:tcW w:w="971" w:type="dxa"/>
            <w:shd w:val="clear" w:color="auto" w:fill="auto"/>
          </w:tcPr>
          <w:p w14:paraId="26FA0A4C" w14:textId="679151F6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6169CE83" w14:textId="4D024506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330,910</w:t>
            </w:r>
          </w:p>
        </w:tc>
        <w:tc>
          <w:tcPr>
            <w:tcW w:w="1418" w:type="dxa"/>
            <w:shd w:val="clear" w:color="auto" w:fill="auto"/>
          </w:tcPr>
          <w:p w14:paraId="33246DAE" w14:textId="6B1EDE47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179069E1" w14:textId="07D42188" w:rsidR="00930300" w:rsidRPr="006C1D50" w:rsidRDefault="00930300" w:rsidP="002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4.00 -</w:t>
            </w:r>
            <w:r w:rsidR="00105A9D" w:rsidRPr="006C1D50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15.00</w:t>
            </w:r>
          </w:p>
        </w:tc>
      </w:tr>
      <w:tr w:rsidR="007A5994" w:rsidRPr="006C1D50" w14:paraId="70604BC9" w14:textId="77777777" w:rsidTr="00C13DD2">
        <w:tc>
          <w:tcPr>
            <w:tcW w:w="2624" w:type="dxa"/>
            <w:shd w:val="clear" w:color="auto" w:fill="auto"/>
          </w:tcPr>
          <w:p w14:paraId="406A962D" w14:textId="72CC0F85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</w:t>
            </w:r>
            <w:r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41011EA" w14:textId="450C08BD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</w:tcPr>
          <w:p w14:paraId="078C287C" w14:textId="7D5BC7C7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17" w:type="dxa"/>
            <w:shd w:val="clear" w:color="auto" w:fill="auto"/>
          </w:tcPr>
          <w:p w14:paraId="26F9D4CC" w14:textId="693DA7D0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70" w:type="dxa"/>
          </w:tcPr>
          <w:p w14:paraId="59654EFB" w14:textId="0D574D50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93C7DB" w14:textId="5B7E0A20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BD6A21" w14:textId="2DCE396E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46" w:type="dxa"/>
            <w:shd w:val="clear" w:color="auto" w:fill="auto"/>
          </w:tcPr>
          <w:p w14:paraId="479D4EBA" w14:textId="17AEF3DE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14:paraId="13452305" w14:textId="1148248D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971" w:type="dxa"/>
            <w:shd w:val="clear" w:color="auto" w:fill="auto"/>
          </w:tcPr>
          <w:p w14:paraId="361E1D13" w14:textId="1E969112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50" w:type="dxa"/>
          </w:tcPr>
          <w:p w14:paraId="20D53402" w14:textId="3B253CB4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9189F3B" w14:textId="52D11BD3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20A18B0E" w14:textId="2F89C180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7A5994" w:rsidRPr="006C1D50" w14:paraId="4A4904FB" w14:textId="77777777" w:rsidTr="00C13DD2">
        <w:tc>
          <w:tcPr>
            <w:tcW w:w="2624" w:type="dxa"/>
            <w:shd w:val="clear" w:color="auto" w:fill="auto"/>
          </w:tcPr>
          <w:p w14:paraId="7E3E5341" w14:textId="7EC5D120" w:rsidR="007A5994" w:rsidRPr="006C1D50" w:rsidRDefault="00B25189" w:rsidP="00B2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pacing w:line="240" w:lineRule="auto"/>
              <w:ind w:left="454" w:hanging="252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 </w:t>
            </w:r>
            <w:r w:rsidR="007A5994"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- </w:t>
            </w:r>
            <w:r w:rsidR="007A5994"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บุคคลและบริษัทอื่นๆ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80CF287" w14:textId="18BC924B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63C10014" w14:textId="3B2271E8" w:rsidR="007A5994" w:rsidRPr="006C1D50" w:rsidRDefault="00282233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="006A4386">
              <w:rPr>
                <w:rFonts w:ascii="BrowalliaUPC" w:hAnsi="BrowalliaUPC" w:cs="BrowalliaUPC"/>
                <w:sz w:val="20"/>
                <w:szCs w:val="20"/>
              </w:rPr>
              <w:t>4</w:t>
            </w:r>
            <w:r>
              <w:rPr>
                <w:rFonts w:ascii="BrowalliaUPC" w:hAnsi="BrowalliaUPC" w:cs="BrowalliaUPC"/>
                <w:sz w:val="20"/>
                <w:szCs w:val="20"/>
              </w:rPr>
              <w:t>,1</w:t>
            </w:r>
            <w:r w:rsidR="006A4386">
              <w:rPr>
                <w:rFonts w:ascii="BrowalliaUPC" w:hAnsi="BrowalliaUPC" w:cs="BrowalliaUPC"/>
                <w:sz w:val="20"/>
                <w:szCs w:val="20"/>
              </w:rPr>
              <w:t>00</w:t>
            </w:r>
          </w:p>
        </w:tc>
        <w:tc>
          <w:tcPr>
            <w:tcW w:w="717" w:type="dxa"/>
            <w:shd w:val="clear" w:color="auto" w:fill="auto"/>
          </w:tcPr>
          <w:p w14:paraId="7E2CF3B3" w14:textId="269B1E0D" w:rsidR="007A5994" w:rsidRPr="006C1D50" w:rsidRDefault="00A55F8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70" w:type="dxa"/>
          </w:tcPr>
          <w:p w14:paraId="1D8E2492" w14:textId="304451D0" w:rsidR="007A5994" w:rsidRPr="006C1D50" w:rsidRDefault="00A55F8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="00FD6832">
              <w:rPr>
                <w:rFonts w:ascii="BrowalliaUPC" w:hAnsi="BrowalliaUPC" w:cs="BrowalliaUPC"/>
                <w:sz w:val="20"/>
                <w:szCs w:val="20"/>
              </w:rPr>
              <w:t>4</w:t>
            </w:r>
            <w:r>
              <w:rPr>
                <w:rFonts w:ascii="BrowalliaUPC" w:hAnsi="BrowalliaUPC" w:cs="BrowalliaUPC"/>
                <w:sz w:val="20"/>
                <w:szCs w:val="20"/>
              </w:rPr>
              <w:t>,1</w:t>
            </w:r>
            <w:r w:rsidR="00FD6832">
              <w:rPr>
                <w:rFonts w:ascii="BrowalliaUPC" w:hAnsi="BrowalliaUPC" w:cs="BrowalliaUPC"/>
                <w:sz w:val="20"/>
                <w:szCs w:val="20"/>
              </w:rPr>
              <w:t>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1DC955" w14:textId="201DCA48" w:rsidR="007A5994" w:rsidRPr="006C1D50" w:rsidRDefault="00A55F8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EC1A8FC" w14:textId="498C30F0" w:rsidR="007A5994" w:rsidRPr="006C1D50" w:rsidRDefault="00A55F8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 xml:space="preserve">6.25 </w:t>
            </w:r>
            <w:r w:rsidR="000F1D39">
              <w:rPr>
                <w:rFonts w:ascii="BrowalliaUPC" w:hAnsi="BrowalliaUPC" w:cs="BrowalliaUPC"/>
                <w:sz w:val="20"/>
                <w:szCs w:val="20"/>
              </w:rPr>
              <w:t>-</w:t>
            </w:r>
            <w:r>
              <w:rPr>
                <w:rFonts w:ascii="BrowalliaUPC" w:hAnsi="BrowalliaUPC" w:cs="BrowalliaUPC"/>
                <w:sz w:val="20"/>
                <w:szCs w:val="20"/>
              </w:rPr>
              <w:t xml:space="preserve"> 12.00</w:t>
            </w:r>
          </w:p>
        </w:tc>
        <w:tc>
          <w:tcPr>
            <w:tcW w:w="1046" w:type="dxa"/>
            <w:shd w:val="clear" w:color="auto" w:fill="auto"/>
          </w:tcPr>
          <w:p w14:paraId="067C7CA1" w14:textId="14FDBB83" w:rsidR="007A5994" w:rsidRPr="006C1D50" w:rsidRDefault="00A55F8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70C5DEFD" w14:textId="650F53CC" w:rsidR="007A5994" w:rsidRPr="006C1D50" w:rsidRDefault="00A55F8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72087A15" w14:textId="180EB6B1" w:rsidR="007A5994" w:rsidRPr="006C1D50" w:rsidRDefault="00A55F8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A40604E" w14:textId="07836844" w:rsidR="007A5994" w:rsidRPr="006C1D50" w:rsidRDefault="00A55F8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2BB60BC" w14:textId="5743A283" w:rsidR="007A5994" w:rsidRPr="006C1D50" w:rsidRDefault="00A55F8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097AE251" w14:textId="58BE6311" w:rsidR="007A5994" w:rsidRPr="006C1D50" w:rsidRDefault="00A55F8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</w:tr>
      <w:tr w:rsidR="007A5994" w:rsidRPr="006C1D50" w14:paraId="4F7B5F78" w14:textId="77777777" w:rsidTr="00C13DD2">
        <w:tc>
          <w:tcPr>
            <w:tcW w:w="2624" w:type="dxa"/>
            <w:shd w:val="clear" w:color="auto" w:fill="auto"/>
          </w:tcPr>
          <w:p w14:paraId="07E853C7" w14:textId="05F4A4FA" w:rsidR="007A5994" w:rsidRPr="006C1D50" w:rsidRDefault="00B25189" w:rsidP="00B2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5"/>
              </w:tabs>
              <w:spacing w:line="240" w:lineRule="auto"/>
              <w:ind w:left="454" w:hanging="252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 </w:t>
            </w:r>
            <w:r w:rsidR="007A5994"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- </w:t>
            </w:r>
            <w:r w:rsidR="007A5994"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บุคคลและบริษั</w:t>
            </w:r>
            <w:r w:rsidR="007A5994">
              <w:rPr>
                <w:rFonts w:ascii="BrowalliaUPC" w:hAnsi="BrowalliaUPC" w:cs="BrowalliaUPC" w:hint="cs"/>
                <w:sz w:val="20"/>
                <w:szCs w:val="20"/>
                <w:cs/>
                <w:lang w:val="en-GB"/>
              </w:rPr>
              <w:t>ทที่เกี่ยวข้องกัน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6E29C95" w14:textId="43EE65DC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6E9DEF2C" w14:textId="71256DB3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47,907</w:t>
            </w:r>
          </w:p>
        </w:tc>
        <w:tc>
          <w:tcPr>
            <w:tcW w:w="717" w:type="dxa"/>
            <w:shd w:val="clear" w:color="auto" w:fill="auto"/>
          </w:tcPr>
          <w:p w14:paraId="3BED4C51" w14:textId="2BC69040" w:rsidR="007A5994" w:rsidRPr="006C1D50" w:rsidRDefault="007A599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70" w:type="dxa"/>
          </w:tcPr>
          <w:p w14:paraId="19959778" w14:textId="74AD1F3B" w:rsidR="007A5994" w:rsidRPr="006C1D50" w:rsidRDefault="00A4582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47,907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E09A7B" w14:textId="309416BE" w:rsidR="007A5994" w:rsidRPr="006C1D50" w:rsidRDefault="00A4582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359329E4" w14:textId="483AA7C2" w:rsidR="007A5994" w:rsidRPr="006C1D50" w:rsidRDefault="00A4582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 xml:space="preserve">4.50 </w:t>
            </w:r>
            <w:r w:rsidR="000F1D39">
              <w:rPr>
                <w:rFonts w:ascii="BrowalliaUPC" w:hAnsi="BrowalliaUPC" w:cs="BrowalliaUPC"/>
                <w:sz w:val="20"/>
                <w:szCs w:val="20"/>
              </w:rPr>
              <w:t>-</w:t>
            </w:r>
            <w:r>
              <w:rPr>
                <w:rFonts w:ascii="BrowalliaUPC" w:hAnsi="BrowalliaUPC" w:cs="BrowalliaUPC"/>
                <w:sz w:val="20"/>
                <w:szCs w:val="20"/>
              </w:rPr>
              <w:t xml:space="preserve"> 12.00</w:t>
            </w:r>
          </w:p>
        </w:tc>
        <w:tc>
          <w:tcPr>
            <w:tcW w:w="1046" w:type="dxa"/>
            <w:shd w:val="clear" w:color="auto" w:fill="auto"/>
          </w:tcPr>
          <w:p w14:paraId="69BAD50F" w14:textId="54D5CD7D" w:rsidR="007A5994" w:rsidRPr="006C1D50" w:rsidRDefault="00A45824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3F8C9A5C" w14:textId="36856077" w:rsidR="007A5994" w:rsidRPr="006C1D50" w:rsidRDefault="00DE46C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46,000</w:t>
            </w:r>
          </w:p>
        </w:tc>
        <w:tc>
          <w:tcPr>
            <w:tcW w:w="971" w:type="dxa"/>
            <w:shd w:val="clear" w:color="auto" w:fill="auto"/>
          </w:tcPr>
          <w:p w14:paraId="100A8335" w14:textId="35D28375" w:rsidR="007A5994" w:rsidRPr="006C1D50" w:rsidRDefault="00DE46C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7E583C2D" w14:textId="286B4910" w:rsidR="007A5994" w:rsidRPr="006C1D50" w:rsidRDefault="00DE46C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46,000</w:t>
            </w:r>
          </w:p>
        </w:tc>
        <w:tc>
          <w:tcPr>
            <w:tcW w:w="1418" w:type="dxa"/>
            <w:shd w:val="clear" w:color="auto" w:fill="auto"/>
          </w:tcPr>
          <w:p w14:paraId="1A0985D5" w14:textId="36DEC4CD" w:rsidR="007A5994" w:rsidRPr="006C1D50" w:rsidRDefault="00DE46C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A5FFD0A" w14:textId="510C9511" w:rsidR="007A5994" w:rsidRPr="006C1D50" w:rsidRDefault="00DE46C8" w:rsidP="007A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 xml:space="preserve">4.50 </w:t>
            </w:r>
            <w:r w:rsidR="000F1D39">
              <w:rPr>
                <w:rFonts w:ascii="BrowalliaUPC" w:hAnsi="BrowalliaUPC" w:cs="BrowalliaUPC"/>
                <w:sz w:val="20"/>
                <w:szCs w:val="20"/>
              </w:rPr>
              <w:t>-</w:t>
            </w:r>
            <w:r>
              <w:rPr>
                <w:rFonts w:ascii="BrowalliaUPC" w:hAnsi="BrowalliaUPC" w:cs="BrowalliaUPC"/>
                <w:sz w:val="20"/>
                <w:szCs w:val="20"/>
              </w:rPr>
              <w:t xml:space="preserve"> 12.00</w:t>
            </w:r>
          </w:p>
        </w:tc>
      </w:tr>
      <w:tr w:rsidR="006C1D50" w:rsidRPr="006C1D50" w14:paraId="3BB656CB" w14:textId="77777777" w:rsidTr="00C13DD2">
        <w:tc>
          <w:tcPr>
            <w:tcW w:w="2624" w:type="dxa"/>
            <w:shd w:val="clear" w:color="auto" w:fill="auto"/>
          </w:tcPr>
          <w:p w14:paraId="4838252E" w14:textId="4B2129C3" w:rsidR="000D3E0C" w:rsidRPr="006C1D50" w:rsidRDefault="000D3E0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 w:hint="cs"/>
                <w:sz w:val="20"/>
                <w:szCs w:val="20"/>
                <w:cs/>
                <w:lang w:val="en-GB"/>
              </w:rPr>
              <w:t>หนี้สิน</w:t>
            </w:r>
            <w:r w:rsidR="00BF59E7" w:rsidRPr="006C1D50">
              <w:rPr>
                <w:rFonts w:ascii="BrowalliaUPC" w:hAnsi="BrowalliaUPC" w:cs="BrowalliaUPC" w:hint="cs"/>
                <w:sz w:val="20"/>
                <w:szCs w:val="20"/>
                <w:cs/>
                <w:lang w:val="en-GB"/>
              </w:rPr>
              <w:t>จากภาระค้ำประกันเงินกู้ยืมของบริษัทย่อย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CF73073" w14:textId="49DE5457" w:rsidR="000D3E0C" w:rsidRPr="006C1D50" w:rsidRDefault="005B265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1CB9BBD8" w14:textId="77777777" w:rsidR="000D3E0C" w:rsidRPr="006C1D50" w:rsidRDefault="000D3E0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20A8458" w14:textId="1C6814BA" w:rsidR="005B265C" w:rsidRPr="006C1D50" w:rsidRDefault="005B265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17" w:type="dxa"/>
            <w:shd w:val="clear" w:color="auto" w:fill="auto"/>
          </w:tcPr>
          <w:p w14:paraId="135B2805" w14:textId="77777777" w:rsidR="000D3E0C" w:rsidRPr="006C1D50" w:rsidRDefault="000D3E0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883F246" w14:textId="2B1B05DC" w:rsidR="005B265C" w:rsidRPr="006C1D50" w:rsidRDefault="005B265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70" w:type="dxa"/>
          </w:tcPr>
          <w:p w14:paraId="4A478C58" w14:textId="77777777" w:rsidR="000D3E0C" w:rsidRPr="006C1D50" w:rsidRDefault="000D3E0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8F213C9" w14:textId="35DFE8A8" w:rsidR="005B265C" w:rsidRPr="006C1D50" w:rsidRDefault="005B265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EDF43E" w14:textId="69ED42F4" w:rsidR="000D3E0C" w:rsidRPr="006C1D50" w:rsidRDefault="005B265C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08BFA96C" w14:textId="17F4BCCE" w:rsidR="000D3E0C" w:rsidRPr="006C1D50" w:rsidRDefault="00CB2FFF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2CF4C973" w14:textId="77777777" w:rsidR="000D3E0C" w:rsidRPr="006C1D50" w:rsidRDefault="000D3E0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BD33EDF" w14:textId="45E11273" w:rsidR="00CB2FFF" w:rsidRPr="006C1D50" w:rsidRDefault="00CB2FFF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622002D8" w14:textId="77777777" w:rsidR="000D3E0C" w:rsidRPr="006C1D50" w:rsidRDefault="000D3E0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21FB20D" w14:textId="0E42872B" w:rsidR="00CB2FFF" w:rsidRPr="006C1D50" w:rsidRDefault="00CB2FFF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="002F79A1">
              <w:rPr>
                <w:rFonts w:ascii="BrowalliaUPC" w:hAnsi="BrowalliaUPC" w:cs="BrowalliaUPC"/>
                <w:sz w:val="20"/>
                <w:szCs w:val="20"/>
              </w:rPr>
              <w:t>65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2F79A1">
              <w:rPr>
                <w:rFonts w:ascii="BrowalliaUPC" w:hAnsi="BrowalliaUPC" w:cs="BrowalliaUPC"/>
                <w:sz w:val="20"/>
                <w:szCs w:val="20"/>
              </w:rPr>
              <w:t>661</w:t>
            </w:r>
          </w:p>
        </w:tc>
        <w:tc>
          <w:tcPr>
            <w:tcW w:w="971" w:type="dxa"/>
            <w:shd w:val="clear" w:color="auto" w:fill="auto"/>
          </w:tcPr>
          <w:p w14:paraId="6CF6A35D" w14:textId="77777777" w:rsidR="000D3E0C" w:rsidRPr="006C1D50" w:rsidRDefault="000D3E0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4FE69AE" w14:textId="4CE60EC9" w:rsidR="00CB2FFF" w:rsidRPr="006C1D50" w:rsidRDefault="00CB2FFF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063D57D7" w14:textId="77777777" w:rsidR="000D3E0C" w:rsidRPr="006C1D50" w:rsidRDefault="000D3E0C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F28DA3B" w14:textId="23769700" w:rsidR="00CB2FFF" w:rsidRPr="006C1D50" w:rsidRDefault="00CB2FFF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</w:t>
            </w:r>
            <w:r w:rsidR="00CE52FE">
              <w:rPr>
                <w:rFonts w:ascii="BrowalliaUPC" w:hAnsi="BrowalliaUPC" w:cs="BrowalliaUPC"/>
                <w:sz w:val="20"/>
                <w:szCs w:val="20"/>
              </w:rPr>
              <w:t>6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5,</w:t>
            </w:r>
            <w:r w:rsidR="00CE52FE">
              <w:rPr>
                <w:rFonts w:ascii="BrowalliaUPC" w:hAnsi="BrowalliaUPC" w:cs="BrowalliaUPC"/>
                <w:sz w:val="20"/>
                <w:szCs w:val="20"/>
              </w:rPr>
              <w:t>661</w:t>
            </w:r>
          </w:p>
        </w:tc>
        <w:tc>
          <w:tcPr>
            <w:tcW w:w="1418" w:type="dxa"/>
            <w:shd w:val="clear" w:color="auto" w:fill="auto"/>
          </w:tcPr>
          <w:p w14:paraId="57D6D094" w14:textId="77777777" w:rsidR="000D3E0C" w:rsidRPr="006C1D50" w:rsidRDefault="000D3E0C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D48CEBE" w14:textId="670C9C53" w:rsidR="00CB2FFF" w:rsidRPr="006C1D50" w:rsidRDefault="00CB2FFF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D302989" w14:textId="60756986" w:rsidR="000D3E0C" w:rsidRPr="006C1D50" w:rsidRDefault="00CB2FFF" w:rsidP="002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5</w:t>
            </w:r>
            <w:r w:rsidR="00DE46C8">
              <w:rPr>
                <w:rFonts w:ascii="BrowalliaUPC" w:hAnsi="BrowalliaUPC" w:cs="BrowalliaUPC"/>
                <w:sz w:val="20"/>
                <w:szCs w:val="20"/>
              </w:rPr>
              <w:t>.00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="00CE52FE">
              <w:rPr>
                <w:rFonts w:ascii="BrowalliaUPC" w:hAnsi="BrowalliaUPC" w:cs="BrowalliaUPC"/>
                <w:sz w:val="20"/>
                <w:szCs w:val="20"/>
              </w:rPr>
              <w:t>-</w:t>
            </w:r>
            <w:r w:rsidR="00392B43" w:rsidRPr="006C1D50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15</w:t>
            </w:r>
            <w:r w:rsidR="00DE46C8">
              <w:rPr>
                <w:rFonts w:ascii="BrowalliaUPC" w:hAnsi="BrowalliaUPC" w:cs="BrowalliaUPC"/>
                <w:sz w:val="20"/>
                <w:szCs w:val="20"/>
              </w:rPr>
              <w:t>.00</w:t>
            </w:r>
          </w:p>
        </w:tc>
      </w:tr>
      <w:tr w:rsidR="006C1D50" w:rsidRPr="006C1D50" w14:paraId="47DA735C" w14:textId="77777777" w:rsidTr="00C13DD2">
        <w:tc>
          <w:tcPr>
            <w:tcW w:w="2624" w:type="dxa"/>
            <w:shd w:val="clear" w:color="auto" w:fill="auto"/>
          </w:tcPr>
          <w:p w14:paraId="2081AE58" w14:textId="6CD78F4D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44" w:type="dxa"/>
            <w:shd w:val="clear" w:color="auto" w:fill="auto"/>
          </w:tcPr>
          <w:p w14:paraId="2A0A2CED" w14:textId="46DDD275" w:rsidR="00930300" w:rsidRPr="006C1D50" w:rsidRDefault="00DA5542" w:rsidP="002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</w:t>
            </w:r>
            <w:r w:rsidR="002F79A1">
              <w:rPr>
                <w:rFonts w:ascii="BrowalliaUPC" w:hAnsi="BrowalliaUPC" w:cs="BrowalliaUPC"/>
                <w:sz w:val="20"/>
                <w:szCs w:val="20"/>
              </w:rPr>
              <w:t>85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2F79A1">
              <w:rPr>
                <w:rFonts w:ascii="BrowalliaUPC" w:hAnsi="BrowalliaUPC" w:cs="BrowalliaUPC"/>
                <w:sz w:val="20"/>
                <w:szCs w:val="20"/>
              </w:rPr>
              <w:t>858</w:t>
            </w:r>
          </w:p>
        </w:tc>
        <w:tc>
          <w:tcPr>
            <w:tcW w:w="799" w:type="dxa"/>
            <w:shd w:val="clear" w:color="auto" w:fill="auto"/>
            <w:vAlign w:val="bottom"/>
          </w:tcPr>
          <w:p w14:paraId="021D3CF5" w14:textId="3CAAA2BD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6B83F8C" w14:textId="7931F4E3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70" w:type="dxa"/>
          </w:tcPr>
          <w:p w14:paraId="556AAEB5" w14:textId="024AF0CC" w:rsidR="00930300" w:rsidRPr="006C1D50" w:rsidRDefault="00FA5ABC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</w:t>
            </w:r>
            <w:r w:rsidR="002F79A1">
              <w:rPr>
                <w:rFonts w:ascii="BrowalliaUPC" w:hAnsi="BrowalliaUPC" w:cs="BrowalliaUPC"/>
                <w:sz w:val="20"/>
                <w:szCs w:val="20"/>
              </w:rPr>
              <w:t>85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2F79A1">
              <w:rPr>
                <w:rFonts w:ascii="BrowalliaUPC" w:hAnsi="BrowalliaUPC" w:cs="BrowalliaUPC"/>
                <w:sz w:val="20"/>
                <w:szCs w:val="20"/>
              </w:rPr>
              <w:t>858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BD4638" w14:textId="02C462F0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MLR </w:t>
            </w:r>
            <w:r w:rsidR="00E305A1" w:rsidRPr="006C1D50">
              <w:rPr>
                <w:rFonts w:ascii="BrowalliaUPC" w:hAnsi="BrowalliaUPC" w:cs="BrowalliaUPC"/>
                <w:sz w:val="20"/>
                <w:szCs w:val="20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1.00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103BC4D6" w14:textId="19FEE41B" w:rsidR="00930300" w:rsidRPr="006C1D50" w:rsidRDefault="000828B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046" w:type="dxa"/>
            <w:shd w:val="clear" w:color="auto" w:fill="auto"/>
          </w:tcPr>
          <w:p w14:paraId="5FFB0E32" w14:textId="2E658753" w:rsidR="00930300" w:rsidRPr="006C1D50" w:rsidRDefault="00930300" w:rsidP="002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220,197</w:t>
            </w:r>
          </w:p>
        </w:tc>
        <w:tc>
          <w:tcPr>
            <w:tcW w:w="800" w:type="dxa"/>
            <w:shd w:val="clear" w:color="auto" w:fill="auto"/>
          </w:tcPr>
          <w:p w14:paraId="3D5C86CE" w14:textId="136371B9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971" w:type="dxa"/>
            <w:shd w:val="clear" w:color="auto" w:fill="auto"/>
          </w:tcPr>
          <w:p w14:paraId="6D679277" w14:textId="03A4DBD9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396ADCBC" w14:textId="276819B6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220,197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A2FBBA" w14:textId="59B632DC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MLR</w:t>
            </w:r>
            <w:r w:rsidR="00333D91" w:rsidRPr="006C1D50">
              <w:rPr>
                <w:rFonts w:ascii="BrowalliaUPC" w:hAnsi="BrowalliaUPC" w:cs="BrowalliaUPC"/>
                <w:sz w:val="20"/>
                <w:szCs w:val="20"/>
              </w:rPr>
              <w:t xml:space="preserve"> -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0.60 -</w:t>
            </w:r>
            <w:r w:rsidR="00105A9D" w:rsidRPr="006C1D50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1.00</w:t>
            </w:r>
          </w:p>
        </w:tc>
        <w:tc>
          <w:tcPr>
            <w:tcW w:w="1203" w:type="dxa"/>
            <w:shd w:val="clear" w:color="auto" w:fill="auto"/>
          </w:tcPr>
          <w:p w14:paraId="2E9FE9D6" w14:textId="2F3EAAA4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</w:tr>
      <w:tr w:rsidR="006C1D50" w:rsidRPr="006C1D50" w14:paraId="37073214" w14:textId="77777777" w:rsidTr="00C13DD2">
        <w:tc>
          <w:tcPr>
            <w:tcW w:w="2624" w:type="dxa"/>
            <w:shd w:val="clear" w:color="auto" w:fill="auto"/>
          </w:tcPr>
          <w:p w14:paraId="2288683D" w14:textId="0CE5CC93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44" w:type="dxa"/>
            <w:shd w:val="clear" w:color="auto" w:fill="auto"/>
          </w:tcPr>
          <w:p w14:paraId="6613C180" w14:textId="1DB09C53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99" w:type="dxa"/>
            <w:shd w:val="clear" w:color="auto" w:fill="auto"/>
          </w:tcPr>
          <w:p w14:paraId="1EF3476F" w14:textId="1B69D361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63,873</w:t>
            </w:r>
          </w:p>
        </w:tc>
        <w:tc>
          <w:tcPr>
            <w:tcW w:w="717" w:type="dxa"/>
            <w:shd w:val="clear" w:color="auto" w:fill="auto"/>
          </w:tcPr>
          <w:p w14:paraId="7608316E" w14:textId="45DEDEB2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70" w:type="dxa"/>
          </w:tcPr>
          <w:p w14:paraId="335D4D6F" w14:textId="12121DD2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63,873</w:t>
            </w:r>
          </w:p>
        </w:tc>
        <w:tc>
          <w:tcPr>
            <w:tcW w:w="1134" w:type="dxa"/>
            <w:shd w:val="clear" w:color="auto" w:fill="auto"/>
          </w:tcPr>
          <w:p w14:paraId="1D707A8F" w14:textId="5C0EBBE2" w:rsidR="00930300" w:rsidRPr="006C1D50" w:rsidRDefault="0093030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94" w:type="dxa"/>
            <w:shd w:val="clear" w:color="auto" w:fill="auto"/>
            <w:vAlign w:val="bottom"/>
          </w:tcPr>
          <w:p w14:paraId="7F1A949D" w14:textId="73DE5AB8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3.18</w:t>
            </w:r>
            <w:r w:rsidR="00C22A04" w:rsidRPr="006C1D50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  <w:r w:rsidR="00C22A04" w:rsidRPr="006C1D50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>5.25</w:t>
            </w:r>
          </w:p>
        </w:tc>
        <w:tc>
          <w:tcPr>
            <w:tcW w:w="1046" w:type="dxa"/>
            <w:shd w:val="clear" w:color="auto" w:fill="auto"/>
          </w:tcPr>
          <w:p w14:paraId="39C454FB" w14:textId="6CD5029F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00" w:type="dxa"/>
            <w:shd w:val="clear" w:color="auto" w:fill="auto"/>
          </w:tcPr>
          <w:p w14:paraId="3BFCE418" w14:textId="5B03D1A6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54,470</w:t>
            </w:r>
          </w:p>
        </w:tc>
        <w:tc>
          <w:tcPr>
            <w:tcW w:w="971" w:type="dxa"/>
            <w:shd w:val="clear" w:color="auto" w:fill="auto"/>
          </w:tcPr>
          <w:p w14:paraId="6FC74E6C" w14:textId="22C82C9D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14:paraId="4C18800B" w14:textId="3C8EAD23" w:rsidR="00930300" w:rsidRPr="006C1D50" w:rsidRDefault="00930300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54,470</w:t>
            </w:r>
          </w:p>
        </w:tc>
        <w:tc>
          <w:tcPr>
            <w:tcW w:w="1418" w:type="dxa"/>
            <w:shd w:val="clear" w:color="auto" w:fill="auto"/>
          </w:tcPr>
          <w:p w14:paraId="62F4F4BE" w14:textId="4894FDC4" w:rsidR="00930300" w:rsidRPr="006C1D50" w:rsidRDefault="00105A9D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6A5E198D" w14:textId="73282699" w:rsidR="00930300" w:rsidRPr="006C1D50" w:rsidRDefault="00105A9D" w:rsidP="00930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5.25</w:t>
            </w:r>
          </w:p>
        </w:tc>
      </w:tr>
    </w:tbl>
    <w:p w14:paraId="6FA11239" w14:textId="303CDC97" w:rsidR="00860507" w:rsidRPr="006C1D50" w:rsidRDefault="00860507" w:rsidP="001529B6">
      <w:pPr>
        <w:rPr>
          <w:rFonts w:ascii="BrowalliaUPC" w:hAnsi="BrowalliaUPC" w:cs="BrowalliaUPC"/>
        </w:rPr>
      </w:pPr>
    </w:p>
    <w:p w14:paraId="29E7510B" w14:textId="2A1CD1B6" w:rsidR="00B7390E" w:rsidRPr="006C1D50" w:rsidRDefault="00B7390E">
      <w:pPr>
        <w:rPr>
          <w:rFonts w:ascii="BrowalliaUPC" w:hAnsi="BrowalliaUPC" w:cs="BrowalliaUPC"/>
        </w:rPr>
      </w:pPr>
    </w:p>
    <w:p w14:paraId="2EA60E3B" w14:textId="337CC27A" w:rsidR="00B7390E" w:rsidRPr="006C1D50" w:rsidRDefault="00B7390E">
      <w:pPr>
        <w:rPr>
          <w:rFonts w:ascii="BrowalliaUPC" w:hAnsi="BrowalliaUPC" w:cs="BrowalliaUPC"/>
        </w:rPr>
      </w:pPr>
    </w:p>
    <w:p w14:paraId="15CAE3A1" w14:textId="677AB3B9" w:rsidR="00923900" w:rsidRPr="006C1D50" w:rsidRDefault="00923900" w:rsidP="005F0F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</w:tabs>
        <w:rPr>
          <w:rFonts w:ascii="BrowalliaUPC" w:hAnsi="BrowalliaUPC" w:cs="BrowalliaUPC"/>
        </w:rPr>
      </w:pPr>
    </w:p>
    <w:p w14:paraId="1D22229D" w14:textId="2A190CC6" w:rsidR="00E0444D" w:rsidRPr="006C1D50" w:rsidRDefault="00E0444D">
      <w:pPr>
        <w:rPr>
          <w:rFonts w:ascii="BrowalliaUPC" w:hAnsi="BrowalliaUPC" w:cs="BrowalliaUPC"/>
        </w:rPr>
      </w:pPr>
    </w:p>
    <w:tbl>
      <w:tblPr>
        <w:tblpPr w:leftFromText="180" w:rightFromText="180" w:vertAnchor="page" w:horzAnchor="margin" w:tblpY="1739"/>
        <w:tblW w:w="14670" w:type="dxa"/>
        <w:tblLook w:val="01E0" w:firstRow="1" w:lastRow="1" w:firstColumn="1" w:lastColumn="1" w:noHBand="0" w:noVBand="0"/>
      </w:tblPr>
      <w:tblGrid>
        <w:gridCol w:w="2790"/>
        <w:gridCol w:w="1080"/>
        <w:gridCol w:w="810"/>
        <w:gridCol w:w="849"/>
        <w:gridCol w:w="771"/>
        <w:gridCol w:w="1260"/>
        <w:gridCol w:w="1170"/>
        <w:gridCol w:w="1080"/>
        <w:gridCol w:w="810"/>
        <w:gridCol w:w="810"/>
        <w:gridCol w:w="810"/>
        <w:gridCol w:w="1260"/>
        <w:gridCol w:w="1170"/>
      </w:tblGrid>
      <w:tr w:rsidR="006C1D50" w:rsidRPr="006C1D50" w14:paraId="35D97E19" w14:textId="77777777" w:rsidTr="00D050AB">
        <w:tc>
          <w:tcPr>
            <w:tcW w:w="2790" w:type="dxa"/>
            <w:shd w:val="clear" w:color="auto" w:fill="auto"/>
          </w:tcPr>
          <w:p w14:paraId="4D71AF03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1D53E088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(หน่วย </w:t>
            </w:r>
            <w:r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พันบาท)</w:t>
            </w:r>
          </w:p>
        </w:tc>
      </w:tr>
      <w:tr w:rsidR="006C1D50" w:rsidRPr="006C1D50" w14:paraId="4AAD9CF4" w14:textId="77777777" w:rsidTr="00D050AB">
        <w:tc>
          <w:tcPr>
            <w:tcW w:w="2790" w:type="dxa"/>
            <w:shd w:val="clear" w:color="auto" w:fill="auto"/>
          </w:tcPr>
          <w:p w14:paraId="73C763DD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880" w:type="dxa"/>
            <w:gridSpan w:val="12"/>
          </w:tcPr>
          <w:p w14:paraId="434F0CDF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>2562</w:t>
            </w:r>
          </w:p>
        </w:tc>
      </w:tr>
      <w:tr w:rsidR="006C1D50" w:rsidRPr="006C1D50" w14:paraId="1360A2FD" w14:textId="77777777" w:rsidTr="00D050AB">
        <w:tc>
          <w:tcPr>
            <w:tcW w:w="2790" w:type="dxa"/>
            <w:shd w:val="clear" w:color="auto" w:fill="auto"/>
          </w:tcPr>
          <w:p w14:paraId="016B2399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5940" w:type="dxa"/>
            <w:gridSpan w:val="6"/>
          </w:tcPr>
          <w:p w14:paraId="064147BA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5940" w:type="dxa"/>
            <w:gridSpan w:val="6"/>
          </w:tcPr>
          <w:p w14:paraId="11696552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8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งบการเงินเฉพาะของบริษัท</w:t>
            </w:r>
          </w:p>
        </w:tc>
      </w:tr>
      <w:tr w:rsidR="006C1D50" w:rsidRPr="006C1D50" w14:paraId="3ABA1BE7" w14:textId="77777777" w:rsidTr="00D050AB">
        <w:tc>
          <w:tcPr>
            <w:tcW w:w="2790" w:type="dxa"/>
            <w:shd w:val="clear" w:color="auto" w:fill="auto"/>
          </w:tcPr>
          <w:p w14:paraId="7D596DD9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52" w:hanging="252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3510" w:type="dxa"/>
            <w:gridSpan w:val="4"/>
            <w:shd w:val="clear" w:color="auto" w:fill="auto"/>
            <w:vAlign w:val="bottom"/>
          </w:tcPr>
          <w:p w14:paraId="6AD81B17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F943E1C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  <w:tc>
          <w:tcPr>
            <w:tcW w:w="3510" w:type="dxa"/>
            <w:gridSpan w:val="4"/>
            <w:shd w:val="clear" w:color="auto" w:fill="auto"/>
            <w:vAlign w:val="bottom"/>
          </w:tcPr>
          <w:p w14:paraId="751FA2A4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เงินต้น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9AF7220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อัตราดอกเบี้ยถัวเฉลี่ย (ร้อยละ)</w:t>
            </w:r>
          </w:p>
        </w:tc>
      </w:tr>
      <w:tr w:rsidR="006C1D50" w:rsidRPr="006C1D50" w14:paraId="7FF992CB" w14:textId="77777777" w:rsidTr="007F5027">
        <w:tc>
          <w:tcPr>
            <w:tcW w:w="2790" w:type="dxa"/>
            <w:shd w:val="clear" w:color="auto" w:fill="auto"/>
          </w:tcPr>
          <w:p w14:paraId="10CD4470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C73629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ปรับขึ้นลงตาม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758295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D1F771B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771" w:type="dxa"/>
            <w:vAlign w:val="bottom"/>
          </w:tcPr>
          <w:p w14:paraId="0B290CA5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D6D482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 ปรับขึ้นลงตาม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A34C68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B6E8B3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ปรับขึ้นลงตาม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0A20B3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954EAA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810" w:type="dxa"/>
            <w:vAlign w:val="bottom"/>
          </w:tcPr>
          <w:p w14:paraId="0CF7AF38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09BA8F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ปรับขึ้นลงตาม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46B0CE" w14:textId="77777777" w:rsidR="00512161" w:rsidRPr="006C1D50" w:rsidRDefault="00512161" w:rsidP="005367E2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อัตราดอกเบี้ยคงที่</w:t>
            </w:r>
          </w:p>
        </w:tc>
      </w:tr>
      <w:tr w:rsidR="006C1D50" w:rsidRPr="006C1D50" w14:paraId="4DE4F686" w14:textId="77777777" w:rsidTr="007F5027">
        <w:tc>
          <w:tcPr>
            <w:tcW w:w="2790" w:type="dxa"/>
            <w:shd w:val="clear" w:color="auto" w:fill="auto"/>
          </w:tcPr>
          <w:p w14:paraId="24816C49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ind w:left="252" w:hanging="252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23EDC9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65F383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F3BCAF8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771" w:type="dxa"/>
            <w:vAlign w:val="bottom"/>
          </w:tcPr>
          <w:p w14:paraId="33E678E4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B892C7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E3AEDD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B83491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C5882C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05F699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CD213A9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49308F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left" w:pos="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D8A2A8" w14:textId="77777777" w:rsidR="00512161" w:rsidRPr="006C1D50" w:rsidRDefault="00512161" w:rsidP="005367E2">
            <w:pPr>
              <w:tabs>
                <w:tab w:val="clear" w:pos="454"/>
                <w:tab w:val="clear" w:pos="680"/>
                <w:tab w:val="clear" w:pos="3515"/>
                <w:tab w:val="left" w:pos="0"/>
                <w:tab w:val="left" w:pos="3402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</w:tr>
      <w:tr w:rsidR="006C1D50" w:rsidRPr="006C1D50" w14:paraId="392E0EDF" w14:textId="77777777" w:rsidTr="007F5027">
        <w:tc>
          <w:tcPr>
            <w:tcW w:w="2790" w:type="dxa"/>
            <w:shd w:val="clear" w:color="auto" w:fill="auto"/>
          </w:tcPr>
          <w:p w14:paraId="63D2574E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  <w:shd w:val="clear" w:color="auto" w:fill="auto"/>
          </w:tcPr>
          <w:p w14:paraId="176C495E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047628E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49" w:type="dxa"/>
            <w:shd w:val="clear" w:color="auto" w:fill="auto"/>
          </w:tcPr>
          <w:p w14:paraId="3D9CBF66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771" w:type="dxa"/>
          </w:tcPr>
          <w:p w14:paraId="41676F6A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82A1AA9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24DA77A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81EC43E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F5B5EF6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F56AE14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B60FD45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2E12F42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3DEE619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</w:tr>
      <w:tr w:rsidR="006C1D50" w:rsidRPr="006C1D50" w14:paraId="1F759D1C" w14:textId="77777777" w:rsidTr="007F5027">
        <w:tc>
          <w:tcPr>
            <w:tcW w:w="2790" w:type="dxa"/>
            <w:shd w:val="clear" w:color="auto" w:fill="auto"/>
          </w:tcPr>
          <w:p w14:paraId="36FD46EC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69145" w14:textId="0C74951E" w:rsidR="00512161" w:rsidRPr="006C1D50" w:rsidRDefault="00512161" w:rsidP="005C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5,</w:t>
            </w:r>
            <w:r w:rsidR="005F55B7">
              <w:rPr>
                <w:rFonts w:ascii="BrowalliaUPC" w:hAnsi="BrowalliaUPC" w:cs="BrowalliaUPC"/>
                <w:sz w:val="20"/>
                <w:szCs w:val="20"/>
              </w:rPr>
              <w:t>467</w:t>
            </w:r>
          </w:p>
        </w:tc>
        <w:tc>
          <w:tcPr>
            <w:tcW w:w="810" w:type="dxa"/>
            <w:shd w:val="clear" w:color="auto" w:fill="auto"/>
          </w:tcPr>
          <w:p w14:paraId="044FCD20" w14:textId="1E8674B2" w:rsidR="00512161" w:rsidRPr="006C1D50" w:rsidRDefault="00512161" w:rsidP="005C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2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</w:t>
            </w:r>
            <w:r w:rsidR="00952E21">
              <w:rPr>
                <w:rFonts w:ascii="BrowalliaUPC" w:hAnsi="BrowalliaUPC" w:cs="BrowalliaUPC"/>
                <w:sz w:val="20"/>
                <w:szCs w:val="20"/>
              </w:rPr>
              <w:t>27,841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47CFBED" w14:textId="55FD559E" w:rsidR="00512161" w:rsidRPr="006C1D50" w:rsidRDefault="00512161" w:rsidP="005C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</w:t>
            </w:r>
            <w:r w:rsidR="007F5027">
              <w:rPr>
                <w:rFonts w:ascii="BrowalliaUPC" w:hAnsi="BrowalliaUPC" w:cs="BrowalliaUPC"/>
                <w:sz w:val="20"/>
                <w:szCs w:val="20"/>
              </w:rPr>
              <w:t>1,080</w:t>
            </w:r>
          </w:p>
        </w:tc>
        <w:tc>
          <w:tcPr>
            <w:tcW w:w="771" w:type="dxa"/>
            <w:vAlign w:val="bottom"/>
          </w:tcPr>
          <w:p w14:paraId="49D96885" w14:textId="3416D7C1" w:rsidR="00512161" w:rsidRPr="006C1D50" w:rsidRDefault="000C0A59" w:rsidP="005C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34</w:t>
            </w:r>
            <w:r w:rsidR="00512161" w:rsidRPr="006C1D50">
              <w:rPr>
                <w:rFonts w:ascii="BrowalliaUPC" w:hAnsi="BrowalliaUPC" w:cs="BrowalliaUPC"/>
                <w:sz w:val="20"/>
                <w:szCs w:val="20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</w:rPr>
              <w:t>388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8BA3B6" w14:textId="25077FC3" w:rsidR="00512161" w:rsidRPr="006C1D50" w:rsidRDefault="00512161" w:rsidP="005C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0.125 - 0.50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145E72" w14:textId="77777777" w:rsidR="00512161" w:rsidRPr="006C1D50" w:rsidRDefault="00512161" w:rsidP="005C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7839BE" w14:textId="77777777" w:rsidR="00512161" w:rsidRPr="006C1D50" w:rsidRDefault="00512161" w:rsidP="005C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1,894</w:t>
            </w:r>
          </w:p>
        </w:tc>
        <w:tc>
          <w:tcPr>
            <w:tcW w:w="810" w:type="dxa"/>
            <w:shd w:val="clear" w:color="auto" w:fill="auto"/>
          </w:tcPr>
          <w:p w14:paraId="734C1173" w14:textId="47AE93D2" w:rsidR="00CA4C0C" w:rsidRPr="006C1D50" w:rsidRDefault="002D4599" w:rsidP="005C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21,948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8466A67" w14:textId="3AC0AF90" w:rsidR="00512161" w:rsidRPr="006C1D50" w:rsidRDefault="00512161" w:rsidP="005C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</w:t>
            </w:r>
            <w:r w:rsidR="007D6556">
              <w:rPr>
                <w:rFonts w:ascii="BrowalliaUPC" w:hAnsi="BrowalliaUPC" w:cs="BrowalliaUPC"/>
                <w:sz w:val="20"/>
                <w:szCs w:val="20"/>
              </w:rPr>
              <w:t>269</w:t>
            </w:r>
          </w:p>
        </w:tc>
        <w:tc>
          <w:tcPr>
            <w:tcW w:w="810" w:type="dxa"/>
            <w:vAlign w:val="bottom"/>
          </w:tcPr>
          <w:p w14:paraId="506CD48C" w14:textId="3BE34B4F" w:rsidR="00512161" w:rsidRPr="006C1D50" w:rsidRDefault="007D6556" w:rsidP="005C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24</w:t>
            </w:r>
            <w:r w:rsidR="00512161" w:rsidRPr="006C1D50">
              <w:rPr>
                <w:rFonts w:ascii="BrowalliaUPC" w:hAnsi="BrowalliaUPC" w:cs="BrowalliaUPC"/>
                <w:sz w:val="20"/>
                <w:szCs w:val="20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</w:rPr>
              <w:t>111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22E49C" w14:textId="5F5F65F0" w:rsidR="00512161" w:rsidRPr="006C1D50" w:rsidRDefault="00512161" w:rsidP="005C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0.125 - 0.50</w:t>
            </w:r>
          </w:p>
        </w:tc>
        <w:tc>
          <w:tcPr>
            <w:tcW w:w="1170" w:type="dxa"/>
            <w:shd w:val="clear" w:color="auto" w:fill="auto"/>
          </w:tcPr>
          <w:p w14:paraId="27A92823" w14:textId="77777777" w:rsidR="00512161" w:rsidRPr="006C1D50" w:rsidRDefault="00512161" w:rsidP="005C17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</w:tr>
      <w:tr w:rsidR="006C1D50" w:rsidRPr="006C1D50" w14:paraId="1156FD2A" w14:textId="77777777" w:rsidTr="007F5027">
        <w:tc>
          <w:tcPr>
            <w:tcW w:w="2790" w:type="dxa"/>
            <w:shd w:val="clear" w:color="auto" w:fill="auto"/>
          </w:tcPr>
          <w:p w14:paraId="6210896C" w14:textId="73867A55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เงินให้กู้ยืม</w:t>
            </w:r>
            <w:r w:rsidR="00D071BA" w:rsidRPr="006C1D50">
              <w:rPr>
                <w:rFonts w:ascii="BrowalliaUPC" w:hAnsi="BrowalliaUPC" w:cs="BrowalliaUPC"/>
                <w:sz w:val="20"/>
                <w:szCs w:val="20"/>
              </w:rPr>
              <w:t xml:space="preserve"> -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33A46BF1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00709C80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-</w:t>
            </w:r>
          </w:p>
        </w:tc>
        <w:tc>
          <w:tcPr>
            <w:tcW w:w="849" w:type="dxa"/>
            <w:shd w:val="clear" w:color="auto" w:fill="auto"/>
          </w:tcPr>
          <w:p w14:paraId="12530F85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-</w:t>
            </w:r>
          </w:p>
        </w:tc>
        <w:tc>
          <w:tcPr>
            <w:tcW w:w="771" w:type="dxa"/>
            <w:vAlign w:val="bottom"/>
          </w:tcPr>
          <w:p w14:paraId="17872295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6699F" w14:textId="77777777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4EDB24" w14:textId="77777777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39E0DF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368,000</w:t>
            </w:r>
          </w:p>
        </w:tc>
        <w:tc>
          <w:tcPr>
            <w:tcW w:w="810" w:type="dxa"/>
            <w:shd w:val="clear" w:color="auto" w:fill="auto"/>
          </w:tcPr>
          <w:p w14:paraId="0F295FBA" w14:textId="1071BB48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-</w:t>
            </w:r>
          </w:p>
        </w:tc>
        <w:tc>
          <w:tcPr>
            <w:tcW w:w="810" w:type="dxa"/>
            <w:shd w:val="clear" w:color="auto" w:fill="auto"/>
          </w:tcPr>
          <w:p w14:paraId="533990A6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  <w:vAlign w:val="bottom"/>
          </w:tcPr>
          <w:p w14:paraId="626F1EAC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368,000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F89BAD" w14:textId="68607485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MLR – 1.00, 4.50</w:t>
            </w:r>
          </w:p>
        </w:tc>
        <w:tc>
          <w:tcPr>
            <w:tcW w:w="1170" w:type="dxa"/>
            <w:shd w:val="clear" w:color="auto" w:fill="auto"/>
          </w:tcPr>
          <w:p w14:paraId="22722DE2" w14:textId="57B38986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-</w:t>
            </w:r>
          </w:p>
        </w:tc>
      </w:tr>
      <w:tr w:rsidR="006C1D50" w:rsidRPr="006C1D50" w14:paraId="33E01686" w14:textId="77777777" w:rsidTr="007F5027">
        <w:tc>
          <w:tcPr>
            <w:tcW w:w="2790" w:type="dxa"/>
            <w:shd w:val="clear" w:color="auto" w:fill="auto"/>
          </w:tcPr>
          <w:p w14:paraId="5AE493F6" w14:textId="39E7A20D" w:rsidR="00512161" w:rsidRPr="006C1D50" w:rsidRDefault="00512161" w:rsidP="00D05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05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 xml:space="preserve">เงินให้กู้ยืม </w:t>
            </w:r>
            <w:r w:rsidR="00D071BA"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  <w:r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</w:tcPr>
          <w:p w14:paraId="28FC010A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06E65702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100,000</w:t>
            </w:r>
          </w:p>
        </w:tc>
        <w:tc>
          <w:tcPr>
            <w:tcW w:w="849" w:type="dxa"/>
            <w:shd w:val="clear" w:color="auto" w:fill="auto"/>
          </w:tcPr>
          <w:p w14:paraId="3F13C95D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     -</w:t>
            </w:r>
          </w:p>
        </w:tc>
        <w:tc>
          <w:tcPr>
            <w:tcW w:w="771" w:type="dxa"/>
            <w:vAlign w:val="bottom"/>
          </w:tcPr>
          <w:p w14:paraId="7520D4D7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923711" w14:textId="77777777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573D81" w14:textId="74D5BB46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6.50</w:t>
            </w:r>
          </w:p>
        </w:tc>
        <w:tc>
          <w:tcPr>
            <w:tcW w:w="1080" w:type="dxa"/>
            <w:shd w:val="clear" w:color="auto" w:fill="auto"/>
          </w:tcPr>
          <w:p w14:paraId="2BAB9CD7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0B645A10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-</w:t>
            </w:r>
          </w:p>
        </w:tc>
        <w:tc>
          <w:tcPr>
            <w:tcW w:w="810" w:type="dxa"/>
            <w:shd w:val="clear" w:color="auto" w:fill="auto"/>
          </w:tcPr>
          <w:p w14:paraId="5CD9D84B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</w:tcPr>
          <w:p w14:paraId="6B88FBF8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44578C" w14:textId="77777777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</w:tcPr>
          <w:p w14:paraId="6187DAC1" w14:textId="2975F466" w:rsidR="00512161" w:rsidRPr="006C1D50" w:rsidRDefault="00047840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="00512161"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-</w:t>
            </w:r>
          </w:p>
        </w:tc>
      </w:tr>
      <w:tr w:rsidR="006C1D50" w:rsidRPr="006C1D50" w14:paraId="11B62AA7" w14:textId="77777777" w:rsidTr="007F5027">
        <w:tc>
          <w:tcPr>
            <w:tcW w:w="2790" w:type="dxa"/>
            <w:shd w:val="clear" w:color="auto" w:fill="auto"/>
          </w:tcPr>
          <w:p w14:paraId="36CCE88C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UPC" w:hAnsi="BrowalliaUPC" w:cs="BrowalliaUPC"/>
                <w:b/>
                <w:bCs/>
                <w:sz w:val="10"/>
                <w:szCs w:val="1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ลูกหนี้ตามสัญญาเช่าการเงิน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6E0222D7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62FF8618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11,824</w:t>
            </w:r>
          </w:p>
        </w:tc>
        <w:tc>
          <w:tcPr>
            <w:tcW w:w="849" w:type="dxa"/>
            <w:shd w:val="clear" w:color="auto" w:fill="auto"/>
          </w:tcPr>
          <w:p w14:paraId="7FC82773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-</w:t>
            </w:r>
          </w:p>
        </w:tc>
        <w:tc>
          <w:tcPr>
            <w:tcW w:w="771" w:type="dxa"/>
          </w:tcPr>
          <w:p w14:paraId="3C9E53B9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11,824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FEBE3F" w14:textId="77777777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-</w:t>
            </w:r>
          </w:p>
        </w:tc>
        <w:tc>
          <w:tcPr>
            <w:tcW w:w="1170" w:type="dxa"/>
            <w:shd w:val="clear" w:color="auto" w:fill="auto"/>
          </w:tcPr>
          <w:p w14:paraId="67D528C9" w14:textId="7C0609FE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10"/>
                <w:szCs w:val="1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3.00 - 5.00</w:t>
            </w:r>
          </w:p>
        </w:tc>
        <w:tc>
          <w:tcPr>
            <w:tcW w:w="1080" w:type="dxa"/>
            <w:shd w:val="clear" w:color="auto" w:fill="auto"/>
          </w:tcPr>
          <w:p w14:paraId="778AA62B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1D15C931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11,824</w:t>
            </w:r>
          </w:p>
        </w:tc>
        <w:tc>
          <w:tcPr>
            <w:tcW w:w="810" w:type="dxa"/>
            <w:shd w:val="clear" w:color="auto" w:fill="auto"/>
          </w:tcPr>
          <w:p w14:paraId="67D42328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</w:tcPr>
          <w:p w14:paraId="5055A4E0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11,824</w:t>
            </w:r>
          </w:p>
        </w:tc>
        <w:tc>
          <w:tcPr>
            <w:tcW w:w="1260" w:type="dxa"/>
            <w:shd w:val="clear" w:color="auto" w:fill="auto"/>
          </w:tcPr>
          <w:p w14:paraId="00A2FC12" w14:textId="77777777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</w:tcPr>
          <w:p w14:paraId="07ACF816" w14:textId="0AFEB5B4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3.00 - 5.00</w:t>
            </w:r>
          </w:p>
        </w:tc>
      </w:tr>
      <w:tr w:rsidR="00DF1214" w:rsidRPr="006C1D50" w14:paraId="32531F09" w14:textId="77777777" w:rsidTr="007F5027">
        <w:tc>
          <w:tcPr>
            <w:tcW w:w="2790" w:type="dxa"/>
            <w:shd w:val="clear" w:color="auto" w:fill="auto"/>
          </w:tcPr>
          <w:p w14:paraId="6B3E1404" w14:textId="546EAF19" w:rsidR="00DF1214" w:rsidRPr="006C1D50" w:rsidRDefault="00DF1214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UPC" w:hAnsi="BrowalliaUPC" w:cs="BrowalliaUPC"/>
                <w:sz w:val="20"/>
                <w:szCs w:val="20"/>
                <w:cs/>
              </w:rPr>
            </w:pPr>
            <w:r>
              <w:rPr>
                <w:rFonts w:ascii="BrowalliaUPC" w:hAnsi="BrowalliaUPC" w:cs="BrowalliaUPC" w:hint="cs"/>
                <w:sz w:val="20"/>
                <w:szCs w:val="2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080" w:type="dxa"/>
            <w:shd w:val="clear" w:color="auto" w:fill="auto"/>
          </w:tcPr>
          <w:p w14:paraId="4792DC75" w14:textId="789BBD47" w:rsidR="00DF1214" w:rsidRPr="006C1D50" w:rsidRDefault="00DF1214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682049D8" w14:textId="431197C0" w:rsidR="00DF1214" w:rsidRPr="006C1D50" w:rsidRDefault="003102AE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15</w:t>
            </w:r>
            <w:r w:rsidR="00DF1214">
              <w:rPr>
                <w:rFonts w:ascii="BrowalliaUPC" w:hAnsi="BrowalliaUPC" w:cs="BrowalliaUPC"/>
                <w:sz w:val="20"/>
                <w:szCs w:val="20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</w:rPr>
              <w:t>746</w:t>
            </w:r>
          </w:p>
        </w:tc>
        <w:tc>
          <w:tcPr>
            <w:tcW w:w="849" w:type="dxa"/>
            <w:shd w:val="clear" w:color="auto" w:fill="auto"/>
          </w:tcPr>
          <w:p w14:paraId="39BDDF67" w14:textId="23503575" w:rsidR="00DF1214" w:rsidRPr="006C1D50" w:rsidRDefault="00DF1214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14:paraId="44303687" w14:textId="15F0729A" w:rsidR="00DF1214" w:rsidRPr="006C1D50" w:rsidRDefault="003102AE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15</w:t>
            </w:r>
            <w:r w:rsidR="00DF1214">
              <w:rPr>
                <w:rFonts w:ascii="BrowalliaUPC" w:hAnsi="BrowalliaUPC" w:cs="BrowalliaUPC"/>
                <w:sz w:val="20"/>
                <w:szCs w:val="20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</w:rPr>
              <w:t>746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A8B728" w14:textId="700D03B4" w:rsidR="00DF1214" w:rsidRPr="006C1D50" w:rsidRDefault="00DF1214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B873267" w14:textId="6B85D8D7" w:rsidR="00DF1214" w:rsidRPr="006C1D50" w:rsidRDefault="00DF1214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0.5</w:t>
            </w:r>
            <w:r w:rsidR="0084053E">
              <w:rPr>
                <w:rFonts w:ascii="BrowalliaUPC" w:hAnsi="BrowalliaUPC" w:cs="BrowalliaUPC"/>
                <w:sz w:val="20"/>
                <w:szCs w:val="20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14:paraId="1CA56E17" w14:textId="38ABD8CC" w:rsidR="00DF1214" w:rsidRPr="006C1D50" w:rsidRDefault="00DF1214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117D2593" w14:textId="705CB741" w:rsidR="00DF1214" w:rsidRPr="006C1D50" w:rsidRDefault="003102AE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15</w:t>
            </w:r>
            <w:r w:rsidR="00DF1214">
              <w:rPr>
                <w:rFonts w:ascii="BrowalliaUPC" w:hAnsi="BrowalliaUPC" w:cs="BrowalliaUPC"/>
                <w:sz w:val="20"/>
                <w:szCs w:val="20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</w:rPr>
              <w:t>746</w:t>
            </w:r>
          </w:p>
        </w:tc>
        <w:tc>
          <w:tcPr>
            <w:tcW w:w="810" w:type="dxa"/>
            <w:shd w:val="clear" w:color="auto" w:fill="auto"/>
          </w:tcPr>
          <w:p w14:paraId="09173B3E" w14:textId="7265C5A0" w:rsidR="00DF1214" w:rsidRPr="006C1D50" w:rsidRDefault="00DF1214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B486DE6" w14:textId="00FEBC45" w:rsidR="00DF1214" w:rsidRPr="006C1D50" w:rsidRDefault="003102AE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15</w:t>
            </w:r>
            <w:r w:rsidR="00DF1214">
              <w:rPr>
                <w:rFonts w:ascii="BrowalliaUPC" w:hAnsi="BrowalliaUPC" w:cs="BrowalliaUPC"/>
                <w:sz w:val="20"/>
                <w:szCs w:val="20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</w:rPr>
              <w:t>746</w:t>
            </w:r>
          </w:p>
        </w:tc>
        <w:tc>
          <w:tcPr>
            <w:tcW w:w="1260" w:type="dxa"/>
            <w:shd w:val="clear" w:color="auto" w:fill="auto"/>
          </w:tcPr>
          <w:p w14:paraId="04ACE920" w14:textId="638CCC3B" w:rsidR="00DF1214" w:rsidRPr="006C1D50" w:rsidRDefault="00DF1214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878188F" w14:textId="14FAAEE4" w:rsidR="00DF1214" w:rsidRPr="006C1D50" w:rsidRDefault="00DF1214" w:rsidP="00DF12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0.5</w:t>
            </w:r>
            <w:r w:rsidR="000937D8">
              <w:rPr>
                <w:rFonts w:ascii="BrowalliaUPC" w:hAnsi="BrowalliaUPC" w:cs="BrowalliaUPC"/>
                <w:sz w:val="20"/>
                <w:szCs w:val="20"/>
              </w:rPr>
              <w:t>0</w:t>
            </w:r>
          </w:p>
        </w:tc>
      </w:tr>
      <w:tr w:rsidR="006C1D50" w:rsidRPr="006C1D50" w14:paraId="095EECE0" w14:textId="77777777" w:rsidTr="007F5027">
        <w:tc>
          <w:tcPr>
            <w:tcW w:w="2790" w:type="dxa"/>
            <w:shd w:val="clear" w:color="auto" w:fill="auto"/>
          </w:tcPr>
          <w:p w14:paraId="148F12AA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UPC" w:hAnsi="BrowalliaUPC" w:cs="BrowalliaUPC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CBB240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4822311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F883538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71" w:type="dxa"/>
          </w:tcPr>
          <w:p w14:paraId="476E6A5A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1F2E3B2" w14:textId="77777777" w:rsidR="00512161" w:rsidRPr="006C1D50" w:rsidRDefault="00512161" w:rsidP="0021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161E2D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190573A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96F0C5D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439F96B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10" w:type="dxa"/>
          </w:tcPr>
          <w:p w14:paraId="4F22549A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7314681E" w14:textId="77777777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0EB2E5F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6C1D50" w:rsidRPr="006C1D50" w14:paraId="5DA42F3D" w14:textId="77777777" w:rsidTr="007F5027">
        <w:tc>
          <w:tcPr>
            <w:tcW w:w="2790" w:type="dxa"/>
            <w:shd w:val="clear" w:color="auto" w:fill="auto"/>
          </w:tcPr>
          <w:p w14:paraId="19B1F251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80" w:type="dxa"/>
            <w:shd w:val="clear" w:color="auto" w:fill="auto"/>
          </w:tcPr>
          <w:p w14:paraId="5AA9D5F4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4081EB40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532AC885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71" w:type="dxa"/>
          </w:tcPr>
          <w:p w14:paraId="2B5B8117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7422F9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326E9F92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58EC7A48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031BF89F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31DA4C8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10" w:type="dxa"/>
          </w:tcPr>
          <w:p w14:paraId="03476F45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6844FAE" w14:textId="77777777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F1A718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6C1D50" w:rsidRPr="006C1D50" w14:paraId="593D9499" w14:textId="77777777" w:rsidTr="007F5027">
        <w:tc>
          <w:tcPr>
            <w:tcW w:w="2790" w:type="dxa"/>
            <w:shd w:val="clear" w:color="auto" w:fill="auto"/>
          </w:tcPr>
          <w:p w14:paraId="7EB52A2C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71FD339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512,173</w:t>
            </w:r>
          </w:p>
        </w:tc>
        <w:tc>
          <w:tcPr>
            <w:tcW w:w="810" w:type="dxa"/>
            <w:shd w:val="clear" w:color="auto" w:fill="auto"/>
          </w:tcPr>
          <w:p w14:paraId="6AF6E149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308,853</w:t>
            </w:r>
          </w:p>
        </w:tc>
        <w:tc>
          <w:tcPr>
            <w:tcW w:w="849" w:type="dxa"/>
            <w:shd w:val="clear" w:color="auto" w:fill="auto"/>
          </w:tcPr>
          <w:p w14:paraId="1C2D9479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-</w:t>
            </w:r>
          </w:p>
        </w:tc>
        <w:tc>
          <w:tcPr>
            <w:tcW w:w="771" w:type="dxa"/>
          </w:tcPr>
          <w:p w14:paraId="1BA5AF9D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821,026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4EE2B7" w14:textId="31346F89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MOR – 1.00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5C67A9" w14:textId="19C20549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2.00 - 15.00</w:t>
            </w:r>
          </w:p>
        </w:tc>
        <w:tc>
          <w:tcPr>
            <w:tcW w:w="1080" w:type="dxa"/>
            <w:shd w:val="clear" w:color="auto" w:fill="auto"/>
          </w:tcPr>
          <w:p w14:paraId="3B01AECA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4A9B408B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413,103</w:t>
            </w:r>
          </w:p>
        </w:tc>
        <w:tc>
          <w:tcPr>
            <w:tcW w:w="810" w:type="dxa"/>
            <w:shd w:val="clear" w:color="auto" w:fill="auto"/>
          </w:tcPr>
          <w:p w14:paraId="4107E113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</w:tcPr>
          <w:p w14:paraId="665261CD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413,103</w:t>
            </w:r>
          </w:p>
        </w:tc>
        <w:tc>
          <w:tcPr>
            <w:tcW w:w="1260" w:type="dxa"/>
            <w:shd w:val="clear" w:color="auto" w:fill="auto"/>
          </w:tcPr>
          <w:p w14:paraId="017EF5C1" w14:textId="77777777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A69F63" w14:textId="16719BAA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2.00 - 4.00</w:t>
            </w:r>
          </w:p>
        </w:tc>
      </w:tr>
      <w:tr w:rsidR="006C1D50" w:rsidRPr="006C1D50" w14:paraId="624B0048" w14:textId="77777777" w:rsidTr="007F5027">
        <w:tc>
          <w:tcPr>
            <w:tcW w:w="2790" w:type="dxa"/>
            <w:shd w:val="clear" w:color="auto" w:fill="auto"/>
          </w:tcPr>
          <w:p w14:paraId="24800FFE" w14:textId="6993FB1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</w:t>
            </w:r>
            <w:r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F243EF" w14:textId="12917EBA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7161661" w14:textId="72ED3EDC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</w:tcPr>
          <w:p w14:paraId="2FB13243" w14:textId="3FF346BB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771" w:type="dxa"/>
          </w:tcPr>
          <w:p w14:paraId="6A46CC61" w14:textId="002C5631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1BA4FE" w14:textId="67FD6C30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95727F" w14:textId="1A41C3B3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150DDAB" w14:textId="5AF8EA4F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6921F311" w14:textId="45FB765F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7056882" w14:textId="4FECAED1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810" w:type="dxa"/>
          </w:tcPr>
          <w:p w14:paraId="78622A27" w14:textId="51B60BBA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0D278D95" w14:textId="3563D383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6F34D7" w14:textId="5929D882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A0364B" w:rsidRPr="006C1D50" w14:paraId="7B08FCAD" w14:textId="77777777" w:rsidTr="007F5027">
        <w:tc>
          <w:tcPr>
            <w:tcW w:w="2790" w:type="dxa"/>
            <w:shd w:val="clear" w:color="auto" w:fill="auto"/>
          </w:tcPr>
          <w:p w14:paraId="6E079960" w14:textId="276E9B3C" w:rsidR="00A0364B" w:rsidRPr="006C1D50" w:rsidRDefault="00E75483" w:rsidP="00E7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252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บุคคลและบริษัทอื่นๆ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93DB4E" w14:textId="1AEB5719" w:rsidR="00A0364B" w:rsidRPr="006C1D50" w:rsidRDefault="00A55F88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7511AAD" w14:textId="35526AD9" w:rsidR="00A0364B" w:rsidRPr="006C1D50" w:rsidRDefault="00A55F88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16</w:t>
            </w:r>
            <w:r w:rsidR="007C65F9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6A4386">
              <w:rPr>
                <w:rFonts w:ascii="BrowalliaUPC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849" w:type="dxa"/>
            <w:shd w:val="clear" w:color="auto" w:fill="auto"/>
          </w:tcPr>
          <w:p w14:paraId="6D79226E" w14:textId="2D1CADCF" w:rsidR="00A0364B" w:rsidRPr="006C1D50" w:rsidRDefault="00A55F88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14:paraId="5B2AD005" w14:textId="546336E5" w:rsidR="00A0364B" w:rsidRPr="006C1D50" w:rsidRDefault="005A7572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16</w:t>
            </w:r>
            <w:r w:rsidR="008D1301">
              <w:rPr>
                <w:rFonts w:ascii="BrowalliaUPC" w:hAnsi="BrowalliaUPC" w:cs="BrowalliaUPC"/>
                <w:sz w:val="20"/>
                <w:szCs w:val="20"/>
              </w:rPr>
              <w:t>,</w:t>
            </w:r>
            <w:r>
              <w:rPr>
                <w:rFonts w:ascii="BrowalliaUPC" w:hAnsi="BrowalliaUPC" w:cs="BrowalliaUPC"/>
                <w:sz w:val="20"/>
                <w:szCs w:val="20"/>
              </w:rPr>
              <w:t>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7B259D" w14:textId="279D0613" w:rsidR="00A0364B" w:rsidRPr="006C1D50" w:rsidRDefault="00A55F88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5EAAB0" w14:textId="38C0E819" w:rsidR="00A0364B" w:rsidRPr="006C1D50" w:rsidRDefault="001E7183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6.25 – 12.00</w:t>
            </w:r>
          </w:p>
        </w:tc>
        <w:tc>
          <w:tcPr>
            <w:tcW w:w="1080" w:type="dxa"/>
            <w:shd w:val="clear" w:color="auto" w:fill="auto"/>
          </w:tcPr>
          <w:p w14:paraId="71C6F3AE" w14:textId="5B94C63F" w:rsidR="00A0364B" w:rsidRPr="006C1D50" w:rsidRDefault="001E7183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787F60EE" w14:textId="75863D71" w:rsidR="00A0364B" w:rsidRPr="006C1D50" w:rsidRDefault="001E7183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49B67B14" w14:textId="39F02118" w:rsidR="00A0364B" w:rsidRPr="006C1D50" w:rsidRDefault="001E7183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89C8867" w14:textId="4C327819" w:rsidR="00A0364B" w:rsidRPr="006C1D50" w:rsidRDefault="001E7183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29C4F7" w14:textId="473643E1" w:rsidR="00A0364B" w:rsidRPr="006C1D50" w:rsidRDefault="001E7183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7600C9" w14:textId="07D6DEB1" w:rsidR="00A0364B" w:rsidRPr="006C1D50" w:rsidRDefault="001E7183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-</w:t>
            </w:r>
          </w:p>
        </w:tc>
      </w:tr>
      <w:tr w:rsidR="00E75483" w:rsidRPr="006C1D50" w14:paraId="63D8158F" w14:textId="77777777" w:rsidTr="007F5027">
        <w:tc>
          <w:tcPr>
            <w:tcW w:w="2790" w:type="dxa"/>
            <w:shd w:val="clear" w:color="auto" w:fill="auto"/>
          </w:tcPr>
          <w:p w14:paraId="1A4F6C2B" w14:textId="279B4C09" w:rsidR="00E75483" w:rsidRPr="006C1D50" w:rsidRDefault="00E75483" w:rsidP="00E75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6" w:hanging="252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- </w:t>
            </w: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บุคคลและบริษั</w:t>
            </w:r>
            <w:r w:rsidR="004B64B4">
              <w:rPr>
                <w:rFonts w:ascii="BrowalliaUPC" w:hAnsi="BrowalliaUPC" w:cs="BrowalliaUPC" w:hint="cs"/>
                <w:sz w:val="20"/>
                <w:szCs w:val="20"/>
                <w:cs/>
                <w:lang w:val="en-GB"/>
              </w:rPr>
              <w:t>ทที่เกี่ยวข้องกัน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F56AAF" w14:textId="6A708411" w:rsidR="00E75483" w:rsidRPr="006C1D50" w:rsidRDefault="00B03E27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290ABD34" w14:textId="54F7FCD5" w:rsidR="00E75483" w:rsidRPr="006C1D50" w:rsidRDefault="00B03E27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35,000</w:t>
            </w:r>
          </w:p>
        </w:tc>
        <w:tc>
          <w:tcPr>
            <w:tcW w:w="849" w:type="dxa"/>
            <w:shd w:val="clear" w:color="auto" w:fill="auto"/>
          </w:tcPr>
          <w:p w14:paraId="1C0930A9" w14:textId="79877C41" w:rsidR="00E75483" w:rsidRPr="006C1D50" w:rsidRDefault="00B03E27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771" w:type="dxa"/>
          </w:tcPr>
          <w:p w14:paraId="279C82C9" w14:textId="10FFCC16" w:rsidR="00E75483" w:rsidRPr="006C1D50" w:rsidRDefault="00B03E27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35,000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52261F" w14:textId="46C40474" w:rsidR="00E75483" w:rsidRPr="006C1D50" w:rsidRDefault="0048353B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8D4993" w14:textId="5591B934" w:rsidR="00E75483" w:rsidRPr="006C1D50" w:rsidRDefault="0048353B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6</w:t>
            </w:r>
            <w:r w:rsidR="00DE46C8">
              <w:rPr>
                <w:rFonts w:ascii="BrowalliaUPC" w:hAnsi="BrowalliaUPC" w:cs="BrowalliaUPC"/>
                <w:sz w:val="20"/>
                <w:szCs w:val="20"/>
              </w:rPr>
              <w:t>.00</w:t>
            </w:r>
            <w:r>
              <w:rPr>
                <w:rFonts w:ascii="BrowalliaUPC" w:hAnsi="BrowalliaUPC" w:cs="BrowalliaUPC"/>
                <w:sz w:val="20"/>
                <w:szCs w:val="20"/>
              </w:rPr>
              <w:t xml:space="preserve"> </w:t>
            </w:r>
            <w:r w:rsidR="00DE46C8">
              <w:rPr>
                <w:rFonts w:ascii="BrowalliaUPC" w:hAnsi="BrowalliaUPC" w:cs="BrowalliaUPC"/>
                <w:sz w:val="20"/>
                <w:szCs w:val="20"/>
              </w:rPr>
              <w:t>–</w:t>
            </w:r>
            <w:r>
              <w:rPr>
                <w:rFonts w:ascii="BrowalliaUPC" w:hAnsi="BrowalliaUPC" w:cs="BrowalliaUPC"/>
                <w:sz w:val="20"/>
                <w:szCs w:val="20"/>
              </w:rPr>
              <w:t xml:space="preserve"> 12</w:t>
            </w:r>
            <w:r w:rsidR="00DE46C8">
              <w:rPr>
                <w:rFonts w:ascii="BrowalliaUPC" w:hAnsi="BrowalliaUPC" w:cs="BrowalliaUPC"/>
                <w:sz w:val="20"/>
                <w:szCs w:val="20"/>
              </w:rPr>
              <w:t>.00</w:t>
            </w:r>
          </w:p>
        </w:tc>
        <w:tc>
          <w:tcPr>
            <w:tcW w:w="1080" w:type="dxa"/>
            <w:shd w:val="clear" w:color="auto" w:fill="auto"/>
          </w:tcPr>
          <w:p w14:paraId="534C9632" w14:textId="7B3FC768" w:rsidR="00E75483" w:rsidRPr="006C1D50" w:rsidRDefault="0048353B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3C2AD781" w14:textId="22FA57DC" w:rsidR="00E75483" w:rsidRPr="006C1D50" w:rsidRDefault="0048353B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42,000</w:t>
            </w:r>
          </w:p>
        </w:tc>
        <w:tc>
          <w:tcPr>
            <w:tcW w:w="810" w:type="dxa"/>
            <w:shd w:val="clear" w:color="auto" w:fill="auto"/>
          </w:tcPr>
          <w:p w14:paraId="529A3373" w14:textId="7E155D2C" w:rsidR="00E75483" w:rsidRPr="006C1D50" w:rsidRDefault="0048353B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0B4967A" w14:textId="72A0A8A6" w:rsidR="00E75483" w:rsidRPr="006C1D50" w:rsidRDefault="0048353B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42,000</w:t>
            </w:r>
          </w:p>
        </w:tc>
        <w:tc>
          <w:tcPr>
            <w:tcW w:w="1260" w:type="dxa"/>
            <w:shd w:val="clear" w:color="auto" w:fill="auto"/>
          </w:tcPr>
          <w:p w14:paraId="2AFD75AD" w14:textId="1872D3E8" w:rsidR="00E75483" w:rsidRPr="006C1D50" w:rsidRDefault="0048353B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983FE5" w14:textId="31F88F9A" w:rsidR="00E75483" w:rsidRPr="006C1D50" w:rsidRDefault="0048353B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>6</w:t>
            </w:r>
            <w:r w:rsidR="006371C9">
              <w:rPr>
                <w:rFonts w:ascii="BrowalliaUPC" w:hAnsi="BrowalliaUPC" w:cs="BrowalliaUPC"/>
                <w:sz w:val="20"/>
                <w:szCs w:val="20"/>
                <w:lang w:val="en-GB"/>
              </w:rPr>
              <w:t>.00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</w:t>
            </w:r>
            <w:r w:rsidR="006371C9">
              <w:rPr>
                <w:rFonts w:ascii="BrowalliaUPC" w:hAnsi="BrowalliaUPC" w:cs="BrowalliaUPC"/>
                <w:sz w:val="20"/>
                <w:szCs w:val="20"/>
                <w:lang w:val="en-GB"/>
              </w:rPr>
              <w:t>–</w:t>
            </w:r>
            <w:r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 12</w:t>
            </w:r>
            <w:r w:rsidR="006371C9">
              <w:rPr>
                <w:rFonts w:ascii="BrowalliaUPC" w:hAnsi="BrowalliaUPC" w:cs="BrowalliaUPC"/>
                <w:sz w:val="20"/>
                <w:szCs w:val="20"/>
                <w:lang w:val="en-GB"/>
              </w:rPr>
              <w:t>.00</w:t>
            </w:r>
          </w:p>
        </w:tc>
      </w:tr>
      <w:tr w:rsidR="006C1D50" w:rsidRPr="006C1D50" w14:paraId="572D928D" w14:textId="77777777" w:rsidTr="007F5027">
        <w:tc>
          <w:tcPr>
            <w:tcW w:w="2790" w:type="dxa"/>
            <w:shd w:val="clear" w:color="auto" w:fill="auto"/>
          </w:tcPr>
          <w:p w14:paraId="6E9C53EF" w14:textId="77777777" w:rsidR="00D071BA" w:rsidRPr="006C1D50" w:rsidRDefault="00D071BA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05C666CC" w14:textId="46D4D92C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</w:tcPr>
          <w:p w14:paraId="27625563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02727010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409,996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B41D905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-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82F9266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-</w:t>
            </w:r>
          </w:p>
        </w:tc>
        <w:tc>
          <w:tcPr>
            <w:tcW w:w="771" w:type="dxa"/>
          </w:tcPr>
          <w:p w14:paraId="44102E18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BC51CCB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409,996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E7BEE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MLR –</w:t>
            </w:r>
          </w:p>
          <w:p w14:paraId="3F150751" w14:textId="02A69A71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0.60 - 1.00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C68E90" w14:textId="77777777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-</w:t>
            </w:r>
          </w:p>
        </w:tc>
        <w:tc>
          <w:tcPr>
            <w:tcW w:w="1080" w:type="dxa"/>
            <w:shd w:val="clear" w:color="auto" w:fill="auto"/>
          </w:tcPr>
          <w:p w14:paraId="7057DF82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6267D14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409,996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995609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-</w:t>
            </w:r>
          </w:p>
        </w:tc>
        <w:tc>
          <w:tcPr>
            <w:tcW w:w="810" w:type="dxa"/>
            <w:shd w:val="clear" w:color="auto" w:fill="auto"/>
          </w:tcPr>
          <w:p w14:paraId="3E867528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</w:t>
            </w:r>
          </w:p>
          <w:p w14:paraId="474949DC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 xml:space="preserve">  </w:t>
            </w: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-</w:t>
            </w:r>
          </w:p>
        </w:tc>
        <w:tc>
          <w:tcPr>
            <w:tcW w:w="810" w:type="dxa"/>
          </w:tcPr>
          <w:p w14:paraId="61A35DF4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3583C18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409,996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06587B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MLR –</w:t>
            </w:r>
          </w:p>
          <w:p w14:paraId="3D7D58E0" w14:textId="20C05EEE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0.60 - 1.00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C75C53" w14:textId="77777777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</w:tr>
      <w:tr w:rsidR="006C1D50" w:rsidRPr="006C1D50" w14:paraId="46B1062C" w14:textId="77777777" w:rsidTr="007F5027">
        <w:tc>
          <w:tcPr>
            <w:tcW w:w="2790" w:type="dxa"/>
            <w:shd w:val="clear" w:color="auto" w:fill="auto"/>
          </w:tcPr>
          <w:p w14:paraId="0A5C001F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</w:tcPr>
          <w:p w14:paraId="067D5106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-</w:t>
            </w:r>
          </w:p>
        </w:tc>
        <w:tc>
          <w:tcPr>
            <w:tcW w:w="810" w:type="dxa"/>
            <w:shd w:val="clear" w:color="auto" w:fill="auto"/>
          </w:tcPr>
          <w:p w14:paraId="109A09A8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15,090</w:t>
            </w:r>
          </w:p>
        </w:tc>
        <w:tc>
          <w:tcPr>
            <w:tcW w:w="849" w:type="dxa"/>
            <w:shd w:val="clear" w:color="auto" w:fill="auto"/>
          </w:tcPr>
          <w:p w14:paraId="00712789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-</w:t>
            </w:r>
          </w:p>
        </w:tc>
        <w:tc>
          <w:tcPr>
            <w:tcW w:w="771" w:type="dxa"/>
          </w:tcPr>
          <w:p w14:paraId="10065A69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15,090</w:t>
            </w:r>
          </w:p>
        </w:tc>
        <w:tc>
          <w:tcPr>
            <w:tcW w:w="1260" w:type="dxa"/>
            <w:shd w:val="clear" w:color="auto" w:fill="auto"/>
          </w:tcPr>
          <w:p w14:paraId="5EC724FE" w14:textId="77777777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8E3081E" w14:textId="026325B9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5.12 - 10.12</w:t>
            </w:r>
          </w:p>
        </w:tc>
        <w:tc>
          <w:tcPr>
            <w:tcW w:w="1080" w:type="dxa"/>
            <w:shd w:val="clear" w:color="auto" w:fill="auto"/>
          </w:tcPr>
          <w:p w14:paraId="58BB2EFA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-</w:t>
            </w:r>
          </w:p>
        </w:tc>
        <w:tc>
          <w:tcPr>
            <w:tcW w:w="810" w:type="dxa"/>
            <w:shd w:val="clear" w:color="auto" w:fill="auto"/>
          </w:tcPr>
          <w:p w14:paraId="200622FC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8,088</w:t>
            </w:r>
          </w:p>
        </w:tc>
        <w:tc>
          <w:tcPr>
            <w:tcW w:w="810" w:type="dxa"/>
            <w:shd w:val="clear" w:color="auto" w:fill="auto"/>
          </w:tcPr>
          <w:p w14:paraId="2678E22F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-</w:t>
            </w:r>
          </w:p>
        </w:tc>
        <w:tc>
          <w:tcPr>
            <w:tcW w:w="810" w:type="dxa"/>
          </w:tcPr>
          <w:p w14:paraId="0689E73D" w14:textId="77777777" w:rsidR="00512161" w:rsidRPr="006C1D50" w:rsidRDefault="00512161" w:rsidP="00047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8,088</w:t>
            </w:r>
          </w:p>
        </w:tc>
        <w:tc>
          <w:tcPr>
            <w:tcW w:w="1260" w:type="dxa"/>
            <w:shd w:val="clear" w:color="auto" w:fill="auto"/>
          </w:tcPr>
          <w:p w14:paraId="7378D18B" w14:textId="77777777" w:rsidR="00512161" w:rsidRPr="006C1D50" w:rsidRDefault="00512161" w:rsidP="00C13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0BBF26" w14:textId="0C956D4F" w:rsidR="00512161" w:rsidRPr="006C1D50" w:rsidRDefault="00512161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6C1D50">
              <w:rPr>
                <w:rFonts w:ascii="BrowalliaUPC" w:hAnsi="BrowalliaUPC" w:cs="BrowalliaUPC"/>
                <w:sz w:val="20"/>
                <w:szCs w:val="20"/>
              </w:rPr>
              <w:t>7.09 - 10.12</w:t>
            </w:r>
          </w:p>
        </w:tc>
      </w:tr>
    </w:tbl>
    <w:p w14:paraId="1E0BC3CD" w14:textId="77777777" w:rsidR="00B7390E" w:rsidRPr="006C1D50" w:rsidRDefault="00B7390E">
      <w:pPr>
        <w:rPr>
          <w:rFonts w:ascii="BrowalliaUPC" w:hAnsi="BrowalliaUPC" w:cs="BrowalliaUPC"/>
        </w:rPr>
      </w:pPr>
    </w:p>
    <w:p w14:paraId="4B69F142" w14:textId="1FA8C8AD" w:rsidR="00645126" w:rsidRPr="006C1D50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UPC" w:hAnsi="BrowalliaUPC" w:cs="BrowalliaUPC"/>
          <w:sz w:val="16"/>
          <w:szCs w:val="16"/>
          <w:lang w:val="en-GB"/>
        </w:rPr>
      </w:pPr>
    </w:p>
    <w:p w14:paraId="29274C72" w14:textId="14C20060" w:rsidR="001A3320" w:rsidRPr="006C1D50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UPC" w:hAnsi="BrowalliaUPC" w:cs="BrowalliaUPC"/>
          <w:sz w:val="16"/>
          <w:szCs w:val="16"/>
        </w:rPr>
      </w:pPr>
    </w:p>
    <w:p w14:paraId="719530F3" w14:textId="47BDB02F" w:rsidR="001A3320" w:rsidRPr="006C1D50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UPC" w:hAnsi="BrowalliaUPC" w:cs="BrowalliaUPC"/>
          <w:sz w:val="16"/>
          <w:szCs w:val="16"/>
        </w:rPr>
      </w:pPr>
    </w:p>
    <w:p w14:paraId="7103C3F0" w14:textId="347BBC41" w:rsidR="001A3320" w:rsidRPr="006C1D50" w:rsidRDefault="001A3320" w:rsidP="007C46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UPC" w:hAnsi="BrowalliaUPC" w:cs="BrowalliaUPC"/>
          <w:sz w:val="16"/>
          <w:szCs w:val="16"/>
          <w:cs/>
        </w:rPr>
      </w:pPr>
    </w:p>
    <w:p w14:paraId="09F1DA77" w14:textId="2D31F96E" w:rsidR="001A3320" w:rsidRPr="006C1D50" w:rsidRDefault="001A3320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UPC" w:hAnsi="BrowalliaUPC" w:cs="BrowalliaUPC"/>
          <w:sz w:val="16"/>
          <w:szCs w:val="16"/>
        </w:rPr>
      </w:pPr>
    </w:p>
    <w:p w14:paraId="705A77BC" w14:textId="77777777" w:rsidR="00645126" w:rsidRPr="006C1D50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05"/>
        </w:tabs>
        <w:spacing w:line="240" w:lineRule="auto"/>
        <w:rPr>
          <w:rFonts w:ascii="BrowalliaUPC" w:hAnsi="BrowalliaUPC" w:cs="BrowalliaUPC"/>
          <w:sz w:val="28"/>
          <w:szCs w:val="28"/>
        </w:rPr>
        <w:sectPr w:rsidR="00645126" w:rsidRPr="006C1D50" w:rsidSect="002439F2">
          <w:headerReference w:type="default" r:id="rId15"/>
          <w:footerReference w:type="default" r:id="rId16"/>
          <w:pgSz w:w="16834" w:h="11909" w:orient="landscape" w:code="9"/>
          <w:pgMar w:top="1560" w:right="1099" w:bottom="1196" w:left="1259" w:header="992" w:footer="497" w:gutter="0"/>
          <w:cols w:space="720"/>
          <w:titlePg/>
          <w:docGrid w:linePitch="245"/>
        </w:sectPr>
      </w:pPr>
    </w:p>
    <w:p w14:paraId="20F7265D" w14:textId="77777777" w:rsidR="000C6BF3" w:rsidRPr="006C1D50" w:rsidRDefault="000C6BF3" w:rsidP="000C6BF3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6C1D50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การจัดการความเสี่ยงในส่วนของทุน</w:t>
      </w:r>
    </w:p>
    <w:p w14:paraId="44878DA9" w14:textId="77777777" w:rsidR="000C6BF3" w:rsidRPr="006C1D50" w:rsidRDefault="000C6BF3" w:rsidP="000C6BF3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p w14:paraId="5C18725B" w14:textId="71174400" w:rsidR="00645126" w:rsidRPr="006C1D50" w:rsidRDefault="000C6BF3" w:rsidP="00841351">
      <w:pPr>
        <w:tabs>
          <w:tab w:val="clear" w:pos="680"/>
          <w:tab w:val="clear" w:pos="907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  <w:lang w:val="en-GB"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 เพื่อสร้างผลตอบแทนต่อผู้ถือหุ้นและเป็นประโยชน์ต่อผู้ที่มีส่วนได้เสียอื่น เพื่อดำรงไว้ซึ่งโครงสร้างของทุนที่เหมาะสม ในการดำรงไว้หรือปรับโครงสร้างของทุน บริษัทอาจออกหุ้นใหม่หรือออกหุ้นกู้เพื่อปรับโครงสร้างหนี้ หรือขายสินทรัพย์เพื่อลดภาระหนี้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6F427B05" w14:textId="77777777" w:rsidR="002A44BF" w:rsidRPr="006C1D50" w:rsidRDefault="002A44BF" w:rsidP="002A44B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b/>
          <w:bCs/>
          <w:sz w:val="20"/>
          <w:szCs w:val="20"/>
          <w:highlight w:val="magenta"/>
          <w:cs/>
        </w:rPr>
      </w:pPr>
    </w:p>
    <w:p w14:paraId="59E54102" w14:textId="00520CF0" w:rsidR="00645126" w:rsidRPr="006C1D50" w:rsidRDefault="00645126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color w:val="auto"/>
          <w:sz w:val="28"/>
          <w:szCs w:val="28"/>
        </w:rPr>
      </w:pPr>
      <w:r w:rsidRPr="006C1D50">
        <w:rPr>
          <w:rFonts w:ascii="BrowalliaUPC" w:hAnsi="BrowalliaUPC" w:cs="BrowalliaUPC"/>
          <w:b/>
          <w:bCs/>
          <w:color w:val="auto"/>
          <w:sz w:val="28"/>
          <w:szCs w:val="28"/>
          <w:cs/>
        </w:rPr>
        <w:t>ภาระผูกพันและหนี้สินที่อาจเกิดขึ้น</w:t>
      </w:r>
    </w:p>
    <w:p w14:paraId="1C4402F9" w14:textId="77777777" w:rsidR="003F4D22" w:rsidRPr="006C1D50" w:rsidRDefault="003F4D22" w:rsidP="003F4D22">
      <w:pPr>
        <w:pStyle w:val="CordiaNew"/>
        <w:tabs>
          <w:tab w:val="clear" w:pos="4153"/>
          <w:tab w:val="left" w:pos="426"/>
        </w:tabs>
        <w:ind w:left="360"/>
        <w:jc w:val="thaiDistribute"/>
        <w:rPr>
          <w:rFonts w:ascii="BrowalliaUPC" w:hAnsi="BrowalliaUPC" w:cs="BrowalliaUPC"/>
          <w:color w:val="auto"/>
          <w:sz w:val="20"/>
          <w:szCs w:val="20"/>
        </w:rPr>
      </w:pPr>
    </w:p>
    <w:p w14:paraId="028C8188" w14:textId="6D41514A" w:rsidR="003F4D22" w:rsidRPr="006C1D50" w:rsidRDefault="003F4D22" w:rsidP="003F4D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 xml:space="preserve">ณ วันที่ </w:t>
      </w:r>
      <w:r w:rsidR="002C6423" w:rsidRPr="006C1D50">
        <w:rPr>
          <w:rFonts w:ascii="BrowalliaUPC" w:hAnsi="BrowalliaUPC" w:cs="BrowalliaUPC"/>
          <w:sz w:val="28"/>
          <w:szCs w:val="28"/>
        </w:rPr>
        <w:t>31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ธันวาคม </w:t>
      </w:r>
      <w:r w:rsidRPr="006C1D50">
        <w:rPr>
          <w:rFonts w:ascii="BrowalliaUPC" w:hAnsi="BrowalliaUPC" w:cs="BrowalliaUPC"/>
          <w:sz w:val="28"/>
          <w:szCs w:val="28"/>
        </w:rPr>
        <w:t xml:space="preserve">2563 </w:t>
      </w:r>
      <w:r w:rsidR="00E97325" w:rsidRPr="006C1D50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Pr="006C1D50">
        <w:rPr>
          <w:rFonts w:ascii="BrowalliaUPC" w:hAnsi="BrowalliaUPC" w:cs="BrowalliaUPC"/>
          <w:sz w:val="28"/>
          <w:szCs w:val="28"/>
          <w:cs/>
        </w:rPr>
        <w:t>มีภาระผูกพัน ดังต่อไปนี้</w:t>
      </w:r>
    </w:p>
    <w:p w14:paraId="4AFBC3F1" w14:textId="77777777" w:rsidR="00645126" w:rsidRPr="006C1D50" w:rsidRDefault="00645126" w:rsidP="00645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3798C2B4" w14:textId="77777777" w:rsidR="00645126" w:rsidRPr="006C1D50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7A72382C" w14:textId="77777777" w:rsidR="00645126" w:rsidRPr="006C1D50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0AE1E673" w14:textId="77777777" w:rsidR="00645126" w:rsidRPr="006C1D50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17528400" w14:textId="77777777" w:rsidR="00645126" w:rsidRPr="006C1D50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539EACA5" w14:textId="77777777" w:rsidR="00645126" w:rsidRPr="006C1D50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09521C13" w14:textId="77777777" w:rsidR="00645126" w:rsidRPr="006C1D50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2E0BA81F" w14:textId="77777777" w:rsidR="00645126" w:rsidRPr="006C1D50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103D6EFA" w14:textId="77777777" w:rsidR="00645126" w:rsidRPr="006C1D50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1FD72BC3" w14:textId="77777777" w:rsidR="00645126" w:rsidRPr="006C1D50" w:rsidRDefault="00645126" w:rsidP="00190F4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lang w:eastAsia="zh-CN"/>
        </w:rPr>
      </w:pPr>
    </w:p>
    <w:p w14:paraId="7B68B23E" w14:textId="77777777" w:rsidR="00606D01" w:rsidRPr="006C1D50" w:rsidRDefault="00606D01" w:rsidP="00A833A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253BFCC4" w14:textId="77777777" w:rsidR="00697623" w:rsidRPr="006C1D50" w:rsidRDefault="00697623" w:rsidP="00A833A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465F0FE9" w14:textId="77777777" w:rsidR="00697623" w:rsidRPr="006C1D50" w:rsidRDefault="00697623" w:rsidP="00A833AC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3D255E47" w14:textId="77777777" w:rsidR="00B11A1A" w:rsidRPr="006C1D50" w:rsidRDefault="00B11A1A" w:rsidP="00C66129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</w:rPr>
      </w:pPr>
    </w:p>
    <w:p w14:paraId="7438397B" w14:textId="567AB959" w:rsidR="00FE5DF2" w:rsidRPr="006C1D50" w:rsidRDefault="00E97325" w:rsidP="00C66129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>มีภาระผูกพันเกี่ยวกับสัญญาเช่าและบริการที่จะต้องชำระมีดังนี้</w:t>
      </w:r>
    </w:p>
    <w:p w14:paraId="248CD729" w14:textId="3E1CEDED" w:rsidR="00FE5DF2" w:rsidRPr="006C1D50" w:rsidRDefault="00FE5DF2" w:rsidP="00FE5D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1080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W w:w="8368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88"/>
        <w:gridCol w:w="2159"/>
        <w:gridCol w:w="240"/>
        <w:gridCol w:w="2281"/>
      </w:tblGrid>
      <w:tr w:rsidR="006C1D50" w:rsidRPr="006C1D50" w14:paraId="1F2EE267" w14:textId="77777777" w:rsidTr="00734599">
        <w:tc>
          <w:tcPr>
            <w:tcW w:w="3688" w:type="dxa"/>
          </w:tcPr>
          <w:p w14:paraId="1D4DDAB5" w14:textId="77777777" w:rsidR="00FE5DF2" w:rsidRPr="006C1D50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</w:tcPr>
          <w:p w14:paraId="4ECC0108" w14:textId="77777777" w:rsidR="00FE5DF2" w:rsidRPr="006C1D50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0350815A" w14:textId="77777777" w:rsidR="00FE5DF2" w:rsidRPr="006C1D50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hideMark/>
          </w:tcPr>
          <w:p w14:paraId="427F0D52" w14:textId="77777777" w:rsidR="00FE5DF2" w:rsidRPr="006C1D50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ind w:right="-59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หน่วย </w:t>
            </w: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:</w:t>
            </w:r>
            <w:proofErr w:type="gramEnd"/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C1D50" w:rsidRPr="006C1D50" w14:paraId="35D6D822" w14:textId="77777777" w:rsidTr="00734599">
        <w:tc>
          <w:tcPr>
            <w:tcW w:w="3688" w:type="dxa"/>
          </w:tcPr>
          <w:p w14:paraId="64B04B34" w14:textId="77777777" w:rsidR="00FE5DF2" w:rsidRPr="006C1D50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41F629" w14:textId="77777777" w:rsidR="00FE5DF2" w:rsidRPr="006C1D50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40" w:type="dxa"/>
          </w:tcPr>
          <w:p w14:paraId="2F8D6ECB" w14:textId="77777777" w:rsidR="00FE5DF2" w:rsidRPr="006C1D50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E02ACD" w14:textId="77777777" w:rsidR="00FE5DF2" w:rsidRPr="006C1D50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งบการเงินเฉพาะของบริษัท</w:t>
            </w:r>
          </w:p>
        </w:tc>
      </w:tr>
      <w:tr w:rsidR="006C1D50" w:rsidRPr="006C1D50" w14:paraId="03E8974D" w14:textId="77777777" w:rsidTr="00734599">
        <w:tc>
          <w:tcPr>
            <w:tcW w:w="3688" w:type="dxa"/>
          </w:tcPr>
          <w:p w14:paraId="0E2E6C24" w14:textId="77777777" w:rsidR="00FE5DF2" w:rsidRPr="006C1D50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7681D" w14:textId="77777777" w:rsidR="00FE5DF2" w:rsidRPr="006C1D50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1F61DB82" w14:textId="77777777" w:rsidR="00FE5DF2" w:rsidRPr="006C1D50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EBBD5" w14:textId="77777777" w:rsidR="00FE5DF2" w:rsidRPr="006C1D50" w:rsidRDefault="00FE5DF2" w:rsidP="00734599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6C1D50" w:rsidRPr="006C1D50" w14:paraId="6C08CAB4" w14:textId="77777777" w:rsidTr="00734599">
        <w:tc>
          <w:tcPr>
            <w:tcW w:w="3688" w:type="dxa"/>
            <w:hideMark/>
          </w:tcPr>
          <w:p w14:paraId="0D010BF0" w14:textId="77777777" w:rsidR="007F76B6" w:rsidRPr="006C1D50" w:rsidRDefault="007F76B6" w:rsidP="007F76B6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ภายใน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 1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ปี</w:t>
            </w:r>
          </w:p>
        </w:tc>
        <w:tc>
          <w:tcPr>
            <w:tcW w:w="2159" w:type="dxa"/>
            <w:shd w:val="clear" w:color="auto" w:fill="auto"/>
          </w:tcPr>
          <w:p w14:paraId="7C33BB0B" w14:textId="2F2B1F38" w:rsidR="007F76B6" w:rsidRPr="006C1D50" w:rsidRDefault="007F76B6" w:rsidP="007F76B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4,</w:t>
            </w:r>
            <w:r w:rsidR="00CC4AED" w:rsidRPr="006C1D5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884</w:t>
            </w:r>
          </w:p>
        </w:tc>
        <w:tc>
          <w:tcPr>
            <w:tcW w:w="240" w:type="dxa"/>
          </w:tcPr>
          <w:p w14:paraId="679B926D" w14:textId="77777777" w:rsidR="007F76B6" w:rsidRPr="006C1D50" w:rsidRDefault="007F76B6" w:rsidP="007F76B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</w:tcPr>
          <w:p w14:paraId="564D3C22" w14:textId="38A42460" w:rsidR="007F76B6" w:rsidRPr="006C1D50" w:rsidRDefault="007F76B6" w:rsidP="007F76B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3,855</w:t>
            </w:r>
          </w:p>
        </w:tc>
      </w:tr>
      <w:tr w:rsidR="006C1D50" w:rsidRPr="006C1D50" w14:paraId="416FFA05" w14:textId="77777777" w:rsidTr="00734599">
        <w:tc>
          <w:tcPr>
            <w:tcW w:w="3688" w:type="dxa"/>
            <w:hideMark/>
          </w:tcPr>
          <w:p w14:paraId="285539E1" w14:textId="77777777" w:rsidR="007F76B6" w:rsidRPr="006C1D50" w:rsidRDefault="007F76B6" w:rsidP="007F76B6">
            <w:pPr>
              <w:tabs>
                <w:tab w:val="center" w:pos="1609"/>
              </w:tabs>
              <w:spacing w:line="240" w:lineRule="auto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เกินกว่า </w:t>
            </w:r>
            <w:r w:rsidRPr="006C1D50">
              <w:rPr>
                <w:rFonts w:ascii="BrowalliaUPC" w:hAnsi="BrowalliaUPC" w:cs="BrowalliaUPC"/>
                <w:sz w:val="28"/>
                <w:szCs w:val="28"/>
              </w:rPr>
              <w:t>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 แต่ไม่เกิน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5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59" w:type="dxa"/>
            <w:shd w:val="clear" w:color="auto" w:fill="auto"/>
          </w:tcPr>
          <w:p w14:paraId="689A2229" w14:textId="21698198" w:rsidR="007F76B6" w:rsidRPr="006C1D50" w:rsidRDefault="007F76B6" w:rsidP="007F76B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2,6</w:t>
            </w:r>
            <w:r w:rsidR="00CC4AED" w:rsidRPr="006C1D5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82</w:t>
            </w:r>
          </w:p>
        </w:tc>
        <w:tc>
          <w:tcPr>
            <w:tcW w:w="240" w:type="dxa"/>
          </w:tcPr>
          <w:p w14:paraId="7C1D6C49" w14:textId="77777777" w:rsidR="007F76B6" w:rsidRPr="006C1D50" w:rsidRDefault="007F76B6" w:rsidP="007F76B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</w:tcPr>
          <w:p w14:paraId="0FD03438" w14:textId="0C144F98" w:rsidR="007F76B6" w:rsidRPr="006C1D50" w:rsidRDefault="007F76B6" w:rsidP="007F76B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  <w:t>2,643</w:t>
            </w:r>
          </w:p>
        </w:tc>
      </w:tr>
      <w:tr w:rsidR="007F76B6" w:rsidRPr="006C1D50" w14:paraId="4E62728E" w14:textId="77777777" w:rsidTr="00734599">
        <w:tc>
          <w:tcPr>
            <w:tcW w:w="3688" w:type="dxa"/>
            <w:hideMark/>
          </w:tcPr>
          <w:p w14:paraId="7FD77C10" w14:textId="77777777" w:rsidR="007F76B6" w:rsidRPr="006C1D50" w:rsidRDefault="007F76B6" w:rsidP="007F76B6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 xml:space="preserve">     รวม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8BF6162" w14:textId="03479658" w:rsidR="007F76B6" w:rsidRPr="006C1D50" w:rsidRDefault="007F76B6" w:rsidP="007F76B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7,</w:t>
            </w:r>
            <w:r w:rsidR="00CC4AED" w:rsidRPr="006C1D5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566</w:t>
            </w:r>
          </w:p>
        </w:tc>
        <w:tc>
          <w:tcPr>
            <w:tcW w:w="240" w:type="dxa"/>
          </w:tcPr>
          <w:p w14:paraId="3107B1E9" w14:textId="77777777" w:rsidR="007F76B6" w:rsidRPr="006C1D50" w:rsidRDefault="007F76B6" w:rsidP="007F76B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F411229" w14:textId="023E3019" w:rsidR="007F76B6" w:rsidRPr="006C1D50" w:rsidRDefault="007F76B6" w:rsidP="007F76B6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  <w:t>6,498</w:t>
            </w:r>
          </w:p>
        </w:tc>
      </w:tr>
    </w:tbl>
    <w:p w14:paraId="2AA447D3" w14:textId="77777777" w:rsidR="00047840" w:rsidRPr="006C1D50" w:rsidRDefault="00047840" w:rsidP="00FE5D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17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1080"/>
        <w:jc w:val="thaiDistribute"/>
        <w:rPr>
          <w:rFonts w:ascii="BrowalliaUPC" w:hAnsi="BrowalliaUPC" w:cs="BrowalliaUPC"/>
          <w:sz w:val="28"/>
          <w:szCs w:val="28"/>
        </w:rPr>
      </w:pPr>
    </w:p>
    <w:p w14:paraId="5F3A21E1" w14:textId="198724C9" w:rsidR="005C7D3A" w:rsidRPr="006C1D50" w:rsidRDefault="005C7D3A" w:rsidP="00C66129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6C1D50">
        <w:rPr>
          <w:rFonts w:ascii="BrowalliaUPC" w:hAnsi="BrowalliaUPC" w:cs="BrowalliaUPC"/>
          <w:spacing w:val="-2"/>
          <w:sz w:val="28"/>
          <w:szCs w:val="28"/>
          <w:cs/>
        </w:rPr>
        <w:t>บริษัททำสัญญาว่าจ้างที่ปรึกษาทางการเงิน โดยมีค่าตอบแท</w:t>
      </w:r>
      <w:r w:rsidR="00BE43A5" w:rsidRPr="006C1D50">
        <w:rPr>
          <w:rFonts w:ascii="BrowalliaUPC" w:hAnsi="BrowalliaUPC" w:cs="BrowalliaUPC"/>
          <w:spacing w:val="-2"/>
          <w:sz w:val="28"/>
          <w:szCs w:val="28"/>
          <w:cs/>
        </w:rPr>
        <w:t>น</w:t>
      </w:r>
      <w:r w:rsidRPr="006C1D50">
        <w:rPr>
          <w:rFonts w:ascii="BrowalliaUPC" w:hAnsi="BrowalliaUPC" w:cs="BrowalliaUPC"/>
          <w:spacing w:val="-2"/>
          <w:sz w:val="28"/>
          <w:szCs w:val="28"/>
          <w:cs/>
        </w:rPr>
        <w:t xml:space="preserve">จำนวน </w:t>
      </w:r>
      <w:r w:rsidR="007100AD" w:rsidRPr="006C1D50">
        <w:rPr>
          <w:rFonts w:ascii="BrowalliaUPC" w:hAnsi="BrowalliaUPC" w:cs="BrowalliaUPC"/>
          <w:spacing w:val="-2"/>
          <w:sz w:val="28"/>
          <w:szCs w:val="28"/>
        </w:rPr>
        <w:t>2.15</w:t>
      </w:r>
      <w:r w:rsidRPr="006C1D50">
        <w:rPr>
          <w:rFonts w:ascii="BrowalliaUPC" w:hAnsi="BrowalliaUPC" w:cs="BrowalliaUPC"/>
          <w:spacing w:val="-2"/>
          <w:sz w:val="28"/>
          <w:szCs w:val="28"/>
        </w:rPr>
        <w:t xml:space="preserve"> </w:t>
      </w:r>
      <w:r w:rsidRPr="006C1D50">
        <w:rPr>
          <w:rFonts w:ascii="BrowalliaUPC" w:hAnsi="BrowalliaUPC" w:cs="BrowalliaUPC"/>
          <w:spacing w:val="-2"/>
          <w:sz w:val="28"/>
          <w:szCs w:val="28"/>
          <w:cs/>
        </w:rPr>
        <w:t>ล้านบาท</w:t>
      </w:r>
    </w:p>
    <w:p w14:paraId="3DFF12A6" w14:textId="77777777" w:rsidR="00FE5DF2" w:rsidRPr="006C1D50" w:rsidRDefault="00FE5DF2" w:rsidP="00A833A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7BF51C7E" w14:textId="77777777" w:rsidR="00FE5DF2" w:rsidRPr="006C1D50" w:rsidRDefault="00FE5DF2" w:rsidP="00A833A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5B1BA64B" w14:textId="77777777" w:rsidR="00FE5DF2" w:rsidRPr="006C1D50" w:rsidRDefault="00FE5DF2" w:rsidP="00A833AC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566341C9" w14:textId="77777777" w:rsidR="00FE5DF2" w:rsidRPr="006C1D50" w:rsidRDefault="00FE5DF2" w:rsidP="00A833AC">
      <w:pPr>
        <w:pStyle w:val="ListParagraph"/>
        <w:numPr>
          <w:ilvl w:val="1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635307EA" w14:textId="77777777" w:rsidR="00645126" w:rsidRPr="006C1D50" w:rsidRDefault="00645126" w:rsidP="002940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35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360"/>
        <w:contextualSpacing w:val="0"/>
        <w:jc w:val="thaiDistribute"/>
        <w:rPr>
          <w:rFonts w:ascii="BrowalliaUPC" w:hAnsi="BrowalliaUPC" w:cs="BrowalliaUPC"/>
          <w:sz w:val="28"/>
          <w:szCs w:val="28"/>
        </w:rPr>
      </w:pPr>
    </w:p>
    <w:p w14:paraId="036395C5" w14:textId="035B5FC0" w:rsidR="00645126" w:rsidRPr="006C1D50" w:rsidRDefault="00E97325" w:rsidP="00C66129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DC29BA" w:rsidRPr="006C1D50">
        <w:rPr>
          <w:rFonts w:ascii="BrowalliaUPC" w:hAnsi="BrowalliaUPC" w:cs="BrowalliaUPC"/>
          <w:sz w:val="28"/>
          <w:szCs w:val="28"/>
          <w:cs/>
        </w:rPr>
        <w:t>แห่งหนึ่ง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>มีภาระผูกพันจากการที่ธนาคารออกหนังสือค้ำประกันในนามของ</w:t>
      </w:r>
      <w:r w:rsidRPr="006C1D50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 xml:space="preserve"> ซึ่งเกี่ยวเนื่องกับภาระผูกพันทางปฏิบัติบางประการตามปกติธุรกิจจำนวน </w:t>
      </w:r>
      <w:r w:rsidR="007100AD" w:rsidRPr="006C1D50">
        <w:rPr>
          <w:rFonts w:ascii="BrowalliaUPC" w:hAnsi="BrowalliaUPC" w:cs="BrowalliaUPC"/>
          <w:sz w:val="28"/>
          <w:szCs w:val="28"/>
        </w:rPr>
        <w:t>147.3</w:t>
      </w:r>
      <w:r w:rsidR="00AF5DCB" w:rsidRPr="006C1D50">
        <w:rPr>
          <w:rFonts w:ascii="BrowalliaUPC" w:hAnsi="BrowalliaUPC" w:cs="BrowalliaUPC"/>
          <w:sz w:val="28"/>
          <w:szCs w:val="28"/>
        </w:rPr>
        <w:t>0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 xml:space="preserve"> ล้านบาท และ </w:t>
      </w:r>
      <w:r w:rsidR="005737B9" w:rsidRPr="006C1D50">
        <w:rPr>
          <w:rFonts w:ascii="BrowalliaUPC" w:hAnsi="BrowalliaUPC" w:cs="BrowalliaUPC"/>
          <w:sz w:val="28"/>
          <w:szCs w:val="28"/>
        </w:rPr>
        <w:t>12.98</w:t>
      </w:r>
      <w:r w:rsidR="00860507"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>ล้านบาท ตามลำดับ</w:t>
      </w:r>
    </w:p>
    <w:p w14:paraId="1E75606A" w14:textId="77777777" w:rsidR="00645126" w:rsidRPr="006C1D50" w:rsidRDefault="00645126" w:rsidP="00645126">
      <w:pPr>
        <w:pStyle w:val="Preformatted"/>
        <w:tabs>
          <w:tab w:val="clear" w:pos="0"/>
          <w:tab w:val="left" w:pos="720"/>
        </w:tabs>
        <w:ind w:left="990" w:hanging="540"/>
        <w:jc w:val="thaiDistribute"/>
        <w:rPr>
          <w:rFonts w:ascii="BrowalliaUPC" w:hAnsi="BrowalliaUPC" w:cs="BrowalliaUPC"/>
          <w:sz w:val="28"/>
          <w:szCs w:val="28"/>
        </w:rPr>
      </w:pPr>
    </w:p>
    <w:p w14:paraId="66088737" w14:textId="19A9C97D" w:rsidR="00645126" w:rsidRPr="006C1D50" w:rsidRDefault="00B52BDE" w:rsidP="00C66129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บริษัททำสัญญาจ้างพัฒนาโปรแกรมซอฟท์แวร์โดยมีมูลค่าสัญญาและภาระผูกพันจำนวน</w:t>
      </w:r>
      <w:r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5873D0" w:rsidRPr="006C1D50">
        <w:rPr>
          <w:rFonts w:ascii="BrowalliaUPC" w:hAnsi="BrowalliaUPC" w:cs="BrowalliaUPC"/>
          <w:sz w:val="28"/>
          <w:szCs w:val="28"/>
        </w:rPr>
        <w:t>5.37</w:t>
      </w:r>
      <w:r w:rsidRPr="006C1D50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</w:p>
    <w:p w14:paraId="3A8BDC05" w14:textId="77777777" w:rsidR="005F0FFD" w:rsidRPr="006C1D50" w:rsidRDefault="005F0FFD" w:rsidP="006976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7038370C" w14:textId="21A385DF" w:rsidR="00645126" w:rsidRPr="006C1D50" w:rsidRDefault="00E97325" w:rsidP="00C66129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DC29BA" w:rsidRPr="006C1D50">
        <w:rPr>
          <w:rFonts w:ascii="BrowalliaUPC" w:hAnsi="BrowalliaUPC" w:cs="BrowalliaUPC"/>
          <w:sz w:val="28"/>
          <w:szCs w:val="28"/>
          <w:cs/>
        </w:rPr>
        <w:t>แห่งหนึ่ง</w:t>
      </w:r>
      <w:r w:rsidR="00851B32" w:rsidRPr="006C1D50">
        <w:rPr>
          <w:rFonts w:ascii="BrowalliaUPC" w:hAnsi="BrowalliaUPC" w:cs="BrowalliaUPC"/>
          <w:sz w:val="28"/>
          <w:szCs w:val="28"/>
          <w:cs/>
        </w:rPr>
        <w:t xml:space="preserve">ตกลงทำสัญญาตัวแทนจำหน่ายเครื่องมือแพทย์กับบริษัทในต่างประเทศ </w:t>
      </w:r>
      <w:r w:rsidR="007100AD" w:rsidRPr="006C1D50">
        <w:rPr>
          <w:rFonts w:ascii="BrowalliaUPC" w:hAnsi="BrowalliaUPC" w:cs="BrowalliaUPC"/>
          <w:sz w:val="28"/>
          <w:szCs w:val="28"/>
        </w:rPr>
        <w:t>20</w:t>
      </w:r>
      <w:r w:rsidR="00851B32" w:rsidRPr="006C1D50">
        <w:rPr>
          <w:rFonts w:ascii="BrowalliaUPC" w:hAnsi="BrowalliaUPC" w:cs="BrowalliaUPC"/>
          <w:sz w:val="28"/>
          <w:szCs w:val="28"/>
          <w:cs/>
        </w:rPr>
        <w:t xml:space="preserve"> แห่ง และ </w:t>
      </w:r>
      <w:r w:rsidR="00851B32" w:rsidRPr="006C1D50">
        <w:rPr>
          <w:rFonts w:ascii="BrowalliaUPC" w:hAnsi="BrowalliaUPC" w:cs="BrowalliaUPC"/>
          <w:sz w:val="28"/>
          <w:szCs w:val="28"/>
        </w:rPr>
        <w:t>9</w:t>
      </w:r>
      <w:r w:rsidR="00851B32" w:rsidRPr="006C1D50">
        <w:rPr>
          <w:rFonts w:ascii="BrowalliaUPC" w:hAnsi="BrowalliaUPC" w:cs="BrowalliaUPC"/>
          <w:sz w:val="28"/>
          <w:szCs w:val="28"/>
          <w:cs/>
        </w:rPr>
        <w:t xml:space="preserve"> แห่ง</w:t>
      </w:r>
      <w:r w:rsidR="00851B32" w:rsidRPr="006C1D50">
        <w:rPr>
          <w:rFonts w:ascii="BrowalliaUPC" w:hAnsi="BrowalliaUPC" w:cs="BrowalliaUPC"/>
          <w:sz w:val="28"/>
          <w:szCs w:val="28"/>
        </w:rPr>
        <w:t xml:space="preserve"> </w:t>
      </w:r>
      <w:r w:rsidR="00851B32" w:rsidRPr="006C1D50">
        <w:rPr>
          <w:rFonts w:ascii="BrowalliaUPC" w:hAnsi="BrowalliaUPC" w:cs="BrowalliaUPC"/>
          <w:sz w:val="28"/>
          <w:szCs w:val="28"/>
          <w:cs/>
        </w:rPr>
        <w:t>ตามลำดับ โดย</w:t>
      </w:r>
      <w:r w:rsidRPr="006C1D50">
        <w:rPr>
          <w:rFonts w:ascii="BrowalliaUPC" w:hAnsi="BrowalliaUPC" w:cs="BrowalliaUPC"/>
          <w:sz w:val="28"/>
          <w:szCs w:val="28"/>
          <w:cs/>
        </w:rPr>
        <w:t>บริษัทและบริษัทย่อย</w:t>
      </w:r>
      <w:r w:rsidR="00851B32" w:rsidRPr="006C1D50">
        <w:rPr>
          <w:rFonts w:ascii="BrowalliaUPC" w:hAnsi="BrowalliaUPC" w:cs="BrowalliaUPC"/>
          <w:sz w:val="28"/>
          <w:szCs w:val="28"/>
          <w:cs/>
        </w:rPr>
        <w:t>ได้รับอนุญาตให้เป็นตัวแทนจำหน่ายเครื่องมือแพทย์ในประเทศไทย สัญญามีผลตั้งแต่วันที่ลงนามในสัญญา และจะสิ้นสุดเมื่อถูกบอกเลิกโดยฝ่ายใดฝ่ายหนึ่ง</w:t>
      </w:r>
      <w:r w:rsidR="00645126" w:rsidRPr="006C1D50">
        <w:rPr>
          <w:rFonts w:ascii="BrowalliaUPC" w:hAnsi="BrowalliaUPC" w:cs="BrowalliaUPC"/>
          <w:sz w:val="28"/>
          <w:szCs w:val="28"/>
          <w:cs/>
        </w:rPr>
        <w:t xml:space="preserve"> </w:t>
      </w:r>
    </w:p>
    <w:p w14:paraId="01C2ADEF" w14:textId="77777777" w:rsidR="005C7148" w:rsidRPr="006C1D50" w:rsidRDefault="005C7148" w:rsidP="006976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/>
        <w:jc w:val="thaiDistribute"/>
        <w:rPr>
          <w:rFonts w:ascii="BrowalliaUPC" w:hAnsi="BrowalliaUPC" w:cs="BrowalliaUPC"/>
          <w:sz w:val="28"/>
          <w:szCs w:val="28"/>
        </w:rPr>
      </w:pPr>
    </w:p>
    <w:p w14:paraId="468E9C3C" w14:textId="56BF5DCD" w:rsidR="00645126" w:rsidRPr="006C1D50" w:rsidRDefault="005133E2" w:rsidP="00C66129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</w:rPr>
      </w:pPr>
      <w:r w:rsidRPr="006C1D50">
        <w:rPr>
          <w:rFonts w:ascii="BrowalliaUPC" w:hAnsi="BrowalliaUPC" w:cs="BrowalliaUPC"/>
          <w:sz w:val="28"/>
          <w:szCs w:val="28"/>
          <w:cs/>
        </w:rPr>
        <w:t>บริษัทย่อยแห่งหนึ่งมีภาระผูกพันจากการทำสัญญาถ่ายทอดเทคโนโลยีกับมหาวิทยาลัยแห่งหนึ่ง โดยมีค่าตอบแทนตามอัตราร้อยละของยอดขายดังนี้</w:t>
      </w:r>
    </w:p>
    <w:p w14:paraId="680C9072" w14:textId="77777777" w:rsidR="00645126" w:rsidRPr="006C1D50" w:rsidRDefault="00645126" w:rsidP="00645126">
      <w:pPr>
        <w:pStyle w:val="ListParagraph"/>
        <w:spacing w:line="240" w:lineRule="auto"/>
        <w:rPr>
          <w:rFonts w:ascii="BrowalliaUPC" w:hAnsi="BrowalliaUPC" w:cs="BrowalliaUPC"/>
          <w:sz w:val="28"/>
          <w:szCs w:val="28"/>
        </w:rPr>
      </w:pPr>
    </w:p>
    <w:tbl>
      <w:tblPr>
        <w:tblW w:w="5505" w:type="dxa"/>
        <w:jc w:val="center"/>
        <w:tblLayout w:type="fixed"/>
        <w:tblLook w:val="04A0" w:firstRow="1" w:lastRow="0" w:firstColumn="1" w:lastColumn="0" w:noHBand="0" w:noVBand="1"/>
      </w:tblPr>
      <w:tblGrid>
        <w:gridCol w:w="2680"/>
        <w:gridCol w:w="240"/>
        <w:gridCol w:w="2585"/>
      </w:tblGrid>
      <w:tr w:rsidR="006C1D50" w:rsidRPr="006C1D50" w14:paraId="16D237E0" w14:textId="77777777" w:rsidTr="00A355E8">
        <w:trPr>
          <w:jc w:val="center"/>
        </w:trPr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E5FC6" w14:textId="77777777" w:rsidR="00645126" w:rsidRPr="006C1D50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val="en-GB" w:eastAsia="th-TH"/>
              </w:rPr>
              <w:t>ยอดขาย</w:t>
            </w:r>
          </w:p>
        </w:tc>
        <w:tc>
          <w:tcPr>
            <w:tcW w:w="240" w:type="dxa"/>
          </w:tcPr>
          <w:p w14:paraId="537CFA28" w14:textId="77777777" w:rsidR="00645126" w:rsidRPr="006C1D50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95B874" w14:textId="77777777" w:rsidR="00645126" w:rsidRPr="006C1D50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ind w:left="-108" w:right="-108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6C1D50">
              <w:rPr>
                <w:rFonts w:ascii="BrowalliaUPC" w:hAnsi="BrowalliaUPC" w:cs="BrowalliaUPC"/>
                <w:snapToGrid w:val="0"/>
                <w:sz w:val="28"/>
                <w:szCs w:val="28"/>
                <w:cs/>
                <w:lang w:eastAsia="th-TH"/>
              </w:rPr>
              <w:t>อัตราร้อยละ</w:t>
            </w:r>
          </w:p>
        </w:tc>
      </w:tr>
      <w:tr w:rsidR="006C1D50" w:rsidRPr="006C1D50" w14:paraId="3A4C35D9" w14:textId="77777777" w:rsidTr="00A355E8">
        <w:trPr>
          <w:jc w:val="center"/>
        </w:trPr>
        <w:tc>
          <w:tcPr>
            <w:tcW w:w="26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63810" w14:textId="77777777" w:rsidR="00645126" w:rsidRPr="006C1D50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7E916D50" w14:textId="77777777" w:rsidR="00645126" w:rsidRPr="006C1D50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1B9C69" w14:textId="77777777" w:rsidR="00645126" w:rsidRPr="006C1D50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</w:p>
        </w:tc>
      </w:tr>
      <w:tr w:rsidR="006C1D50" w:rsidRPr="006C1D50" w14:paraId="12DA47A8" w14:textId="77777777" w:rsidTr="00815E6E">
        <w:trPr>
          <w:jc w:val="center"/>
        </w:trPr>
        <w:tc>
          <w:tcPr>
            <w:tcW w:w="2680" w:type="dxa"/>
            <w:hideMark/>
          </w:tcPr>
          <w:p w14:paraId="18BA872C" w14:textId="77777777" w:rsidR="00645126" w:rsidRPr="006C1D50" w:rsidRDefault="00645126" w:rsidP="00A355E8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2557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ถึง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2561</w:t>
            </w:r>
          </w:p>
        </w:tc>
        <w:tc>
          <w:tcPr>
            <w:tcW w:w="240" w:type="dxa"/>
          </w:tcPr>
          <w:p w14:paraId="46E06572" w14:textId="3A93BABA" w:rsidR="00645126" w:rsidRPr="006C1D50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29A0A4AD" w14:textId="77777777" w:rsidR="00645126" w:rsidRPr="006C1D50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ร้อยละ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1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6C1D50" w:rsidRPr="006C1D50" w14:paraId="797F78A8" w14:textId="77777777" w:rsidTr="00815E6E">
        <w:trPr>
          <w:jc w:val="center"/>
        </w:trPr>
        <w:tc>
          <w:tcPr>
            <w:tcW w:w="2680" w:type="dxa"/>
            <w:hideMark/>
          </w:tcPr>
          <w:p w14:paraId="5AFBC475" w14:textId="77777777" w:rsidR="00645126" w:rsidRPr="006C1D50" w:rsidRDefault="00645126" w:rsidP="00A355E8">
            <w:pPr>
              <w:tabs>
                <w:tab w:val="clear" w:pos="680"/>
                <w:tab w:val="left" w:pos="0"/>
                <w:tab w:val="center" w:pos="1609"/>
              </w:tabs>
              <w:spacing w:line="240" w:lineRule="auto"/>
              <w:ind w:left="756" w:hanging="151"/>
              <w:jc w:val="both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2562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ถึง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40" w:type="dxa"/>
          </w:tcPr>
          <w:p w14:paraId="07ACA0D6" w14:textId="506F48C9" w:rsidR="00645126" w:rsidRPr="006C1D50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04A2ED8A" w14:textId="77777777" w:rsidR="00645126" w:rsidRPr="006C1D50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ร้อยละ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2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  <w:tr w:rsidR="006C1D50" w:rsidRPr="006C1D50" w14:paraId="30E64C77" w14:textId="77777777" w:rsidTr="00815E6E">
        <w:trPr>
          <w:jc w:val="center"/>
        </w:trPr>
        <w:tc>
          <w:tcPr>
            <w:tcW w:w="2680" w:type="dxa"/>
            <w:hideMark/>
          </w:tcPr>
          <w:p w14:paraId="2A44C7B5" w14:textId="77777777" w:rsidR="00645126" w:rsidRPr="006C1D50" w:rsidRDefault="00645126" w:rsidP="00A355E8">
            <w:pPr>
              <w:tabs>
                <w:tab w:val="clear" w:pos="680"/>
                <w:tab w:val="clear" w:pos="2580"/>
                <w:tab w:val="left" w:pos="0"/>
                <w:tab w:val="left" w:pos="2682"/>
                <w:tab w:val="left" w:pos="3312"/>
                <w:tab w:val="left" w:pos="4860"/>
              </w:tabs>
              <w:spacing w:line="240" w:lineRule="auto"/>
              <w:ind w:left="756" w:hanging="151"/>
              <w:rPr>
                <w:rFonts w:ascii="BrowalliaUPC" w:hAnsi="BrowalliaUPC" w:cs="BrowalliaUPC"/>
                <w:snapToGrid w:val="0"/>
                <w:sz w:val="28"/>
                <w:szCs w:val="28"/>
                <w:lang w:eastAsia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ปี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2564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เป็นต้นไป</w:t>
            </w:r>
          </w:p>
        </w:tc>
        <w:tc>
          <w:tcPr>
            <w:tcW w:w="240" w:type="dxa"/>
          </w:tcPr>
          <w:p w14:paraId="2BAE3C34" w14:textId="58483157" w:rsidR="00645126" w:rsidRPr="006C1D50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right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585" w:type="dxa"/>
            <w:hideMark/>
          </w:tcPr>
          <w:p w14:paraId="56485B60" w14:textId="77777777" w:rsidR="00645126" w:rsidRPr="006C1D50" w:rsidRDefault="00645126" w:rsidP="00A355E8">
            <w:pPr>
              <w:tabs>
                <w:tab w:val="left" w:pos="3090"/>
                <w:tab w:val="left" w:pos="4860"/>
              </w:tabs>
              <w:spacing w:line="240" w:lineRule="auto"/>
              <w:jc w:val="center"/>
              <w:rPr>
                <w:rFonts w:ascii="BrowalliaUPC" w:hAnsi="BrowalliaUPC" w:cs="BrowalliaUPC"/>
                <w:snapToGrid w:val="0"/>
                <w:sz w:val="28"/>
                <w:szCs w:val="28"/>
                <w:lang w:val="en-GB" w:eastAsia="th-TH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ร้อยละ 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>3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 xml:space="preserve"> ของยอดขาย</w:t>
            </w:r>
          </w:p>
        </w:tc>
      </w:tr>
    </w:tbl>
    <w:p w14:paraId="738B876A" w14:textId="2FA44DBB" w:rsidR="00645126" w:rsidRPr="006C1D50" w:rsidRDefault="00E97325" w:rsidP="00C66129">
      <w:pPr>
        <w:pStyle w:val="ListParagraph"/>
        <w:numPr>
          <w:ilvl w:val="1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  <w:tab w:val="left" w:pos="9590"/>
        </w:tabs>
        <w:spacing w:line="240" w:lineRule="auto"/>
        <w:ind w:left="990" w:hanging="564"/>
        <w:jc w:val="thaiDistribute"/>
        <w:rPr>
          <w:rFonts w:ascii="BrowalliaUPC" w:hAnsi="BrowalliaUPC" w:cs="BrowalliaUPC"/>
          <w:sz w:val="28"/>
          <w:szCs w:val="28"/>
          <w:lang w:eastAsia="zh-CN"/>
        </w:rPr>
      </w:pPr>
      <w:r w:rsidRPr="006C1D50">
        <w:rPr>
          <w:rFonts w:ascii="BrowalliaUPC" w:hAnsi="BrowalliaUPC" w:cs="BrowalliaUPC"/>
          <w:sz w:val="28"/>
          <w:szCs w:val="28"/>
          <w:cs/>
          <w:lang w:eastAsia="zh-CN"/>
        </w:rPr>
        <w:lastRenderedPageBreak/>
        <w:t>บริษัทและบริษัทย่อย</w:t>
      </w:r>
      <w:r w:rsidR="00645126" w:rsidRPr="006C1D50">
        <w:rPr>
          <w:rFonts w:ascii="BrowalliaUPC" w:hAnsi="BrowalliaUPC" w:cs="BrowalliaUPC"/>
          <w:sz w:val="28"/>
          <w:szCs w:val="28"/>
          <w:cs/>
          <w:lang w:eastAsia="zh-CN"/>
        </w:rPr>
        <w:t xml:space="preserve">มีวงเงินสินเชื่อและหนี้สินที่อาจเกิดขึ้นจากสถาบันการเงิน ณ วันที่ </w:t>
      </w:r>
      <w:r w:rsidR="00645126" w:rsidRPr="006C1D50">
        <w:rPr>
          <w:rFonts w:ascii="BrowalliaUPC" w:hAnsi="BrowalliaUPC" w:cs="BrowalliaUPC"/>
          <w:sz w:val="28"/>
          <w:szCs w:val="28"/>
          <w:lang w:eastAsia="zh-CN"/>
        </w:rPr>
        <w:t xml:space="preserve">31 </w:t>
      </w:r>
      <w:r w:rsidR="00645126" w:rsidRPr="006C1D50">
        <w:rPr>
          <w:rFonts w:ascii="BrowalliaUPC" w:hAnsi="BrowalliaUPC" w:cs="BrowalliaUPC"/>
          <w:sz w:val="28"/>
          <w:szCs w:val="28"/>
          <w:cs/>
          <w:lang w:eastAsia="zh-CN"/>
        </w:rPr>
        <w:t xml:space="preserve">ธันวาคม </w:t>
      </w:r>
      <w:r w:rsidR="00645126" w:rsidRPr="006C1D50">
        <w:rPr>
          <w:rFonts w:ascii="BrowalliaUPC" w:hAnsi="BrowalliaUPC" w:cs="BrowalliaUPC"/>
          <w:sz w:val="28"/>
          <w:szCs w:val="28"/>
          <w:lang w:eastAsia="zh-CN"/>
        </w:rPr>
        <w:t>25</w:t>
      </w:r>
      <w:r w:rsidR="00860507" w:rsidRPr="006C1D50">
        <w:rPr>
          <w:rFonts w:ascii="BrowalliaUPC" w:hAnsi="BrowalliaUPC" w:cs="BrowalliaUPC"/>
          <w:sz w:val="28"/>
          <w:szCs w:val="28"/>
          <w:lang w:eastAsia="zh-CN"/>
        </w:rPr>
        <w:t>6</w:t>
      </w:r>
      <w:r w:rsidR="00D54B19" w:rsidRPr="006C1D50">
        <w:rPr>
          <w:rFonts w:ascii="BrowalliaUPC" w:hAnsi="BrowalliaUPC" w:cs="BrowalliaUPC"/>
          <w:sz w:val="28"/>
          <w:szCs w:val="28"/>
          <w:lang w:eastAsia="zh-CN"/>
        </w:rPr>
        <w:t>3</w:t>
      </w:r>
      <w:r w:rsidR="00645126" w:rsidRPr="006C1D50">
        <w:rPr>
          <w:rFonts w:ascii="BrowalliaUPC" w:hAnsi="BrowalliaUPC" w:cs="BrowalliaUPC"/>
          <w:sz w:val="28"/>
          <w:szCs w:val="28"/>
          <w:lang w:eastAsia="zh-CN"/>
        </w:rPr>
        <w:t xml:space="preserve"> </w:t>
      </w:r>
      <w:r w:rsidR="00645126" w:rsidRPr="006C1D50">
        <w:rPr>
          <w:rFonts w:ascii="BrowalliaUPC" w:hAnsi="BrowalliaUPC" w:cs="BrowalliaUPC"/>
          <w:sz w:val="28"/>
          <w:szCs w:val="28"/>
          <w:cs/>
          <w:lang w:eastAsia="zh-CN"/>
        </w:rPr>
        <w:t>ดังนี้</w:t>
      </w:r>
    </w:p>
    <w:p w14:paraId="1096FBFA" w14:textId="77777777" w:rsidR="007A74C3" w:rsidRPr="006C1D50" w:rsidRDefault="007A74C3" w:rsidP="007A74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BrowalliaUPC" w:hAnsi="BrowalliaUPC" w:cs="BrowalliaUPC"/>
          <w:sz w:val="8"/>
          <w:szCs w:val="8"/>
          <w:lang w:eastAsia="zh-CN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182"/>
        <w:gridCol w:w="1173"/>
        <w:gridCol w:w="1227"/>
        <w:gridCol w:w="1277"/>
      </w:tblGrid>
      <w:tr w:rsidR="006C1D50" w:rsidRPr="006C1D50" w14:paraId="15C3B566" w14:textId="77777777" w:rsidTr="00BC2B27">
        <w:trPr>
          <w:trHeight w:val="20"/>
        </w:trPr>
        <w:tc>
          <w:tcPr>
            <w:tcW w:w="3511" w:type="dxa"/>
          </w:tcPr>
          <w:p w14:paraId="31A6B9A9" w14:textId="77777777" w:rsidR="00645126" w:rsidRPr="006C1D50" w:rsidRDefault="00645126" w:rsidP="00A355E8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642D4E13" w14:textId="77777777" w:rsidR="00645126" w:rsidRPr="006C1D50" w:rsidRDefault="00645126" w:rsidP="00A355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39192C42" w14:textId="77777777" w:rsidR="00645126" w:rsidRPr="006C1D50" w:rsidRDefault="00645126" w:rsidP="00A355E8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UPC" w:hAnsi="BrowalliaUPC" w:cs="BrowalliaUPC"/>
                <w:sz w:val="28"/>
                <w:szCs w:val="28"/>
                <w:lang w:val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6C1D50" w:rsidRPr="006C1D50" w14:paraId="5870768E" w14:textId="77777777" w:rsidTr="00BC2B27">
        <w:trPr>
          <w:trHeight w:val="20"/>
        </w:trPr>
        <w:tc>
          <w:tcPr>
            <w:tcW w:w="3511" w:type="dxa"/>
          </w:tcPr>
          <w:p w14:paraId="1012C03B" w14:textId="77777777" w:rsidR="00645126" w:rsidRPr="006C1D50" w:rsidRDefault="0064512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3A65576C" w14:textId="77777777" w:rsidR="00645126" w:rsidRPr="006C1D50" w:rsidRDefault="00645126" w:rsidP="00A3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hideMark/>
          </w:tcPr>
          <w:p w14:paraId="5CD7A8B8" w14:textId="77777777" w:rsidR="00645126" w:rsidRPr="006C1D50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6C1D50" w:rsidRPr="006C1D50" w14:paraId="4C27019A" w14:textId="77777777" w:rsidTr="00BC2B27">
        <w:trPr>
          <w:trHeight w:val="20"/>
        </w:trPr>
        <w:tc>
          <w:tcPr>
            <w:tcW w:w="3511" w:type="dxa"/>
          </w:tcPr>
          <w:p w14:paraId="6D810C03" w14:textId="77777777" w:rsidR="00645126" w:rsidRPr="006C1D50" w:rsidRDefault="00645126" w:rsidP="00A355E8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  <w:hideMark/>
          </w:tcPr>
          <w:p w14:paraId="0AB6B48C" w14:textId="77777777" w:rsidR="00645126" w:rsidRPr="006C1D50" w:rsidRDefault="00645126" w:rsidP="00A355E8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hideMark/>
          </w:tcPr>
          <w:p w14:paraId="1E39103D" w14:textId="77777777" w:rsidR="00645126" w:rsidRPr="006C1D50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hideMark/>
          </w:tcPr>
          <w:p w14:paraId="0E30C28A" w14:textId="77777777" w:rsidR="00645126" w:rsidRPr="006C1D50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hideMark/>
          </w:tcPr>
          <w:p w14:paraId="7FA3DB75" w14:textId="77777777" w:rsidR="00645126" w:rsidRPr="006C1D50" w:rsidRDefault="00645126" w:rsidP="00A355E8">
            <w:pPr>
              <w:pBdr>
                <w:bottom w:val="single" w:sz="4" w:space="1" w:color="auto"/>
              </w:pBd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6C1D50" w:rsidRPr="006C1D50" w14:paraId="1706FB5C" w14:textId="77777777" w:rsidTr="00A355E8">
        <w:trPr>
          <w:trHeight w:val="20"/>
        </w:trPr>
        <w:tc>
          <w:tcPr>
            <w:tcW w:w="3511" w:type="dxa"/>
            <w:hideMark/>
          </w:tcPr>
          <w:p w14:paraId="0F755295" w14:textId="77777777" w:rsidR="00645126" w:rsidRPr="006C1D50" w:rsidRDefault="00645126" w:rsidP="00A355E8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22EDC53E" w14:textId="77777777" w:rsidR="00645126" w:rsidRPr="006C1D50" w:rsidRDefault="00645126" w:rsidP="00A355E8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vAlign w:val="center"/>
          </w:tcPr>
          <w:p w14:paraId="16B4AE52" w14:textId="77777777" w:rsidR="00645126" w:rsidRPr="006C1D50" w:rsidRDefault="00645126" w:rsidP="00A355E8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vAlign w:val="center"/>
          </w:tcPr>
          <w:p w14:paraId="2C904E9D" w14:textId="77777777" w:rsidR="00645126" w:rsidRPr="006C1D50" w:rsidRDefault="00645126" w:rsidP="00A355E8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vAlign w:val="center"/>
          </w:tcPr>
          <w:p w14:paraId="3724BA2C" w14:textId="77777777" w:rsidR="00645126" w:rsidRPr="006C1D50" w:rsidRDefault="00645126" w:rsidP="00A355E8">
            <w:pPr>
              <w:tabs>
                <w:tab w:val="clear" w:pos="3515"/>
              </w:tabs>
              <w:spacing w:line="240" w:lineRule="auto"/>
              <w:ind w:right="90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6C1D50" w:rsidRPr="006C1D50" w14:paraId="298502D5" w14:textId="77777777" w:rsidTr="00A355E8">
        <w:trPr>
          <w:trHeight w:val="20"/>
        </w:trPr>
        <w:tc>
          <w:tcPr>
            <w:tcW w:w="3511" w:type="dxa"/>
            <w:hideMark/>
          </w:tcPr>
          <w:p w14:paraId="01E5B5F1" w14:textId="77777777" w:rsidR="007100AD" w:rsidRPr="006C1D50" w:rsidRDefault="007100AD" w:rsidP="007100AD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  <w:hideMark/>
          </w:tcPr>
          <w:p w14:paraId="648196E5" w14:textId="77777777" w:rsidR="007100AD" w:rsidRPr="006C1D50" w:rsidRDefault="007100AD" w:rsidP="007100AD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FFFFFF"/>
          </w:tcPr>
          <w:p w14:paraId="5A86BFCF" w14:textId="2324CB80" w:rsidR="007100AD" w:rsidRPr="006C1D50" w:rsidRDefault="007100AD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17,000</w:t>
            </w:r>
          </w:p>
        </w:tc>
        <w:tc>
          <w:tcPr>
            <w:tcW w:w="1227" w:type="dxa"/>
            <w:shd w:val="clear" w:color="auto" w:fill="FFFFFF"/>
          </w:tcPr>
          <w:p w14:paraId="7E795943" w14:textId="19537E1A" w:rsidR="007100AD" w:rsidRPr="006C1D50" w:rsidRDefault="0029187E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(4,654)</w:t>
            </w:r>
          </w:p>
        </w:tc>
        <w:tc>
          <w:tcPr>
            <w:tcW w:w="1277" w:type="dxa"/>
            <w:shd w:val="clear" w:color="auto" w:fill="FFFFFF"/>
          </w:tcPr>
          <w:p w14:paraId="10626338" w14:textId="331966DD" w:rsidR="007100AD" w:rsidRPr="006C1D50" w:rsidRDefault="0029187E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12,346</w:t>
            </w:r>
          </w:p>
        </w:tc>
      </w:tr>
      <w:tr w:rsidR="007100AD" w:rsidRPr="006C1D50" w14:paraId="1D3332A6" w14:textId="77777777" w:rsidTr="00C13DD2">
        <w:trPr>
          <w:trHeight w:val="20"/>
        </w:trPr>
        <w:tc>
          <w:tcPr>
            <w:tcW w:w="3511" w:type="dxa"/>
          </w:tcPr>
          <w:p w14:paraId="7941F64D" w14:textId="77777777" w:rsidR="007100AD" w:rsidRPr="006C1D50" w:rsidRDefault="007100AD" w:rsidP="007100AD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ตั๋วเงินในประเทศ</w:t>
            </w:r>
          </w:p>
        </w:tc>
        <w:tc>
          <w:tcPr>
            <w:tcW w:w="1182" w:type="dxa"/>
          </w:tcPr>
          <w:p w14:paraId="7292E9D2" w14:textId="77777777" w:rsidR="007100AD" w:rsidRPr="006C1D50" w:rsidRDefault="007100AD" w:rsidP="007100AD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09211541" w14:textId="0BDE6DAA" w:rsidR="007100AD" w:rsidRPr="006C1D50" w:rsidRDefault="007100AD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eastAsia="en-GB"/>
              </w:rPr>
              <w:t>10,000</w:t>
            </w:r>
          </w:p>
        </w:tc>
        <w:tc>
          <w:tcPr>
            <w:tcW w:w="1227" w:type="dxa"/>
            <w:shd w:val="clear" w:color="auto" w:fill="auto"/>
          </w:tcPr>
          <w:p w14:paraId="55390ABF" w14:textId="6F21BA2B" w:rsidR="007100AD" w:rsidRPr="006C1D50" w:rsidRDefault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(10,000)</w:t>
            </w:r>
          </w:p>
        </w:tc>
        <w:tc>
          <w:tcPr>
            <w:tcW w:w="1277" w:type="dxa"/>
            <w:shd w:val="clear" w:color="auto" w:fill="auto"/>
          </w:tcPr>
          <w:p w14:paraId="085E1AB4" w14:textId="7BEFF249" w:rsidR="007100AD" w:rsidRPr="006C1D50" w:rsidRDefault="007100AD" w:rsidP="00C13DD2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-</w:t>
            </w:r>
          </w:p>
        </w:tc>
      </w:tr>
      <w:tr w:rsidR="00A15842" w:rsidRPr="006C1D50" w14:paraId="26CDFD47" w14:textId="77777777" w:rsidTr="00C13DD2">
        <w:trPr>
          <w:trHeight w:val="20"/>
        </w:trPr>
        <w:tc>
          <w:tcPr>
            <w:tcW w:w="3511" w:type="dxa"/>
          </w:tcPr>
          <w:p w14:paraId="2B8E01B3" w14:textId="77777777" w:rsidR="00A15842" w:rsidRPr="006C1D50" w:rsidRDefault="00A15842" w:rsidP="007100AD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01E3ED9F" w14:textId="77777777" w:rsidR="00A15842" w:rsidRPr="006C1D50" w:rsidRDefault="00A15842" w:rsidP="007100AD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201FAC14" w14:textId="77777777" w:rsidR="00A15842" w:rsidRPr="006C1D50" w:rsidRDefault="00A15842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7A194166" w14:textId="77777777" w:rsidR="00A15842" w:rsidRPr="006C1D50" w:rsidRDefault="00A15842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35EED77F" w14:textId="77777777" w:rsidR="00A15842" w:rsidRPr="006C1D50" w:rsidRDefault="00A15842" w:rsidP="00C13DD2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A15842" w:rsidRPr="006C1D50" w14:paraId="7A8196C0" w14:textId="77777777" w:rsidTr="00C13DD2">
        <w:trPr>
          <w:trHeight w:val="20"/>
        </w:trPr>
        <w:tc>
          <w:tcPr>
            <w:tcW w:w="3511" w:type="dxa"/>
          </w:tcPr>
          <w:p w14:paraId="65B0DD47" w14:textId="3171F3E7" w:rsidR="00A15842" w:rsidRPr="006C1D50" w:rsidRDefault="00A15842" w:rsidP="007100AD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15842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182" w:type="dxa"/>
          </w:tcPr>
          <w:p w14:paraId="4D25C79B" w14:textId="77777777" w:rsidR="00A15842" w:rsidRPr="006C1D50" w:rsidRDefault="00A15842" w:rsidP="007100AD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3D6764D8" w14:textId="77777777" w:rsidR="00A15842" w:rsidRPr="006C1D50" w:rsidRDefault="00A15842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42947CA6" w14:textId="77777777" w:rsidR="00A15842" w:rsidRPr="006C1D50" w:rsidRDefault="00A15842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</w:tcPr>
          <w:p w14:paraId="557EBF66" w14:textId="77777777" w:rsidR="00A15842" w:rsidRPr="006C1D50" w:rsidRDefault="00A15842" w:rsidP="00C13DD2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2C45A2" w:rsidRPr="006C1D50" w14:paraId="5158733D" w14:textId="77777777" w:rsidTr="00C13DD2">
        <w:trPr>
          <w:trHeight w:val="20"/>
        </w:trPr>
        <w:tc>
          <w:tcPr>
            <w:tcW w:w="3511" w:type="dxa"/>
          </w:tcPr>
          <w:p w14:paraId="4D0322FD" w14:textId="612DC2DC" w:rsidR="002C45A2" w:rsidRPr="006C1D50" w:rsidRDefault="002C45A2" w:rsidP="002C45A2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182" w:type="dxa"/>
          </w:tcPr>
          <w:p w14:paraId="0C622505" w14:textId="0C1ABBD5" w:rsidR="002C45A2" w:rsidRPr="006C1D50" w:rsidRDefault="002C45A2" w:rsidP="007100AD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</w:tcPr>
          <w:p w14:paraId="2C32F3E1" w14:textId="3EECE500" w:rsidR="002C45A2" w:rsidRPr="006C1D50" w:rsidRDefault="00757AE7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eastAsia="en-GB"/>
              </w:rPr>
              <w:t>887,00</w:t>
            </w:r>
            <w:r w:rsidR="008C69E5">
              <w:rPr>
                <w:rFonts w:ascii="BrowalliaUPC" w:hAnsi="BrowalliaUPC" w:cs="BrowalliaUPC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1227" w:type="dxa"/>
            <w:shd w:val="clear" w:color="auto" w:fill="auto"/>
          </w:tcPr>
          <w:p w14:paraId="39C2C805" w14:textId="059BF74E" w:rsidR="002C45A2" w:rsidRPr="006C1D50" w:rsidRDefault="004E6580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(38</w:t>
            </w:r>
            <w:r w:rsidR="006F32D7">
              <w:rPr>
                <w:rFonts w:ascii="BrowalliaUPC" w:hAnsi="BrowalliaUPC" w:cs="BrowalliaUPC"/>
                <w:sz w:val="28"/>
                <w:szCs w:val="28"/>
                <w:lang w:eastAsia="en-GB"/>
              </w:rPr>
              <w:t>6</w:t>
            </w: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,719)</w:t>
            </w:r>
          </w:p>
        </w:tc>
        <w:tc>
          <w:tcPr>
            <w:tcW w:w="1277" w:type="dxa"/>
            <w:shd w:val="clear" w:color="auto" w:fill="auto"/>
          </w:tcPr>
          <w:p w14:paraId="00803406" w14:textId="107F9D96" w:rsidR="002C45A2" w:rsidRPr="006C1D50" w:rsidRDefault="004E6580" w:rsidP="00C13DD2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500,281</w:t>
            </w:r>
          </w:p>
        </w:tc>
      </w:tr>
    </w:tbl>
    <w:p w14:paraId="773FDB71" w14:textId="77777777" w:rsidR="00D54B19" w:rsidRPr="006C1D50" w:rsidRDefault="00D54B19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1"/>
        <w:gridCol w:w="1182"/>
        <w:gridCol w:w="1173"/>
        <w:gridCol w:w="1227"/>
        <w:gridCol w:w="1277"/>
      </w:tblGrid>
      <w:tr w:rsidR="006C1D50" w:rsidRPr="006C1D50" w14:paraId="599D70C8" w14:textId="77777777" w:rsidTr="005367E2">
        <w:trPr>
          <w:trHeight w:val="20"/>
        </w:trPr>
        <w:tc>
          <w:tcPr>
            <w:tcW w:w="3511" w:type="dxa"/>
          </w:tcPr>
          <w:p w14:paraId="00C9F30D" w14:textId="77777777" w:rsidR="00D54B19" w:rsidRPr="006C1D50" w:rsidRDefault="00D54B19" w:rsidP="005367E2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5E7DE1F5" w14:textId="77777777" w:rsidR="00D54B19" w:rsidRPr="006C1D50" w:rsidRDefault="00D54B19" w:rsidP="00536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</w:tcPr>
          <w:p w14:paraId="1E52629A" w14:textId="77777777" w:rsidR="00D54B19" w:rsidRPr="006C1D50" w:rsidRDefault="00D54B19" w:rsidP="005367E2">
            <w:pPr>
              <w:tabs>
                <w:tab w:val="clear" w:pos="3515"/>
                <w:tab w:val="left" w:pos="945"/>
              </w:tabs>
              <w:spacing w:line="240" w:lineRule="auto"/>
              <w:ind w:left="144" w:right="90"/>
              <w:jc w:val="right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>(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หน่วย</w:t>
            </w:r>
            <w:r w:rsidRPr="006C1D50">
              <w:rPr>
                <w:rFonts w:ascii="BrowalliaUPC" w:hAnsi="BrowalliaUPC" w:cs="BrowalliaUPC"/>
                <w:sz w:val="28"/>
                <w:szCs w:val="28"/>
                <w:lang w:val="en-GB"/>
              </w:rPr>
              <w:t xml:space="preserve">: </w:t>
            </w:r>
            <w:r w:rsidRPr="006C1D50">
              <w:rPr>
                <w:rFonts w:ascii="BrowalliaUPC" w:hAnsi="BrowalliaUPC" w:cs="BrowalliaUPC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6C1D50" w:rsidRPr="006C1D50" w14:paraId="6E4FC296" w14:textId="77777777" w:rsidTr="005367E2">
        <w:trPr>
          <w:trHeight w:val="20"/>
        </w:trPr>
        <w:tc>
          <w:tcPr>
            <w:tcW w:w="3511" w:type="dxa"/>
          </w:tcPr>
          <w:p w14:paraId="07FC8366" w14:textId="77777777" w:rsidR="00D54B19" w:rsidRPr="006C1D50" w:rsidRDefault="00D54B19" w:rsidP="005367E2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7D499241" w14:textId="77777777" w:rsidR="00D54B19" w:rsidRPr="006C1D50" w:rsidRDefault="00D54B19" w:rsidP="00536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3677" w:type="dxa"/>
            <w:gridSpan w:val="3"/>
            <w:shd w:val="clear" w:color="auto" w:fill="auto"/>
          </w:tcPr>
          <w:p w14:paraId="0A7CBC48" w14:textId="77777777" w:rsidR="00D54B19" w:rsidRPr="006C1D50" w:rsidRDefault="00D54B19" w:rsidP="005367E2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6C1D50" w:rsidRPr="006C1D50" w14:paraId="49899E54" w14:textId="77777777" w:rsidTr="005367E2">
        <w:trPr>
          <w:trHeight w:val="20"/>
        </w:trPr>
        <w:tc>
          <w:tcPr>
            <w:tcW w:w="3511" w:type="dxa"/>
          </w:tcPr>
          <w:p w14:paraId="04E8E9AF" w14:textId="77777777" w:rsidR="00D54B19" w:rsidRPr="006C1D50" w:rsidRDefault="00D54B19" w:rsidP="005367E2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82" w:type="dxa"/>
          </w:tcPr>
          <w:p w14:paraId="76599558" w14:textId="77777777" w:rsidR="00D54B19" w:rsidRPr="006C1D50" w:rsidRDefault="00D54B19" w:rsidP="005367E2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36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3" w:type="dxa"/>
            <w:shd w:val="clear" w:color="auto" w:fill="auto"/>
          </w:tcPr>
          <w:p w14:paraId="65C348B4" w14:textId="77777777" w:rsidR="00D54B19" w:rsidRPr="006C1D50" w:rsidRDefault="00D54B19" w:rsidP="005367E2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วงเงิน</w:t>
            </w:r>
          </w:p>
        </w:tc>
        <w:tc>
          <w:tcPr>
            <w:tcW w:w="1227" w:type="dxa"/>
            <w:shd w:val="clear" w:color="auto" w:fill="auto"/>
          </w:tcPr>
          <w:p w14:paraId="0FC9056C" w14:textId="77777777" w:rsidR="00D54B19" w:rsidRPr="006C1D50" w:rsidRDefault="00D54B19" w:rsidP="005367E2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ใช้ไป</w:t>
            </w:r>
          </w:p>
        </w:tc>
        <w:tc>
          <w:tcPr>
            <w:tcW w:w="1277" w:type="dxa"/>
            <w:shd w:val="clear" w:color="auto" w:fill="auto"/>
          </w:tcPr>
          <w:p w14:paraId="2DE1C685" w14:textId="77777777" w:rsidR="00D54B19" w:rsidRPr="006C1D50" w:rsidRDefault="00D54B19" w:rsidP="005367E2">
            <w:pPr>
              <w:pBdr>
                <w:bottom w:val="single" w:sz="4" w:space="1" w:color="auto"/>
              </w:pBdr>
              <w:tabs>
                <w:tab w:val="left" w:pos="945"/>
              </w:tabs>
              <w:spacing w:line="240" w:lineRule="auto"/>
              <w:ind w:left="144" w:right="104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คงเหลือ</w:t>
            </w:r>
          </w:p>
        </w:tc>
      </w:tr>
      <w:tr w:rsidR="006C1D50" w:rsidRPr="006C1D50" w14:paraId="39D474F7" w14:textId="77777777" w:rsidTr="005367E2">
        <w:trPr>
          <w:trHeight w:val="20"/>
        </w:trPr>
        <w:tc>
          <w:tcPr>
            <w:tcW w:w="3511" w:type="dxa"/>
          </w:tcPr>
          <w:p w14:paraId="3F8BD754" w14:textId="77777777" w:rsidR="00D54B19" w:rsidRPr="006C1D50" w:rsidRDefault="00D54B19" w:rsidP="005367E2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b/>
                <w:bCs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b/>
                <w:bCs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182" w:type="dxa"/>
          </w:tcPr>
          <w:p w14:paraId="72D0910C" w14:textId="77777777" w:rsidR="00D54B19" w:rsidRPr="006C1D50" w:rsidRDefault="00D54B19" w:rsidP="005367E2">
            <w:pPr>
              <w:spacing w:line="240" w:lineRule="auto"/>
              <w:jc w:val="center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65969E7" w14:textId="77777777" w:rsidR="00D54B19" w:rsidRPr="006C1D50" w:rsidRDefault="00D54B19" w:rsidP="005367E2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  <w:vAlign w:val="center"/>
          </w:tcPr>
          <w:p w14:paraId="6F409629" w14:textId="77777777" w:rsidR="00D54B19" w:rsidRPr="006C1D50" w:rsidRDefault="00D54B19" w:rsidP="005367E2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BCD9B88" w14:textId="77777777" w:rsidR="00D54B19" w:rsidRPr="006C1D50" w:rsidRDefault="00D54B19" w:rsidP="005367E2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7100AD" w:rsidRPr="006C1D50" w14:paraId="7D9D8C87" w14:textId="77777777" w:rsidTr="005367E2">
        <w:trPr>
          <w:trHeight w:val="20"/>
        </w:trPr>
        <w:tc>
          <w:tcPr>
            <w:tcW w:w="3511" w:type="dxa"/>
          </w:tcPr>
          <w:p w14:paraId="2698094A" w14:textId="77777777" w:rsidR="007100AD" w:rsidRPr="006C1D50" w:rsidRDefault="007100AD" w:rsidP="007100AD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82" w:type="dxa"/>
          </w:tcPr>
          <w:p w14:paraId="31A92264" w14:textId="77777777" w:rsidR="007100AD" w:rsidRPr="006C1D50" w:rsidRDefault="007100AD" w:rsidP="007100AD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40992D3F" w14:textId="407C4767" w:rsidR="007100AD" w:rsidRPr="006C1D50" w:rsidRDefault="007100AD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15,000</w:t>
            </w:r>
          </w:p>
        </w:tc>
        <w:tc>
          <w:tcPr>
            <w:tcW w:w="1227" w:type="dxa"/>
            <w:shd w:val="clear" w:color="auto" w:fill="auto"/>
          </w:tcPr>
          <w:p w14:paraId="4F699856" w14:textId="7ACC01D2" w:rsidR="007100AD" w:rsidRPr="006C1D50" w:rsidRDefault="007100AD" w:rsidP="007100AD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</w:rPr>
              <w:t xml:space="preserve">      (3,193)</w:t>
            </w:r>
          </w:p>
        </w:tc>
        <w:tc>
          <w:tcPr>
            <w:tcW w:w="1277" w:type="dxa"/>
            <w:shd w:val="clear" w:color="auto" w:fill="auto"/>
          </w:tcPr>
          <w:p w14:paraId="2105FBE7" w14:textId="7F6ED976" w:rsidR="007100AD" w:rsidRPr="006C1D50" w:rsidRDefault="007100AD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6C1D50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11,807</w:t>
            </w:r>
          </w:p>
        </w:tc>
      </w:tr>
      <w:tr w:rsidR="008D6648" w:rsidRPr="006C1D50" w14:paraId="0428454F" w14:textId="77777777" w:rsidTr="005367E2">
        <w:trPr>
          <w:trHeight w:val="20"/>
        </w:trPr>
        <w:tc>
          <w:tcPr>
            <w:tcW w:w="3511" w:type="dxa"/>
          </w:tcPr>
          <w:p w14:paraId="0B60633B" w14:textId="77777777" w:rsidR="008D6648" w:rsidRPr="006C1D50" w:rsidRDefault="008D6648" w:rsidP="007100AD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82" w:type="dxa"/>
          </w:tcPr>
          <w:p w14:paraId="0BCB7D1E" w14:textId="77777777" w:rsidR="008D6648" w:rsidRPr="006C1D50" w:rsidRDefault="008D6648" w:rsidP="007100AD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188BA199" w14:textId="77777777" w:rsidR="008D6648" w:rsidRPr="006C1D50" w:rsidRDefault="008D6648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3FC318D0" w14:textId="77777777" w:rsidR="008D6648" w:rsidRPr="006C1D50" w:rsidRDefault="008D6648" w:rsidP="007100AD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3A9BC02D" w14:textId="77777777" w:rsidR="008D6648" w:rsidRPr="006C1D50" w:rsidRDefault="008D6648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8D6648" w:rsidRPr="006C1D50" w14:paraId="47FEB61D" w14:textId="77777777" w:rsidTr="005367E2">
        <w:trPr>
          <w:trHeight w:val="20"/>
        </w:trPr>
        <w:tc>
          <w:tcPr>
            <w:tcW w:w="3511" w:type="dxa"/>
          </w:tcPr>
          <w:p w14:paraId="7D088C8E" w14:textId="204D8171" w:rsidR="008D6648" w:rsidRPr="006C1D50" w:rsidRDefault="008D6648" w:rsidP="007100AD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A15842">
              <w:rPr>
                <w:rFonts w:ascii="BrowalliaUPC" w:hAnsi="BrowalliaUPC" w:cs="BrowalliaUPC" w:hint="cs"/>
                <w:b/>
                <w:bCs/>
                <w:sz w:val="28"/>
                <w:szCs w:val="28"/>
                <w:cs/>
              </w:rPr>
              <w:t>หนี้สินที่อาจเกิดขึ้น</w:t>
            </w:r>
          </w:p>
        </w:tc>
        <w:tc>
          <w:tcPr>
            <w:tcW w:w="1182" w:type="dxa"/>
          </w:tcPr>
          <w:p w14:paraId="4C05146D" w14:textId="77777777" w:rsidR="008D6648" w:rsidRPr="006C1D50" w:rsidRDefault="008D6648" w:rsidP="007100AD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14:paraId="79ED88B7" w14:textId="77777777" w:rsidR="008D6648" w:rsidRPr="006C1D50" w:rsidRDefault="008D6648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  <w:tc>
          <w:tcPr>
            <w:tcW w:w="1227" w:type="dxa"/>
            <w:shd w:val="clear" w:color="auto" w:fill="auto"/>
          </w:tcPr>
          <w:p w14:paraId="28A2BCA2" w14:textId="77777777" w:rsidR="008D6648" w:rsidRPr="006C1D50" w:rsidRDefault="008D6648" w:rsidP="007100AD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center"/>
              <w:rPr>
                <w:rFonts w:ascii="BrowalliaUPC" w:hAnsi="BrowalliaUPC" w:cs="BrowalliaUPC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62B58EA" w14:textId="77777777" w:rsidR="008D6648" w:rsidRPr="006C1D50" w:rsidRDefault="008D6648" w:rsidP="007100AD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</w:p>
        </w:tc>
      </w:tr>
      <w:tr w:rsidR="0030676F" w:rsidRPr="006C1D50" w14:paraId="6FB368C4" w14:textId="77777777" w:rsidTr="005367E2">
        <w:trPr>
          <w:trHeight w:val="20"/>
        </w:trPr>
        <w:tc>
          <w:tcPr>
            <w:tcW w:w="3511" w:type="dxa"/>
          </w:tcPr>
          <w:p w14:paraId="1EE7FA18" w14:textId="3991E4BD" w:rsidR="0030676F" w:rsidRPr="006C1D50" w:rsidRDefault="0030676F" w:rsidP="0030676F">
            <w:pPr>
              <w:spacing w:line="240" w:lineRule="auto"/>
              <w:ind w:firstLine="54"/>
              <w:jc w:val="thaiDistribute"/>
              <w:rPr>
                <w:rFonts w:ascii="BrowalliaUPC" w:hAnsi="BrowalliaUPC" w:cs="BrowalliaUPC"/>
                <w:sz w:val="28"/>
                <w:szCs w:val="28"/>
                <w:cs/>
              </w:rPr>
            </w:pPr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เลต</w:t>
            </w:r>
            <w:proofErr w:type="spellStart"/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เต</w:t>
            </w:r>
            <w:proofErr w:type="spellEnd"/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อร์</w:t>
            </w:r>
            <w:proofErr w:type="spellStart"/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ออฟ</w:t>
            </w:r>
            <w:proofErr w:type="spellEnd"/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เครดิตและ</w:t>
            </w:r>
            <w:proofErr w:type="spellStart"/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ทรั</w:t>
            </w:r>
            <w:proofErr w:type="spellEnd"/>
            <w:r w:rsidRPr="00CC07DD">
              <w:rPr>
                <w:rFonts w:ascii="BrowalliaUPC" w:hAnsi="BrowalliaUPC" w:cs="BrowalliaUPC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182" w:type="dxa"/>
          </w:tcPr>
          <w:p w14:paraId="44721C9F" w14:textId="2D00F5C9" w:rsidR="0030676F" w:rsidRPr="006C1D50" w:rsidRDefault="0030676F" w:rsidP="0030676F">
            <w:pPr>
              <w:tabs>
                <w:tab w:val="clear" w:pos="454"/>
                <w:tab w:val="left" w:pos="539"/>
              </w:tabs>
              <w:spacing w:line="240" w:lineRule="auto"/>
              <w:ind w:firstLine="54"/>
              <w:jc w:val="center"/>
              <w:rPr>
                <w:rFonts w:ascii="BrowalliaUPC" w:hAnsi="BrowalliaUPC" w:cs="BrowalliaUPC"/>
                <w:sz w:val="28"/>
                <w:szCs w:val="28"/>
                <w:cs/>
              </w:rPr>
            </w:pPr>
            <w:r>
              <w:rPr>
                <w:rFonts w:ascii="BrowalliaUPC" w:hAnsi="BrowalliaUPC" w:cs="BrowalliaUPC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173" w:type="dxa"/>
            <w:shd w:val="clear" w:color="auto" w:fill="auto"/>
          </w:tcPr>
          <w:p w14:paraId="68C0D88D" w14:textId="110BB0C5" w:rsidR="0030676F" w:rsidRPr="006C1D50" w:rsidRDefault="0030676F" w:rsidP="0030676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 w:rsidRPr="0030676F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757,00</w:t>
            </w:r>
            <w:r w:rsidR="00185231"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0</w:t>
            </w:r>
          </w:p>
        </w:tc>
        <w:tc>
          <w:tcPr>
            <w:tcW w:w="1227" w:type="dxa"/>
            <w:shd w:val="clear" w:color="auto" w:fill="auto"/>
          </w:tcPr>
          <w:p w14:paraId="49407C6D" w14:textId="05380C7A" w:rsidR="0030676F" w:rsidRPr="0030676F" w:rsidRDefault="0030676F" w:rsidP="0030676F">
            <w:pPr>
              <w:tabs>
                <w:tab w:val="clear" w:pos="907"/>
                <w:tab w:val="left" w:pos="798"/>
              </w:tabs>
              <w:spacing w:line="240" w:lineRule="auto"/>
              <w:ind w:right="168" w:firstLine="5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(327,717)</w:t>
            </w:r>
          </w:p>
        </w:tc>
        <w:tc>
          <w:tcPr>
            <w:tcW w:w="1277" w:type="dxa"/>
            <w:shd w:val="clear" w:color="auto" w:fill="auto"/>
          </w:tcPr>
          <w:p w14:paraId="49F24E51" w14:textId="2A525D6A" w:rsidR="0030676F" w:rsidRPr="006C1D50" w:rsidRDefault="0030676F" w:rsidP="0030676F">
            <w:pPr>
              <w:spacing w:line="240" w:lineRule="auto"/>
              <w:ind w:right="104"/>
              <w:jc w:val="right"/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</w:pPr>
            <w:r>
              <w:rPr>
                <w:rFonts w:ascii="BrowalliaUPC" w:hAnsi="BrowalliaUPC" w:cs="BrowalliaUPC"/>
                <w:sz w:val="28"/>
                <w:szCs w:val="28"/>
                <w:lang w:val="en-GB" w:eastAsia="en-GB"/>
              </w:rPr>
              <w:t>429,283</w:t>
            </w:r>
          </w:p>
        </w:tc>
      </w:tr>
    </w:tbl>
    <w:p w14:paraId="51994A73" w14:textId="64C27EA2" w:rsidR="00D54B19" w:rsidRPr="006C1D50" w:rsidRDefault="00D54B19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1480F6F4" w14:textId="328EA9E9" w:rsidR="008E4101" w:rsidRPr="006C1D50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26191D1F" w14:textId="2C7F010F" w:rsidR="008E4101" w:rsidRPr="006C1D50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1F586B47" w14:textId="1E183991" w:rsidR="008E4101" w:rsidRPr="006C1D50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2265410D" w14:textId="217D4D3E" w:rsidR="008E4101" w:rsidRPr="006C1D50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5F08FBDE" w14:textId="76B36443" w:rsidR="008E4101" w:rsidRPr="006C1D50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5B1A5EC4" w14:textId="1DB26BEF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60E3646C" w14:textId="0E9070B5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564091B1" w14:textId="06220726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6278FA18" w14:textId="561F5AE3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0BEE8D16" w14:textId="59A73791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7F0BA6D0" w14:textId="7D0B8467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3DE35396" w14:textId="550A782F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0DB182FC" w14:textId="6DFAC434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4845E3BE" w14:textId="3C3EDCBF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52A7545E" w14:textId="785C70D6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0D61C804" w14:textId="7B43081B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559AFF06" w14:textId="363675E7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6255E7E5" w14:textId="14AE3940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7AD705CB" w14:textId="260629C5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557D2921" w14:textId="3D9FCA87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36297A54" w14:textId="7046C7D2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666CC54A" w14:textId="75D9876A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352CDE0D" w14:textId="154F6BF9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22EDDB5E" w14:textId="1A056990" w:rsidR="008E4101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78EE4135" w14:textId="5207B9F8" w:rsidR="00A15842" w:rsidRDefault="00371324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  <w:r>
        <w:rPr>
          <w:rFonts w:ascii="BrowalliaUPC" w:hAnsi="BrowalliaUPC" w:cs="BrowalliaUPC"/>
        </w:rPr>
        <w:br/>
      </w:r>
    </w:p>
    <w:p w14:paraId="374BC76F" w14:textId="77777777" w:rsidR="00210C84" w:rsidRDefault="00210C84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23817BE0" w14:textId="77777777" w:rsidR="008E4101" w:rsidRPr="005673E7" w:rsidRDefault="008E4101" w:rsidP="00E0600F">
      <w:pPr>
        <w:tabs>
          <w:tab w:val="clear" w:pos="907"/>
          <w:tab w:val="left" w:pos="990"/>
        </w:tabs>
        <w:spacing w:line="240" w:lineRule="auto"/>
        <w:jc w:val="thaiDistribute"/>
        <w:rPr>
          <w:rFonts w:ascii="BrowalliaUPC" w:hAnsi="BrowalliaUPC" w:cs="BrowalliaUPC"/>
        </w:rPr>
      </w:pPr>
    </w:p>
    <w:p w14:paraId="07C8021F" w14:textId="49530A85" w:rsidR="00EA1915" w:rsidRPr="005673E7" w:rsidRDefault="00EA1915" w:rsidP="00983A60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lastRenderedPageBreak/>
        <w:t>การปรับกระทบหนี้สินที่เกิดขึ้นจากกิจกรรมจัดหาเงิน</w:t>
      </w:r>
    </w:p>
    <w:p w14:paraId="0F8D5F5A" w14:textId="77777777" w:rsidR="00804D8C" w:rsidRPr="005673E7" w:rsidRDefault="00804D8C" w:rsidP="00BE65D5">
      <w:pPr>
        <w:tabs>
          <w:tab w:val="clear" w:pos="227"/>
          <w:tab w:val="clear" w:pos="454"/>
          <w:tab w:val="left" w:pos="2160"/>
          <w:tab w:val="right" w:pos="7280"/>
          <w:tab w:val="right" w:pos="8540"/>
        </w:tabs>
        <w:spacing w:line="240" w:lineRule="auto"/>
        <w:ind w:right="-45"/>
        <w:jc w:val="thaiDistribute"/>
        <w:rPr>
          <w:rFonts w:ascii="BrowalliaUPC" w:hAnsi="BrowalliaUPC" w:cs="BrowalliaUPC"/>
          <w:sz w:val="12"/>
          <w:szCs w:val="12"/>
        </w:rPr>
      </w:pPr>
    </w:p>
    <w:p w14:paraId="1C29B9B3" w14:textId="4EE18CB5" w:rsidR="00EA1915" w:rsidRDefault="00EA1915" w:rsidP="00C121DB">
      <w:pPr>
        <w:tabs>
          <w:tab w:val="clear" w:pos="227"/>
          <w:tab w:val="clear" w:pos="454"/>
          <w:tab w:val="left" w:pos="450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  <w:r w:rsidRPr="005673E7">
        <w:rPr>
          <w:rFonts w:ascii="BrowalliaUPC" w:hAnsi="BrowalliaUPC" w:cs="BrowalliaUPC"/>
          <w:sz w:val="28"/>
          <w:szCs w:val="28"/>
          <w:cs/>
        </w:rPr>
        <w:t>การเปลี่ยนแปลงต่อหนี้สินที่เกิดขึ้นจากกิจกรรมจัดหาเงินของ</w:t>
      </w:r>
      <w:r w:rsidR="00C121DB" w:rsidRPr="005673E7">
        <w:rPr>
          <w:rFonts w:ascii="BrowalliaUPC" w:hAnsi="BrowalliaUPC" w:cs="BrowalliaUPC"/>
          <w:sz w:val="28"/>
          <w:szCs w:val="28"/>
          <w:cs/>
        </w:rPr>
        <w:t xml:space="preserve">กลุ่มบริษัท </w:t>
      </w:r>
      <w:r w:rsidRPr="005673E7">
        <w:rPr>
          <w:rFonts w:ascii="BrowalliaUPC" w:hAnsi="BrowalliaUPC" w:cs="BrowalliaUPC"/>
          <w:sz w:val="28"/>
          <w:szCs w:val="28"/>
          <w:cs/>
        </w:rPr>
        <w:t>มีดังนี้</w:t>
      </w:r>
    </w:p>
    <w:p w14:paraId="3DDFC8C8" w14:textId="4D267001" w:rsidR="00FC0493" w:rsidRDefault="00FC0493" w:rsidP="00C121DB">
      <w:pPr>
        <w:tabs>
          <w:tab w:val="clear" w:pos="227"/>
          <w:tab w:val="clear" w:pos="454"/>
          <w:tab w:val="left" w:pos="450"/>
          <w:tab w:val="left" w:pos="2160"/>
          <w:tab w:val="right" w:pos="7280"/>
          <w:tab w:val="right" w:pos="8540"/>
        </w:tabs>
        <w:spacing w:line="240" w:lineRule="auto"/>
        <w:ind w:left="426" w:right="-45"/>
        <w:jc w:val="thaiDistribute"/>
        <w:rPr>
          <w:rFonts w:ascii="BrowalliaUPC" w:hAnsi="BrowalliaUPC" w:cs="BrowalliaUPC"/>
          <w:sz w:val="28"/>
          <w:szCs w:val="28"/>
        </w:rPr>
      </w:pPr>
    </w:p>
    <w:tbl>
      <w:tblPr>
        <w:tblStyle w:val="TableGrid"/>
        <w:tblW w:w="8952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2"/>
        <w:gridCol w:w="1134"/>
        <w:gridCol w:w="238"/>
        <w:gridCol w:w="1134"/>
        <w:gridCol w:w="236"/>
        <w:gridCol w:w="1134"/>
        <w:gridCol w:w="236"/>
        <w:gridCol w:w="1134"/>
        <w:gridCol w:w="238"/>
        <w:gridCol w:w="1136"/>
      </w:tblGrid>
      <w:tr w:rsidR="00FC0493" w:rsidRPr="005673E7" w14:paraId="6674DAC4" w14:textId="77777777" w:rsidTr="000E2D5B">
        <w:tc>
          <w:tcPr>
            <w:tcW w:w="2332" w:type="dxa"/>
          </w:tcPr>
          <w:p w14:paraId="0A50DA30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6620" w:type="dxa"/>
            <w:gridSpan w:val="9"/>
            <w:vAlign w:val="center"/>
          </w:tcPr>
          <w:p w14:paraId="3A5B9521" w14:textId="4F6D4713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หน่วย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 xml:space="preserve">: </w:t>
            </w: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พันบาท</w:t>
            </w:r>
            <w:r w:rsidRPr="005673E7">
              <w:rPr>
                <w:rFonts w:ascii="BrowalliaUPC" w:hAnsi="BrowalliaUPC" w:cs="BrowalliaUPC"/>
                <w:sz w:val="20"/>
                <w:szCs w:val="20"/>
                <w:lang w:val="en-GB"/>
              </w:rPr>
              <w:t>)</w:t>
            </w:r>
          </w:p>
        </w:tc>
      </w:tr>
      <w:tr w:rsidR="00FC0493" w:rsidRPr="005673E7" w14:paraId="375FFAE0" w14:textId="77777777" w:rsidTr="000E2D5B">
        <w:tc>
          <w:tcPr>
            <w:tcW w:w="2332" w:type="dxa"/>
          </w:tcPr>
          <w:p w14:paraId="2BF991DB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6620" w:type="dxa"/>
            <w:gridSpan w:val="9"/>
            <w:tcBorders>
              <w:bottom w:val="single" w:sz="4" w:space="0" w:color="auto"/>
            </w:tcBorders>
          </w:tcPr>
          <w:p w14:paraId="205D53AE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งบการเงินรวม</w:t>
            </w:r>
          </w:p>
        </w:tc>
      </w:tr>
      <w:tr w:rsidR="00FC0493" w:rsidRPr="005673E7" w14:paraId="24FDB4B9" w14:textId="77777777" w:rsidTr="000E2D5B">
        <w:tc>
          <w:tcPr>
            <w:tcW w:w="2332" w:type="dxa"/>
          </w:tcPr>
          <w:p w14:paraId="782833D8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59E8D2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  <w:p w14:paraId="494583CD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ADE1C34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5ECAA5F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350A9D2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8FB6AE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5FFF70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9D73770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076B607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75320B92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1BF2E8DC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50DC0D79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รวม</w:t>
            </w:r>
          </w:p>
        </w:tc>
      </w:tr>
      <w:tr w:rsidR="00FC0493" w:rsidRPr="00222EEB" w14:paraId="1A2A9EC5" w14:textId="77777777" w:rsidTr="000E2D5B">
        <w:tc>
          <w:tcPr>
            <w:tcW w:w="2332" w:type="dxa"/>
          </w:tcPr>
          <w:p w14:paraId="340AE7E9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6FB328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lang w:val="en-GB"/>
              </w:rPr>
            </w:pPr>
          </w:p>
        </w:tc>
        <w:tc>
          <w:tcPr>
            <w:tcW w:w="238" w:type="dxa"/>
          </w:tcPr>
          <w:p w14:paraId="5538D361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1225E1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236" w:type="dxa"/>
          </w:tcPr>
          <w:p w14:paraId="5343E2F5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66B003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236" w:type="dxa"/>
          </w:tcPr>
          <w:p w14:paraId="747B56DA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BFDB76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238" w:type="dxa"/>
          </w:tcPr>
          <w:p w14:paraId="6D5317DB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27C70C2B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</w:rPr>
            </w:pPr>
          </w:p>
        </w:tc>
      </w:tr>
      <w:tr w:rsidR="00FC0493" w:rsidRPr="005673E7" w14:paraId="3F9E7667" w14:textId="77777777" w:rsidTr="000E2D5B">
        <w:tc>
          <w:tcPr>
            <w:tcW w:w="2332" w:type="dxa"/>
          </w:tcPr>
          <w:p w14:paraId="7019BA8A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1 </w:t>
            </w: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มกราคม </w:t>
            </w: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162B35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18,144</w:t>
            </w:r>
          </w:p>
        </w:tc>
        <w:tc>
          <w:tcPr>
            <w:tcW w:w="238" w:type="dxa"/>
          </w:tcPr>
          <w:p w14:paraId="3B845976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68C919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830,303</w:t>
            </w:r>
          </w:p>
        </w:tc>
        <w:tc>
          <w:tcPr>
            <w:tcW w:w="236" w:type="dxa"/>
          </w:tcPr>
          <w:p w14:paraId="51F7BDFD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40810E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41,000</w:t>
            </w:r>
          </w:p>
        </w:tc>
        <w:tc>
          <w:tcPr>
            <w:tcW w:w="236" w:type="dxa"/>
          </w:tcPr>
          <w:p w14:paraId="4DA3D060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7DC7FF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620,801</w:t>
            </w:r>
          </w:p>
        </w:tc>
        <w:tc>
          <w:tcPr>
            <w:tcW w:w="238" w:type="dxa"/>
          </w:tcPr>
          <w:p w14:paraId="146E424E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4F25472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1,510,248</w:t>
            </w:r>
          </w:p>
        </w:tc>
      </w:tr>
      <w:tr w:rsidR="00FC0493" w:rsidRPr="00222EEB" w14:paraId="50A8266D" w14:textId="77777777" w:rsidTr="000E2D5B">
        <w:tc>
          <w:tcPr>
            <w:tcW w:w="2332" w:type="dxa"/>
          </w:tcPr>
          <w:p w14:paraId="3D3110DB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606752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8" w:type="dxa"/>
          </w:tcPr>
          <w:p w14:paraId="73686C62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812E344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6" w:type="dxa"/>
          </w:tcPr>
          <w:p w14:paraId="57A55E53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207FF3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6" w:type="dxa"/>
          </w:tcPr>
          <w:p w14:paraId="3FD97966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131C18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38" w:type="dxa"/>
          </w:tcPr>
          <w:p w14:paraId="192976A0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6B88A8D" w14:textId="77777777" w:rsidR="00FC0493" w:rsidRPr="00222EEB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FC0493" w:rsidRPr="005673E7" w14:paraId="0D710B45" w14:textId="77777777" w:rsidTr="000E2D5B">
        <w:tc>
          <w:tcPr>
            <w:tcW w:w="2332" w:type="dxa"/>
          </w:tcPr>
          <w:p w14:paraId="5DD71051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134" w:type="dxa"/>
          </w:tcPr>
          <w:p w14:paraId="1E99E2C6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</w:tcPr>
          <w:p w14:paraId="109D7643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CEA1E4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29254820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4CB21E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1759EF1C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36C036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</w:tcPr>
          <w:p w14:paraId="7F78DCE9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ABFDC3E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FC0493" w:rsidRPr="005673E7" w14:paraId="7619181B" w14:textId="77777777" w:rsidTr="000E2D5B">
        <w:tc>
          <w:tcPr>
            <w:tcW w:w="2332" w:type="dxa"/>
          </w:tcPr>
          <w:p w14:paraId="44CA1A40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134" w:type="dxa"/>
          </w:tcPr>
          <w:p w14:paraId="185DEE55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(3,859)</w:t>
            </w:r>
          </w:p>
        </w:tc>
        <w:tc>
          <w:tcPr>
            <w:tcW w:w="238" w:type="dxa"/>
          </w:tcPr>
          <w:p w14:paraId="668CE7A0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9EE088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(46,160)</w:t>
            </w:r>
          </w:p>
        </w:tc>
        <w:tc>
          <w:tcPr>
            <w:tcW w:w="236" w:type="dxa"/>
          </w:tcPr>
          <w:p w14:paraId="5818A177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F726D3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(34,400)</w:t>
            </w:r>
          </w:p>
        </w:tc>
        <w:tc>
          <w:tcPr>
            <w:tcW w:w="236" w:type="dxa"/>
          </w:tcPr>
          <w:p w14:paraId="7B994943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9C7CA9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(216,031)</w:t>
            </w:r>
          </w:p>
        </w:tc>
        <w:tc>
          <w:tcPr>
            <w:tcW w:w="238" w:type="dxa"/>
          </w:tcPr>
          <w:p w14:paraId="086739D6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</w:tcPr>
          <w:p w14:paraId="7B22836E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(300,450)</w:t>
            </w:r>
          </w:p>
        </w:tc>
      </w:tr>
      <w:tr w:rsidR="00FC0493" w:rsidRPr="005673E7" w14:paraId="61F8CA14" w14:textId="77777777" w:rsidTr="000E2D5B">
        <w:tc>
          <w:tcPr>
            <w:tcW w:w="2332" w:type="dxa"/>
          </w:tcPr>
          <w:p w14:paraId="3BBEBB78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134" w:type="dxa"/>
          </w:tcPr>
          <w:p w14:paraId="1F2AC795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238" w:type="dxa"/>
          </w:tcPr>
          <w:p w14:paraId="47376290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CD1A6F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  36,540</w:t>
            </w:r>
          </w:p>
        </w:tc>
        <w:tc>
          <w:tcPr>
            <w:tcW w:w="236" w:type="dxa"/>
          </w:tcPr>
          <w:p w14:paraId="017BF24A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0AABD2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28,400</w:t>
            </w:r>
          </w:p>
        </w:tc>
        <w:tc>
          <w:tcPr>
            <w:tcW w:w="236" w:type="dxa"/>
          </w:tcPr>
          <w:p w14:paraId="336E4DD7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ACF913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238" w:type="dxa"/>
          </w:tcPr>
          <w:p w14:paraId="6BDC266E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</w:tcPr>
          <w:p w14:paraId="77BB27F5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64,940</w:t>
            </w:r>
          </w:p>
        </w:tc>
      </w:tr>
      <w:tr w:rsidR="00FC0493" w:rsidRPr="005673E7" w14:paraId="46FAE32E" w14:textId="77777777" w:rsidTr="000E2D5B">
        <w:tc>
          <w:tcPr>
            <w:tcW w:w="2332" w:type="dxa"/>
          </w:tcPr>
          <w:p w14:paraId="206D46A5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1B3BF891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</w:tcPr>
          <w:p w14:paraId="66BB973C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A5BA5A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01EAFB92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C1C098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5A0655AB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1178C8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</w:tcPr>
          <w:p w14:paraId="79536D90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</w:tcPr>
          <w:p w14:paraId="109F3682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FC0493" w:rsidRPr="005673E7" w14:paraId="1EB55A40" w14:textId="77777777" w:rsidTr="000E2D5B">
        <w:tc>
          <w:tcPr>
            <w:tcW w:w="2332" w:type="dxa"/>
          </w:tcPr>
          <w:p w14:paraId="3729A702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ค่าธรรมเนียมรอตัดบัญชี</w:t>
            </w:r>
          </w:p>
        </w:tc>
        <w:tc>
          <w:tcPr>
            <w:tcW w:w="1134" w:type="dxa"/>
          </w:tcPr>
          <w:p w14:paraId="53F8B9E3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238" w:type="dxa"/>
          </w:tcPr>
          <w:p w14:paraId="08002238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2D6F47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236" w:type="dxa"/>
          </w:tcPr>
          <w:p w14:paraId="52129B5B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DEE47A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236" w:type="dxa"/>
          </w:tcPr>
          <w:p w14:paraId="37EFDDCF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1D1E9A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5,226</w:t>
            </w:r>
          </w:p>
        </w:tc>
        <w:tc>
          <w:tcPr>
            <w:tcW w:w="238" w:type="dxa"/>
          </w:tcPr>
          <w:p w14:paraId="602BA999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6164081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5,226</w:t>
            </w:r>
          </w:p>
        </w:tc>
      </w:tr>
      <w:tr w:rsidR="00FC0493" w:rsidRPr="005673E7" w14:paraId="156CCB89" w14:textId="77777777" w:rsidTr="000E2D5B">
        <w:tc>
          <w:tcPr>
            <w:tcW w:w="2332" w:type="dxa"/>
          </w:tcPr>
          <w:p w14:paraId="2E54045F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1134" w:type="dxa"/>
          </w:tcPr>
          <w:p w14:paraId="6838700C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804</w:t>
            </w:r>
          </w:p>
        </w:tc>
        <w:tc>
          <w:tcPr>
            <w:tcW w:w="238" w:type="dxa"/>
          </w:tcPr>
          <w:p w14:paraId="582F7DC2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F86FEB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236" w:type="dxa"/>
          </w:tcPr>
          <w:p w14:paraId="45EA4830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E02DA8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236" w:type="dxa"/>
          </w:tcPr>
          <w:p w14:paraId="7E446629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1034D3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238" w:type="dxa"/>
          </w:tcPr>
          <w:p w14:paraId="05C734EF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64663BB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804</w:t>
            </w:r>
          </w:p>
        </w:tc>
      </w:tr>
      <w:tr w:rsidR="00FC0493" w:rsidRPr="005673E7" w14:paraId="56258977" w14:textId="77777777" w:rsidTr="000E2D5B">
        <w:tc>
          <w:tcPr>
            <w:tcW w:w="2332" w:type="dxa"/>
          </w:tcPr>
          <w:p w14:paraId="09C90F01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5150BD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238" w:type="dxa"/>
          </w:tcPr>
          <w:p w14:paraId="27931F0E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1B1EFF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343</w:t>
            </w:r>
          </w:p>
        </w:tc>
        <w:tc>
          <w:tcPr>
            <w:tcW w:w="236" w:type="dxa"/>
          </w:tcPr>
          <w:p w14:paraId="758109D7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638685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236" w:type="dxa"/>
          </w:tcPr>
          <w:p w14:paraId="6F2CA19C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40E345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 xml:space="preserve">            -</w:t>
            </w:r>
          </w:p>
        </w:tc>
        <w:tc>
          <w:tcPr>
            <w:tcW w:w="238" w:type="dxa"/>
          </w:tcPr>
          <w:p w14:paraId="3A5BA2D0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881C9BF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343</w:t>
            </w:r>
          </w:p>
        </w:tc>
      </w:tr>
      <w:tr w:rsidR="00FC0493" w:rsidRPr="005673E7" w14:paraId="41E4AC4C" w14:textId="77777777" w:rsidTr="000E2D5B">
        <w:tc>
          <w:tcPr>
            <w:tcW w:w="2332" w:type="dxa"/>
          </w:tcPr>
          <w:p w14:paraId="79177557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13FD8604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15,089</w:t>
            </w:r>
          </w:p>
        </w:tc>
        <w:tc>
          <w:tcPr>
            <w:tcW w:w="238" w:type="dxa"/>
          </w:tcPr>
          <w:p w14:paraId="000B013A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413AC345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821,026</w:t>
            </w:r>
          </w:p>
        </w:tc>
        <w:tc>
          <w:tcPr>
            <w:tcW w:w="236" w:type="dxa"/>
          </w:tcPr>
          <w:p w14:paraId="06620690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79A270EA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35,000</w:t>
            </w:r>
          </w:p>
        </w:tc>
        <w:tc>
          <w:tcPr>
            <w:tcW w:w="236" w:type="dxa"/>
          </w:tcPr>
          <w:p w14:paraId="67D2C075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1B2E47A9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409,996</w:t>
            </w:r>
          </w:p>
        </w:tc>
        <w:tc>
          <w:tcPr>
            <w:tcW w:w="238" w:type="dxa"/>
          </w:tcPr>
          <w:p w14:paraId="597FDB3C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</w:tcPr>
          <w:p w14:paraId="190A7985" w14:textId="77777777" w:rsidR="00FC0493" w:rsidRPr="005673E7" w:rsidRDefault="00FC0493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1,281,111</w:t>
            </w:r>
          </w:p>
        </w:tc>
      </w:tr>
      <w:tr w:rsidR="00F40CFD" w:rsidRPr="005673E7" w14:paraId="738CD78A" w14:textId="77777777" w:rsidTr="00B01A68">
        <w:tc>
          <w:tcPr>
            <w:tcW w:w="2332" w:type="dxa"/>
          </w:tcPr>
          <w:p w14:paraId="313BF841" w14:textId="77777777" w:rsidR="00F40CFD" w:rsidRPr="005673E7" w:rsidRDefault="00F40CF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638162" w14:textId="77777777" w:rsidR="00F40CFD" w:rsidRPr="005673E7" w:rsidRDefault="00F40CF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8" w:type="dxa"/>
          </w:tcPr>
          <w:p w14:paraId="5B67525C" w14:textId="77777777" w:rsidR="00F40CFD" w:rsidRPr="005673E7" w:rsidRDefault="00F40CF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CF7162" w14:textId="77777777" w:rsidR="00F40CFD" w:rsidRPr="005673E7" w:rsidRDefault="00F40CF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223D8DE7" w14:textId="77777777" w:rsidR="00F40CFD" w:rsidRPr="005673E7" w:rsidRDefault="00F40CF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E798D78" w14:textId="77777777" w:rsidR="00F40CFD" w:rsidRPr="005673E7" w:rsidRDefault="00F40CFD" w:rsidP="00AC06DA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</w:tcPr>
          <w:p w14:paraId="0834F111" w14:textId="77777777" w:rsidR="00F40CFD" w:rsidRPr="005673E7" w:rsidRDefault="00F40CF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10BCB0" w14:textId="77777777" w:rsidR="00F40CFD" w:rsidRPr="005673E7" w:rsidRDefault="00F40CF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</w:p>
        </w:tc>
        <w:tc>
          <w:tcPr>
            <w:tcW w:w="238" w:type="dxa"/>
          </w:tcPr>
          <w:p w14:paraId="0723AFE4" w14:textId="77777777" w:rsidR="00F40CFD" w:rsidRPr="005673E7" w:rsidRDefault="00F40CF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7F1F6C5B" w14:textId="77777777" w:rsidR="00F40CFD" w:rsidRPr="005673E7" w:rsidRDefault="00F40CFD" w:rsidP="001F19B1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F47AF0" w:rsidRPr="005673E7" w14:paraId="4ADF9BA4" w14:textId="77777777" w:rsidTr="00B01A68">
        <w:tc>
          <w:tcPr>
            <w:tcW w:w="2332" w:type="dxa"/>
          </w:tcPr>
          <w:p w14:paraId="1EF4FC75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รายการปรับปรุงตามมาตรฐาน</w:t>
            </w:r>
          </w:p>
          <w:p w14:paraId="5B6DE59C" w14:textId="3785CF06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  <w:sz w:val="20"/>
                <w:szCs w:val="20"/>
                <w:highlight w:val="green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 xml:space="preserve">   การรายงานทางการเงินฉบับที่ 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16</w:t>
            </w:r>
          </w:p>
        </w:tc>
        <w:tc>
          <w:tcPr>
            <w:tcW w:w="1134" w:type="dxa"/>
          </w:tcPr>
          <w:p w14:paraId="68F51260" w14:textId="77777777" w:rsidR="009428D0" w:rsidRPr="00AC303E" w:rsidRDefault="009428D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220E6B83" w14:textId="3416C7A0" w:rsidR="00F47AF0" w:rsidRPr="00AC303E" w:rsidRDefault="009428D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AC303E">
              <w:rPr>
                <w:rFonts w:ascii="BrowalliaUPC" w:hAnsi="BrowalliaUPC" w:cs="BrowalliaUPC"/>
                <w:sz w:val="20"/>
                <w:szCs w:val="20"/>
              </w:rPr>
              <w:t>72,665</w:t>
            </w:r>
          </w:p>
        </w:tc>
        <w:tc>
          <w:tcPr>
            <w:tcW w:w="238" w:type="dxa"/>
          </w:tcPr>
          <w:p w14:paraId="1E3F5244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16F34612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E43ADBA" w14:textId="767DE370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56CAD2A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804463F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353BC9A6" w14:textId="4707A5C5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1B3B148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7754293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75A4F809" w14:textId="39A0A46B" w:rsidR="00F47AF0" w:rsidRPr="005673E7" w:rsidRDefault="009428D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54CC6C27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</w:tcPr>
          <w:p w14:paraId="06867206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  <w:p w14:paraId="415DE9D0" w14:textId="18BAA15D" w:rsidR="00F47AF0" w:rsidRPr="005673E7" w:rsidRDefault="009428D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72,665</w:t>
            </w:r>
          </w:p>
        </w:tc>
      </w:tr>
      <w:tr w:rsidR="00F47AF0" w:rsidRPr="005673E7" w14:paraId="4DAFEFE9" w14:textId="77777777" w:rsidTr="00B01A68">
        <w:tc>
          <w:tcPr>
            <w:tcW w:w="2332" w:type="dxa"/>
          </w:tcPr>
          <w:p w14:paraId="44DF04DB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รายการที่เกิดขึ้นจากกระแสเงินสด</w:t>
            </w: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>:</w:t>
            </w:r>
          </w:p>
        </w:tc>
        <w:tc>
          <w:tcPr>
            <w:tcW w:w="1134" w:type="dxa"/>
          </w:tcPr>
          <w:p w14:paraId="754ED2CE" w14:textId="77777777" w:rsidR="00F47AF0" w:rsidRPr="00AC303E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</w:tcPr>
          <w:p w14:paraId="6BFA15C8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742277B0" w14:textId="6A0751E1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AB6368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5699A4" w14:textId="0672DD95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34430361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510869" w14:textId="10A20FC0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</w:tcPr>
          <w:p w14:paraId="51BC8A32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</w:tcPr>
          <w:p w14:paraId="490E8923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F47AF0" w:rsidRPr="005673E7" w14:paraId="584753CC" w14:textId="77777777" w:rsidTr="00B01A68">
        <w:tc>
          <w:tcPr>
            <w:tcW w:w="2332" w:type="dxa"/>
          </w:tcPr>
          <w:p w14:paraId="7193A292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การจ่ายคืน</w:t>
            </w:r>
          </w:p>
        </w:tc>
        <w:tc>
          <w:tcPr>
            <w:tcW w:w="1134" w:type="dxa"/>
          </w:tcPr>
          <w:p w14:paraId="2BC64134" w14:textId="754EF180" w:rsidR="00F47AF0" w:rsidRPr="00AC303E" w:rsidRDefault="009428D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AC303E">
              <w:rPr>
                <w:rFonts w:ascii="BrowalliaUPC" w:hAnsi="BrowalliaUPC" w:cs="BrowalliaUPC"/>
                <w:sz w:val="20"/>
                <w:szCs w:val="20"/>
              </w:rPr>
              <w:t>(11,590)</w:t>
            </w:r>
          </w:p>
        </w:tc>
        <w:tc>
          <w:tcPr>
            <w:tcW w:w="238" w:type="dxa"/>
          </w:tcPr>
          <w:p w14:paraId="6FC02EC5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3ACF3553" w14:textId="6E8CE546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9428D0" w:rsidRPr="005673E7">
              <w:rPr>
                <w:rFonts w:ascii="BrowalliaUPC" w:hAnsi="BrowalliaUPC" w:cs="BrowalliaUPC"/>
                <w:sz w:val="20"/>
                <w:szCs w:val="20"/>
              </w:rPr>
              <w:t>27</w:t>
            </w:r>
            <w:r w:rsidR="002E37EB">
              <w:rPr>
                <w:rFonts w:ascii="BrowalliaUPC" w:hAnsi="BrowalliaUPC" w:cs="BrowalliaUPC"/>
                <w:sz w:val="20"/>
                <w:szCs w:val="20"/>
              </w:rPr>
              <w:t>5</w:t>
            </w:r>
            <w:r w:rsidR="009428D0" w:rsidRPr="005673E7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2E37EB">
              <w:rPr>
                <w:rFonts w:ascii="BrowalliaUPC" w:hAnsi="BrowalliaUPC" w:cs="BrowalliaUPC"/>
                <w:sz w:val="20"/>
                <w:szCs w:val="20"/>
              </w:rPr>
              <w:t>618</w:t>
            </w:r>
            <w:r w:rsidR="009428D0" w:rsidRPr="005673E7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57881834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3D9170" w14:textId="1D477543" w:rsidR="00F47AF0" w:rsidRPr="005673E7" w:rsidRDefault="009428D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30AA8A1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0138D2" w14:textId="2B98AB4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9428D0" w:rsidRPr="005673E7">
              <w:rPr>
                <w:rFonts w:ascii="BrowalliaUPC" w:hAnsi="BrowalliaUPC" w:cs="BrowalliaUPC"/>
                <w:sz w:val="20"/>
                <w:szCs w:val="20"/>
              </w:rPr>
              <w:t>2</w:t>
            </w:r>
            <w:r w:rsidR="002E37EB">
              <w:rPr>
                <w:rFonts w:ascii="BrowalliaUPC" w:hAnsi="BrowalliaUPC" w:cs="BrowalliaUPC"/>
                <w:sz w:val="20"/>
                <w:szCs w:val="20"/>
              </w:rPr>
              <w:t>09</w:t>
            </w:r>
            <w:r w:rsidR="009428D0" w:rsidRPr="005673E7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8F0755">
              <w:rPr>
                <w:rFonts w:ascii="BrowalliaUPC" w:hAnsi="BrowalliaUPC" w:cs="BrowalliaUPC"/>
                <w:sz w:val="20"/>
                <w:szCs w:val="20"/>
              </w:rPr>
              <w:t>66</w:t>
            </w:r>
            <w:r w:rsidR="009428D0" w:rsidRPr="005673E7">
              <w:rPr>
                <w:rFonts w:ascii="BrowalliaUPC" w:hAnsi="BrowalliaUPC" w:cs="BrowalliaUPC"/>
                <w:sz w:val="20"/>
                <w:szCs w:val="20"/>
              </w:rPr>
              <w:t>6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238" w:type="dxa"/>
          </w:tcPr>
          <w:p w14:paraId="34EDC6E7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</w:tcPr>
          <w:p w14:paraId="20F45400" w14:textId="3FC81F93" w:rsidR="00F47AF0" w:rsidRPr="005673E7" w:rsidRDefault="0082482A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8F0755">
              <w:rPr>
                <w:rFonts w:ascii="BrowalliaUPC" w:hAnsi="BrowalliaUPC" w:cs="BrowalliaUPC"/>
                <w:sz w:val="20"/>
                <w:szCs w:val="20"/>
              </w:rPr>
              <w:t>4</w:t>
            </w:r>
            <w:r w:rsidR="003A2947">
              <w:rPr>
                <w:rFonts w:ascii="BrowalliaUPC" w:hAnsi="BrowalliaUPC" w:cs="BrowalliaUPC"/>
                <w:sz w:val="20"/>
                <w:szCs w:val="20"/>
              </w:rPr>
              <w:t>96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3A2947">
              <w:rPr>
                <w:rFonts w:ascii="BrowalliaUPC" w:hAnsi="BrowalliaUPC" w:cs="BrowalliaUPC"/>
                <w:sz w:val="20"/>
                <w:szCs w:val="20"/>
              </w:rPr>
              <w:t>874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</w:tr>
      <w:tr w:rsidR="00F47AF0" w:rsidRPr="005673E7" w14:paraId="1B8496C7" w14:textId="77777777" w:rsidTr="00B01A68">
        <w:tc>
          <w:tcPr>
            <w:tcW w:w="2332" w:type="dxa"/>
          </w:tcPr>
          <w:p w14:paraId="4366A41B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เงินสดรับ</w:t>
            </w:r>
          </w:p>
        </w:tc>
        <w:tc>
          <w:tcPr>
            <w:tcW w:w="1134" w:type="dxa"/>
          </w:tcPr>
          <w:p w14:paraId="03250DA2" w14:textId="0BB1A60B" w:rsidR="00F47AF0" w:rsidRPr="00AC303E" w:rsidRDefault="0082482A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AC303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3F88B0C8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79F2B395" w14:textId="3A310F5C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168,658</w:t>
            </w:r>
          </w:p>
        </w:tc>
        <w:tc>
          <w:tcPr>
            <w:tcW w:w="236" w:type="dxa"/>
          </w:tcPr>
          <w:p w14:paraId="1F7BED9F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E0648B" w14:textId="3726EA2F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12,907</w:t>
            </w:r>
          </w:p>
        </w:tc>
        <w:tc>
          <w:tcPr>
            <w:tcW w:w="236" w:type="dxa"/>
          </w:tcPr>
          <w:p w14:paraId="4C667512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7E2DCB" w14:textId="41919340" w:rsidR="00F47AF0" w:rsidRPr="005673E7" w:rsidRDefault="0082482A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(</w:t>
            </w:r>
            <w:r w:rsidR="00F47AF0" w:rsidRPr="005673E7">
              <w:rPr>
                <w:rFonts w:ascii="BrowalliaUPC" w:hAnsi="BrowalliaUPC" w:cs="BrowalliaUPC"/>
                <w:sz w:val="20"/>
                <w:szCs w:val="20"/>
              </w:rPr>
              <w:t>15,745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238" w:type="dxa"/>
          </w:tcPr>
          <w:p w14:paraId="50AFA3FB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</w:tcPr>
          <w:p w14:paraId="7D32A8D9" w14:textId="01DD2DBC" w:rsidR="00F47AF0" w:rsidRPr="005673E7" w:rsidRDefault="0082482A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165,820</w:t>
            </w:r>
          </w:p>
        </w:tc>
      </w:tr>
      <w:tr w:rsidR="009428D0" w:rsidRPr="005673E7" w14:paraId="41BB08E8" w14:textId="77777777" w:rsidTr="00B01A68">
        <w:tc>
          <w:tcPr>
            <w:tcW w:w="2332" w:type="dxa"/>
          </w:tcPr>
          <w:p w14:paraId="5523E9AD" w14:textId="62B6875E" w:rsidR="009428D0" w:rsidRPr="005673E7" w:rsidRDefault="009428D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ตัดจำหน่าย</w:t>
            </w:r>
          </w:p>
        </w:tc>
        <w:tc>
          <w:tcPr>
            <w:tcW w:w="1134" w:type="dxa"/>
          </w:tcPr>
          <w:p w14:paraId="5DC86D7C" w14:textId="002B9F02" w:rsidR="009428D0" w:rsidRPr="00AC303E" w:rsidRDefault="0082482A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AC303E">
              <w:rPr>
                <w:rFonts w:ascii="BrowalliaUPC" w:hAnsi="BrowalliaUPC" w:cs="BrowalliaUPC"/>
                <w:sz w:val="20"/>
                <w:szCs w:val="20"/>
              </w:rPr>
              <w:t>(14,713)</w:t>
            </w:r>
          </w:p>
        </w:tc>
        <w:tc>
          <w:tcPr>
            <w:tcW w:w="238" w:type="dxa"/>
          </w:tcPr>
          <w:p w14:paraId="6D1D0D81" w14:textId="77777777" w:rsidR="009428D0" w:rsidRPr="005673E7" w:rsidRDefault="009428D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0E9BF771" w14:textId="247FC035" w:rsidR="009428D0" w:rsidRPr="005673E7" w:rsidRDefault="0082482A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0705AFB" w14:textId="77777777" w:rsidR="009428D0" w:rsidRPr="005673E7" w:rsidRDefault="009428D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5F1A1D" w14:textId="53FD78BC" w:rsidR="009428D0" w:rsidRPr="005673E7" w:rsidRDefault="0082482A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799696" w14:textId="77777777" w:rsidR="009428D0" w:rsidRPr="005673E7" w:rsidRDefault="009428D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92E057" w14:textId="3E0DB776" w:rsidR="009428D0" w:rsidRPr="005673E7" w:rsidRDefault="0082482A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7CB56083" w14:textId="77777777" w:rsidR="009428D0" w:rsidRPr="005673E7" w:rsidRDefault="009428D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</w:tcPr>
          <w:p w14:paraId="55448BFB" w14:textId="05978ED3" w:rsidR="009428D0" w:rsidRPr="005673E7" w:rsidRDefault="0082482A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(14,713)</w:t>
            </w:r>
          </w:p>
        </w:tc>
      </w:tr>
      <w:tr w:rsidR="00F47AF0" w:rsidRPr="005673E7" w14:paraId="3027ADCE" w14:textId="77777777" w:rsidTr="00B01A68">
        <w:tc>
          <w:tcPr>
            <w:tcW w:w="2332" w:type="dxa"/>
          </w:tcPr>
          <w:p w14:paraId="48991334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>รายการที่ไม่ใช่กระแสเงินสด</w:t>
            </w: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34" w:type="dxa"/>
          </w:tcPr>
          <w:p w14:paraId="33652907" w14:textId="0EAB547F" w:rsidR="00F47AF0" w:rsidRPr="00AC303E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</w:tcPr>
          <w:p w14:paraId="4AE3C038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1E51F38C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70D865B8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F8F51C" w14:textId="7057BC1C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287929A3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E0164E" w14:textId="11A600CB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</w:tcPr>
          <w:p w14:paraId="5CC46DB9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</w:tcPr>
          <w:p w14:paraId="76B245AB" w14:textId="77777777" w:rsidR="00F47AF0" w:rsidRPr="005673E7" w:rsidRDefault="00F47AF0" w:rsidP="00F47AF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  <w:tr w:rsidR="009A71B9" w:rsidRPr="005673E7" w14:paraId="365DF740" w14:textId="77777777" w:rsidTr="00B01A68">
        <w:tc>
          <w:tcPr>
            <w:tcW w:w="2332" w:type="dxa"/>
            <w:shd w:val="clear" w:color="auto" w:fill="auto"/>
          </w:tcPr>
          <w:p w14:paraId="5144F273" w14:textId="678CEF4B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จัดประเภทเป็นเงินกู้</w:t>
            </w:r>
          </w:p>
        </w:tc>
        <w:tc>
          <w:tcPr>
            <w:tcW w:w="1134" w:type="dxa"/>
          </w:tcPr>
          <w:p w14:paraId="5D1616B1" w14:textId="19D1DB0A" w:rsidR="009A71B9" w:rsidRPr="00AC303E" w:rsidRDefault="0082482A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AC303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33717A3D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236B4C41" w14:textId="023CBAA6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(19</w:t>
            </w:r>
            <w:r w:rsidR="002E37EB">
              <w:rPr>
                <w:rFonts w:ascii="BrowalliaUPC" w:hAnsi="BrowalliaUPC" w:cs="BrowalliaUPC"/>
                <w:sz w:val="20"/>
                <w:szCs w:val="20"/>
              </w:rPr>
              <w:t>9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,0</w:t>
            </w:r>
            <w:r w:rsidR="002E37EB">
              <w:rPr>
                <w:rFonts w:ascii="BrowalliaUPC" w:hAnsi="BrowalliaUPC" w:cs="BrowalliaUPC"/>
                <w:sz w:val="20"/>
                <w:szCs w:val="20"/>
              </w:rPr>
              <w:t>11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)</w:t>
            </w:r>
          </w:p>
        </w:tc>
        <w:tc>
          <w:tcPr>
            <w:tcW w:w="236" w:type="dxa"/>
          </w:tcPr>
          <w:p w14:paraId="66592823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65AE58" w14:textId="21B01D3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8DE2177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B68E3F" w14:textId="6BA2DFD9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19</w:t>
            </w:r>
            <w:r w:rsidR="008F0755">
              <w:rPr>
                <w:rFonts w:ascii="BrowalliaUPC" w:hAnsi="BrowalliaUPC" w:cs="BrowalliaUPC"/>
                <w:sz w:val="20"/>
                <w:szCs w:val="20"/>
              </w:rPr>
              <w:t>9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,0</w:t>
            </w:r>
            <w:r w:rsidR="008F0755">
              <w:rPr>
                <w:rFonts w:ascii="BrowalliaUPC" w:hAnsi="BrowalliaUPC" w:cs="BrowalliaUPC"/>
                <w:sz w:val="20"/>
                <w:szCs w:val="20"/>
              </w:rPr>
              <w:t>11</w:t>
            </w:r>
          </w:p>
        </w:tc>
        <w:tc>
          <w:tcPr>
            <w:tcW w:w="238" w:type="dxa"/>
          </w:tcPr>
          <w:p w14:paraId="327BF3AF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58405086" w14:textId="2A6BDDF4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</w:tr>
      <w:tr w:rsidR="009A71B9" w:rsidRPr="005673E7" w14:paraId="6BAED291" w14:textId="77777777" w:rsidTr="00B01A68">
        <w:tc>
          <w:tcPr>
            <w:tcW w:w="2332" w:type="dxa"/>
          </w:tcPr>
          <w:p w14:paraId="6E106AE6" w14:textId="28B3A17C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  <w:cs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ค่าธรรมเนียมรอตัดบัญชี</w:t>
            </w:r>
          </w:p>
        </w:tc>
        <w:tc>
          <w:tcPr>
            <w:tcW w:w="1134" w:type="dxa"/>
          </w:tcPr>
          <w:p w14:paraId="24F567B6" w14:textId="79AF09E6" w:rsidR="009A71B9" w:rsidRPr="00AC303E" w:rsidRDefault="00ED37D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AC303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75986C4F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737FFF91" w14:textId="1988B81D" w:rsidR="009A71B9" w:rsidRPr="005673E7" w:rsidRDefault="0082482A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8165CF8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7C5B09" w14:textId="336F8338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5BBBAB86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BD1767" w14:textId="0986DD4E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2,262</w:t>
            </w:r>
          </w:p>
        </w:tc>
        <w:tc>
          <w:tcPr>
            <w:tcW w:w="238" w:type="dxa"/>
          </w:tcPr>
          <w:p w14:paraId="2A378790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2F585B2E" w14:textId="5CE29EFD" w:rsidR="009A71B9" w:rsidRPr="005673E7" w:rsidRDefault="00ED37D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2,262</w:t>
            </w:r>
          </w:p>
        </w:tc>
      </w:tr>
      <w:tr w:rsidR="009A71B9" w:rsidRPr="005673E7" w14:paraId="25F7A1E1" w14:textId="77777777" w:rsidTr="00B01A68">
        <w:tc>
          <w:tcPr>
            <w:tcW w:w="2332" w:type="dxa"/>
          </w:tcPr>
          <w:p w14:paraId="2CD1033B" w14:textId="4980CD65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</w:rPr>
              <w:t>ดอกเบี้ยรอตัดบัญชี</w:t>
            </w:r>
          </w:p>
        </w:tc>
        <w:tc>
          <w:tcPr>
            <w:tcW w:w="1134" w:type="dxa"/>
          </w:tcPr>
          <w:p w14:paraId="656044CF" w14:textId="1691FD4C" w:rsidR="009A71B9" w:rsidRPr="00AC303E" w:rsidRDefault="00ED37D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AC303E">
              <w:rPr>
                <w:rFonts w:ascii="BrowalliaUPC" w:hAnsi="BrowalliaUPC" w:cs="BrowalliaUPC"/>
                <w:sz w:val="20"/>
                <w:szCs w:val="20"/>
              </w:rPr>
              <w:t>2,422</w:t>
            </w:r>
          </w:p>
        </w:tc>
        <w:tc>
          <w:tcPr>
            <w:tcW w:w="238" w:type="dxa"/>
          </w:tcPr>
          <w:p w14:paraId="393CA16D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66099F79" w14:textId="640B4E25" w:rsidR="009A71B9" w:rsidRPr="005673E7" w:rsidRDefault="0082482A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94AA9DC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37CCBC" w14:textId="01EBAC0C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1EC7A07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B611B9" w14:textId="6A7F1058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08D2E6B6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  <w:shd w:val="clear" w:color="auto" w:fill="auto"/>
          </w:tcPr>
          <w:p w14:paraId="1DE99B4D" w14:textId="728FD198" w:rsidR="009A71B9" w:rsidRPr="005673E7" w:rsidRDefault="00ED37D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2,422</w:t>
            </w:r>
          </w:p>
        </w:tc>
      </w:tr>
      <w:tr w:rsidR="009A71B9" w:rsidRPr="005673E7" w14:paraId="4E227EC3" w14:textId="77777777" w:rsidTr="00B01A68">
        <w:tc>
          <w:tcPr>
            <w:tcW w:w="2332" w:type="dxa"/>
          </w:tcPr>
          <w:p w14:paraId="280A0477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  <w:cs/>
                <w:lang w:val="en-GB"/>
              </w:rPr>
              <w:t>อัตราแลกเปลี่ยน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C76BD6" w14:textId="46510743" w:rsidR="009A71B9" w:rsidRPr="00AC303E" w:rsidRDefault="0082482A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AC303E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3080D91E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162EB6" w14:textId="01E0FFDC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1,222</w:t>
            </w:r>
          </w:p>
        </w:tc>
        <w:tc>
          <w:tcPr>
            <w:tcW w:w="236" w:type="dxa"/>
          </w:tcPr>
          <w:p w14:paraId="65505584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0ADBA7" w14:textId="3289D252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1769E595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995FD8" w14:textId="4BC99EE0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-</w:t>
            </w:r>
          </w:p>
        </w:tc>
        <w:tc>
          <w:tcPr>
            <w:tcW w:w="238" w:type="dxa"/>
          </w:tcPr>
          <w:p w14:paraId="25FEDAEE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3D21A0CC" w14:textId="3C9F86F4" w:rsidR="009A71B9" w:rsidRPr="005673E7" w:rsidRDefault="0082482A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1,222</w:t>
            </w:r>
          </w:p>
        </w:tc>
      </w:tr>
      <w:tr w:rsidR="009A71B9" w:rsidRPr="005673E7" w14:paraId="022557AD" w14:textId="77777777" w:rsidTr="00B01A68">
        <w:tc>
          <w:tcPr>
            <w:tcW w:w="2332" w:type="dxa"/>
          </w:tcPr>
          <w:p w14:paraId="1C65D1B7" w14:textId="6812A564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  <w:t xml:space="preserve">31 </w:t>
            </w: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5673E7">
              <w:rPr>
                <w:rFonts w:ascii="BrowalliaUPC" w:hAnsi="BrowalliaUPC" w:cs="BrowalliaUPC"/>
                <w:b/>
                <w:bCs/>
                <w:sz w:val="20"/>
                <w:szCs w:val="20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5301ABA9" w14:textId="1ED294D8" w:rsidR="009A71B9" w:rsidRPr="00AC303E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AC303E">
              <w:rPr>
                <w:rFonts w:ascii="BrowalliaUPC" w:hAnsi="BrowalliaUPC" w:cs="BrowalliaUPC"/>
                <w:sz w:val="20"/>
                <w:szCs w:val="20"/>
              </w:rPr>
              <w:t>63,873</w:t>
            </w:r>
          </w:p>
        </w:tc>
        <w:tc>
          <w:tcPr>
            <w:tcW w:w="238" w:type="dxa"/>
          </w:tcPr>
          <w:p w14:paraId="02234425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1DF9F970" w14:textId="724C7CE5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516,277</w:t>
            </w:r>
          </w:p>
        </w:tc>
        <w:tc>
          <w:tcPr>
            <w:tcW w:w="236" w:type="dxa"/>
          </w:tcPr>
          <w:p w14:paraId="15E19ED9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19E307CC" w14:textId="269443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4</w:t>
            </w:r>
            <w:r w:rsidR="00F745C5" w:rsidRPr="005673E7">
              <w:rPr>
                <w:rFonts w:ascii="BrowalliaUPC" w:hAnsi="BrowalliaUPC" w:cs="BrowalliaUPC"/>
                <w:sz w:val="20"/>
                <w:szCs w:val="20"/>
              </w:rPr>
              <w:t>7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,907</w:t>
            </w:r>
          </w:p>
        </w:tc>
        <w:tc>
          <w:tcPr>
            <w:tcW w:w="236" w:type="dxa"/>
          </w:tcPr>
          <w:p w14:paraId="14EC862F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35AED9E1" w14:textId="3B8EF50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3</w:t>
            </w:r>
            <w:r w:rsidR="008F0755">
              <w:rPr>
                <w:rFonts w:ascii="BrowalliaUPC" w:hAnsi="BrowalliaUPC" w:cs="BrowalliaUPC"/>
                <w:sz w:val="20"/>
                <w:szCs w:val="20"/>
              </w:rPr>
              <w:t>85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8F0755">
              <w:rPr>
                <w:rFonts w:ascii="BrowalliaUPC" w:hAnsi="BrowalliaUPC" w:cs="BrowalliaUPC"/>
                <w:sz w:val="20"/>
                <w:szCs w:val="20"/>
              </w:rPr>
              <w:t>858</w:t>
            </w:r>
          </w:p>
        </w:tc>
        <w:tc>
          <w:tcPr>
            <w:tcW w:w="238" w:type="dxa"/>
          </w:tcPr>
          <w:p w14:paraId="0FE94C22" w14:textId="77777777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2" w:space="0" w:color="auto"/>
            </w:tcBorders>
          </w:tcPr>
          <w:p w14:paraId="041A5B18" w14:textId="1C0DB09A" w:rsidR="009A71B9" w:rsidRPr="005673E7" w:rsidRDefault="009A71B9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  <w:r w:rsidRPr="005673E7">
              <w:rPr>
                <w:rFonts w:ascii="BrowalliaUPC" w:hAnsi="BrowalliaUPC" w:cs="BrowalliaUPC"/>
                <w:sz w:val="20"/>
                <w:szCs w:val="20"/>
              </w:rPr>
              <w:t>1,0</w:t>
            </w:r>
            <w:r w:rsidR="003A2947">
              <w:rPr>
                <w:rFonts w:ascii="BrowalliaUPC" w:hAnsi="BrowalliaUPC" w:cs="BrowalliaUPC"/>
                <w:sz w:val="20"/>
                <w:szCs w:val="20"/>
              </w:rPr>
              <w:t>13</w:t>
            </w:r>
            <w:r w:rsidRPr="005673E7">
              <w:rPr>
                <w:rFonts w:ascii="BrowalliaUPC" w:hAnsi="BrowalliaUPC" w:cs="BrowalliaUPC"/>
                <w:sz w:val="20"/>
                <w:szCs w:val="20"/>
              </w:rPr>
              <w:t>,</w:t>
            </w:r>
            <w:r w:rsidR="003A2947">
              <w:rPr>
                <w:rFonts w:ascii="BrowalliaUPC" w:hAnsi="BrowalliaUPC" w:cs="BrowalliaUPC"/>
                <w:sz w:val="20"/>
                <w:szCs w:val="20"/>
              </w:rPr>
              <w:t>915</w:t>
            </w:r>
          </w:p>
        </w:tc>
      </w:tr>
      <w:tr w:rsidR="00C205E8" w:rsidRPr="005673E7" w14:paraId="2B05382B" w14:textId="77777777" w:rsidTr="00B01A68">
        <w:tc>
          <w:tcPr>
            <w:tcW w:w="2332" w:type="dxa"/>
          </w:tcPr>
          <w:p w14:paraId="79514F01" w14:textId="77777777" w:rsidR="00C205E8" w:rsidRPr="005673E7" w:rsidRDefault="00C205E8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F50D6DE" w14:textId="77777777" w:rsidR="00C205E8" w:rsidRPr="00AC303E" w:rsidRDefault="00C205E8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</w:tcPr>
          <w:p w14:paraId="1B4FE615" w14:textId="77777777" w:rsidR="00C205E8" w:rsidRPr="005673E7" w:rsidRDefault="00C205E8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33A6887" w14:textId="77777777" w:rsidR="00C205E8" w:rsidRPr="005673E7" w:rsidRDefault="00C205E8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52C8E606" w14:textId="77777777" w:rsidR="00C205E8" w:rsidRPr="005673E7" w:rsidRDefault="00C205E8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002D4C00" w14:textId="77777777" w:rsidR="00C205E8" w:rsidRPr="005673E7" w:rsidRDefault="00C205E8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6" w:type="dxa"/>
          </w:tcPr>
          <w:p w14:paraId="64C94AFA" w14:textId="77777777" w:rsidR="00C205E8" w:rsidRPr="005673E7" w:rsidRDefault="00C205E8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94E54C1" w14:textId="77777777" w:rsidR="00C205E8" w:rsidRPr="005673E7" w:rsidRDefault="00C205E8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238" w:type="dxa"/>
          </w:tcPr>
          <w:p w14:paraId="6D16429B" w14:textId="77777777" w:rsidR="00C205E8" w:rsidRPr="005673E7" w:rsidRDefault="00C205E8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12" w:space="0" w:color="auto"/>
            </w:tcBorders>
          </w:tcPr>
          <w:p w14:paraId="0A0633FD" w14:textId="77777777" w:rsidR="00C205E8" w:rsidRPr="005673E7" w:rsidRDefault="00C205E8" w:rsidP="009A71B9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sz w:val="20"/>
                <w:szCs w:val="20"/>
              </w:rPr>
            </w:pPr>
          </w:p>
        </w:tc>
      </w:tr>
    </w:tbl>
    <w:p w14:paraId="1C7EAC9E" w14:textId="53EC1D09" w:rsidR="005D3460" w:rsidRDefault="005D3460"/>
    <w:p w14:paraId="2422CB19" w14:textId="1C8370B4" w:rsidR="00074454" w:rsidRDefault="00074454"/>
    <w:p w14:paraId="7987675A" w14:textId="5A94F037" w:rsidR="00074454" w:rsidRDefault="00074454"/>
    <w:p w14:paraId="1ED04606" w14:textId="371B1811" w:rsidR="00074454" w:rsidRDefault="00074454"/>
    <w:p w14:paraId="25770D62" w14:textId="63492DD5" w:rsidR="00074454" w:rsidRDefault="00074454"/>
    <w:p w14:paraId="09703E4A" w14:textId="321264AA" w:rsidR="00074454" w:rsidRDefault="00074454"/>
    <w:p w14:paraId="06ACA80D" w14:textId="28B7A97B" w:rsidR="00074454" w:rsidRDefault="00074454"/>
    <w:p w14:paraId="28ED9459" w14:textId="3D60EACE" w:rsidR="00074454" w:rsidRDefault="00074454"/>
    <w:p w14:paraId="4A1CBDD2" w14:textId="4BAB0B16" w:rsidR="00074454" w:rsidRDefault="00074454"/>
    <w:p w14:paraId="7BD5371C" w14:textId="3DB0317F" w:rsidR="00074454" w:rsidRDefault="00074454"/>
    <w:p w14:paraId="2B67A696" w14:textId="426E8CFA" w:rsidR="00074454" w:rsidRDefault="00074454"/>
    <w:p w14:paraId="26232D69" w14:textId="2E91DFC6" w:rsidR="00074454" w:rsidRDefault="00074454"/>
    <w:p w14:paraId="2D428579" w14:textId="6C0744ED" w:rsidR="00074454" w:rsidRDefault="00074454"/>
    <w:p w14:paraId="6DEC2D5C" w14:textId="1895069B" w:rsidR="00074454" w:rsidRDefault="00074454"/>
    <w:p w14:paraId="282B163E" w14:textId="18010944" w:rsidR="00074454" w:rsidRDefault="00074454"/>
    <w:p w14:paraId="7ACD26C7" w14:textId="2B559F86" w:rsidR="00074454" w:rsidRDefault="00074454"/>
    <w:p w14:paraId="0ED59BA5" w14:textId="5FA454D8" w:rsidR="00074454" w:rsidRDefault="00074454"/>
    <w:p w14:paraId="3E57CBD1" w14:textId="4932F99A" w:rsidR="002F40CE" w:rsidRDefault="002F40CE"/>
    <w:p w14:paraId="439E5945" w14:textId="77777777" w:rsidR="002F40CE" w:rsidRDefault="002F40CE"/>
    <w:p w14:paraId="0296573B" w14:textId="6D0B5446" w:rsidR="00074454" w:rsidRDefault="00074454"/>
    <w:p w14:paraId="66ACFBC9" w14:textId="15443FB0" w:rsidR="00130BE7" w:rsidRDefault="00130BE7"/>
    <w:tbl>
      <w:tblPr>
        <w:tblStyle w:val="TableGrid"/>
        <w:tblW w:w="899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4"/>
        <w:gridCol w:w="1027"/>
        <w:gridCol w:w="1139"/>
        <w:gridCol w:w="1084"/>
        <w:gridCol w:w="1212"/>
        <w:gridCol w:w="1064"/>
        <w:gridCol w:w="1139"/>
      </w:tblGrid>
      <w:tr w:rsidR="004A3512" w:rsidRPr="00E04892" w14:paraId="4F16EF23" w14:textId="77777777" w:rsidTr="000E2D5B">
        <w:tc>
          <w:tcPr>
            <w:tcW w:w="2334" w:type="dxa"/>
          </w:tcPr>
          <w:p w14:paraId="6227B571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  <w:bookmarkStart w:id="21" w:name="_Hlk65259837"/>
          </w:p>
        </w:tc>
        <w:tc>
          <w:tcPr>
            <w:tcW w:w="6665" w:type="dxa"/>
            <w:gridSpan w:val="6"/>
            <w:vAlign w:val="center"/>
          </w:tcPr>
          <w:p w14:paraId="28689488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lang w:val="en-GB"/>
              </w:rPr>
              <w:t>(</w:t>
            </w:r>
            <w:r w:rsidRPr="00E04892">
              <w:rPr>
                <w:rFonts w:ascii="BrowalliaUPC" w:hAnsi="BrowalliaUPC" w:cs="BrowalliaUPC"/>
                <w:cs/>
                <w:lang w:val="en-GB"/>
              </w:rPr>
              <w:t>หน่วย</w:t>
            </w:r>
            <w:r w:rsidRPr="00E04892">
              <w:rPr>
                <w:rFonts w:ascii="BrowalliaUPC" w:hAnsi="BrowalliaUPC" w:cs="BrowalliaUPC"/>
                <w:lang w:val="en-GB"/>
              </w:rPr>
              <w:t xml:space="preserve">: </w:t>
            </w:r>
            <w:r w:rsidRPr="00E04892">
              <w:rPr>
                <w:rFonts w:ascii="BrowalliaUPC" w:hAnsi="BrowalliaUPC" w:cs="BrowalliaUPC"/>
                <w:cs/>
                <w:lang w:val="en-GB"/>
              </w:rPr>
              <w:t>พันบาท</w:t>
            </w:r>
            <w:r w:rsidRPr="00E04892">
              <w:rPr>
                <w:rFonts w:ascii="BrowalliaUPC" w:hAnsi="BrowalliaUPC" w:cs="BrowalliaUPC"/>
                <w:lang w:val="en-GB"/>
              </w:rPr>
              <w:t>)</w:t>
            </w:r>
          </w:p>
        </w:tc>
      </w:tr>
      <w:tr w:rsidR="004A3512" w:rsidRPr="00E04892" w14:paraId="68DF143C" w14:textId="77777777" w:rsidTr="000E2D5B">
        <w:tc>
          <w:tcPr>
            <w:tcW w:w="2334" w:type="dxa"/>
          </w:tcPr>
          <w:p w14:paraId="3DE0E15D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</w:p>
        </w:tc>
        <w:tc>
          <w:tcPr>
            <w:tcW w:w="6665" w:type="dxa"/>
            <w:gridSpan w:val="6"/>
          </w:tcPr>
          <w:p w14:paraId="773289D8" w14:textId="77777777" w:rsidR="004A3512" w:rsidRPr="00E04892" w:rsidRDefault="004A3512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cs/>
              </w:rPr>
              <w:t>งบการเงินเฉพาะของบริษัท</w:t>
            </w:r>
          </w:p>
        </w:tc>
      </w:tr>
      <w:tr w:rsidR="004A3512" w:rsidRPr="00E04892" w14:paraId="1E7CFC31" w14:textId="77777777" w:rsidTr="000E2D5B">
        <w:tc>
          <w:tcPr>
            <w:tcW w:w="2334" w:type="dxa"/>
          </w:tcPr>
          <w:p w14:paraId="511829DF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</w:p>
        </w:tc>
        <w:tc>
          <w:tcPr>
            <w:tcW w:w="1027" w:type="dxa"/>
          </w:tcPr>
          <w:p w14:paraId="270B3551" w14:textId="77777777" w:rsidR="004A3512" w:rsidRPr="00E04892" w:rsidRDefault="004A3512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lang w:val="en-GB"/>
              </w:rPr>
            </w:pPr>
          </w:p>
          <w:p w14:paraId="74092E14" w14:textId="77777777" w:rsidR="004A3512" w:rsidRPr="00E04892" w:rsidRDefault="004A3512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lang w:val="en-GB"/>
              </w:rPr>
            </w:pPr>
            <w:r w:rsidRPr="00E04892">
              <w:rPr>
                <w:rFonts w:ascii="BrowalliaUPC" w:hAnsi="BrowalliaUPC" w:cs="BrowalliaUPC"/>
                <w:cs/>
                <w:lang w:val="en-GB"/>
              </w:rPr>
              <w:t>หนี้สิน</w:t>
            </w:r>
          </w:p>
          <w:p w14:paraId="1F39A450" w14:textId="77777777" w:rsidR="004A3512" w:rsidRPr="00E04892" w:rsidRDefault="004A3512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lang w:val="en-GB"/>
              </w:rPr>
            </w:pPr>
            <w:r w:rsidRPr="00E04892">
              <w:rPr>
                <w:rFonts w:ascii="BrowalliaUPC" w:hAnsi="BrowalliaUPC" w:cs="BrowalliaUPC"/>
                <w:cs/>
                <w:lang w:val="en-GB"/>
              </w:rPr>
              <w:t>ตามสัญญาเช่า</w:t>
            </w:r>
          </w:p>
        </w:tc>
        <w:tc>
          <w:tcPr>
            <w:tcW w:w="1139" w:type="dxa"/>
            <w:vAlign w:val="bottom"/>
          </w:tcPr>
          <w:p w14:paraId="01614C09" w14:textId="77777777" w:rsidR="004A3512" w:rsidRPr="00E04892" w:rsidRDefault="004A3512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lang w:val="en-GB"/>
              </w:rPr>
            </w:pPr>
            <w:r w:rsidRPr="00E04892">
              <w:rPr>
                <w:rFonts w:ascii="BrowalliaUPC" w:hAnsi="BrowalliaUPC" w:cs="BrowalliaUPC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4" w:type="dxa"/>
            <w:vAlign w:val="bottom"/>
          </w:tcPr>
          <w:p w14:paraId="0CAEA6E0" w14:textId="77777777" w:rsidR="004A3512" w:rsidRPr="00E04892" w:rsidRDefault="004A3512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lang w:val="en-GB"/>
              </w:rPr>
            </w:pPr>
            <w:r w:rsidRPr="00E04892">
              <w:rPr>
                <w:rFonts w:ascii="BrowalliaUPC" w:hAnsi="BrowalliaUPC" w:cs="BrowalliaUPC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212" w:type="dxa"/>
          </w:tcPr>
          <w:p w14:paraId="62CED80D" w14:textId="77777777" w:rsidR="00360F95" w:rsidRDefault="00360F95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lang w:val="en-GB"/>
              </w:rPr>
            </w:pPr>
          </w:p>
          <w:p w14:paraId="23449C4C" w14:textId="6E6CE660" w:rsidR="004A3512" w:rsidRPr="00E04892" w:rsidRDefault="004A3512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lang w:val="en-GB"/>
              </w:rPr>
            </w:pPr>
            <w:r w:rsidRPr="00E04892">
              <w:rPr>
                <w:rFonts w:ascii="BrowalliaUPC" w:hAnsi="BrowalliaUPC" w:cs="BrowalliaUPC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64" w:type="dxa"/>
          </w:tcPr>
          <w:p w14:paraId="1A2CC214" w14:textId="77777777" w:rsidR="004A3512" w:rsidRPr="00C13DD2" w:rsidRDefault="004A3512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lang w:val="en-GB"/>
              </w:rPr>
            </w:pPr>
          </w:p>
          <w:p w14:paraId="421E2669" w14:textId="77777777" w:rsidR="004A3512" w:rsidRPr="00C13DD2" w:rsidRDefault="004A3512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lang w:val="en-GB"/>
              </w:rPr>
            </w:pPr>
            <w:r w:rsidRPr="00C13DD2">
              <w:rPr>
                <w:rFonts w:ascii="BrowalliaUPC" w:hAnsi="BrowalliaUPC" w:cs="BrowalliaUPC"/>
                <w:cs/>
                <w:lang w:val="en-GB"/>
              </w:rPr>
              <w:t>หนี้สินที่เกิดจากภาระค้ำประกัน</w:t>
            </w:r>
          </w:p>
        </w:tc>
        <w:tc>
          <w:tcPr>
            <w:tcW w:w="1139" w:type="dxa"/>
            <w:vAlign w:val="bottom"/>
          </w:tcPr>
          <w:p w14:paraId="19B461A0" w14:textId="77777777" w:rsidR="004A3512" w:rsidRPr="00E04892" w:rsidRDefault="004A3512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</w:rPr>
            </w:pPr>
          </w:p>
          <w:p w14:paraId="38120041" w14:textId="77777777" w:rsidR="004A3512" w:rsidRPr="00E04892" w:rsidRDefault="004A3512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</w:rPr>
            </w:pPr>
          </w:p>
          <w:p w14:paraId="25A0A23E" w14:textId="77777777" w:rsidR="004A3512" w:rsidRPr="00E04892" w:rsidRDefault="004A3512" w:rsidP="000E2D5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lang w:val="en-GB"/>
              </w:rPr>
            </w:pPr>
            <w:r w:rsidRPr="00E04892">
              <w:rPr>
                <w:rFonts w:ascii="BrowalliaUPC" w:hAnsi="BrowalliaUPC" w:cs="BrowalliaUPC"/>
                <w:cs/>
              </w:rPr>
              <w:t>รวม</w:t>
            </w:r>
          </w:p>
        </w:tc>
      </w:tr>
      <w:tr w:rsidR="004A3512" w:rsidRPr="00E04892" w14:paraId="00142CC8" w14:textId="77777777" w:rsidTr="000E2D5B">
        <w:tc>
          <w:tcPr>
            <w:tcW w:w="2334" w:type="dxa"/>
          </w:tcPr>
          <w:p w14:paraId="3BE3AB35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</w:p>
        </w:tc>
        <w:tc>
          <w:tcPr>
            <w:tcW w:w="1027" w:type="dxa"/>
            <w:vAlign w:val="bottom"/>
          </w:tcPr>
          <w:p w14:paraId="282BEE11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1139" w:type="dxa"/>
            <w:vAlign w:val="bottom"/>
          </w:tcPr>
          <w:p w14:paraId="3858C58A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1084" w:type="dxa"/>
            <w:vAlign w:val="bottom"/>
          </w:tcPr>
          <w:p w14:paraId="409EFDEC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1212" w:type="dxa"/>
          </w:tcPr>
          <w:p w14:paraId="2E8028D1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  <w:cs/>
                <w:lang w:val="en-GB"/>
              </w:rPr>
            </w:pPr>
          </w:p>
        </w:tc>
        <w:tc>
          <w:tcPr>
            <w:tcW w:w="1064" w:type="dxa"/>
          </w:tcPr>
          <w:p w14:paraId="05AAAADA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</w:rPr>
            </w:pPr>
          </w:p>
        </w:tc>
        <w:tc>
          <w:tcPr>
            <w:tcW w:w="1139" w:type="dxa"/>
            <w:vAlign w:val="bottom"/>
          </w:tcPr>
          <w:p w14:paraId="7F692743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BrowalliaUPC" w:hAnsi="BrowalliaUPC" w:cs="BrowalliaUPC"/>
              </w:rPr>
            </w:pPr>
          </w:p>
        </w:tc>
      </w:tr>
      <w:tr w:rsidR="004A3512" w:rsidRPr="00E04892" w14:paraId="669E9D50" w14:textId="77777777" w:rsidTr="000E2D5B">
        <w:tc>
          <w:tcPr>
            <w:tcW w:w="2334" w:type="dxa"/>
          </w:tcPr>
          <w:p w14:paraId="21069673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b/>
                <w:bCs/>
                <w:lang w:val="en-GB"/>
              </w:rPr>
              <w:t xml:space="preserve">1 </w:t>
            </w:r>
            <w:r w:rsidRPr="00E04892">
              <w:rPr>
                <w:rFonts w:ascii="BrowalliaUPC" w:hAnsi="BrowalliaUPC" w:cs="BrowalliaUPC"/>
                <w:b/>
                <w:bCs/>
                <w:cs/>
                <w:lang w:val="en-GB"/>
              </w:rPr>
              <w:t xml:space="preserve">มกราคม </w:t>
            </w:r>
            <w:r w:rsidRPr="00E04892">
              <w:rPr>
                <w:rFonts w:ascii="BrowalliaUPC" w:hAnsi="BrowalliaUPC" w:cs="BrowalliaUPC"/>
                <w:b/>
                <w:bCs/>
              </w:rPr>
              <w:t>2562</w:t>
            </w:r>
          </w:p>
        </w:tc>
        <w:tc>
          <w:tcPr>
            <w:tcW w:w="1027" w:type="dxa"/>
          </w:tcPr>
          <w:p w14:paraId="14C6908C" w14:textId="77777777" w:rsidR="004A3512" w:rsidRPr="00FB7DFB" w:rsidRDefault="004A3512" w:rsidP="00360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>9,714</w:t>
            </w:r>
          </w:p>
        </w:tc>
        <w:tc>
          <w:tcPr>
            <w:tcW w:w="1139" w:type="dxa"/>
            <w:vAlign w:val="bottom"/>
          </w:tcPr>
          <w:p w14:paraId="20A41903" w14:textId="77777777" w:rsidR="004A3512" w:rsidRPr="00FB7DFB" w:rsidRDefault="004A3512" w:rsidP="00360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>400,706</w:t>
            </w:r>
          </w:p>
        </w:tc>
        <w:tc>
          <w:tcPr>
            <w:tcW w:w="1084" w:type="dxa"/>
            <w:vAlign w:val="bottom"/>
          </w:tcPr>
          <w:p w14:paraId="52604CE0" w14:textId="77777777" w:rsidR="004A3512" w:rsidRPr="00FB7DFB" w:rsidRDefault="004A3512" w:rsidP="00360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>39,500</w:t>
            </w:r>
          </w:p>
        </w:tc>
        <w:tc>
          <w:tcPr>
            <w:tcW w:w="1212" w:type="dxa"/>
          </w:tcPr>
          <w:p w14:paraId="5371FD79" w14:textId="77777777" w:rsidR="004A3512" w:rsidRPr="00FB7DFB" w:rsidRDefault="004A3512" w:rsidP="00360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>615,968</w:t>
            </w:r>
          </w:p>
        </w:tc>
        <w:tc>
          <w:tcPr>
            <w:tcW w:w="1064" w:type="dxa"/>
          </w:tcPr>
          <w:p w14:paraId="5715EB77" w14:textId="77777777" w:rsidR="004A3512" w:rsidRPr="00E04892" w:rsidRDefault="004A3512" w:rsidP="00360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  <w:vAlign w:val="bottom"/>
          </w:tcPr>
          <w:p w14:paraId="7EF70C45" w14:textId="77777777" w:rsidR="004A3512" w:rsidRPr="00E04892" w:rsidRDefault="004A3512" w:rsidP="00360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</w:rPr>
              <w:t>1,065,888</w:t>
            </w:r>
          </w:p>
        </w:tc>
      </w:tr>
      <w:tr w:rsidR="004A3512" w:rsidRPr="00E04892" w14:paraId="58526F15" w14:textId="77777777" w:rsidTr="000E2D5B">
        <w:tc>
          <w:tcPr>
            <w:tcW w:w="2334" w:type="dxa"/>
          </w:tcPr>
          <w:p w14:paraId="6E05F5C7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</w:p>
        </w:tc>
        <w:tc>
          <w:tcPr>
            <w:tcW w:w="1027" w:type="dxa"/>
            <w:vAlign w:val="bottom"/>
          </w:tcPr>
          <w:p w14:paraId="75B2CCD3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139" w:type="dxa"/>
            <w:vAlign w:val="bottom"/>
          </w:tcPr>
          <w:p w14:paraId="6768AC77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084" w:type="dxa"/>
            <w:vAlign w:val="bottom"/>
          </w:tcPr>
          <w:p w14:paraId="35AD4E23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212" w:type="dxa"/>
          </w:tcPr>
          <w:p w14:paraId="549B66AF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064" w:type="dxa"/>
          </w:tcPr>
          <w:p w14:paraId="68BF3CD6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139" w:type="dxa"/>
            <w:vAlign w:val="bottom"/>
          </w:tcPr>
          <w:p w14:paraId="0B8DC1DA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</w:tr>
      <w:tr w:rsidR="004A3512" w:rsidRPr="00E04892" w14:paraId="1EC58A5C" w14:textId="77777777" w:rsidTr="000E2D5B">
        <w:tc>
          <w:tcPr>
            <w:tcW w:w="2334" w:type="dxa"/>
          </w:tcPr>
          <w:p w14:paraId="6D7C5CE1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b/>
                <w:bCs/>
                <w:cs/>
                <w:lang w:val="en-GB"/>
              </w:rPr>
              <w:t>รายการที่เกิดขึ้นจากกระแสเงินสด</w:t>
            </w:r>
            <w:r w:rsidRPr="00E04892">
              <w:rPr>
                <w:rFonts w:ascii="BrowalliaUPC" w:hAnsi="BrowalliaUPC" w:cs="BrowalliaUPC"/>
                <w:b/>
                <w:bCs/>
                <w:lang w:val="en-GB"/>
              </w:rPr>
              <w:t>:</w:t>
            </w:r>
          </w:p>
        </w:tc>
        <w:tc>
          <w:tcPr>
            <w:tcW w:w="1027" w:type="dxa"/>
            <w:vAlign w:val="bottom"/>
          </w:tcPr>
          <w:p w14:paraId="5704254A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139" w:type="dxa"/>
            <w:vAlign w:val="bottom"/>
          </w:tcPr>
          <w:p w14:paraId="551763F8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084" w:type="dxa"/>
            <w:vAlign w:val="bottom"/>
          </w:tcPr>
          <w:p w14:paraId="7D6303FF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212" w:type="dxa"/>
          </w:tcPr>
          <w:p w14:paraId="5A9D44D9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064" w:type="dxa"/>
          </w:tcPr>
          <w:p w14:paraId="5E67125F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139" w:type="dxa"/>
            <w:vAlign w:val="bottom"/>
          </w:tcPr>
          <w:p w14:paraId="3338A2AD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</w:tr>
      <w:tr w:rsidR="004A3512" w:rsidRPr="00E04892" w14:paraId="58F5D35C" w14:textId="77777777" w:rsidTr="000E2D5B">
        <w:tc>
          <w:tcPr>
            <w:tcW w:w="2334" w:type="dxa"/>
          </w:tcPr>
          <w:p w14:paraId="1B59B827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cs/>
                <w:lang w:val="en-GB"/>
              </w:rPr>
              <w:t>การจ่ายคืน</w:t>
            </w:r>
          </w:p>
        </w:tc>
        <w:tc>
          <w:tcPr>
            <w:tcW w:w="1027" w:type="dxa"/>
          </w:tcPr>
          <w:p w14:paraId="5BFA63A4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>(2,332)</w:t>
            </w:r>
          </w:p>
        </w:tc>
        <w:tc>
          <w:tcPr>
            <w:tcW w:w="1139" w:type="dxa"/>
          </w:tcPr>
          <w:p w14:paraId="2FCD829D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-</w:t>
            </w:r>
          </w:p>
        </w:tc>
        <w:tc>
          <w:tcPr>
            <w:tcW w:w="1084" w:type="dxa"/>
          </w:tcPr>
          <w:p w14:paraId="7A189A6C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>(29,500)</w:t>
            </w:r>
          </w:p>
        </w:tc>
        <w:tc>
          <w:tcPr>
            <w:tcW w:w="1212" w:type="dxa"/>
          </w:tcPr>
          <w:p w14:paraId="1CE915D3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>(211,198)</w:t>
            </w:r>
          </w:p>
        </w:tc>
        <w:tc>
          <w:tcPr>
            <w:tcW w:w="1064" w:type="dxa"/>
          </w:tcPr>
          <w:p w14:paraId="34F70B68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139" w:type="dxa"/>
          </w:tcPr>
          <w:p w14:paraId="047D60C3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</w:rPr>
              <w:t>(243,030)</w:t>
            </w:r>
          </w:p>
        </w:tc>
      </w:tr>
      <w:tr w:rsidR="004A3512" w:rsidRPr="00E04892" w14:paraId="0E49FC84" w14:textId="77777777" w:rsidTr="000E2D5B">
        <w:tc>
          <w:tcPr>
            <w:tcW w:w="2334" w:type="dxa"/>
          </w:tcPr>
          <w:p w14:paraId="69BA44F0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cs/>
                <w:lang w:val="en-GB"/>
              </w:rPr>
              <w:t>เงินสดรับ</w:t>
            </w:r>
          </w:p>
        </w:tc>
        <w:tc>
          <w:tcPr>
            <w:tcW w:w="1027" w:type="dxa"/>
          </w:tcPr>
          <w:p w14:paraId="29F3A732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-</w:t>
            </w:r>
          </w:p>
        </w:tc>
        <w:tc>
          <w:tcPr>
            <w:tcW w:w="1139" w:type="dxa"/>
          </w:tcPr>
          <w:p w14:paraId="0361F43F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11,304</w:t>
            </w:r>
          </w:p>
        </w:tc>
        <w:tc>
          <w:tcPr>
            <w:tcW w:w="1084" w:type="dxa"/>
          </w:tcPr>
          <w:p w14:paraId="5FE3C883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32,000</w:t>
            </w:r>
          </w:p>
        </w:tc>
        <w:tc>
          <w:tcPr>
            <w:tcW w:w="1212" w:type="dxa"/>
          </w:tcPr>
          <w:p w14:paraId="40902933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-</w:t>
            </w:r>
          </w:p>
        </w:tc>
        <w:tc>
          <w:tcPr>
            <w:tcW w:w="1064" w:type="dxa"/>
          </w:tcPr>
          <w:p w14:paraId="75895AAC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31686DD3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</w:rPr>
              <w:t>43,304</w:t>
            </w:r>
          </w:p>
        </w:tc>
      </w:tr>
      <w:tr w:rsidR="004A3512" w:rsidRPr="00E04892" w14:paraId="1A94BD47" w14:textId="77777777" w:rsidTr="000E2D5B">
        <w:tc>
          <w:tcPr>
            <w:tcW w:w="2334" w:type="dxa"/>
          </w:tcPr>
          <w:p w14:paraId="476904A8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b/>
                <w:bCs/>
                <w:cs/>
                <w:lang w:val="en-GB"/>
              </w:rPr>
              <w:t>รายการที่ไม่ใช่กระแสเงินสด</w:t>
            </w:r>
            <w:r w:rsidRPr="00E04892">
              <w:rPr>
                <w:rFonts w:ascii="BrowalliaUPC" w:hAnsi="BrowalliaUPC" w:cs="BrowalliaUPC"/>
                <w:b/>
                <w:bCs/>
              </w:rPr>
              <w:t>:</w:t>
            </w:r>
          </w:p>
        </w:tc>
        <w:tc>
          <w:tcPr>
            <w:tcW w:w="1027" w:type="dxa"/>
          </w:tcPr>
          <w:p w14:paraId="22E47D6C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139" w:type="dxa"/>
          </w:tcPr>
          <w:p w14:paraId="32AC4A4A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084" w:type="dxa"/>
          </w:tcPr>
          <w:p w14:paraId="16AAB940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212" w:type="dxa"/>
          </w:tcPr>
          <w:p w14:paraId="2E9180DA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</w:p>
        </w:tc>
        <w:tc>
          <w:tcPr>
            <w:tcW w:w="1064" w:type="dxa"/>
          </w:tcPr>
          <w:p w14:paraId="1F08F24E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139" w:type="dxa"/>
          </w:tcPr>
          <w:p w14:paraId="35445C46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</w:tr>
      <w:tr w:rsidR="004A3512" w:rsidRPr="00E04892" w14:paraId="4B50FAFE" w14:textId="77777777" w:rsidTr="000E2D5B">
        <w:tc>
          <w:tcPr>
            <w:tcW w:w="2334" w:type="dxa"/>
          </w:tcPr>
          <w:p w14:paraId="572E0A15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cs/>
              </w:rPr>
              <w:t>ค่าธรรมเนียมรอตัดบัญชี</w:t>
            </w:r>
          </w:p>
        </w:tc>
        <w:tc>
          <w:tcPr>
            <w:tcW w:w="1027" w:type="dxa"/>
          </w:tcPr>
          <w:p w14:paraId="1C45B7CD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-</w:t>
            </w:r>
          </w:p>
        </w:tc>
        <w:tc>
          <w:tcPr>
            <w:tcW w:w="1139" w:type="dxa"/>
          </w:tcPr>
          <w:p w14:paraId="39A8E3BA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-</w:t>
            </w:r>
          </w:p>
        </w:tc>
        <w:tc>
          <w:tcPr>
            <w:tcW w:w="1084" w:type="dxa"/>
          </w:tcPr>
          <w:p w14:paraId="1F352F83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-</w:t>
            </w:r>
          </w:p>
        </w:tc>
        <w:tc>
          <w:tcPr>
            <w:tcW w:w="1212" w:type="dxa"/>
          </w:tcPr>
          <w:p w14:paraId="566C7F5E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>5,226</w:t>
            </w:r>
          </w:p>
        </w:tc>
        <w:tc>
          <w:tcPr>
            <w:tcW w:w="1064" w:type="dxa"/>
          </w:tcPr>
          <w:p w14:paraId="1B5F1DA1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2B007338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</w:rPr>
              <w:t>5,226</w:t>
            </w:r>
          </w:p>
        </w:tc>
      </w:tr>
      <w:tr w:rsidR="004A3512" w:rsidRPr="00E04892" w14:paraId="0462B4C2" w14:textId="77777777" w:rsidTr="000E2D5B">
        <w:tc>
          <w:tcPr>
            <w:tcW w:w="2334" w:type="dxa"/>
          </w:tcPr>
          <w:p w14:paraId="7CB9BF55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cs/>
              </w:rPr>
              <w:t>ดอกเบี้ยรอตัดบัญชี</w:t>
            </w:r>
          </w:p>
        </w:tc>
        <w:tc>
          <w:tcPr>
            <w:tcW w:w="1027" w:type="dxa"/>
          </w:tcPr>
          <w:p w14:paraId="7CEE10A5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706</w:t>
            </w:r>
          </w:p>
        </w:tc>
        <w:tc>
          <w:tcPr>
            <w:tcW w:w="1139" w:type="dxa"/>
          </w:tcPr>
          <w:p w14:paraId="54017204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-</w:t>
            </w:r>
          </w:p>
        </w:tc>
        <w:tc>
          <w:tcPr>
            <w:tcW w:w="1084" w:type="dxa"/>
          </w:tcPr>
          <w:p w14:paraId="567FE8D4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-</w:t>
            </w:r>
          </w:p>
        </w:tc>
        <w:tc>
          <w:tcPr>
            <w:tcW w:w="1212" w:type="dxa"/>
          </w:tcPr>
          <w:p w14:paraId="04140401" w14:textId="77777777" w:rsidR="004A3512" w:rsidRPr="00FB7DFB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-</w:t>
            </w:r>
          </w:p>
        </w:tc>
        <w:tc>
          <w:tcPr>
            <w:tcW w:w="1064" w:type="dxa"/>
          </w:tcPr>
          <w:p w14:paraId="0EEA5EED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5048654A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</w:rPr>
              <w:t>706</w:t>
            </w:r>
          </w:p>
        </w:tc>
      </w:tr>
      <w:tr w:rsidR="004A3512" w:rsidRPr="00E04892" w14:paraId="3503926C" w14:textId="77777777" w:rsidTr="000E2D5B">
        <w:tc>
          <w:tcPr>
            <w:tcW w:w="2334" w:type="dxa"/>
          </w:tcPr>
          <w:p w14:paraId="59BD2707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cs/>
                <w:lang w:val="en-GB"/>
              </w:rPr>
              <w:t>อัตราแลกเปลี่ยน</w:t>
            </w:r>
          </w:p>
        </w:tc>
        <w:tc>
          <w:tcPr>
            <w:tcW w:w="1027" w:type="dxa"/>
          </w:tcPr>
          <w:p w14:paraId="488F2C5B" w14:textId="77777777" w:rsidR="004A3512" w:rsidRPr="00FB7DFB" w:rsidRDefault="004A3512" w:rsidP="00360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-</w:t>
            </w:r>
          </w:p>
        </w:tc>
        <w:tc>
          <w:tcPr>
            <w:tcW w:w="1139" w:type="dxa"/>
          </w:tcPr>
          <w:p w14:paraId="37A57FB8" w14:textId="77777777" w:rsidR="004A3512" w:rsidRPr="00FB7DFB" w:rsidRDefault="004A3512" w:rsidP="00360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>1,093</w:t>
            </w:r>
          </w:p>
        </w:tc>
        <w:tc>
          <w:tcPr>
            <w:tcW w:w="1084" w:type="dxa"/>
          </w:tcPr>
          <w:p w14:paraId="63217575" w14:textId="77777777" w:rsidR="004A3512" w:rsidRPr="00FB7DFB" w:rsidRDefault="004A3512" w:rsidP="00360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-</w:t>
            </w:r>
          </w:p>
        </w:tc>
        <w:tc>
          <w:tcPr>
            <w:tcW w:w="1212" w:type="dxa"/>
          </w:tcPr>
          <w:p w14:paraId="15A3EB83" w14:textId="77777777" w:rsidR="004A3512" w:rsidRPr="00FB7DFB" w:rsidRDefault="004A3512" w:rsidP="00360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</w:rPr>
              <w:t xml:space="preserve">           -</w:t>
            </w:r>
          </w:p>
        </w:tc>
        <w:tc>
          <w:tcPr>
            <w:tcW w:w="1064" w:type="dxa"/>
          </w:tcPr>
          <w:p w14:paraId="4C8ECA8B" w14:textId="77777777" w:rsidR="004A3512" w:rsidRPr="00E04892" w:rsidRDefault="004A3512" w:rsidP="00360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1CFD1B0D" w14:textId="77777777" w:rsidR="004A3512" w:rsidRPr="00E04892" w:rsidRDefault="004A3512" w:rsidP="00360F9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</w:rPr>
              <w:t>1,093</w:t>
            </w:r>
          </w:p>
        </w:tc>
      </w:tr>
      <w:tr w:rsidR="004A3512" w:rsidRPr="00E04892" w14:paraId="232A192C" w14:textId="77777777" w:rsidTr="000E2D5B">
        <w:tc>
          <w:tcPr>
            <w:tcW w:w="2334" w:type="dxa"/>
          </w:tcPr>
          <w:p w14:paraId="651504C3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b/>
                <w:bCs/>
                <w:lang w:val="en-GB"/>
              </w:rPr>
              <w:t xml:space="preserve">31 </w:t>
            </w:r>
            <w:r w:rsidRPr="00E04892">
              <w:rPr>
                <w:rFonts w:ascii="BrowalliaUPC" w:hAnsi="BrowalliaUPC" w:cs="BrowalliaUPC"/>
                <w:b/>
                <w:bCs/>
                <w:cs/>
                <w:lang w:val="en-GB"/>
              </w:rPr>
              <w:t xml:space="preserve">ธันวาคม </w:t>
            </w:r>
            <w:r w:rsidRPr="00E04892">
              <w:rPr>
                <w:rFonts w:ascii="BrowalliaUPC" w:hAnsi="BrowalliaUPC" w:cs="BrowalliaUPC"/>
                <w:b/>
                <w:bCs/>
              </w:rPr>
              <w:t>2562</w:t>
            </w:r>
          </w:p>
        </w:tc>
        <w:tc>
          <w:tcPr>
            <w:tcW w:w="1027" w:type="dxa"/>
          </w:tcPr>
          <w:p w14:paraId="72648A46" w14:textId="77777777" w:rsidR="004A3512" w:rsidRPr="00E04892" w:rsidRDefault="004A3512" w:rsidP="00360F95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</w:rPr>
              <w:t>8,088</w:t>
            </w:r>
          </w:p>
        </w:tc>
        <w:tc>
          <w:tcPr>
            <w:tcW w:w="1139" w:type="dxa"/>
          </w:tcPr>
          <w:p w14:paraId="16198CAE" w14:textId="77777777" w:rsidR="004A3512" w:rsidRPr="00E04892" w:rsidRDefault="004A3512" w:rsidP="00360F95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</w:rPr>
              <w:t>413,103</w:t>
            </w:r>
          </w:p>
        </w:tc>
        <w:tc>
          <w:tcPr>
            <w:tcW w:w="1084" w:type="dxa"/>
          </w:tcPr>
          <w:p w14:paraId="6D369C64" w14:textId="77777777" w:rsidR="004A3512" w:rsidRPr="00E04892" w:rsidRDefault="004A3512" w:rsidP="00360F95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</w:rPr>
              <w:t>42,000</w:t>
            </w:r>
          </w:p>
        </w:tc>
        <w:tc>
          <w:tcPr>
            <w:tcW w:w="1212" w:type="dxa"/>
          </w:tcPr>
          <w:p w14:paraId="631A9679" w14:textId="77777777" w:rsidR="004A3512" w:rsidRPr="00E04892" w:rsidRDefault="004A3512" w:rsidP="00360F95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</w:rPr>
              <w:t>409,996</w:t>
            </w:r>
          </w:p>
        </w:tc>
        <w:tc>
          <w:tcPr>
            <w:tcW w:w="1064" w:type="dxa"/>
          </w:tcPr>
          <w:p w14:paraId="0E0B7A66" w14:textId="77777777" w:rsidR="004A3512" w:rsidRPr="00E04892" w:rsidRDefault="004A3512" w:rsidP="00360F95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696357BF" w14:textId="77777777" w:rsidR="004A3512" w:rsidRPr="00E04892" w:rsidRDefault="004A3512" w:rsidP="00360F95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</w:rPr>
              <w:t>873,187</w:t>
            </w:r>
          </w:p>
        </w:tc>
      </w:tr>
      <w:tr w:rsidR="004A3512" w:rsidRPr="00E04892" w14:paraId="62B28B6D" w14:textId="77777777" w:rsidTr="000E2D5B">
        <w:tc>
          <w:tcPr>
            <w:tcW w:w="2334" w:type="dxa"/>
          </w:tcPr>
          <w:p w14:paraId="21147E35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</w:p>
        </w:tc>
        <w:tc>
          <w:tcPr>
            <w:tcW w:w="1027" w:type="dxa"/>
          </w:tcPr>
          <w:p w14:paraId="2A3A8D33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139" w:type="dxa"/>
          </w:tcPr>
          <w:p w14:paraId="23479E1E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084" w:type="dxa"/>
          </w:tcPr>
          <w:p w14:paraId="0D89AE68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212" w:type="dxa"/>
          </w:tcPr>
          <w:p w14:paraId="75F48686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064" w:type="dxa"/>
          </w:tcPr>
          <w:p w14:paraId="40D9AC1B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139" w:type="dxa"/>
          </w:tcPr>
          <w:p w14:paraId="79AC5129" w14:textId="77777777" w:rsidR="004A3512" w:rsidRPr="00E04892" w:rsidRDefault="004A3512" w:rsidP="000E2D5B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</w:tr>
      <w:tr w:rsidR="00643275" w:rsidRPr="00643275" w14:paraId="03A708AF" w14:textId="77777777" w:rsidTr="000E2D5B">
        <w:tc>
          <w:tcPr>
            <w:tcW w:w="2334" w:type="dxa"/>
          </w:tcPr>
          <w:p w14:paraId="769BC669" w14:textId="77777777" w:rsidR="00643275" w:rsidRPr="00C13DD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  <w:r w:rsidRPr="00C13DD2">
              <w:rPr>
                <w:rFonts w:ascii="BrowalliaUPC" w:hAnsi="BrowalliaUPC" w:cs="BrowalliaUPC"/>
                <w:cs/>
              </w:rPr>
              <w:t>รายการปรับปรุงตามมาตรฐาน</w:t>
            </w:r>
          </w:p>
          <w:p w14:paraId="5117A6F9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thaiDistribute"/>
              <w:rPr>
                <w:rFonts w:ascii="BrowalliaUPC" w:hAnsi="BrowalliaUPC" w:cs="BrowalliaUPC"/>
              </w:rPr>
            </w:pPr>
            <w:r w:rsidRPr="00C13DD2">
              <w:rPr>
                <w:rFonts w:ascii="BrowalliaUPC" w:hAnsi="BrowalliaUPC" w:cs="BrowalliaUPC"/>
                <w:cs/>
              </w:rPr>
              <w:t xml:space="preserve">   การรายงานทางการเงินฉบับที่ </w:t>
            </w:r>
            <w:r w:rsidRPr="00C13DD2">
              <w:rPr>
                <w:rFonts w:ascii="BrowalliaUPC" w:hAnsi="BrowalliaUPC" w:cs="BrowalliaUPC"/>
              </w:rPr>
              <w:t>16</w:t>
            </w:r>
          </w:p>
        </w:tc>
        <w:tc>
          <w:tcPr>
            <w:tcW w:w="1027" w:type="dxa"/>
          </w:tcPr>
          <w:p w14:paraId="4F633FD1" w14:textId="77777777" w:rsidR="00643275" w:rsidRPr="002D573B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  <w:p w14:paraId="136D8FFA" w14:textId="2D941390" w:rsidR="00643275" w:rsidRPr="002D573B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2D573B">
              <w:rPr>
                <w:rFonts w:ascii="BrowalliaUPC" w:hAnsi="BrowalliaUPC" w:cs="BrowalliaUPC"/>
              </w:rPr>
              <w:t>61,497</w:t>
            </w:r>
          </w:p>
        </w:tc>
        <w:tc>
          <w:tcPr>
            <w:tcW w:w="1139" w:type="dxa"/>
          </w:tcPr>
          <w:p w14:paraId="3A8735DC" w14:textId="77777777" w:rsidR="00643275" w:rsidRPr="00643275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  <w:p w14:paraId="6D392469" w14:textId="7029FCA8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84" w:type="dxa"/>
          </w:tcPr>
          <w:p w14:paraId="15CE9AAA" w14:textId="77777777" w:rsidR="00643275" w:rsidRPr="00643275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  <w:p w14:paraId="4436D1FF" w14:textId="3210394F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212" w:type="dxa"/>
          </w:tcPr>
          <w:p w14:paraId="33736577" w14:textId="77777777" w:rsidR="00643275" w:rsidRPr="00643275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  <w:p w14:paraId="0622F53D" w14:textId="6D0850EE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64" w:type="dxa"/>
          </w:tcPr>
          <w:p w14:paraId="7315BE55" w14:textId="77777777" w:rsidR="00643275" w:rsidRPr="00643275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  <w:p w14:paraId="0626D139" w14:textId="2433B718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6F03E311" w14:textId="77777777" w:rsidR="00643275" w:rsidRPr="00643275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  <w:p w14:paraId="1A3523B1" w14:textId="032AEABB" w:rsidR="00643275" w:rsidRPr="00BE0CA6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61,497</w:t>
            </w:r>
          </w:p>
        </w:tc>
      </w:tr>
      <w:tr w:rsidR="00643275" w:rsidRPr="00643275" w14:paraId="63F52105" w14:textId="77777777" w:rsidTr="000E2D5B">
        <w:tc>
          <w:tcPr>
            <w:tcW w:w="2334" w:type="dxa"/>
          </w:tcPr>
          <w:p w14:paraId="0148D9A7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cs/>
                <w:lang w:val="en-GB"/>
              </w:rPr>
            </w:pPr>
            <w:r w:rsidRPr="00E04892">
              <w:rPr>
                <w:rFonts w:ascii="BrowalliaUPC" w:hAnsi="BrowalliaUPC" w:cs="BrowalliaUPC"/>
                <w:b/>
                <w:bCs/>
                <w:cs/>
                <w:lang w:val="en-GB"/>
              </w:rPr>
              <w:t>รายการที่เกิดขึ้นจากกระแสเงินสด</w:t>
            </w:r>
            <w:r w:rsidRPr="00E04892">
              <w:rPr>
                <w:rFonts w:ascii="BrowalliaUPC" w:hAnsi="BrowalliaUPC" w:cs="BrowalliaUPC"/>
                <w:b/>
                <w:bCs/>
                <w:lang w:val="en-GB"/>
              </w:rPr>
              <w:t>:</w:t>
            </w:r>
          </w:p>
        </w:tc>
        <w:tc>
          <w:tcPr>
            <w:tcW w:w="1027" w:type="dxa"/>
          </w:tcPr>
          <w:p w14:paraId="62D29A28" w14:textId="77777777" w:rsidR="00643275" w:rsidRPr="002D573B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139" w:type="dxa"/>
          </w:tcPr>
          <w:p w14:paraId="4470DD1B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084" w:type="dxa"/>
          </w:tcPr>
          <w:p w14:paraId="38DF1B51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212" w:type="dxa"/>
          </w:tcPr>
          <w:p w14:paraId="6227C957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064" w:type="dxa"/>
          </w:tcPr>
          <w:p w14:paraId="2B64036C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139" w:type="dxa"/>
          </w:tcPr>
          <w:p w14:paraId="36E40088" w14:textId="77777777" w:rsidR="00643275" w:rsidRPr="00BE0CA6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</w:tr>
      <w:tr w:rsidR="00643275" w:rsidRPr="00643275" w14:paraId="202701CF" w14:textId="77777777" w:rsidTr="000E2D5B">
        <w:tc>
          <w:tcPr>
            <w:tcW w:w="2334" w:type="dxa"/>
          </w:tcPr>
          <w:p w14:paraId="4E009ED2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cs/>
                <w:lang w:val="en-GB"/>
              </w:rPr>
              <w:t>การจ่ายคืน</w:t>
            </w:r>
          </w:p>
        </w:tc>
        <w:tc>
          <w:tcPr>
            <w:tcW w:w="1027" w:type="dxa"/>
          </w:tcPr>
          <w:p w14:paraId="08D9CE9C" w14:textId="143AB269" w:rsidR="00643275" w:rsidRPr="002D573B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2D573B">
              <w:rPr>
                <w:rFonts w:ascii="BrowalliaUPC" w:hAnsi="BrowalliaUPC" w:cs="BrowalliaUPC"/>
              </w:rPr>
              <w:t>(10,140)</w:t>
            </w:r>
          </w:p>
        </w:tc>
        <w:tc>
          <w:tcPr>
            <w:tcW w:w="1139" w:type="dxa"/>
          </w:tcPr>
          <w:p w14:paraId="26D7F4DD" w14:textId="1D51B81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(136,929)</w:t>
            </w:r>
          </w:p>
        </w:tc>
        <w:tc>
          <w:tcPr>
            <w:tcW w:w="1084" w:type="dxa"/>
          </w:tcPr>
          <w:p w14:paraId="45D992FC" w14:textId="63101C7A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(17,000)</w:t>
            </w:r>
          </w:p>
        </w:tc>
        <w:tc>
          <w:tcPr>
            <w:tcW w:w="1212" w:type="dxa"/>
          </w:tcPr>
          <w:p w14:paraId="46E89913" w14:textId="7C21512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(207,806)</w:t>
            </w:r>
          </w:p>
        </w:tc>
        <w:tc>
          <w:tcPr>
            <w:tcW w:w="1064" w:type="dxa"/>
          </w:tcPr>
          <w:p w14:paraId="64454B56" w14:textId="550D2E82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(</w:t>
            </w:r>
            <w:r w:rsidR="001D1A75">
              <w:rPr>
                <w:rFonts w:ascii="BrowalliaUPC" w:hAnsi="BrowalliaUPC" w:cs="BrowalliaUPC"/>
              </w:rPr>
              <w:t>33</w:t>
            </w:r>
            <w:r w:rsidRPr="00643275">
              <w:rPr>
                <w:rFonts w:ascii="BrowalliaUPC" w:hAnsi="BrowalliaUPC" w:cs="BrowalliaUPC"/>
              </w:rPr>
              <w:t>,</w:t>
            </w:r>
            <w:r w:rsidR="001D1A75">
              <w:rPr>
                <w:rFonts w:ascii="BrowalliaUPC" w:hAnsi="BrowalliaUPC" w:cs="BrowalliaUPC"/>
              </w:rPr>
              <w:t>350</w:t>
            </w:r>
            <w:r w:rsidRPr="00643275">
              <w:rPr>
                <w:rFonts w:ascii="BrowalliaUPC" w:hAnsi="BrowalliaUPC" w:cs="BrowalliaUPC"/>
              </w:rPr>
              <w:t>)</w:t>
            </w:r>
          </w:p>
        </w:tc>
        <w:tc>
          <w:tcPr>
            <w:tcW w:w="1139" w:type="dxa"/>
          </w:tcPr>
          <w:p w14:paraId="51680F7D" w14:textId="4B6F47C6" w:rsidR="00643275" w:rsidRPr="00BE0CA6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(4</w:t>
            </w:r>
            <w:r w:rsidR="001D1A75">
              <w:rPr>
                <w:rFonts w:ascii="BrowalliaUPC" w:hAnsi="BrowalliaUPC" w:cs="BrowalliaUPC"/>
              </w:rPr>
              <w:t>05</w:t>
            </w:r>
            <w:r w:rsidRPr="00643275">
              <w:rPr>
                <w:rFonts w:ascii="BrowalliaUPC" w:hAnsi="BrowalliaUPC" w:cs="BrowalliaUPC"/>
              </w:rPr>
              <w:t>,</w:t>
            </w:r>
            <w:r w:rsidR="001D1A75">
              <w:rPr>
                <w:rFonts w:ascii="BrowalliaUPC" w:hAnsi="BrowalliaUPC" w:cs="BrowalliaUPC"/>
              </w:rPr>
              <w:t>22</w:t>
            </w:r>
            <w:r w:rsidRPr="00643275">
              <w:rPr>
                <w:rFonts w:ascii="BrowalliaUPC" w:hAnsi="BrowalliaUPC" w:cs="BrowalliaUPC"/>
              </w:rPr>
              <w:t>5)</w:t>
            </w:r>
          </w:p>
        </w:tc>
      </w:tr>
      <w:tr w:rsidR="00643275" w:rsidRPr="00643275" w14:paraId="080A3A70" w14:textId="77777777" w:rsidTr="000E2D5B">
        <w:tc>
          <w:tcPr>
            <w:tcW w:w="2334" w:type="dxa"/>
          </w:tcPr>
          <w:p w14:paraId="137D1C0C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cs/>
                <w:lang w:val="en-GB"/>
              </w:rPr>
              <w:t>เงินสดรับ</w:t>
            </w:r>
          </w:p>
        </w:tc>
        <w:tc>
          <w:tcPr>
            <w:tcW w:w="1027" w:type="dxa"/>
          </w:tcPr>
          <w:p w14:paraId="41A9B487" w14:textId="2ADB1055" w:rsidR="00643275" w:rsidRPr="002D573B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2D573B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267F736A" w14:textId="23A11241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54,740</w:t>
            </w:r>
          </w:p>
        </w:tc>
        <w:tc>
          <w:tcPr>
            <w:tcW w:w="1084" w:type="dxa"/>
          </w:tcPr>
          <w:p w14:paraId="027B7138" w14:textId="754617B5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21,000</w:t>
            </w:r>
          </w:p>
        </w:tc>
        <w:tc>
          <w:tcPr>
            <w:tcW w:w="1212" w:type="dxa"/>
          </w:tcPr>
          <w:p w14:paraId="54B31E4D" w14:textId="1D0881A1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15,745</w:t>
            </w:r>
          </w:p>
        </w:tc>
        <w:tc>
          <w:tcPr>
            <w:tcW w:w="1064" w:type="dxa"/>
          </w:tcPr>
          <w:p w14:paraId="769E4936" w14:textId="6A61AF2A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316B9A46" w14:textId="4089C882" w:rsidR="00643275" w:rsidRPr="00BE0CA6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91,485</w:t>
            </w:r>
          </w:p>
        </w:tc>
      </w:tr>
      <w:tr w:rsidR="00643275" w:rsidRPr="00643275" w14:paraId="1046D75F" w14:textId="77777777" w:rsidTr="000E2D5B">
        <w:tc>
          <w:tcPr>
            <w:tcW w:w="2334" w:type="dxa"/>
          </w:tcPr>
          <w:p w14:paraId="0B708759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cs/>
                <w:lang w:val="en-GB"/>
              </w:rPr>
            </w:pPr>
            <w:r>
              <w:rPr>
                <w:rFonts w:ascii="BrowalliaUPC" w:hAnsi="BrowalliaUPC" w:cs="BrowalliaUPC" w:hint="cs"/>
                <w:cs/>
                <w:lang w:val="en-GB"/>
              </w:rPr>
              <w:t>ตัดจำหน่าย</w:t>
            </w:r>
          </w:p>
        </w:tc>
        <w:tc>
          <w:tcPr>
            <w:tcW w:w="1027" w:type="dxa"/>
          </w:tcPr>
          <w:p w14:paraId="77051EB2" w14:textId="310E4A79" w:rsidR="00643275" w:rsidRPr="002D573B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2D573B">
              <w:rPr>
                <w:rFonts w:ascii="BrowalliaUPC" w:hAnsi="BrowalliaUPC" w:cs="BrowalliaUPC"/>
              </w:rPr>
              <w:t>(8,088)</w:t>
            </w:r>
          </w:p>
        </w:tc>
        <w:tc>
          <w:tcPr>
            <w:tcW w:w="1139" w:type="dxa"/>
          </w:tcPr>
          <w:p w14:paraId="1A7789CD" w14:textId="00DDEC70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84" w:type="dxa"/>
          </w:tcPr>
          <w:p w14:paraId="76EE501E" w14:textId="5CC4238E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212" w:type="dxa"/>
          </w:tcPr>
          <w:p w14:paraId="2F847627" w14:textId="6B94F87E" w:rsidR="00643275" w:rsidRPr="00C13DD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64" w:type="dxa"/>
          </w:tcPr>
          <w:p w14:paraId="07B57556" w14:textId="4D0DF362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57631C70" w14:textId="2B3EC8F3" w:rsidR="00643275" w:rsidRPr="00BE0CA6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(8,088)</w:t>
            </w:r>
          </w:p>
        </w:tc>
      </w:tr>
      <w:tr w:rsidR="00643275" w:rsidRPr="00643275" w14:paraId="56DA0A14" w14:textId="77777777" w:rsidTr="000E2D5B">
        <w:tc>
          <w:tcPr>
            <w:tcW w:w="2334" w:type="dxa"/>
          </w:tcPr>
          <w:p w14:paraId="08C11375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b/>
                <w:bCs/>
                <w:cs/>
                <w:lang w:val="en-GB"/>
              </w:rPr>
              <w:t>รายการที่ไม่ใช่กระแสเงินสด</w:t>
            </w:r>
            <w:r w:rsidRPr="00E04892">
              <w:rPr>
                <w:rFonts w:ascii="BrowalliaUPC" w:hAnsi="BrowalliaUPC" w:cs="BrowalliaUPC"/>
                <w:b/>
                <w:bCs/>
              </w:rPr>
              <w:t>:</w:t>
            </w:r>
          </w:p>
        </w:tc>
        <w:tc>
          <w:tcPr>
            <w:tcW w:w="1027" w:type="dxa"/>
          </w:tcPr>
          <w:p w14:paraId="72142EF7" w14:textId="77777777" w:rsidR="00643275" w:rsidRPr="002D573B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139" w:type="dxa"/>
          </w:tcPr>
          <w:p w14:paraId="0B5AB42B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084" w:type="dxa"/>
          </w:tcPr>
          <w:p w14:paraId="31BE819B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212" w:type="dxa"/>
          </w:tcPr>
          <w:p w14:paraId="747EE2AF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064" w:type="dxa"/>
          </w:tcPr>
          <w:p w14:paraId="42CB4970" w14:textId="77777777" w:rsidR="00643275" w:rsidRPr="00E04892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  <w:tc>
          <w:tcPr>
            <w:tcW w:w="1139" w:type="dxa"/>
          </w:tcPr>
          <w:p w14:paraId="0BCD1CE4" w14:textId="77777777" w:rsidR="00643275" w:rsidRPr="00BE0CA6" w:rsidRDefault="00643275" w:rsidP="00643275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</w:p>
        </w:tc>
      </w:tr>
      <w:tr w:rsidR="00314AB0" w:rsidRPr="00643275" w14:paraId="526D48E8" w14:textId="77777777" w:rsidTr="000E2D5B">
        <w:tc>
          <w:tcPr>
            <w:tcW w:w="2334" w:type="dxa"/>
          </w:tcPr>
          <w:p w14:paraId="00FF33C5" w14:textId="320A14A6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b/>
                <w:bCs/>
                <w:cs/>
                <w:lang w:val="en-GB"/>
              </w:rPr>
            </w:pPr>
            <w:r w:rsidRPr="00E04892">
              <w:rPr>
                <w:rFonts w:ascii="BrowalliaUPC" w:hAnsi="BrowalliaUPC" w:cs="BrowalliaUPC"/>
                <w:cs/>
                <w:lang w:val="en-GB"/>
              </w:rPr>
              <w:t>หนี้สินที่เกิดจากภาระค้ำประกัน</w:t>
            </w:r>
          </w:p>
        </w:tc>
        <w:tc>
          <w:tcPr>
            <w:tcW w:w="1027" w:type="dxa"/>
          </w:tcPr>
          <w:p w14:paraId="5971C403" w14:textId="47C6F215" w:rsidR="00314AB0" w:rsidRPr="002D573B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2D573B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7C7990D0" w14:textId="3641D7F0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84" w:type="dxa"/>
          </w:tcPr>
          <w:p w14:paraId="5EB56C2E" w14:textId="1705D088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212" w:type="dxa"/>
          </w:tcPr>
          <w:p w14:paraId="7103FAD9" w14:textId="551DA9AD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64" w:type="dxa"/>
          </w:tcPr>
          <w:p w14:paraId="40BB4461" w14:textId="29218CB8" w:rsidR="00314AB0" w:rsidRPr="00E04892" w:rsidRDefault="001D1A75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>
              <w:rPr>
                <w:rFonts w:ascii="BrowalliaUPC" w:hAnsi="BrowalliaUPC" w:cs="BrowalliaUPC"/>
              </w:rPr>
              <w:t>199</w:t>
            </w:r>
            <w:r w:rsidR="00314AB0" w:rsidRPr="00643275">
              <w:rPr>
                <w:rFonts w:ascii="BrowalliaUPC" w:hAnsi="BrowalliaUPC" w:cs="BrowalliaUPC"/>
              </w:rPr>
              <w:t>,</w:t>
            </w:r>
            <w:r>
              <w:rPr>
                <w:rFonts w:ascii="BrowalliaUPC" w:hAnsi="BrowalliaUPC" w:cs="BrowalliaUPC"/>
              </w:rPr>
              <w:t>011</w:t>
            </w:r>
          </w:p>
        </w:tc>
        <w:tc>
          <w:tcPr>
            <w:tcW w:w="1139" w:type="dxa"/>
          </w:tcPr>
          <w:p w14:paraId="6B3B064B" w14:textId="67E6DD94" w:rsidR="00314AB0" w:rsidRPr="00BE0CA6" w:rsidRDefault="001D1A75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>
              <w:rPr>
                <w:rFonts w:ascii="BrowalliaUPC" w:hAnsi="BrowalliaUPC" w:cs="BrowalliaUPC"/>
              </w:rPr>
              <w:t>199</w:t>
            </w:r>
            <w:r w:rsidR="00314AB0" w:rsidRPr="00643275">
              <w:rPr>
                <w:rFonts w:ascii="BrowalliaUPC" w:hAnsi="BrowalliaUPC" w:cs="BrowalliaUPC"/>
              </w:rPr>
              <w:t>,</w:t>
            </w:r>
            <w:r>
              <w:rPr>
                <w:rFonts w:ascii="BrowalliaUPC" w:hAnsi="BrowalliaUPC" w:cs="BrowalliaUPC"/>
              </w:rPr>
              <w:t>011</w:t>
            </w:r>
          </w:p>
        </w:tc>
      </w:tr>
      <w:tr w:rsidR="00314AB0" w:rsidRPr="00643275" w14:paraId="3C17EF8C" w14:textId="77777777" w:rsidTr="000E2D5B">
        <w:tc>
          <w:tcPr>
            <w:tcW w:w="2334" w:type="dxa"/>
          </w:tcPr>
          <w:p w14:paraId="05C18466" w14:textId="77777777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  <w:cs/>
              </w:rPr>
            </w:pPr>
            <w:r w:rsidRPr="00E04892">
              <w:rPr>
                <w:rFonts w:ascii="BrowalliaUPC" w:hAnsi="BrowalliaUPC" w:cs="BrowalliaUPC"/>
                <w:cs/>
              </w:rPr>
              <w:t>ค่าธรรมเนียมรอตัดบัญชี</w:t>
            </w:r>
          </w:p>
        </w:tc>
        <w:tc>
          <w:tcPr>
            <w:tcW w:w="1027" w:type="dxa"/>
          </w:tcPr>
          <w:p w14:paraId="6C00FC71" w14:textId="0C4BC346" w:rsidR="00314AB0" w:rsidRPr="002D573B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2D573B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7CE16E83" w14:textId="22AFDDA8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84" w:type="dxa"/>
          </w:tcPr>
          <w:p w14:paraId="6F599458" w14:textId="4FD74588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212" w:type="dxa"/>
          </w:tcPr>
          <w:p w14:paraId="5A9CDE71" w14:textId="10934189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2,262</w:t>
            </w:r>
          </w:p>
        </w:tc>
        <w:tc>
          <w:tcPr>
            <w:tcW w:w="1064" w:type="dxa"/>
          </w:tcPr>
          <w:p w14:paraId="4F0E733C" w14:textId="7C45D10C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7867AAFF" w14:textId="1D71C6FA" w:rsidR="00314AB0" w:rsidRPr="00BE0CA6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2,262</w:t>
            </w:r>
          </w:p>
        </w:tc>
      </w:tr>
      <w:tr w:rsidR="00314AB0" w:rsidRPr="00643275" w14:paraId="0DAF8F73" w14:textId="77777777" w:rsidTr="000E2D5B">
        <w:tc>
          <w:tcPr>
            <w:tcW w:w="2334" w:type="dxa"/>
          </w:tcPr>
          <w:p w14:paraId="7D4DB1E3" w14:textId="77777777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cs/>
              </w:rPr>
              <w:t>ดอกเบี้ยรอตัดบัญชี</w:t>
            </w:r>
          </w:p>
        </w:tc>
        <w:tc>
          <w:tcPr>
            <w:tcW w:w="1027" w:type="dxa"/>
          </w:tcPr>
          <w:p w14:paraId="28AE3E1D" w14:textId="518F1A90" w:rsidR="00314AB0" w:rsidRPr="002D573B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2D573B">
              <w:rPr>
                <w:rFonts w:ascii="BrowalliaUPC" w:hAnsi="BrowalliaUPC" w:cs="BrowalliaUPC"/>
              </w:rPr>
              <w:t>3,113</w:t>
            </w:r>
          </w:p>
        </w:tc>
        <w:tc>
          <w:tcPr>
            <w:tcW w:w="1139" w:type="dxa"/>
          </w:tcPr>
          <w:p w14:paraId="3F91A0B2" w14:textId="30EB23FC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84" w:type="dxa"/>
          </w:tcPr>
          <w:p w14:paraId="50CEB56A" w14:textId="47D0591B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212" w:type="dxa"/>
          </w:tcPr>
          <w:p w14:paraId="25127ACD" w14:textId="1EF7437E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64" w:type="dxa"/>
          </w:tcPr>
          <w:p w14:paraId="50FDD566" w14:textId="6E8C76CF" w:rsidR="00314AB0" w:rsidRPr="00E04892" w:rsidRDefault="001D1A75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34F09C79" w14:textId="7618E7A8" w:rsidR="00314AB0" w:rsidRPr="00BE0CA6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(</w:t>
            </w:r>
            <w:r w:rsidR="001D1A75">
              <w:rPr>
                <w:rFonts w:ascii="BrowalliaUPC" w:hAnsi="BrowalliaUPC" w:cs="BrowalliaUPC"/>
              </w:rPr>
              <w:t>3</w:t>
            </w:r>
            <w:r w:rsidRPr="00643275">
              <w:rPr>
                <w:rFonts w:ascii="BrowalliaUPC" w:hAnsi="BrowalliaUPC" w:cs="BrowalliaUPC"/>
              </w:rPr>
              <w:t>,</w:t>
            </w:r>
            <w:r w:rsidR="001D1A75">
              <w:rPr>
                <w:rFonts w:ascii="BrowalliaUPC" w:hAnsi="BrowalliaUPC" w:cs="BrowalliaUPC"/>
              </w:rPr>
              <w:t>113</w:t>
            </w:r>
            <w:r w:rsidRPr="00643275">
              <w:rPr>
                <w:rFonts w:ascii="BrowalliaUPC" w:hAnsi="BrowalliaUPC" w:cs="BrowalliaUPC"/>
              </w:rPr>
              <w:t>)</w:t>
            </w:r>
          </w:p>
        </w:tc>
      </w:tr>
      <w:tr w:rsidR="00314AB0" w:rsidRPr="00643275" w14:paraId="2025833B" w14:textId="77777777" w:rsidTr="000E2D5B">
        <w:tc>
          <w:tcPr>
            <w:tcW w:w="2334" w:type="dxa"/>
          </w:tcPr>
          <w:p w14:paraId="231ED8D0" w14:textId="77777777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cs/>
                <w:lang w:val="en-GB"/>
              </w:rPr>
              <w:t>อัตราแลกเปลี่ยน</w:t>
            </w:r>
          </w:p>
        </w:tc>
        <w:tc>
          <w:tcPr>
            <w:tcW w:w="1027" w:type="dxa"/>
          </w:tcPr>
          <w:p w14:paraId="71707994" w14:textId="79FAE0BF" w:rsidR="00314AB0" w:rsidRPr="002D573B" w:rsidRDefault="00314AB0" w:rsidP="007463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2D573B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02F510B1" w14:textId="3AD208C5" w:rsidR="00314AB0" w:rsidRPr="00E04892" w:rsidRDefault="00314AB0" w:rsidP="007463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(4)</w:t>
            </w:r>
          </w:p>
        </w:tc>
        <w:tc>
          <w:tcPr>
            <w:tcW w:w="1084" w:type="dxa"/>
          </w:tcPr>
          <w:p w14:paraId="0E8DF566" w14:textId="26A73FC4" w:rsidR="00314AB0" w:rsidRPr="00E04892" w:rsidRDefault="00314AB0" w:rsidP="007463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212" w:type="dxa"/>
          </w:tcPr>
          <w:p w14:paraId="770C0C24" w14:textId="79460B1B" w:rsidR="00314AB0" w:rsidRPr="00E04892" w:rsidRDefault="00314AB0" w:rsidP="007463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064" w:type="dxa"/>
          </w:tcPr>
          <w:p w14:paraId="243AB9DD" w14:textId="0F2500E6" w:rsidR="00314AB0" w:rsidRPr="00E04892" w:rsidRDefault="00314AB0" w:rsidP="007463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-</w:t>
            </w:r>
          </w:p>
        </w:tc>
        <w:tc>
          <w:tcPr>
            <w:tcW w:w="1139" w:type="dxa"/>
          </w:tcPr>
          <w:p w14:paraId="7BF925A1" w14:textId="19A03539" w:rsidR="00314AB0" w:rsidRPr="00BE0CA6" w:rsidRDefault="00314AB0" w:rsidP="007463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(4)</w:t>
            </w:r>
          </w:p>
        </w:tc>
      </w:tr>
      <w:tr w:rsidR="00314AB0" w:rsidRPr="00643275" w14:paraId="2637D79C" w14:textId="77777777" w:rsidTr="006916AB">
        <w:trPr>
          <w:trHeight w:val="70"/>
        </w:trPr>
        <w:tc>
          <w:tcPr>
            <w:tcW w:w="2334" w:type="dxa"/>
          </w:tcPr>
          <w:p w14:paraId="5A283E15" w14:textId="77777777" w:rsidR="00314AB0" w:rsidRPr="00E04892" w:rsidRDefault="00314AB0" w:rsidP="00314AB0">
            <w:pP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rPr>
                <w:rFonts w:ascii="BrowalliaUPC" w:hAnsi="BrowalliaUPC" w:cs="BrowalliaUPC"/>
              </w:rPr>
            </w:pPr>
            <w:r w:rsidRPr="00E04892">
              <w:rPr>
                <w:rFonts w:ascii="BrowalliaUPC" w:hAnsi="BrowalliaUPC" w:cs="BrowalliaUPC"/>
                <w:b/>
                <w:bCs/>
                <w:lang w:val="en-GB"/>
              </w:rPr>
              <w:t xml:space="preserve">31 </w:t>
            </w:r>
            <w:r w:rsidRPr="00E04892">
              <w:rPr>
                <w:rFonts w:ascii="BrowalliaUPC" w:hAnsi="BrowalliaUPC" w:cs="BrowalliaUPC"/>
                <w:b/>
                <w:bCs/>
                <w:cs/>
                <w:lang w:val="en-GB"/>
              </w:rPr>
              <w:t xml:space="preserve">ธันวาคม </w:t>
            </w:r>
            <w:r w:rsidRPr="00E04892">
              <w:rPr>
                <w:rFonts w:ascii="BrowalliaUPC" w:hAnsi="BrowalliaUPC" w:cs="BrowalliaUPC"/>
                <w:b/>
                <w:bCs/>
              </w:rPr>
              <w:t>2563</w:t>
            </w:r>
          </w:p>
        </w:tc>
        <w:tc>
          <w:tcPr>
            <w:tcW w:w="1027" w:type="dxa"/>
          </w:tcPr>
          <w:p w14:paraId="54E288B0" w14:textId="288D08CF" w:rsidR="00314AB0" w:rsidRPr="00E04892" w:rsidRDefault="00314AB0" w:rsidP="006916AB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2D573B">
              <w:rPr>
                <w:rFonts w:ascii="BrowalliaUPC" w:hAnsi="BrowalliaUPC" w:cs="BrowalliaUPC"/>
              </w:rPr>
              <w:t>54,470</w:t>
            </w:r>
          </w:p>
        </w:tc>
        <w:tc>
          <w:tcPr>
            <w:tcW w:w="1139" w:type="dxa"/>
          </w:tcPr>
          <w:p w14:paraId="11A2B8B5" w14:textId="00AC54B3" w:rsidR="00314AB0" w:rsidRPr="00E04892" w:rsidRDefault="00314AB0" w:rsidP="006916AB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330,910</w:t>
            </w:r>
          </w:p>
        </w:tc>
        <w:tc>
          <w:tcPr>
            <w:tcW w:w="1084" w:type="dxa"/>
          </w:tcPr>
          <w:p w14:paraId="2A94B965" w14:textId="0CBB7F4A" w:rsidR="00314AB0" w:rsidRPr="00E04892" w:rsidRDefault="00314AB0" w:rsidP="006916AB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46,000</w:t>
            </w:r>
          </w:p>
        </w:tc>
        <w:tc>
          <w:tcPr>
            <w:tcW w:w="1212" w:type="dxa"/>
          </w:tcPr>
          <w:p w14:paraId="26990FAA" w14:textId="100EEE56" w:rsidR="00314AB0" w:rsidRPr="00E04892" w:rsidRDefault="00314AB0" w:rsidP="006916AB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220,197</w:t>
            </w:r>
          </w:p>
        </w:tc>
        <w:tc>
          <w:tcPr>
            <w:tcW w:w="1064" w:type="dxa"/>
          </w:tcPr>
          <w:p w14:paraId="58FABA88" w14:textId="7D07AA90" w:rsidR="00314AB0" w:rsidRPr="00E04892" w:rsidRDefault="00314AB0" w:rsidP="006916AB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1</w:t>
            </w:r>
            <w:r w:rsidR="001D1A75">
              <w:rPr>
                <w:rFonts w:ascii="BrowalliaUPC" w:hAnsi="BrowalliaUPC" w:cs="BrowalliaUPC"/>
              </w:rPr>
              <w:t>65</w:t>
            </w:r>
            <w:r w:rsidRPr="00643275">
              <w:rPr>
                <w:rFonts w:ascii="BrowalliaUPC" w:hAnsi="BrowalliaUPC" w:cs="BrowalliaUPC"/>
              </w:rPr>
              <w:t>,</w:t>
            </w:r>
            <w:r w:rsidR="001D1A75">
              <w:rPr>
                <w:rFonts w:ascii="BrowalliaUPC" w:hAnsi="BrowalliaUPC" w:cs="BrowalliaUPC"/>
              </w:rPr>
              <w:t>661</w:t>
            </w:r>
          </w:p>
        </w:tc>
        <w:tc>
          <w:tcPr>
            <w:tcW w:w="1139" w:type="dxa"/>
          </w:tcPr>
          <w:p w14:paraId="25D2E214" w14:textId="729A12C9" w:rsidR="00314AB0" w:rsidRPr="00BE0CA6" w:rsidRDefault="00314AB0" w:rsidP="006916AB">
            <w:pPr>
              <w:pBdr>
                <w:bottom w:val="single" w:sz="8" w:space="1" w:color="auto"/>
              </w:pBdr>
              <w:tabs>
                <w:tab w:val="clear" w:pos="227"/>
                <w:tab w:val="clear" w:pos="454"/>
                <w:tab w:val="left" w:pos="216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BrowalliaUPC" w:hAnsi="BrowalliaUPC" w:cs="BrowalliaUPC"/>
              </w:rPr>
            </w:pPr>
            <w:r w:rsidRPr="00643275">
              <w:rPr>
                <w:rFonts w:ascii="BrowalliaUPC" w:hAnsi="BrowalliaUPC" w:cs="BrowalliaUPC"/>
              </w:rPr>
              <w:t>8</w:t>
            </w:r>
            <w:r w:rsidR="007B7B4A">
              <w:rPr>
                <w:rFonts w:ascii="BrowalliaUPC" w:hAnsi="BrowalliaUPC" w:cs="BrowalliaUPC"/>
              </w:rPr>
              <w:t>17</w:t>
            </w:r>
            <w:r w:rsidRPr="00643275">
              <w:rPr>
                <w:rFonts w:ascii="BrowalliaUPC" w:hAnsi="BrowalliaUPC" w:cs="BrowalliaUPC"/>
              </w:rPr>
              <w:t>,</w:t>
            </w:r>
            <w:r w:rsidR="007B7B4A">
              <w:rPr>
                <w:rFonts w:ascii="BrowalliaUPC" w:hAnsi="BrowalliaUPC" w:cs="BrowalliaUPC"/>
              </w:rPr>
              <w:t>238</w:t>
            </w:r>
          </w:p>
        </w:tc>
      </w:tr>
      <w:bookmarkEnd w:id="21"/>
    </w:tbl>
    <w:p w14:paraId="03DA8840" w14:textId="77777777" w:rsidR="00FE68AF" w:rsidRDefault="00FE68AF" w:rsidP="003301E2">
      <w:pPr>
        <w:pStyle w:val="CordiaNew"/>
        <w:tabs>
          <w:tab w:val="clear" w:pos="4153"/>
          <w:tab w:val="left" w:pos="426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7667B32B" w14:textId="2740206F" w:rsidR="00C361AA" w:rsidRPr="005673E7" w:rsidRDefault="00645126" w:rsidP="009721D1">
      <w:pPr>
        <w:pStyle w:val="CordiaNew"/>
        <w:numPr>
          <w:ilvl w:val="0"/>
          <w:numId w:val="16"/>
        </w:numPr>
        <w:tabs>
          <w:tab w:val="clear" w:pos="4153"/>
          <w:tab w:val="left" w:pos="426"/>
        </w:tabs>
        <w:ind w:left="426" w:hanging="426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คดีฟ้องร้อง</w:t>
      </w:r>
    </w:p>
    <w:p w14:paraId="239FF832" w14:textId="02A03E04" w:rsidR="009162A6" w:rsidRPr="00F205B8" w:rsidRDefault="009162A6" w:rsidP="00F205B8">
      <w:p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rPr>
          <w:rFonts w:ascii="BrowalliaUPC" w:hAnsi="BrowalliaUPC" w:cs="BrowalliaUPC"/>
          <w:sz w:val="28"/>
          <w:szCs w:val="28"/>
        </w:rPr>
      </w:pPr>
    </w:p>
    <w:p w14:paraId="7C66F161" w14:textId="77777777" w:rsidR="009162A6" w:rsidRDefault="009162A6" w:rsidP="009162A6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426" w:firstLine="0"/>
        <w:rPr>
          <w:rFonts w:ascii="BrowalliaUPC" w:hAnsi="BrowalliaUPC" w:cs="BrowalliaUPC"/>
          <w:sz w:val="28"/>
          <w:szCs w:val="28"/>
        </w:rPr>
      </w:pPr>
      <w:r>
        <w:rPr>
          <w:rFonts w:ascii="BrowalliaUPC" w:hAnsi="BrowalliaUPC" w:cs="BrowalliaUPC" w:hint="cs"/>
          <w:sz w:val="28"/>
          <w:szCs w:val="28"/>
          <w:cs/>
        </w:rPr>
        <w:t>กลุ่ม</w:t>
      </w:r>
      <w:r w:rsidRPr="00D2493A">
        <w:rPr>
          <w:rFonts w:ascii="BrowalliaUPC" w:hAnsi="BrowalliaUPC" w:cs="BrowalliaUPC"/>
          <w:sz w:val="28"/>
          <w:szCs w:val="28"/>
          <w:cs/>
        </w:rPr>
        <w:t>บริษัทมีการเปลี่ยนแปลงในคดีความที่เกิดขึ้นจากงวดก่อนดังนี้</w:t>
      </w:r>
    </w:p>
    <w:p w14:paraId="144712EC" w14:textId="77777777" w:rsidR="009162A6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426"/>
        <w:rPr>
          <w:rFonts w:ascii="BrowalliaUPC" w:hAnsi="BrowalliaUPC" w:cs="BrowalliaUPC"/>
          <w:sz w:val="28"/>
          <w:szCs w:val="28"/>
        </w:rPr>
      </w:pPr>
    </w:p>
    <w:p w14:paraId="05ADA4CE" w14:textId="77777777" w:rsidR="009162A6" w:rsidRPr="0011281B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426"/>
        <w:rPr>
          <w:rFonts w:ascii="BrowalliaUPC" w:hAnsi="BrowalliaUPC" w:cs="BrowalliaUPC"/>
          <w:sz w:val="28"/>
          <w:szCs w:val="28"/>
          <w:u w:val="single"/>
        </w:rPr>
      </w:pPr>
      <w:r>
        <w:rPr>
          <w:rFonts w:ascii="BrowalliaUPC" w:hAnsi="BrowalliaUPC" w:cs="BrowalliaUPC"/>
          <w:sz w:val="28"/>
          <w:szCs w:val="28"/>
        </w:rPr>
        <w:tab/>
      </w:r>
      <w:r>
        <w:rPr>
          <w:rFonts w:ascii="BrowalliaUPC" w:hAnsi="BrowalliaUPC" w:cs="BrowalliaUPC"/>
          <w:sz w:val="28"/>
          <w:szCs w:val="28"/>
        </w:rPr>
        <w:tab/>
      </w:r>
      <w:r w:rsidRPr="0011281B">
        <w:rPr>
          <w:rFonts w:ascii="BrowalliaUPC" w:hAnsi="BrowalliaUPC" w:cs="BrowalliaUPC"/>
          <w:sz w:val="28"/>
          <w:szCs w:val="28"/>
          <w:u w:val="single"/>
          <w:cs/>
        </w:rPr>
        <w:t>คดีความเกี่ยวกับการซื้อขายหุ้น</w:t>
      </w:r>
    </w:p>
    <w:p w14:paraId="719827BC" w14:textId="77777777" w:rsidR="009162A6" w:rsidRPr="00E76DBB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426"/>
        <w:rPr>
          <w:rFonts w:ascii="BrowalliaUPC" w:hAnsi="BrowalliaUPC" w:cs="BrowalliaUPC"/>
          <w:sz w:val="20"/>
          <w:szCs w:val="20"/>
        </w:rPr>
      </w:pPr>
    </w:p>
    <w:p w14:paraId="75393A46" w14:textId="16B33D77" w:rsidR="009162A6" w:rsidRPr="0011281B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  <w:r w:rsidRPr="0011281B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11281B">
        <w:rPr>
          <w:rFonts w:ascii="BrowalliaUPC" w:hAnsi="BrowalliaUPC" w:cs="BrowalliaUPC"/>
          <w:sz w:val="28"/>
          <w:szCs w:val="28"/>
        </w:rPr>
        <w:t xml:space="preserve"> 17 </w:t>
      </w:r>
      <w:r w:rsidRPr="0011281B">
        <w:rPr>
          <w:rFonts w:ascii="BrowalliaUPC" w:hAnsi="BrowalliaUPC" w:cs="BrowalliaUPC"/>
          <w:sz w:val="28"/>
          <w:szCs w:val="28"/>
          <w:cs/>
        </w:rPr>
        <w:t>กันยายน</w:t>
      </w:r>
      <w:r w:rsidRPr="0011281B">
        <w:rPr>
          <w:rFonts w:ascii="BrowalliaUPC" w:hAnsi="BrowalliaUPC" w:cs="BrowalliaUPC"/>
          <w:sz w:val="28"/>
          <w:szCs w:val="28"/>
        </w:rPr>
        <w:t xml:space="preserve"> 2560 </w:t>
      </w:r>
      <w:r w:rsidRPr="0011281B">
        <w:rPr>
          <w:rFonts w:ascii="BrowalliaUPC" w:hAnsi="BrowalliaUPC" w:cs="BrowalliaUPC"/>
          <w:sz w:val="28"/>
          <w:szCs w:val="28"/>
          <w:cs/>
        </w:rPr>
        <w:t>บริษัทถูกฟ้องร้องเป็นจำเลยร่วมกับผู้อื่นอีก</w:t>
      </w:r>
      <w:r w:rsidRPr="0011281B">
        <w:rPr>
          <w:rFonts w:ascii="BrowalliaUPC" w:hAnsi="BrowalliaUPC" w:cs="BrowalliaUPC"/>
          <w:sz w:val="28"/>
          <w:szCs w:val="28"/>
        </w:rPr>
        <w:t xml:space="preserve"> 5 </w:t>
      </w:r>
      <w:r w:rsidRPr="0011281B">
        <w:rPr>
          <w:rFonts w:ascii="BrowalliaUPC" w:hAnsi="BrowalliaUPC" w:cs="BrowalliaUPC"/>
          <w:sz w:val="28"/>
          <w:szCs w:val="28"/>
          <w:cs/>
        </w:rPr>
        <w:t>ราย โดยโจท</w:t>
      </w:r>
      <w:r w:rsidR="001705AC">
        <w:rPr>
          <w:rFonts w:ascii="BrowalliaUPC" w:hAnsi="BrowalliaUPC" w:cs="BrowalliaUPC" w:hint="cs"/>
          <w:sz w:val="28"/>
          <w:szCs w:val="28"/>
          <w:cs/>
        </w:rPr>
        <w:t>ก์</w:t>
      </w:r>
      <w:r w:rsidRPr="0011281B">
        <w:rPr>
          <w:rFonts w:ascii="BrowalliaUPC" w:hAnsi="BrowalliaUPC" w:cs="BrowalliaUPC"/>
          <w:sz w:val="28"/>
          <w:szCs w:val="28"/>
          <w:cs/>
        </w:rPr>
        <w:t>ขอให้ศาลมีคำสั่งให้การซื้อขายหุ้นเป็นโมฆะและขอให้บริษัทชำระเงินคืนพร้อมดอกเบี้ยถึงวันฟ้องเป็นเงินจำนวน</w:t>
      </w:r>
      <w:r w:rsidRPr="0011281B">
        <w:rPr>
          <w:rFonts w:ascii="BrowalliaUPC" w:hAnsi="BrowalliaUPC" w:cs="BrowalliaUPC"/>
          <w:sz w:val="28"/>
          <w:szCs w:val="28"/>
        </w:rPr>
        <w:t xml:space="preserve"> 275 </w:t>
      </w:r>
      <w:r w:rsidRPr="0011281B">
        <w:rPr>
          <w:rFonts w:ascii="BrowalliaUPC" w:hAnsi="BrowalliaUPC" w:cs="BrowalliaUPC"/>
          <w:sz w:val="28"/>
          <w:szCs w:val="28"/>
          <w:cs/>
        </w:rPr>
        <w:t>ล้านบาท และชำระดอกเบี้ยอัตราร้อยละ</w:t>
      </w:r>
      <w:r w:rsidRPr="0011281B">
        <w:rPr>
          <w:rFonts w:ascii="BrowalliaUPC" w:hAnsi="BrowalliaUPC" w:cs="BrowalliaUPC"/>
          <w:sz w:val="28"/>
          <w:szCs w:val="28"/>
        </w:rPr>
        <w:t xml:space="preserve"> 7.50 </w:t>
      </w:r>
      <w:r w:rsidRPr="0011281B">
        <w:rPr>
          <w:rFonts w:ascii="BrowalliaUPC" w:hAnsi="BrowalliaUPC" w:cs="BrowalliaUPC"/>
          <w:sz w:val="28"/>
          <w:szCs w:val="28"/>
          <w:cs/>
        </w:rPr>
        <w:t>ต่อปี ของเงินต้นจำนวน</w:t>
      </w:r>
      <w:r w:rsidRPr="0011281B">
        <w:rPr>
          <w:rFonts w:ascii="BrowalliaUPC" w:hAnsi="BrowalliaUPC" w:cs="BrowalliaUPC"/>
          <w:sz w:val="28"/>
          <w:szCs w:val="28"/>
        </w:rPr>
        <w:t xml:space="preserve"> 242 </w:t>
      </w:r>
      <w:r w:rsidRPr="0011281B">
        <w:rPr>
          <w:rFonts w:ascii="BrowalliaUPC" w:hAnsi="BrowalliaUPC" w:cs="BrowalliaUPC"/>
          <w:sz w:val="28"/>
          <w:szCs w:val="28"/>
          <w:cs/>
        </w:rPr>
        <w:t>ล้านบาท ให้แก่โจทก์ ซึ่งเมื่อวันที่</w:t>
      </w:r>
      <w:r w:rsidRPr="0011281B">
        <w:rPr>
          <w:rFonts w:ascii="BrowalliaUPC" w:hAnsi="BrowalliaUPC" w:cs="BrowalliaUPC"/>
          <w:sz w:val="28"/>
          <w:szCs w:val="28"/>
        </w:rPr>
        <w:t xml:space="preserve"> 30 </w:t>
      </w:r>
      <w:r w:rsidRPr="0011281B">
        <w:rPr>
          <w:rFonts w:ascii="BrowalliaUPC" w:hAnsi="BrowalliaUPC" w:cs="BrowalliaUPC"/>
          <w:sz w:val="28"/>
          <w:szCs w:val="28"/>
          <w:cs/>
        </w:rPr>
        <w:t>เมษายน</w:t>
      </w:r>
      <w:r w:rsidRPr="0011281B">
        <w:rPr>
          <w:rFonts w:ascii="BrowalliaUPC" w:hAnsi="BrowalliaUPC" w:cs="BrowalliaUPC"/>
          <w:sz w:val="28"/>
          <w:szCs w:val="28"/>
        </w:rPr>
        <w:t xml:space="preserve"> 2562 </w:t>
      </w:r>
      <w:r w:rsidRPr="0011281B">
        <w:rPr>
          <w:rFonts w:ascii="BrowalliaUPC" w:hAnsi="BrowalliaUPC" w:cs="BrowalliaUPC"/>
          <w:sz w:val="28"/>
          <w:szCs w:val="28"/>
          <w:cs/>
        </w:rPr>
        <w:t>ศาลชั้นต้นมีคำพิพากษาให้สัญญาซื้อขายหุ้นเป็นโมฆะ อย่างไรก็ตาม บริษัทไม่เห็นด้วยกับคำพิพากษาของศาลชั้นต้น จึงดำเนินการยื่นคำร้องคัดค้านต่อศาลอุทธรณ์</w:t>
      </w:r>
    </w:p>
    <w:p w14:paraId="2F7D8DAF" w14:textId="77777777" w:rsidR="009162A6" w:rsidRPr="00F802CC" w:rsidRDefault="009162A6" w:rsidP="009162A6">
      <w:pPr>
        <w:pStyle w:val="ListParagraph"/>
        <w:tabs>
          <w:tab w:val="clear" w:pos="227"/>
          <w:tab w:val="clear" w:pos="454"/>
          <w:tab w:val="left" w:pos="1418"/>
          <w:tab w:val="left" w:pos="2552"/>
        </w:tabs>
        <w:spacing w:line="240" w:lineRule="auto"/>
        <w:ind w:left="993"/>
        <w:rPr>
          <w:rFonts w:ascii="BrowalliaUPC" w:hAnsi="BrowalliaUPC" w:cs="BrowalliaUPC"/>
          <w:sz w:val="20"/>
          <w:szCs w:val="20"/>
        </w:rPr>
      </w:pPr>
    </w:p>
    <w:p w14:paraId="7EB14EF5" w14:textId="77777777" w:rsidR="009162A6" w:rsidRPr="0011281B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  <w:cs/>
        </w:rPr>
      </w:pPr>
      <w:r w:rsidRPr="0011281B">
        <w:rPr>
          <w:rFonts w:ascii="BrowalliaUPC" w:hAnsi="BrowalliaUPC" w:cs="BrowalliaUPC"/>
          <w:sz w:val="28"/>
          <w:szCs w:val="28"/>
          <w:cs/>
        </w:rPr>
        <w:t>เมื่อวันที่</w:t>
      </w:r>
      <w:r w:rsidRPr="0011281B">
        <w:rPr>
          <w:rFonts w:ascii="BrowalliaUPC" w:hAnsi="BrowalliaUPC" w:cs="BrowalliaUPC"/>
          <w:sz w:val="28"/>
          <w:szCs w:val="28"/>
        </w:rPr>
        <w:t xml:space="preserve"> 12 </w:t>
      </w:r>
      <w:r w:rsidRPr="0011281B">
        <w:rPr>
          <w:rFonts w:ascii="BrowalliaUPC" w:hAnsi="BrowalliaUPC" w:cs="BrowalliaUPC"/>
          <w:sz w:val="28"/>
          <w:szCs w:val="28"/>
          <w:cs/>
        </w:rPr>
        <w:t>มิถุนายน</w:t>
      </w:r>
      <w:r w:rsidRPr="0011281B">
        <w:rPr>
          <w:rFonts w:ascii="BrowalliaUPC" w:hAnsi="BrowalliaUPC" w:cs="BrowalliaUPC"/>
          <w:sz w:val="28"/>
          <w:szCs w:val="28"/>
        </w:rPr>
        <w:t xml:space="preserve"> 2563 </w:t>
      </w:r>
      <w:r w:rsidRPr="0011281B">
        <w:rPr>
          <w:rFonts w:ascii="BrowalliaUPC" w:hAnsi="BrowalliaUPC" w:cs="BrowalliaUPC"/>
          <w:sz w:val="28"/>
          <w:szCs w:val="28"/>
          <w:cs/>
        </w:rPr>
        <w:t xml:space="preserve">ศาลอุทธรณ์มีคำพิพากษายืนตามศาลชั้นต้น ซึ่งบริษัทไม่เห็นด้วยกับคำพิพากษาของศาลอุทธรณ์  </w:t>
      </w:r>
      <w:r w:rsidRPr="0011281B">
        <w:rPr>
          <w:rFonts w:ascii="BrowalliaUPC" w:hAnsi="BrowalliaUPC" w:cs="BrowalliaUPC" w:hint="cs"/>
          <w:sz w:val="28"/>
          <w:szCs w:val="28"/>
          <w:cs/>
        </w:rPr>
        <w:t>จึงได้ยื่น</w:t>
      </w:r>
      <w:r w:rsidRPr="0011281B">
        <w:rPr>
          <w:rFonts w:ascii="BrowalliaUPC" w:hAnsi="BrowalliaUPC" w:cs="BrowalliaUPC"/>
          <w:sz w:val="28"/>
          <w:szCs w:val="28"/>
          <w:cs/>
        </w:rPr>
        <w:t>คัดค้านคำพิพากษาศาลอุทธรณ์เมื่อวันที่</w:t>
      </w:r>
      <w:r w:rsidRPr="0011281B">
        <w:rPr>
          <w:rFonts w:ascii="BrowalliaUPC" w:hAnsi="BrowalliaUPC" w:cs="BrowalliaUPC"/>
          <w:sz w:val="28"/>
          <w:szCs w:val="28"/>
        </w:rPr>
        <w:t xml:space="preserve"> 16 </w:t>
      </w:r>
      <w:r w:rsidRPr="0011281B">
        <w:rPr>
          <w:rFonts w:ascii="BrowalliaUPC" w:hAnsi="BrowalliaUPC" w:cs="BrowalliaUPC"/>
          <w:sz w:val="28"/>
          <w:szCs w:val="28"/>
          <w:cs/>
        </w:rPr>
        <w:t>พฤศจิกายน</w:t>
      </w:r>
      <w:r w:rsidRPr="0011281B">
        <w:rPr>
          <w:rFonts w:ascii="BrowalliaUPC" w:hAnsi="BrowalliaUPC" w:cs="BrowalliaUPC"/>
          <w:sz w:val="28"/>
          <w:szCs w:val="28"/>
        </w:rPr>
        <w:t xml:space="preserve"> 2563</w:t>
      </w:r>
    </w:p>
    <w:p w14:paraId="732F0BC8" w14:textId="77777777" w:rsidR="009162A6" w:rsidRPr="00F802CC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0"/>
          <w:szCs w:val="20"/>
        </w:rPr>
      </w:pPr>
    </w:p>
    <w:p w14:paraId="6EE3DE61" w14:textId="19C3DD57" w:rsidR="009162A6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  <w:r w:rsidRPr="0011281B">
        <w:rPr>
          <w:rFonts w:ascii="BrowalliaUPC" w:hAnsi="BrowalliaUPC" w:cs="BrowalliaUPC"/>
          <w:sz w:val="28"/>
          <w:szCs w:val="28"/>
          <w:cs/>
        </w:rPr>
        <w:t>เนื่องจากผู้บริหารของบริษัทเชื่อมั่นว่าการซื้อขายหุ้นดังกล่าว ไม่มีการกระทำใดเป็นการกระทำที่ไม่สุจริตหรือไม่ถูกต้อง อีกทั้งมีหลักฐานที่ชัดเจนในการต่อสู้คดี ดังนั้นบริษัทจึงไม่ได้บันทึกหนี้สินที่อาจจะเกิดขึ้นจากคดีดังกล่าวในงบการเงิน</w:t>
      </w:r>
      <w:r w:rsidRPr="0011281B">
        <w:rPr>
          <w:rFonts w:ascii="BrowalliaUPC" w:hAnsi="BrowalliaUPC" w:cs="BrowalliaUPC"/>
          <w:sz w:val="28"/>
          <w:szCs w:val="28"/>
        </w:rPr>
        <w:t xml:space="preserve"> </w:t>
      </w:r>
    </w:p>
    <w:p w14:paraId="0A0F07F5" w14:textId="16FB973B" w:rsidR="00CE5B50" w:rsidRDefault="00CE5B50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</w:p>
    <w:p w14:paraId="4CE580CF" w14:textId="34C88DE3" w:rsidR="00CE5B50" w:rsidRPr="00CE5B50" w:rsidRDefault="00CE5B50" w:rsidP="00CE5B50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  <w:r w:rsidRPr="00CE5B50">
        <w:rPr>
          <w:rFonts w:ascii="BrowalliaUPC" w:hAnsi="BrowalliaUPC" w:cs="BrowalliaUPC"/>
          <w:sz w:val="28"/>
          <w:szCs w:val="28"/>
          <w:cs/>
        </w:rPr>
        <w:lastRenderedPageBreak/>
        <w:t xml:space="preserve">ในระหว่างเดือนตุลาคม </w:t>
      </w:r>
      <w:r w:rsidRPr="00CE5B50">
        <w:rPr>
          <w:rFonts w:ascii="BrowalliaUPC" w:hAnsi="BrowalliaUPC" w:cs="BrowalliaUPC"/>
          <w:sz w:val="28"/>
          <w:szCs w:val="28"/>
        </w:rPr>
        <w:t xml:space="preserve">2563 </w:t>
      </w:r>
      <w:r w:rsidRPr="00CE5B50">
        <w:rPr>
          <w:rFonts w:ascii="BrowalliaUPC" w:hAnsi="BrowalliaUPC" w:cs="BrowalliaUPC"/>
          <w:sz w:val="28"/>
          <w:szCs w:val="28"/>
          <w:cs/>
        </w:rPr>
        <w:t xml:space="preserve">บริษัทถูกอายัดเงินฝากธนาคารจำนวน </w:t>
      </w:r>
      <w:r w:rsidRPr="00CE5B50">
        <w:rPr>
          <w:rFonts w:ascii="BrowalliaUPC" w:hAnsi="BrowalliaUPC" w:cs="BrowalliaUPC"/>
          <w:sz w:val="28"/>
          <w:szCs w:val="28"/>
        </w:rPr>
        <w:t xml:space="preserve">8.03 </w:t>
      </w:r>
      <w:r w:rsidRPr="00CE5B50">
        <w:rPr>
          <w:rFonts w:ascii="BrowalliaUPC" w:hAnsi="BrowalliaUPC" w:cs="BrowalliaUPC"/>
          <w:sz w:val="28"/>
          <w:szCs w:val="28"/>
          <w:cs/>
        </w:rPr>
        <w:t>ล้านบาท บริษัทอยู่ระหว่างการดำเนินการขอเพิกถอนการบังคับคดี ซึ่งจำนวนเงินดังกล่าวแสดงอยู่ภายใต้เงินฝากธนาคารที่มีข้อจำกัด</w:t>
      </w:r>
      <w:r w:rsidRPr="00CE5B50">
        <w:rPr>
          <w:rFonts w:ascii="BrowalliaUPC" w:hAnsi="BrowalliaUPC" w:cs="BrowalliaUPC"/>
          <w:sz w:val="28"/>
          <w:szCs w:val="28"/>
        </w:rPr>
        <w:br/>
      </w:r>
      <w:r w:rsidRPr="00CE5B50">
        <w:rPr>
          <w:rFonts w:ascii="BrowalliaUPC" w:hAnsi="BrowalliaUPC" w:cs="BrowalliaUPC"/>
          <w:sz w:val="28"/>
          <w:szCs w:val="28"/>
          <w:cs/>
        </w:rPr>
        <w:t>การใช้</w:t>
      </w:r>
    </w:p>
    <w:p w14:paraId="36D730A4" w14:textId="77777777" w:rsidR="009162A6" w:rsidRPr="0011281B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426"/>
        <w:rPr>
          <w:rFonts w:ascii="BrowalliaUPC" w:hAnsi="BrowalliaUPC" w:cs="BrowalliaUPC"/>
          <w:sz w:val="28"/>
          <w:szCs w:val="28"/>
          <w:u w:val="single"/>
        </w:rPr>
      </w:pPr>
    </w:p>
    <w:p w14:paraId="7871D1BA" w14:textId="77777777" w:rsidR="009162A6" w:rsidRPr="0011281B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426"/>
        <w:rPr>
          <w:rFonts w:ascii="BrowalliaUPC" w:hAnsi="BrowalliaUPC" w:cs="BrowalliaUPC"/>
          <w:sz w:val="28"/>
          <w:szCs w:val="28"/>
          <w:u w:val="single"/>
        </w:rPr>
      </w:pPr>
      <w:r w:rsidRPr="0011281B">
        <w:rPr>
          <w:rFonts w:ascii="BrowalliaUPC" w:hAnsi="BrowalliaUPC" w:cs="BrowalliaUPC"/>
          <w:sz w:val="28"/>
          <w:szCs w:val="28"/>
        </w:rPr>
        <w:tab/>
      </w:r>
      <w:r w:rsidRPr="0011281B">
        <w:rPr>
          <w:rFonts w:ascii="BrowalliaUPC" w:hAnsi="BrowalliaUPC" w:cs="BrowalliaUPC"/>
          <w:sz w:val="28"/>
          <w:szCs w:val="28"/>
        </w:rPr>
        <w:tab/>
      </w:r>
      <w:r w:rsidRPr="0011281B">
        <w:rPr>
          <w:rFonts w:ascii="BrowalliaUPC" w:hAnsi="BrowalliaUPC" w:cs="BrowalliaUPC"/>
          <w:sz w:val="28"/>
          <w:szCs w:val="28"/>
          <w:u w:val="single"/>
          <w:cs/>
        </w:rPr>
        <w:t>คดีความเกี่ยวกับการ</w:t>
      </w:r>
      <w:r w:rsidRPr="0011281B">
        <w:rPr>
          <w:rFonts w:ascii="BrowalliaUPC" w:hAnsi="BrowalliaUPC" w:cs="BrowalliaUPC" w:hint="cs"/>
          <w:sz w:val="28"/>
          <w:szCs w:val="28"/>
          <w:u w:val="single"/>
          <w:cs/>
        </w:rPr>
        <w:t>ละเมิดสิทธิ</w:t>
      </w:r>
    </w:p>
    <w:p w14:paraId="4187B7B8" w14:textId="77777777" w:rsidR="009162A6" w:rsidRPr="00E76DBB" w:rsidRDefault="009162A6" w:rsidP="009162A6">
      <w:pPr>
        <w:tabs>
          <w:tab w:val="clear" w:pos="227"/>
          <w:tab w:val="clear" w:pos="454"/>
          <w:tab w:val="clear" w:pos="907"/>
          <w:tab w:val="clear" w:pos="1644"/>
          <w:tab w:val="left" w:pos="2268"/>
          <w:tab w:val="left" w:pos="2410"/>
        </w:tabs>
        <w:spacing w:line="240" w:lineRule="auto"/>
        <w:rPr>
          <w:rFonts w:ascii="BrowalliaUPC" w:hAnsi="BrowalliaUPC" w:cs="BrowalliaUPC"/>
          <w:sz w:val="20"/>
          <w:szCs w:val="20"/>
        </w:rPr>
      </w:pPr>
    </w:p>
    <w:p w14:paraId="0E9FDE18" w14:textId="77777777" w:rsidR="009162A6" w:rsidRPr="009C5C0C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  <w:r w:rsidRPr="009C5C0C">
        <w:rPr>
          <w:rFonts w:ascii="BrowalliaUPC" w:hAnsi="BrowalliaUPC" w:cs="BrowalliaUPC"/>
          <w:sz w:val="28"/>
          <w:szCs w:val="28"/>
          <w:cs/>
        </w:rPr>
        <w:t xml:space="preserve">ในเดือนพฤศจิกายน </w:t>
      </w:r>
      <w:r w:rsidRPr="009C5C0C">
        <w:rPr>
          <w:rFonts w:ascii="BrowalliaUPC" w:hAnsi="BrowalliaUPC" w:cs="BrowalliaUPC"/>
          <w:sz w:val="28"/>
          <w:szCs w:val="28"/>
        </w:rPr>
        <w:t>2561</w:t>
      </w:r>
      <w:r w:rsidRPr="009C5C0C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บริษัทย่อยทางอ้อมแห่งหนึ่งและกรรมการผู้มีอำนาจถูกฟ้องร้องเรียค่าเสียหาย จำนวน </w:t>
      </w:r>
      <w:r w:rsidRPr="009C5C0C">
        <w:rPr>
          <w:rFonts w:ascii="BrowalliaUPC" w:hAnsi="BrowalliaUPC" w:cs="BrowalliaUPC"/>
          <w:sz w:val="28"/>
          <w:szCs w:val="28"/>
        </w:rPr>
        <w:t>77</w:t>
      </w:r>
      <w:r w:rsidRPr="009C5C0C">
        <w:rPr>
          <w:rFonts w:ascii="BrowalliaUPC" w:hAnsi="BrowalliaUPC" w:cs="BrowalliaUPC"/>
          <w:sz w:val="28"/>
          <w:szCs w:val="28"/>
          <w:cs/>
        </w:rPr>
        <w:t xml:space="preserve"> ล้านบาท ปัจจุบันศาลสั่งจำหน่ายคดีชั่วคราว </w:t>
      </w:r>
      <w:r w:rsidRPr="009C5C0C">
        <w:rPr>
          <w:rFonts w:ascii="BrowalliaUPC" w:hAnsi="BrowalliaUPC" w:cs="BrowalliaUPC"/>
          <w:sz w:val="28"/>
          <w:szCs w:val="28"/>
        </w:rPr>
        <w:t xml:space="preserve"> </w:t>
      </w:r>
    </w:p>
    <w:p w14:paraId="261806CD" w14:textId="77777777" w:rsidR="009162A6" w:rsidRPr="008556D6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</w:p>
    <w:p w14:paraId="02C9B646" w14:textId="77777777" w:rsidR="009162A6" w:rsidRPr="0011281B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11281B">
        <w:rPr>
          <w:rFonts w:ascii="BrowalliaUPC" w:hAnsi="BrowalliaUPC" w:cs="BrowalliaUPC"/>
          <w:sz w:val="28"/>
          <w:szCs w:val="28"/>
          <w:u w:val="single"/>
          <w:cs/>
        </w:rPr>
        <w:t>คดีความเกี่ยวกับการผิดสัญญา</w:t>
      </w:r>
    </w:p>
    <w:p w14:paraId="0F626011" w14:textId="77777777" w:rsidR="009162A6" w:rsidRPr="00E76DBB" w:rsidRDefault="009162A6" w:rsidP="009162A6">
      <w:pPr>
        <w:pStyle w:val="ListParagraph"/>
        <w:tabs>
          <w:tab w:val="clear" w:pos="227"/>
          <w:tab w:val="clear" w:pos="454"/>
          <w:tab w:val="left" w:pos="1418"/>
          <w:tab w:val="left" w:pos="2552"/>
        </w:tabs>
        <w:spacing w:line="240" w:lineRule="auto"/>
        <w:ind w:left="1276"/>
        <w:rPr>
          <w:rFonts w:ascii="BrowalliaUPC" w:hAnsi="BrowalliaUPC" w:cs="BrowalliaUPC"/>
          <w:sz w:val="20"/>
          <w:szCs w:val="20"/>
        </w:rPr>
      </w:pPr>
    </w:p>
    <w:p w14:paraId="4C0C2E57" w14:textId="77777777" w:rsidR="009162A6" w:rsidRPr="008A1A0A" w:rsidRDefault="009162A6" w:rsidP="009162A6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1418" w:hanging="425"/>
        <w:jc w:val="thaiDistribute"/>
        <w:rPr>
          <w:rFonts w:ascii="BrowalliaUPC" w:hAnsi="BrowalliaUPC" w:cs="BrowalliaUPC"/>
          <w:sz w:val="28"/>
          <w:szCs w:val="28"/>
        </w:rPr>
      </w:pPr>
      <w:r w:rsidRPr="008A1A0A">
        <w:rPr>
          <w:rFonts w:ascii="BrowalliaUPC" w:hAnsi="BrowalliaUPC" w:cs="BrowalliaUPC"/>
          <w:sz w:val="28"/>
          <w:szCs w:val="28"/>
          <w:cs/>
        </w:rPr>
        <w:t xml:space="preserve">ระหว่างปี </w:t>
      </w:r>
      <w:r w:rsidRPr="008A1A0A">
        <w:rPr>
          <w:rFonts w:ascii="BrowalliaUPC" w:hAnsi="BrowalliaUPC" w:cs="BrowalliaUPC"/>
          <w:sz w:val="28"/>
          <w:szCs w:val="28"/>
        </w:rPr>
        <w:t xml:space="preserve">2558 </w:t>
      </w:r>
      <w:r w:rsidRPr="008A1A0A">
        <w:rPr>
          <w:rFonts w:ascii="BrowalliaUPC" w:hAnsi="BrowalliaUPC" w:cs="BrowalliaUPC"/>
          <w:sz w:val="28"/>
          <w:szCs w:val="28"/>
          <w:cs/>
        </w:rPr>
        <w:t xml:space="preserve">บริษัทและบริษัทย่อยทางอ้อมแห่งหนึ่งถูกฟ้องร้องเป็นจำเลยร่วมกับผู้อื่นอีก </w:t>
      </w:r>
      <w:r w:rsidRPr="008A1A0A">
        <w:rPr>
          <w:rFonts w:ascii="BrowalliaUPC" w:hAnsi="BrowalliaUPC" w:cs="BrowalliaUPC"/>
          <w:sz w:val="28"/>
          <w:szCs w:val="28"/>
        </w:rPr>
        <w:t>12</w:t>
      </w:r>
      <w:r w:rsidRPr="008A1A0A">
        <w:rPr>
          <w:rFonts w:ascii="BrowalliaUPC" w:hAnsi="BrowalliaUPC" w:cs="BrowalliaUPC"/>
          <w:sz w:val="28"/>
          <w:szCs w:val="28"/>
          <w:cs/>
        </w:rPr>
        <w:t xml:space="preserve"> ราย เพื่อเรียกร้องค่าเสียหายให้ชำระเงินค่าบริการโฆษณา โดยให้ชำระหนี้จำนวน </w:t>
      </w:r>
      <w:r w:rsidRPr="008A1A0A">
        <w:rPr>
          <w:rFonts w:ascii="BrowalliaUPC" w:hAnsi="BrowalliaUPC" w:cs="BrowalliaUPC"/>
          <w:sz w:val="28"/>
          <w:szCs w:val="28"/>
        </w:rPr>
        <w:t>5.20</w:t>
      </w:r>
      <w:r w:rsidRPr="008A1A0A">
        <w:rPr>
          <w:rFonts w:ascii="BrowalliaUPC" w:hAnsi="BrowalliaUPC" w:cs="BrowalliaUPC"/>
          <w:sz w:val="28"/>
          <w:szCs w:val="28"/>
          <w:cs/>
        </w:rPr>
        <w:t xml:space="preserve"> ล้านบาท และ </w:t>
      </w:r>
      <w:r w:rsidRPr="008A1A0A">
        <w:rPr>
          <w:rFonts w:ascii="BrowalliaUPC" w:hAnsi="BrowalliaUPC" w:cs="BrowalliaUPC"/>
          <w:sz w:val="28"/>
          <w:szCs w:val="28"/>
        </w:rPr>
        <w:t>12.67</w:t>
      </w:r>
      <w:r w:rsidRPr="008A1A0A">
        <w:rPr>
          <w:rFonts w:ascii="BrowalliaUPC" w:hAnsi="BrowalliaUPC" w:cs="BrowalliaUPC"/>
          <w:sz w:val="28"/>
          <w:szCs w:val="28"/>
          <w:cs/>
        </w:rPr>
        <w:t xml:space="preserve"> ล้านบาท ตามลำดับ ปัจจุบันคดีดังกล่าวอยู่ระหว่างการพิจารณาของศาลฎีกา ซึ่งฝ่ายบริหารเชื่อว่าบริษัทไม่มีภาระหนี้และไม่ต้องรับผิดชอบชำระหนี้ในคดีนี้</w:t>
      </w:r>
    </w:p>
    <w:p w14:paraId="0A5A9900" w14:textId="77777777" w:rsidR="009162A6" w:rsidRPr="00F802CC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0"/>
          <w:szCs w:val="20"/>
        </w:rPr>
      </w:pPr>
    </w:p>
    <w:p w14:paraId="6CD460D7" w14:textId="621938E8" w:rsidR="00AC6226" w:rsidRPr="00F103C7" w:rsidRDefault="009162A6" w:rsidP="009162A6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1418" w:hanging="425"/>
        <w:jc w:val="thaiDistribute"/>
        <w:rPr>
          <w:rFonts w:ascii="BrowalliaUPC" w:hAnsi="BrowalliaUPC" w:cs="BrowalliaUPC"/>
          <w:sz w:val="28"/>
          <w:szCs w:val="28"/>
        </w:rPr>
      </w:pPr>
      <w:r w:rsidRPr="00B756BF">
        <w:rPr>
          <w:rFonts w:ascii="BrowalliaUPC" w:hAnsi="BrowalliaUPC" w:cs="BrowalliaUPC" w:hint="cs"/>
          <w:sz w:val="28"/>
          <w:szCs w:val="28"/>
          <w:cs/>
        </w:rPr>
        <w:t>ในเดือน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พฤศจิกายน </w:t>
      </w:r>
      <w:r w:rsidRPr="00B756BF">
        <w:rPr>
          <w:rFonts w:ascii="BrowalliaUPC" w:hAnsi="BrowalliaUPC" w:cs="BrowalliaUPC"/>
          <w:sz w:val="28"/>
          <w:szCs w:val="28"/>
        </w:rPr>
        <w:t>2560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บริษัทย่อยทางอ้อมและกรรมการถูกฟ้องร้องในคดีอาญาข้อหายักยอกทรัพย์ จำนวน </w:t>
      </w:r>
      <w:r w:rsidRPr="00B756BF">
        <w:rPr>
          <w:rFonts w:ascii="BrowalliaUPC" w:hAnsi="BrowalliaUPC" w:cs="BrowalliaUPC"/>
          <w:sz w:val="28"/>
          <w:szCs w:val="28"/>
        </w:rPr>
        <w:t xml:space="preserve">0.90 </w:t>
      </w:r>
      <w:r w:rsidRPr="00B756BF">
        <w:rPr>
          <w:rFonts w:ascii="BrowalliaUPC" w:hAnsi="BrowalliaUPC" w:cs="BrowalliaUPC"/>
          <w:sz w:val="28"/>
          <w:szCs w:val="28"/>
          <w:cs/>
        </w:rPr>
        <w:t>ล้านบาท เนื่องจากไม่ส่งมอบทรัพย์สินคืนภายในระยะเวลาที่กำหนด ศาลชั้นต้นมีคำพิพากษายกฟ้องโจทก์ โจทก์ยื่นอุทธรณ์ ปัจจุบันคดีอยู่ระหว่างการพิจารณาของศาลอุทธรณ์</w:t>
      </w:r>
    </w:p>
    <w:p w14:paraId="09DAD579" w14:textId="77777777" w:rsidR="00AC6226" w:rsidRPr="00F802CC" w:rsidRDefault="00AC6226" w:rsidP="009162A6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jc w:val="thaiDistribute"/>
        <w:rPr>
          <w:rFonts w:ascii="BrowalliaUPC" w:hAnsi="BrowalliaUPC" w:cs="BrowalliaUPC"/>
        </w:rPr>
      </w:pPr>
    </w:p>
    <w:p w14:paraId="0EFF699D" w14:textId="2B3C3E9A" w:rsidR="009162A6" w:rsidRDefault="009162A6" w:rsidP="009162A6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1418" w:hanging="425"/>
        <w:jc w:val="thaiDistribute"/>
        <w:rPr>
          <w:rFonts w:ascii="BrowalliaUPC" w:hAnsi="BrowalliaUPC" w:cs="BrowalliaUPC"/>
          <w:sz w:val="28"/>
          <w:szCs w:val="28"/>
        </w:rPr>
      </w:pPr>
      <w:r w:rsidRPr="00B756BF">
        <w:rPr>
          <w:rFonts w:ascii="BrowalliaUPC" w:hAnsi="BrowalliaUPC" w:cs="BrowalliaUPC"/>
          <w:sz w:val="28"/>
          <w:szCs w:val="28"/>
          <w:cs/>
        </w:rPr>
        <w:t xml:space="preserve">ในเดือนธันวาคม </w:t>
      </w:r>
      <w:r w:rsidRPr="00B756BF">
        <w:rPr>
          <w:rFonts w:ascii="BrowalliaUPC" w:hAnsi="BrowalliaUPC" w:cs="BrowalliaUPC"/>
          <w:sz w:val="28"/>
          <w:szCs w:val="28"/>
        </w:rPr>
        <w:t>2561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บริษัทย่อยและกรรมการผู้มีอำนาจคนหนึ่งถูกฟ้องเป็นจำเลยร่วมกับบุคคลอื่นอีก </w:t>
      </w:r>
      <w:r w:rsidRPr="00B756BF">
        <w:rPr>
          <w:rFonts w:ascii="BrowalliaUPC" w:hAnsi="BrowalliaUPC" w:cs="BrowalliaUPC"/>
          <w:sz w:val="28"/>
          <w:szCs w:val="28"/>
        </w:rPr>
        <w:t>8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ราย โดยโจทก์ฟ้องในเรื่องของการผิดสัญญา และเรียกร้องค่าเสียหายจำนวน </w:t>
      </w:r>
      <w:r w:rsidRPr="00B756BF">
        <w:rPr>
          <w:rFonts w:ascii="BrowalliaUPC" w:hAnsi="BrowalliaUPC" w:cs="BrowalliaUPC"/>
          <w:sz w:val="28"/>
          <w:szCs w:val="28"/>
        </w:rPr>
        <w:t>606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ล้านบาท ซึ่งขณะนี้คดีดังกล่าวอยู่ในระหว่างขั้นตอนการพิจารณาของศาลชั้นต้น ผู้บริหารบริษัทย่อยเชื่อว่าการเรียกร้องไม่ถูกต้อง</w:t>
      </w:r>
    </w:p>
    <w:p w14:paraId="413A63E6" w14:textId="77777777" w:rsidR="00AC6226" w:rsidRDefault="00AC6226" w:rsidP="00AC622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778366B3" w14:textId="7B4D64E3" w:rsidR="009162A6" w:rsidRDefault="009162A6" w:rsidP="009162A6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1418" w:hanging="425"/>
        <w:jc w:val="thaiDistribute"/>
        <w:rPr>
          <w:rFonts w:ascii="BrowalliaUPC" w:hAnsi="BrowalliaUPC" w:cs="BrowalliaUPC"/>
          <w:sz w:val="28"/>
          <w:szCs w:val="28"/>
        </w:rPr>
      </w:pPr>
      <w:r w:rsidRPr="00B756BF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B756BF">
        <w:rPr>
          <w:rFonts w:ascii="BrowalliaUPC" w:hAnsi="BrowalliaUPC" w:cs="BrowalliaUPC"/>
          <w:sz w:val="28"/>
          <w:szCs w:val="28"/>
        </w:rPr>
        <w:t>2561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ถูกฟ้องร้องเพื่อเรียกร้องค่าเสียหายให้ชำระเงินค่าโปรแกรมคอมพิวเตอร์และสิทธิในการใช้งานเป็นเงินจำนวน </w:t>
      </w:r>
      <w:r w:rsidRPr="00B756BF">
        <w:rPr>
          <w:rFonts w:ascii="BrowalliaUPC" w:hAnsi="BrowalliaUPC" w:cs="BrowalliaUPC"/>
          <w:sz w:val="28"/>
          <w:szCs w:val="28"/>
        </w:rPr>
        <w:t>2.34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ล้านบาท และชำระดอกเบี้ยอัตราร้อยละ </w:t>
      </w:r>
      <w:r w:rsidRPr="00B756BF">
        <w:rPr>
          <w:rFonts w:ascii="BrowalliaUPC" w:hAnsi="BrowalliaUPC" w:cs="BrowalliaUPC"/>
          <w:sz w:val="28"/>
          <w:szCs w:val="28"/>
        </w:rPr>
        <w:t>7.5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ต่อปี ของต้นเงินจำนวน </w:t>
      </w:r>
      <w:r w:rsidRPr="00B756BF">
        <w:rPr>
          <w:rFonts w:ascii="BrowalliaUPC" w:hAnsi="BrowalliaUPC" w:cs="BrowalliaUPC"/>
          <w:sz w:val="28"/>
          <w:szCs w:val="28"/>
        </w:rPr>
        <w:t>2.29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ล้านบาท ปัจจุบันคดีดังกล่าวอยู่ระหว่างขั้นตอนพิจารณาของศาลอุทธรณ์</w:t>
      </w:r>
    </w:p>
    <w:p w14:paraId="63246062" w14:textId="77777777" w:rsidR="00FD61F7" w:rsidRPr="00FD61F7" w:rsidRDefault="00FD61F7" w:rsidP="00FD61F7">
      <w:p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5A2F762" w14:textId="77777777" w:rsidR="009162A6" w:rsidRPr="00B756BF" w:rsidRDefault="009162A6" w:rsidP="009162A6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1418" w:hanging="425"/>
        <w:jc w:val="thaiDistribute"/>
        <w:rPr>
          <w:rFonts w:ascii="BrowalliaUPC" w:hAnsi="BrowalliaUPC" w:cs="BrowalliaUPC"/>
          <w:sz w:val="28"/>
          <w:szCs w:val="28"/>
        </w:rPr>
      </w:pPr>
      <w:r w:rsidRPr="00B756BF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B756BF">
        <w:rPr>
          <w:rFonts w:ascii="BrowalliaUPC" w:hAnsi="BrowalliaUPC" w:cs="BrowalliaUPC"/>
          <w:sz w:val="28"/>
          <w:szCs w:val="28"/>
        </w:rPr>
        <w:t>2561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บริษัทย่อยทางอ้อมแห่งหนึ่งถูกฟ้องร้องโดยเจ้าหนี้จำนวน </w:t>
      </w:r>
      <w:r w:rsidRPr="00B756BF">
        <w:rPr>
          <w:rFonts w:ascii="BrowalliaUPC" w:hAnsi="BrowalliaUPC" w:cs="BrowalliaUPC"/>
          <w:sz w:val="28"/>
          <w:szCs w:val="28"/>
        </w:rPr>
        <w:t>60.22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ล้านบาท ต่อมาบริษัทย่อยทางอ้อมทำสัญญาประนีประนอมยอมความในศาลจำนวน </w:t>
      </w:r>
      <w:r w:rsidRPr="00B756BF">
        <w:rPr>
          <w:rFonts w:ascii="BrowalliaUPC" w:hAnsi="BrowalliaUPC" w:cs="BrowalliaUPC"/>
          <w:sz w:val="28"/>
          <w:szCs w:val="28"/>
        </w:rPr>
        <w:t>40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ล้านบาท ซึ่งศาลมีคำพิพากษาตามยอม แต่บริษัทย่อยทางอ้อมผิดนัดชำระหนี้ตามสัญญาดังกล่าว ปัจจุบันโจทก์อยู่ระหว่างการบังคับคดี</w:t>
      </w:r>
    </w:p>
    <w:p w14:paraId="67F9445D" w14:textId="77777777" w:rsidR="009162A6" w:rsidRPr="00B756BF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60C094DA" w14:textId="639CF361" w:rsidR="009162A6" w:rsidRDefault="009162A6" w:rsidP="009162A6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1418" w:hanging="425"/>
        <w:jc w:val="thaiDistribute"/>
        <w:rPr>
          <w:rFonts w:ascii="BrowalliaUPC" w:hAnsi="BrowalliaUPC" w:cs="BrowalliaUPC"/>
          <w:sz w:val="28"/>
          <w:szCs w:val="28"/>
        </w:rPr>
      </w:pPr>
      <w:r w:rsidRPr="00B756BF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B756BF">
        <w:rPr>
          <w:rFonts w:ascii="BrowalliaUPC" w:hAnsi="BrowalliaUPC" w:cs="BrowalliaUPC"/>
          <w:sz w:val="28"/>
          <w:szCs w:val="28"/>
        </w:rPr>
        <w:t xml:space="preserve">2562 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บริษัทย่อยทางอ้อมสองบริษัทถูกฟ้องร้องเรียกค่าเสียหายให้ชำระหนี้เป็นคดีจำนวน </w:t>
      </w:r>
      <w:r w:rsidRPr="00B756BF">
        <w:rPr>
          <w:rFonts w:ascii="BrowalliaUPC" w:hAnsi="BrowalliaUPC" w:cs="BrowalliaUPC"/>
          <w:sz w:val="28"/>
          <w:szCs w:val="28"/>
        </w:rPr>
        <w:t>5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คดี จำนวนเงินรวม </w:t>
      </w:r>
      <w:r w:rsidRPr="00B756BF">
        <w:rPr>
          <w:rFonts w:ascii="BrowalliaUPC" w:hAnsi="BrowalliaUPC" w:cs="BrowalliaUPC"/>
          <w:sz w:val="28"/>
          <w:szCs w:val="28"/>
        </w:rPr>
        <w:t>38.41</w:t>
      </w:r>
      <w:r w:rsidRPr="00B756BF">
        <w:rPr>
          <w:rFonts w:ascii="BrowalliaUPC" w:hAnsi="BrowalliaUPC" w:cs="BrowalliaUPC"/>
          <w:sz w:val="28"/>
          <w:szCs w:val="28"/>
          <w:cs/>
        </w:rPr>
        <w:t xml:space="preserve"> ล้านบาท คดีอยู่ระหว่างการพิจารณาของศาลชั้นต้น อย่างไรก็ตาม บริษัทย่อยทางอ้อมบันทึกหนี้สินดังกล่าวไว้ทั้งหมดแล้ว</w:t>
      </w:r>
      <w:r w:rsidRPr="00B756BF">
        <w:rPr>
          <w:rFonts w:ascii="BrowalliaUPC" w:hAnsi="BrowalliaUPC" w:cs="BrowalliaUPC"/>
          <w:sz w:val="28"/>
          <w:szCs w:val="28"/>
        </w:rPr>
        <w:t xml:space="preserve"> </w:t>
      </w:r>
    </w:p>
    <w:p w14:paraId="6A4A90EC" w14:textId="77777777" w:rsidR="00075757" w:rsidRPr="00075757" w:rsidRDefault="00075757" w:rsidP="00075757">
      <w:pPr>
        <w:pStyle w:val="ListParagraph"/>
        <w:rPr>
          <w:rFonts w:ascii="BrowalliaUPC" w:hAnsi="BrowalliaUPC" w:cs="BrowalliaUPC"/>
          <w:sz w:val="28"/>
          <w:szCs w:val="28"/>
        </w:rPr>
      </w:pPr>
    </w:p>
    <w:p w14:paraId="1731BDC9" w14:textId="7C480A04" w:rsidR="00075757" w:rsidRDefault="00075757" w:rsidP="00075757">
      <w:p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571B4CB4" w14:textId="5604FDF7" w:rsidR="009162A6" w:rsidRDefault="009162A6" w:rsidP="005E357D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188FD1A9" w14:textId="77777777" w:rsidR="005E357D" w:rsidRPr="00931692" w:rsidRDefault="005E357D" w:rsidP="005E357D">
      <w:pPr>
        <w:pStyle w:val="Preformatted"/>
        <w:tabs>
          <w:tab w:val="clear" w:pos="959"/>
          <w:tab w:val="clear" w:pos="1918"/>
          <w:tab w:val="clear" w:pos="2877"/>
          <w:tab w:val="clear" w:pos="3836"/>
          <w:tab w:val="clear" w:pos="4795"/>
          <w:tab w:val="clear" w:pos="5754"/>
          <w:tab w:val="clear" w:pos="6713"/>
          <w:tab w:val="clear" w:pos="7672"/>
          <w:tab w:val="clear" w:pos="8631"/>
        </w:tabs>
        <w:jc w:val="thaiDistribute"/>
        <w:rPr>
          <w:rFonts w:ascii="BrowalliaUPC" w:hAnsi="BrowalliaUPC" w:cs="BrowalliaUPC"/>
          <w:sz w:val="28"/>
          <w:szCs w:val="28"/>
          <w:highlight w:val="cyan"/>
        </w:rPr>
      </w:pPr>
    </w:p>
    <w:p w14:paraId="4D5A899B" w14:textId="77777777" w:rsidR="009162A6" w:rsidRPr="00A33F8A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A33F8A">
        <w:rPr>
          <w:rFonts w:ascii="BrowalliaUPC" w:hAnsi="BrowalliaUPC" w:cs="BrowalliaUPC"/>
          <w:sz w:val="28"/>
          <w:szCs w:val="28"/>
          <w:u w:val="single"/>
          <w:cs/>
        </w:rPr>
        <w:lastRenderedPageBreak/>
        <w:t>คดีความเกี่ยวกับการผิดสัญญา</w:t>
      </w:r>
      <w:proofErr w:type="spellStart"/>
      <w:r w:rsidRPr="00A33F8A">
        <w:rPr>
          <w:rFonts w:ascii="BrowalliaUPC" w:hAnsi="BrowalliaUPC" w:cs="BrowalliaUPC"/>
          <w:sz w:val="28"/>
          <w:szCs w:val="28"/>
          <w:u w:val="single"/>
          <w:cs/>
        </w:rPr>
        <w:t>แฟ</w:t>
      </w:r>
      <w:proofErr w:type="spellEnd"/>
      <w:r w:rsidRPr="00A33F8A">
        <w:rPr>
          <w:rFonts w:ascii="BrowalliaUPC" w:hAnsi="BrowalliaUPC" w:cs="BrowalliaUPC"/>
          <w:sz w:val="28"/>
          <w:szCs w:val="28"/>
          <w:u w:val="single"/>
          <w:cs/>
        </w:rPr>
        <w:t>รนไช</w:t>
      </w:r>
      <w:proofErr w:type="spellStart"/>
      <w:r w:rsidRPr="00A33F8A">
        <w:rPr>
          <w:rFonts w:ascii="BrowalliaUPC" w:hAnsi="BrowalliaUPC" w:cs="BrowalliaUPC"/>
          <w:sz w:val="28"/>
          <w:szCs w:val="28"/>
          <w:u w:val="single"/>
          <w:cs/>
        </w:rPr>
        <w:t>ส์</w:t>
      </w:r>
      <w:proofErr w:type="spellEnd"/>
    </w:p>
    <w:p w14:paraId="255DCE96" w14:textId="77777777" w:rsidR="009162A6" w:rsidRPr="00931692" w:rsidRDefault="009162A6" w:rsidP="009162A6">
      <w:pPr>
        <w:pStyle w:val="ListParagraph"/>
        <w:spacing w:line="240" w:lineRule="auto"/>
        <w:ind w:left="792"/>
        <w:jc w:val="thaiDistribute"/>
        <w:rPr>
          <w:rFonts w:ascii="BrowalliaUPC" w:hAnsi="BrowalliaUPC" w:cs="BrowalliaUPC"/>
          <w:sz w:val="28"/>
          <w:szCs w:val="28"/>
        </w:rPr>
      </w:pPr>
    </w:p>
    <w:p w14:paraId="1ACB0AB7" w14:textId="77777777" w:rsidR="009162A6" w:rsidRPr="00A33F8A" w:rsidRDefault="009162A6" w:rsidP="009162A6">
      <w:pPr>
        <w:pStyle w:val="ListParagraph"/>
        <w:numPr>
          <w:ilvl w:val="0"/>
          <w:numId w:val="54"/>
        </w:numPr>
        <w:tabs>
          <w:tab w:val="clear" w:pos="1644"/>
        </w:tabs>
        <w:spacing w:line="240" w:lineRule="auto"/>
        <w:ind w:left="1418" w:hanging="425"/>
        <w:jc w:val="thaiDistribute"/>
        <w:rPr>
          <w:rFonts w:ascii="BrowalliaUPC" w:hAnsi="BrowalliaUPC" w:cs="BrowalliaUPC"/>
          <w:sz w:val="28"/>
          <w:szCs w:val="28"/>
        </w:rPr>
      </w:pPr>
      <w:r w:rsidRPr="00A33F8A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A33F8A">
        <w:rPr>
          <w:rFonts w:ascii="BrowalliaUPC" w:hAnsi="BrowalliaUPC" w:cs="BrowalliaUPC"/>
          <w:sz w:val="28"/>
          <w:szCs w:val="28"/>
        </w:rPr>
        <w:t>2561</w:t>
      </w:r>
      <w:r w:rsidRPr="00A33F8A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บริษัทย่อยทางอ้อมแห่งหนึ่งถูกฟ้องร้องโดยผู้รับสิทธิ</w:t>
      </w:r>
      <w:proofErr w:type="spellStart"/>
      <w:r w:rsidRPr="00A33F8A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A33F8A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A33F8A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A33F8A">
        <w:rPr>
          <w:rFonts w:ascii="BrowalliaUPC" w:hAnsi="BrowalliaUPC" w:cs="BrowalliaUPC"/>
          <w:sz w:val="28"/>
          <w:szCs w:val="28"/>
          <w:cs/>
        </w:rPr>
        <w:t>ในต่างประเทศสำหรับการผิดสัญญา</w:t>
      </w:r>
      <w:proofErr w:type="spellStart"/>
      <w:r w:rsidRPr="00A33F8A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A33F8A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A33F8A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A33F8A">
        <w:rPr>
          <w:rFonts w:ascii="BrowalliaUPC" w:hAnsi="BrowalliaUPC" w:cs="BrowalliaUPC"/>
          <w:sz w:val="28"/>
          <w:szCs w:val="28"/>
          <w:cs/>
        </w:rPr>
        <w:t xml:space="preserve"> และค่าความเสียหาย จำนวน </w:t>
      </w:r>
      <w:r w:rsidRPr="00A33F8A">
        <w:rPr>
          <w:rFonts w:ascii="BrowalliaUPC" w:hAnsi="BrowalliaUPC" w:cs="BrowalliaUPC"/>
          <w:sz w:val="28"/>
          <w:szCs w:val="28"/>
        </w:rPr>
        <w:t>591.03</w:t>
      </w:r>
      <w:r w:rsidRPr="00A33F8A">
        <w:rPr>
          <w:rFonts w:ascii="BrowalliaUPC" w:hAnsi="BrowalliaUPC" w:cs="BrowalliaUPC"/>
          <w:sz w:val="28"/>
          <w:szCs w:val="28"/>
          <w:cs/>
        </w:rPr>
        <w:t xml:space="preserve"> และ </w:t>
      </w:r>
      <w:r w:rsidRPr="00A33F8A">
        <w:rPr>
          <w:rFonts w:ascii="BrowalliaUPC" w:hAnsi="BrowalliaUPC" w:cs="BrowalliaUPC"/>
          <w:sz w:val="28"/>
          <w:szCs w:val="28"/>
        </w:rPr>
        <w:t>6.93</w:t>
      </w:r>
      <w:r w:rsidRPr="00A33F8A">
        <w:rPr>
          <w:rFonts w:ascii="BrowalliaUPC" w:hAnsi="BrowalliaUPC" w:cs="BrowalliaUPC"/>
          <w:sz w:val="28"/>
          <w:szCs w:val="28"/>
          <w:cs/>
        </w:rPr>
        <w:t xml:space="preserve"> ล้านบาท ตามลำดับ ขณะนี้คดีดังกล่าวอยู่ในระหว่างขั้นตอนพิจารณาของศาลชั้นต้น บริษัทย่อยทางอ้อมยังไม่ได้บันทึกหนี้สินดังกล่าวเนื่องจากเชื่อว่าการเรียกร้องไม่ถูกต้อง</w:t>
      </w:r>
      <w:r w:rsidRPr="00A33F8A">
        <w:rPr>
          <w:rFonts w:ascii="BrowalliaUPC" w:hAnsi="BrowalliaUPC" w:cs="BrowalliaUPC"/>
          <w:sz w:val="28"/>
          <w:szCs w:val="28"/>
        </w:rPr>
        <w:t xml:space="preserve"> </w:t>
      </w:r>
    </w:p>
    <w:p w14:paraId="7A66C71F" w14:textId="77777777" w:rsidR="009162A6" w:rsidRPr="009D125C" w:rsidRDefault="009162A6" w:rsidP="009162A6">
      <w:pPr>
        <w:pStyle w:val="ListParagraph"/>
        <w:tabs>
          <w:tab w:val="clear" w:pos="1644"/>
        </w:tabs>
        <w:spacing w:line="240" w:lineRule="auto"/>
        <w:ind w:left="2268"/>
        <w:jc w:val="thaiDistribute"/>
        <w:rPr>
          <w:rFonts w:ascii="BrowalliaUPC" w:hAnsi="BrowalliaUPC" w:cs="BrowalliaUPC"/>
          <w:sz w:val="28"/>
          <w:szCs w:val="28"/>
        </w:rPr>
      </w:pPr>
    </w:p>
    <w:p w14:paraId="53F1FCC0" w14:textId="77777777" w:rsidR="009162A6" w:rsidRPr="00A47553" w:rsidRDefault="009162A6" w:rsidP="009162A6">
      <w:pPr>
        <w:pStyle w:val="ListParagraph"/>
        <w:numPr>
          <w:ilvl w:val="0"/>
          <w:numId w:val="54"/>
        </w:numPr>
        <w:tabs>
          <w:tab w:val="clear" w:pos="1644"/>
        </w:tabs>
        <w:spacing w:line="240" w:lineRule="auto"/>
        <w:ind w:left="1418" w:hanging="425"/>
        <w:jc w:val="thaiDistribute"/>
        <w:rPr>
          <w:rFonts w:ascii="BrowalliaUPC" w:hAnsi="BrowalliaUPC" w:cs="BrowalliaUPC"/>
          <w:sz w:val="28"/>
          <w:szCs w:val="28"/>
        </w:rPr>
      </w:pPr>
      <w:r w:rsidRPr="00A47553">
        <w:rPr>
          <w:rFonts w:ascii="BrowalliaUPC" w:hAnsi="BrowalliaUPC" w:cs="BrowalliaUPC"/>
          <w:sz w:val="28"/>
          <w:szCs w:val="28"/>
          <w:cs/>
        </w:rPr>
        <w:t xml:space="preserve">ในเดือนกันยายน </w:t>
      </w:r>
      <w:r w:rsidRPr="00A47553">
        <w:rPr>
          <w:rFonts w:ascii="BrowalliaUPC" w:hAnsi="BrowalliaUPC" w:cs="BrowalliaUPC"/>
          <w:sz w:val="28"/>
          <w:szCs w:val="28"/>
        </w:rPr>
        <w:t>2561</w:t>
      </w:r>
      <w:r w:rsidRPr="00A47553">
        <w:rPr>
          <w:rFonts w:ascii="BrowalliaUPC" w:hAnsi="BrowalliaUPC" w:cs="BrowalliaUPC"/>
          <w:sz w:val="28"/>
          <w:szCs w:val="28"/>
          <w:cs/>
        </w:rPr>
        <w:t xml:space="preserve"> บริษัทย่อยทางอ้อมแห่งหนึ่งถูกฟ้องขอให้ศาลมีคำสั่งเพิกถอนนิติกรรมสัญญาให้สิทธิ </w:t>
      </w:r>
      <w:proofErr w:type="spellStart"/>
      <w:r w:rsidRPr="00A47553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A47553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A47553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A47553">
        <w:rPr>
          <w:rFonts w:ascii="BrowalliaUPC" w:hAnsi="BrowalliaUPC" w:cs="BrowalliaUPC"/>
          <w:sz w:val="28"/>
          <w:szCs w:val="28"/>
          <w:cs/>
        </w:rPr>
        <w:t>และขายทรัพย์สินให้แก่บริษัทเอกชนสองแห่</w:t>
      </w:r>
      <w:r w:rsidRPr="00A47553">
        <w:rPr>
          <w:rFonts w:ascii="BrowalliaUPC" w:hAnsi="BrowalliaUPC" w:cs="BrowalliaUPC" w:hint="cs"/>
          <w:sz w:val="28"/>
          <w:szCs w:val="28"/>
          <w:cs/>
        </w:rPr>
        <w:t>ง</w:t>
      </w:r>
    </w:p>
    <w:p w14:paraId="057A41C6" w14:textId="77777777" w:rsidR="009162A6" w:rsidRPr="00A47553" w:rsidRDefault="009162A6" w:rsidP="009162A6">
      <w:pPr>
        <w:pStyle w:val="ListParagraph"/>
        <w:tabs>
          <w:tab w:val="clear" w:pos="1644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  <w:cs/>
        </w:rPr>
      </w:pPr>
    </w:p>
    <w:p w14:paraId="3E39EB3F" w14:textId="77777777" w:rsidR="009162A6" w:rsidRPr="00A47553" w:rsidRDefault="009162A6" w:rsidP="009162A6">
      <w:pPr>
        <w:pStyle w:val="ListParagraph"/>
        <w:tabs>
          <w:tab w:val="clear" w:pos="1644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  <w:r w:rsidRPr="00A47553">
        <w:rPr>
          <w:rFonts w:ascii="BrowalliaUPC" w:hAnsi="BrowalliaUPC" w:cs="BrowalliaUPC"/>
          <w:sz w:val="28"/>
          <w:szCs w:val="28"/>
          <w:cs/>
        </w:rPr>
        <w:t xml:space="preserve">ในเดือนธันวาคม </w:t>
      </w:r>
      <w:r w:rsidRPr="00A47553">
        <w:rPr>
          <w:rFonts w:ascii="BrowalliaUPC" w:hAnsi="BrowalliaUPC" w:cs="BrowalliaUPC"/>
          <w:sz w:val="28"/>
          <w:szCs w:val="28"/>
        </w:rPr>
        <w:t>2561</w:t>
      </w:r>
      <w:r w:rsidRPr="00A47553">
        <w:rPr>
          <w:rFonts w:ascii="BrowalliaUPC" w:hAnsi="BrowalliaUPC" w:cs="BrowalliaUPC"/>
          <w:sz w:val="28"/>
          <w:szCs w:val="28"/>
          <w:cs/>
        </w:rPr>
        <w:t xml:space="preserve"> ผู้รับสิทธิ</w:t>
      </w:r>
      <w:proofErr w:type="spellStart"/>
      <w:r w:rsidRPr="00A47553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A47553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A47553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A47553">
        <w:rPr>
          <w:rFonts w:ascii="BrowalliaUPC" w:hAnsi="BrowalliaUPC" w:cs="BrowalliaUPC"/>
          <w:sz w:val="28"/>
          <w:szCs w:val="28"/>
          <w:cs/>
        </w:rPr>
        <w:t>รายหนึ่งฟ้องบริษัทย่อยทางอ้อมในข้อหาผิดสัญญา</w:t>
      </w:r>
      <w:proofErr w:type="spellStart"/>
      <w:r w:rsidRPr="00A47553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A47553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A47553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A47553">
        <w:rPr>
          <w:rFonts w:ascii="BrowalliaUPC" w:hAnsi="BrowalliaUPC" w:cs="BrowalliaUPC"/>
          <w:sz w:val="28"/>
          <w:szCs w:val="28"/>
          <w:cs/>
        </w:rPr>
        <w:t>และขายสินทรัพย์</w:t>
      </w:r>
      <w:r w:rsidRPr="00A47553">
        <w:rPr>
          <w:rFonts w:ascii="BrowalliaUPC" w:hAnsi="BrowalliaUPC" w:cs="BrowalliaUPC"/>
          <w:sz w:val="28"/>
          <w:szCs w:val="28"/>
        </w:rPr>
        <w:t xml:space="preserve"> </w:t>
      </w:r>
    </w:p>
    <w:p w14:paraId="4F02B111" w14:textId="77777777" w:rsidR="009162A6" w:rsidRPr="00A47553" w:rsidRDefault="009162A6" w:rsidP="009162A6">
      <w:pPr>
        <w:pStyle w:val="ListParagraph"/>
        <w:tabs>
          <w:tab w:val="clear" w:pos="1644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354FC992" w14:textId="77777777" w:rsidR="009162A6" w:rsidRPr="00A47553" w:rsidRDefault="009162A6" w:rsidP="009162A6">
      <w:pPr>
        <w:pStyle w:val="ListParagraph"/>
        <w:tabs>
          <w:tab w:val="clear" w:pos="1644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  <w:r w:rsidRPr="00A47553">
        <w:rPr>
          <w:rFonts w:ascii="BrowalliaUPC" w:hAnsi="BrowalliaUPC" w:cs="BrowalliaUPC"/>
          <w:sz w:val="28"/>
          <w:szCs w:val="28"/>
          <w:cs/>
        </w:rPr>
        <w:t xml:space="preserve">ในเดือนกุมภาพันธ์ </w:t>
      </w:r>
      <w:r w:rsidRPr="00A47553">
        <w:rPr>
          <w:rFonts w:ascii="BrowalliaUPC" w:hAnsi="BrowalliaUPC" w:cs="BrowalliaUPC"/>
          <w:sz w:val="28"/>
          <w:szCs w:val="28"/>
        </w:rPr>
        <w:t xml:space="preserve">2562 </w:t>
      </w:r>
      <w:r w:rsidRPr="00A47553">
        <w:rPr>
          <w:rFonts w:ascii="BrowalliaUPC" w:hAnsi="BrowalliaUPC" w:cs="BrowalliaUPC"/>
          <w:sz w:val="28"/>
          <w:szCs w:val="28"/>
          <w:cs/>
        </w:rPr>
        <w:t>ผู้รับสิทธิ</w:t>
      </w:r>
      <w:proofErr w:type="spellStart"/>
      <w:r w:rsidRPr="00A47553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A47553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A47553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A47553">
        <w:rPr>
          <w:rFonts w:ascii="BrowalliaUPC" w:hAnsi="BrowalliaUPC" w:cs="BrowalliaUPC"/>
          <w:sz w:val="28"/>
          <w:szCs w:val="28"/>
          <w:cs/>
        </w:rPr>
        <w:t>อีกรายหนึ่งฟ้องในข้อหาผิดสัญญา</w:t>
      </w:r>
      <w:proofErr w:type="spellStart"/>
      <w:r w:rsidRPr="00A47553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A47553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A47553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A47553">
        <w:rPr>
          <w:rFonts w:ascii="BrowalliaUPC" w:hAnsi="BrowalliaUPC" w:cs="BrowalliaUPC"/>
          <w:sz w:val="28"/>
          <w:szCs w:val="28"/>
          <w:cs/>
        </w:rPr>
        <w:t xml:space="preserve">และขายสินทรัพย์ จำนวน </w:t>
      </w:r>
      <w:r w:rsidRPr="00A47553">
        <w:rPr>
          <w:rFonts w:ascii="BrowalliaUPC" w:hAnsi="BrowalliaUPC" w:cs="BrowalliaUPC"/>
          <w:sz w:val="28"/>
          <w:szCs w:val="28"/>
        </w:rPr>
        <w:t>187</w:t>
      </w:r>
      <w:r w:rsidRPr="00A47553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  <w:r w:rsidRPr="00A47553">
        <w:rPr>
          <w:rFonts w:ascii="BrowalliaUPC" w:hAnsi="BrowalliaUPC" w:cs="BrowalliaUPC" w:hint="cs"/>
          <w:sz w:val="28"/>
          <w:szCs w:val="28"/>
          <w:cs/>
        </w:rPr>
        <w:t xml:space="preserve"> </w:t>
      </w:r>
      <w:r w:rsidRPr="00A47553">
        <w:rPr>
          <w:rFonts w:ascii="BrowalliaUPC" w:hAnsi="BrowalliaUPC" w:cs="BrowalliaUPC"/>
          <w:sz w:val="28"/>
          <w:szCs w:val="28"/>
          <w:cs/>
        </w:rPr>
        <w:t>และ</w:t>
      </w:r>
      <w:r w:rsidRPr="00A47553">
        <w:rPr>
          <w:rFonts w:ascii="BrowalliaUPC" w:hAnsi="BrowalliaUPC" w:cs="BrowalliaUPC" w:hint="cs"/>
          <w:sz w:val="28"/>
          <w:szCs w:val="28"/>
          <w:cs/>
        </w:rPr>
        <w:t xml:space="preserve">ในเดือนเมษายน </w:t>
      </w:r>
      <w:r w:rsidRPr="00A47553">
        <w:rPr>
          <w:rFonts w:ascii="BrowalliaUPC" w:hAnsi="BrowalliaUPC" w:cs="BrowalliaUPC"/>
          <w:sz w:val="28"/>
          <w:szCs w:val="28"/>
        </w:rPr>
        <w:t xml:space="preserve">2563 </w:t>
      </w:r>
      <w:r w:rsidRPr="00A47553">
        <w:rPr>
          <w:rFonts w:ascii="BrowalliaUPC" w:hAnsi="BrowalliaUPC" w:cs="BrowalliaUPC"/>
          <w:sz w:val="28"/>
          <w:szCs w:val="28"/>
          <w:cs/>
        </w:rPr>
        <w:t>ผู้รับสิทธิ</w:t>
      </w:r>
      <w:proofErr w:type="spellStart"/>
      <w:r w:rsidRPr="00A47553">
        <w:rPr>
          <w:rFonts w:ascii="BrowalliaUPC" w:hAnsi="BrowalliaUPC" w:cs="BrowalliaUPC"/>
          <w:sz w:val="28"/>
          <w:szCs w:val="28"/>
          <w:cs/>
        </w:rPr>
        <w:t>แฟ</w:t>
      </w:r>
      <w:proofErr w:type="spellEnd"/>
      <w:r w:rsidRPr="00A47553">
        <w:rPr>
          <w:rFonts w:ascii="BrowalliaUPC" w:hAnsi="BrowalliaUPC" w:cs="BrowalliaUPC"/>
          <w:sz w:val="28"/>
          <w:szCs w:val="28"/>
          <w:cs/>
        </w:rPr>
        <w:t>รนไช</w:t>
      </w:r>
      <w:proofErr w:type="spellStart"/>
      <w:r w:rsidRPr="00A47553">
        <w:rPr>
          <w:rFonts w:ascii="BrowalliaUPC" w:hAnsi="BrowalliaUPC" w:cs="BrowalliaUPC"/>
          <w:sz w:val="28"/>
          <w:szCs w:val="28"/>
          <w:cs/>
        </w:rPr>
        <w:t>ส์</w:t>
      </w:r>
      <w:proofErr w:type="spellEnd"/>
      <w:r w:rsidRPr="00A47553">
        <w:rPr>
          <w:rFonts w:ascii="BrowalliaUPC" w:hAnsi="BrowalliaUPC" w:cs="BrowalliaUPC" w:hint="cs"/>
          <w:sz w:val="28"/>
          <w:szCs w:val="28"/>
          <w:cs/>
        </w:rPr>
        <w:t>ดังกล่าวฟ้อง</w:t>
      </w:r>
      <w:r w:rsidRPr="00A47553">
        <w:rPr>
          <w:rFonts w:ascii="BrowalliaUPC" w:hAnsi="BrowalliaUPC" w:cs="BrowalliaUPC"/>
          <w:sz w:val="28"/>
          <w:szCs w:val="28"/>
          <w:cs/>
        </w:rPr>
        <w:t xml:space="preserve">เรียกค่าเสียหาย จำนวน </w:t>
      </w:r>
      <w:r w:rsidRPr="00A47553">
        <w:rPr>
          <w:rFonts w:ascii="BrowalliaUPC" w:hAnsi="BrowalliaUPC" w:cs="BrowalliaUPC"/>
          <w:sz w:val="28"/>
          <w:szCs w:val="28"/>
        </w:rPr>
        <w:t>93.88</w:t>
      </w:r>
      <w:r w:rsidRPr="00A47553">
        <w:rPr>
          <w:rFonts w:ascii="BrowalliaUPC" w:hAnsi="BrowalliaUPC" w:cs="BrowalliaUPC"/>
          <w:sz w:val="28"/>
          <w:szCs w:val="28"/>
          <w:cs/>
        </w:rPr>
        <w:t xml:space="preserve"> ล้านบาท</w:t>
      </w:r>
    </w:p>
    <w:p w14:paraId="50F4AB32" w14:textId="77777777" w:rsidR="009162A6" w:rsidRPr="00A47553" w:rsidRDefault="009162A6" w:rsidP="009162A6">
      <w:pPr>
        <w:pStyle w:val="ListParagraph"/>
        <w:tabs>
          <w:tab w:val="clear" w:pos="1644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4002578A" w14:textId="0EE9B236" w:rsidR="00A7623B" w:rsidRPr="007919EB" w:rsidRDefault="009162A6" w:rsidP="007919EB">
      <w:pPr>
        <w:pStyle w:val="ListParagraph"/>
        <w:tabs>
          <w:tab w:val="clear" w:pos="1644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  <w:r w:rsidRPr="00A47553">
        <w:rPr>
          <w:rFonts w:ascii="BrowalliaUPC" w:hAnsi="BrowalliaUPC" w:cs="BrowalliaUPC"/>
          <w:sz w:val="28"/>
          <w:szCs w:val="28"/>
          <w:cs/>
        </w:rPr>
        <w:t xml:space="preserve">ปัจจุบันศาลสั่งจำหน่ายคดีเป็นการชั่วคราว ตามที่ได้เปิดเผยไว้ในหมายเหตุประกอบงบการเงินข้อ </w:t>
      </w:r>
      <w:r w:rsidRPr="00A47553">
        <w:rPr>
          <w:rFonts w:ascii="BrowalliaUPC" w:hAnsi="BrowalliaUPC" w:cs="BrowalliaUPC"/>
          <w:sz w:val="28"/>
          <w:szCs w:val="28"/>
        </w:rPr>
        <w:t>10</w:t>
      </w:r>
    </w:p>
    <w:p w14:paraId="11D3EB17" w14:textId="77777777" w:rsidR="009162A6" w:rsidRPr="00A47553" w:rsidRDefault="009162A6" w:rsidP="009162A6">
      <w:pPr>
        <w:pStyle w:val="ListParagraph"/>
        <w:tabs>
          <w:tab w:val="clear" w:pos="1644"/>
        </w:tabs>
        <w:spacing w:line="240" w:lineRule="auto"/>
        <w:ind w:left="1418"/>
        <w:jc w:val="thaiDistribute"/>
        <w:rPr>
          <w:rFonts w:ascii="BrowalliaUPC" w:hAnsi="BrowalliaUPC" w:cs="BrowalliaUPC"/>
          <w:sz w:val="28"/>
          <w:szCs w:val="28"/>
        </w:rPr>
      </w:pPr>
    </w:p>
    <w:p w14:paraId="09EE88BB" w14:textId="77777777" w:rsidR="009162A6" w:rsidRPr="00931692" w:rsidRDefault="009162A6" w:rsidP="009162A6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426" w:firstLine="0"/>
        <w:rPr>
          <w:rFonts w:ascii="BrowalliaUPC" w:hAnsi="BrowalliaUPC" w:cs="BrowalliaUPC"/>
          <w:sz w:val="28"/>
          <w:szCs w:val="28"/>
        </w:rPr>
      </w:pPr>
      <w:r w:rsidRPr="00931692">
        <w:rPr>
          <w:rFonts w:ascii="BrowalliaUPC" w:hAnsi="BrowalliaUPC" w:cs="BrowalliaUPC"/>
          <w:sz w:val="28"/>
          <w:szCs w:val="28"/>
          <w:cs/>
        </w:rPr>
        <w:t>กลุ่มบริษัทมีคดีความที่เกิดขึ้น</w:t>
      </w:r>
      <w:r>
        <w:rPr>
          <w:rFonts w:ascii="BrowalliaUPC" w:hAnsi="BrowalliaUPC" w:cs="BrowalliaUPC" w:hint="cs"/>
          <w:sz w:val="28"/>
          <w:szCs w:val="28"/>
          <w:cs/>
        </w:rPr>
        <w:t>ใหม่ใน</w:t>
      </w:r>
      <w:r w:rsidRPr="00931692">
        <w:rPr>
          <w:rFonts w:ascii="BrowalliaUPC" w:hAnsi="BrowalliaUPC" w:cs="BrowalliaUPC"/>
          <w:sz w:val="28"/>
          <w:szCs w:val="28"/>
          <w:cs/>
        </w:rPr>
        <w:t>ระหว่างปีดังนี้</w:t>
      </w:r>
    </w:p>
    <w:p w14:paraId="1F002A54" w14:textId="77777777" w:rsidR="009162A6" w:rsidRPr="00931692" w:rsidRDefault="009162A6" w:rsidP="009162A6">
      <w:pPr>
        <w:pStyle w:val="ListParagraph"/>
        <w:spacing w:line="240" w:lineRule="auto"/>
        <w:ind w:left="360"/>
        <w:jc w:val="thaiDistribute"/>
        <w:rPr>
          <w:rFonts w:ascii="BrowalliaUPC" w:hAnsi="BrowalliaUPC" w:cs="BrowalliaUPC"/>
          <w:sz w:val="28"/>
          <w:szCs w:val="28"/>
        </w:rPr>
      </w:pPr>
    </w:p>
    <w:p w14:paraId="64649B6D" w14:textId="77777777" w:rsidR="009162A6" w:rsidRPr="008800EF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8800EF">
        <w:rPr>
          <w:rFonts w:ascii="BrowalliaUPC" w:hAnsi="BrowalliaUPC" w:cs="BrowalliaUPC"/>
          <w:sz w:val="28"/>
          <w:szCs w:val="28"/>
          <w:u w:val="single"/>
          <w:cs/>
        </w:rPr>
        <w:t>คดีความเกี่ยวกับการผิดสัญญาซื้อขาย</w:t>
      </w:r>
    </w:p>
    <w:p w14:paraId="02AB864F" w14:textId="77777777" w:rsidR="009162A6" w:rsidRPr="00931692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</w:p>
    <w:p w14:paraId="094C32C9" w14:textId="32C4B5CF" w:rsidR="009162A6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  <w:r w:rsidRPr="00931692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931692">
        <w:rPr>
          <w:rFonts w:ascii="BrowalliaUPC" w:hAnsi="BrowalliaUPC" w:cs="BrowalliaUPC"/>
          <w:sz w:val="28"/>
          <w:szCs w:val="28"/>
        </w:rPr>
        <w:t xml:space="preserve">2563 </w:t>
      </w:r>
      <w:r w:rsidRPr="00931692">
        <w:rPr>
          <w:rFonts w:ascii="BrowalliaUPC" w:hAnsi="BrowalliaUPC" w:cs="BrowalliaUPC"/>
          <w:sz w:val="28"/>
          <w:szCs w:val="28"/>
          <w:cs/>
        </w:rPr>
        <w:t xml:space="preserve">บริษัทย่อยทางอ้อม </w:t>
      </w:r>
      <w:r w:rsidRPr="00931692">
        <w:rPr>
          <w:rFonts w:ascii="BrowalliaUPC" w:hAnsi="BrowalliaUPC" w:cs="BrowalliaUPC"/>
          <w:sz w:val="28"/>
          <w:szCs w:val="28"/>
        </w:rPr>
        <w:t xml:space="preserve">2 </w:t>
      </w:r>
      <w:r w:rsidRPr="00931692">
        <w:rPr>
          <w:rFonts w:ascii="BrowalliaUPC" w:hAnsi="BrowalliaUPC" w:cs="BrowalliaUPC"/>
          <w:sz w:val="28"/>
          <w:szCs w:val="28"/>
          <w:cs/>
        </w:rPr>
        <w:t xml:space="preserve">แห่ง ถูกฟ้องเรียกค่าเสียหายให้ชำระหนี้ จำนวน </w:t>
      </w:r>
      <w:r w:rsidRPr="00931692">
        <w:rPr>
          <w:rFonts w:ascii="BrowalliaUPC" w:hAnsi="BrowalliaUPC" w:cs="BrowalliaUPC"/>
          <w:sz w:val="28"/>
          <w:szCs w:val="28"/>
        </w:rPr>
        <w:t xml:space="preserve">24 </w:t>
      </w:r>
      <w:r w:rsidRPr="00931692">
        <w:rPr>
          <w:rFonts w:ascii="BrowalliaUPC" w:hAnsi="BrowalliaUPC" w:cs="BrowalliaUPC"/>
          <w:sz w:val="28"/>
          <w:szCs w:val="28"/>
          <w:cs/>
        </w:rPr>
        <w:t xml:space="preserve">คดี จำนวนเงินรวม </w:t>
      </w:r>
      <w:r w:rsidRPr="00931692">
        <w:rPr>
          <w:rFonts w:ascii="BrowalliaUPC" w:hAnsi="BrowalliaUPC" w:cs="BrowalliaUPC"/>
          <w:sz w:val="28"/>
          <w:szCs w:val="28"/>
        </w:rPr>
        <w:t xml:space="preserve">93.99 </w:t>
      </w:r>
      <w:r w:rsidRPr="00931692">
        <w:rPr>
          <w:rFonts w:ascii="BrowalliaUPC" w:hAnsi="BrowalliaUPC" w:cs="BrowalliaUPC"/>
          <w:sz w:val="28"/>
          <w:szCs w:val="28"/>
          <w:cs/>
        </w:rPr>
        <w:t>ล้านบาท ซึ่งขณะนี้คดีดังกล่าวอยู่ในระหว่างการดำเนินการตามกฎหมายและการพิจารณาของศาลชั้นต้น</w:t>
      </w:r>
    </w:p>
    <w:p w14:paraId="4B44F155" w14:textId="77777777" w:rsidR="009162A6" w:rsidRPr="00931692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</w:p>
    <w:p w14:paraId="2EEB3013" w14:textId="77777777" w:rsidR="009162A6" w:rsidRPr="008800EF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  <w:u w:val="single"/>
        </w:rPr>
      </w:pPr>
      <w:r w:rsidRPr="008800EF">
        <w:rPr>
          <w:rFonts w:ascii="BrowalliaUPC" w:hAnsi="BrowalliaUPC" w:cs="BrowalliaUPC"/>
          <w:sz w:val="28"/>
          <w:szCs w:val="28"/>
          <w:u w:val="single"/>
          <w:cs/>
        </w:rPr>
        <w:t>คดีแรงงาน</w:t>
      </w:r>
    </w:p>
    <w:p w14:paraId="0FA00A2B" w14:textId="77777777" w:rsidR="009162A6" w:rsidRPr="00931692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</w:p>
    <w:p w14:paraId="09B2CF1E" w14:textId="7EDF9439" w:rsidR="009162A6" w:rsidRDefault="009162A6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  <w:r w:rsidRPr="00931692">
        <w:rPr>
          <w:rFonts w:ascii="BrowalliaUPC" w:hAnsi="BrowalliaUPC" w:cs="BrowalliaUPC"/>
          <w:sz w:val="28"/>
          <w:szCs w:val="28"/>
          <w:cs/>
        </w:rPr>
        <w:t xml:space="preserve">ในระหว่างปี </w:t>
      </w:r>
      <w:r w:rsidRPr="00931692">
        <w:rPr>
          <w:rFonts w:ascii="BrowalliaUPC" w:hAnsi="BrowalliaUPC" w:cs="BrowalliaUPC"/>
          <w:sz w:val="28"/>
          <w:szCs w:val="28"/>
        </w:rPr>
        <w:t xml:space="preserve">2563 </w:t>
      </w:r>
      <w:r w:rsidRPr="00931692">
        <w:rPr>
          <w:rFonts w:ascii="BrowalliaUPC" w:hAnsi="BrowalliaUPC" w:cs="BrowalliaUPC"/>
          <w:sz w:val="28"/>
          <w:szCs w:val="28"/>
          <w:cs/>
        </w:rPr>
        <w:t xml:space="preserve">บริษัทย่อยและบริษัทย่อยทางอ้อมของบริษัทอีก </w:t>
      </w:r>
      <w:r w:rsidRPr="00931692">
        <w:rPr>
          <w:rFonts w:ascii="BrowalliaUPC" w:hAnsi="BrowalliaUPC" w:cs="BrowalliaUPC"/>
          <w:sz w:val="28"/>
          <w:szCs w:val="28"/>
        </w:rPr>
        <w:t>4</w:t>
      </w:r>
      <w:r w:rsidRPr="00931692">
        <w:rPr>
          <w:rFonts w:ascii="BrowalliaUPC" w:hAnsi="BrowalliaUPC" w:cs="BrowalliaUPC"/>
          <w:sz w:val="28"/>
          <w:szCs w:val="28"/>
          <w:cs/>
        </w:rPr>
        <w:t xml:space="preserve"> แห่ง ถูกฟ้องร้องจากพนักงานในฐานผิดสัญญา</w:t>
      </w:r>
      <w:r>
        <w:rPr>
          <w:rFonts w:ascii="BrowalliaUPC" w:hAnsi="BrowalliaUPC" w:cs="BrowalliaUPC" w:hint="cs"/>
          <w:sz w:val="28"/>
          <w:szCs w:val="28"/>
          <w:cs/>
        </w:rPr>
        <w:t>จ้าง</w:t>
      </w:r>
      <w:r w:rsidRPr="00931692">
        <w:rPr>
          <w:rFonts w:ascii="BrowalliaUPC" w:hAnsi="BrowalliaUPC" w:cs="BrowalliaUPC"/>
          <w:sz w:val="28"/>
          <w:szCs w:val="28"/>
          <w:cs/>
        </w:rPr>
        <w:t xml:space="preserve"> จำนวน </w:t>
      </w:r>
      <w:r w:rsidRPr="00931692">
        <w:rPr>
          <w:rFonts w:ascii="BrowalliaUPC" w:hAnsi="BrowalliaUPC" w:cs="BrowalliaUPC"/>
          <w:sz w:val="28"/>
          <w:szCs w:val="28"/>
        </w:rPr>
        <w:t>57</w:t>
      </w:r>
      <w:r w:rsidRPr="00931692">
        <w:rPr>
          <w:rFonts w:ascii="BrowalliaUPC" w:hAnsi="BrowalliaUPC" w:cs="BrowalliaUPC"/>
          <w:sz w:val="28"/>
          <w:szCs w:val="28"/>
          <w:cs/>
        </w:rPr>
        <w:t xml:space="preserve"> คดี รวมเป็นจำนวนเงิน </w:t>
      </w:r>
      <w:r w:rsidRPr="00931692">
        <w:rPr>
          <w:rFonts w:ascii="BrowalliaUPC" w:hAnsi="BrowalliaUPC" w:cs="BrowalliaUPC"/>
          <w:sz w:val="28"/>
          <w:szCs w:val="28"/>
        </w:rPr>
        <w:t>28</w:t>
      </w:r>
      <w:r w:rsidRPr="00931692">
        <w:rPr>
          <w:rFonts w:ascii="BrowalliaUPC" w:hAnsi="BrowalliaUPC" w:cs="BrowalliaUPC"/>
          <w:sz w:val="28"/>
          <w:szCs w:val="28"/>
          <w:cs/>
        </w:rPr>
        <w:t>.</w:t>
      </w:r>
      <w:r w:rsidRPr="00931692">
        <w:rPr>
          <w:rFonts w:ascii="BrowalliaUPC" w:hAnsi="BrowalliaUPC" w:cs="BrowalliaUPC"/>
          <w:sz w:val="28"/>
          <w:szCs w:val="28"/>
        </w:rPr>
        <w:t>77</w:t>
      </w:r>
      <w:r w:rsidRPr="00931692">
        <w:rPr>
          <w:rFonts w:ascii="BrowalliaUPC" w:hAnsi="BrowalliaUPC" w:cs="BrowalliaUPC"/>
          <w:sz w:val="28"/>
          <w:szCs w:val="28"/>
          <w:cs/>
        </w:rPr>
        <w:t xml:space="preserve"> ล้านบาท ขณะนี้คดีทั้งหมดอยู่ระหว่างการดำเนินการตามกฎหมาย</w:t>
      </w:r>
    </w:p>
    <w:p w14:paraId="62464B03" w14:textId="3DB8991E" w:rsidR="006039B2" w:rsidRDefault="006039B2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</w:p>
    <w:p w14:paraId="6DD6E45E" w14:textId="6803ED7F" w:rsidR="006039B2" w:rsidRDefault="006039B2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</w:p>
    <w:p w14:paraId="79BB0B02" w14:textId="17A23ED2" w:rsidR="006039B2" w:rsidRDefault="006039B2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</w:p>
    <w:p w14:paraId="4650B1C4" w14:textId="20C07DE1" w:rsidR="006039B2" w:rsidRDefault="006039B2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</w:p>
    <w:p w14:paraId="13A9D3C4" w14:textId="752DD46D" w:rsidR="006039B2" w:rsidRDefault="006039B2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</w:p>
    <w:p w14:paraId="7A3B4BB6" w14:textId="4FD47788" w:rsidR="006039B2" w:rsidRDefault="006039B2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</w:p>
    <w:p w14:paraId="24FA8455" w14:textId="77777777" w:rsidR="006039B2" w:rsidRPr="00931692" w:rsidRDefault="006039B2" w:rsidP="009162A6">
      <w:pPr>
        <w:pStyle w:val="ListParagraph"/>
        <w:tabs>
          <w:tab w:val="clear" w:pos="227"/>
          <w:tab w:val="clear" w:pos="454"/>
          <w:tab w:val="left" w:pos="993"/>
          <w:tab w:val="left" w:pos="1134"/>
        </w:tabs>
        <w:spacing w:line="240" w:lineRule="auto"/>
        <w:ind w:left="907"/>
        <w:jc w:val="thaiDistribute"/>
        <w:rPr>
          <w:rFonts w:ascii="BrowalliaUPC" w:hAnsi="BrowalliaUPC" w:cs="BrowalliaUPC"/>
          <w:sz w:val="28"/>
          <w:szCs w:val="28"/>
        </w:rPr>
      </w:pPr>
    </w:p>
    <w:p w14:paraId="0DC0BACF" w14:textId="1169A576" w:rsidR="00455CBC" w:rsidRPr="00695B60" w:rsidRDefault="00455CBC" w:rsidP="00C35CC0">
      <w:pPr>
        <w:pStyle w:val="CordiaNew"/>
        <w:tabs>
          <w:tab w:val="clear" w:pos="4153"/>
          <w:tab w:val="left" w:pos="426"/>
          <w:tab w:val="left" w:pos="993"/>
          <w:tab w:val="left" w:pos="1134"/>
        </w:tabs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12366769" w14:textId="77777777" w:rsidR="00645126" w:rsidRPr="00695B60" w:rsidRDefault="00645126" w:rsidP="001F541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4C29F12C" w14:textId="77777777" w:rsidR="00645126" w:rsidRPr="00695B60" w:rsidRDefault="00645126" w:rsidP="001F541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0161083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98417CD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B9205BE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BF30B35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601F182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39AC872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4086413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0F4229E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0E0C897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A7BFD61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1B458BE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EBD3714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BF6F419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BFF4A68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BD66435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ACEF270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0377A78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B6227E2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FA0DE38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979F15F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62D99FD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E793588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B078C35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B9A9304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406B80C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0CF9C04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7A148BA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16FEA67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D803B4C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B6FB032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76C742FB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56188B3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9C61C10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02F4DE7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11CC8AAF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EF12766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34816D5D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644D659F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84060A1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28C7A821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E89B0D7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5351DA15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6283764" w14:textId="77777777" w:rsidR="00645126" w:rsidRPr="00695B60" w:rsidRDefault="00645126" w:rsidP="001F5418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UPC" w:hAnsi="BrowalliaUPC" w:cs="BrowalliaUPC"/>
          <w:vanish/>
          <w:sz w:val="28"/>
          <w:szCs w:val="28"/>
          <w:cs/>
          <w:lang w:val="en-GB"/>
        </w:rPr>
      </w:pPr>
    </w:p>
    <w:p w14:paraId="0AF939D7" w14:textId="14CA3AC3" w:rsidR="00F32A24" w:rsidRPr="00695B60" w:rsidRDefault="004D13ED" w:rsidP="001F541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695B60">
        <w:rPr>
          <w:rFonts w:ascii="BrowalliaUPC" w:hAnsi="BrowalliaUPC" w:cs="BrowalliaUPC"/>
          <w:b/>
          <w:bCs/>
          <w:sz w:val="28"/>
          <w:szCs w:val="28"/>
          <w:cs/>
        </w:rPr>
        <w:t>เหตุการณ์ภายหลัง</w:t>
      </w:r>
      <w:r w:rsidR="00DE7620" w:rsidRPr="00695B60">
        <w:rPr>
          <w:rFonts w:ascii="BrowalliaUPC" w:hAnsi="BrowalliaUPC" w:cs="BrowalliaUPC"/>
          <w:b/>
          <w:bCs/>
          <w:sz w:val="28"/>
          <w:szCs w:val="28"/>
          <w:cs/>
        </w:rPr>
        <w:t>รอบระยะเวล</w:t>
      </w:r>
      <w:r w:rsidR="00B1641D" w:rsidRPr="00695B60">
        <w:rPr>
          <w:rFonts w:ascii="BrowalliaUPC" w:hAnsi="BrowalliaUPC" w:cs="BrowalliaUPC"/>
          <w:b/>
          <w:bCs/>
          <w:sz w:val="28"/>
          <w:szCs w:val="28"/>
          <w:cs/>
        </w:rPr>
        <w:t>า</w:t>
      </w:r>
      <w:r w:rsidR="00DE7620" w:rsidRPr="00695B60">
        <w:rPr>
          <w:rFonts w:ascii="BrowalliaUPC" w:hAnsi="BrowalliaUPC" w:cs="BrowalliaUPC"/>
          <w:b/>
          <w:bCs/>
          <w:sz w:val="28"/>
          <w:szCs w:val="28"/>
          <w:cs/>
        </w:rPr>
        <w:t>รายงาน</w:t>
      </w:r>
    </w:p>
    <w:p w14:paraId="456A9838" w14:textId="679EF4B2" w:rsidR="00862867" w:rsidRPr="00695B60" w:rsidRDefault="00862867" w:rsidP="001F5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1726B4E6" w14:textId="5D171DAA" w:rsidR="00862867" w:rsidRPr="00776DA4" w:rsidRDefault="00862867" w:rsidP="00776DA4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776DA4">
        <w:rPr>
          <w:rFonts w:ascii="BrowalliaUPC" w:hAnsi="BrowalliaUPC" w:cs="BrowalliaUPC"/>
          <w:sz w:val="28"/>
          <w:szCs w:val="28"/>
          <w:cs/>
          <w:lang w:val="en-GB"/>
        </w:rPr>
        <w:t xml:space="preserve">ในการประชุมวิสามัญผู้ถือหุ้น ครั้งที่ </w:t>
      </w:r>
      <w:r w:rsidRPr="00776DA4">
        <w:rPr>
          <w:rFonts w:ascii="BrowalliaUPC" w:hAnsi="BrowalliaUPC" w:cs="BrowalliaUPC"/>
          <w:sz w:val="28"/>
          <w:szCs w:val="28"/>
          <w:lang w:val="en-GB"/>
        </w:rPr>
        <w:t>1/2564</w:t>
      </w:r>
      <w:r w:rsidRPr="00776DA4">
        <w:rPr>
          <w:rFonts w:ascii="BrowalliaUPC" w:hAnsi="BrowalliaUPC" w:cs="BrowalliaUPC"/>
          <w:sz w:val="28"/>
          <w:szCs w:val="28"/>
          <w:cs/>
          <w:lang w:val="en-GB"/>
        </w:rPr>
        <w:t xml:space="preserve"> เมื่อวันที่ วันที่ </w:t>
      </w:r>
      <w:r w:rsidRPr="00776DA4">
        <w:rPr>
          <w:rFonts w:ascii="BrowalliaUPC" w:hAnsi="BrowalliaUPC" w:cs="BrowalliaUPC"/>
          <w:sz w:val="28"/>
          <w:szCs w:val="28"/>
          <w:lang w:val="en-GB"/>
        </w:rPr>
        <w:t>9</w:t>
      </w:r>
      <w:r w:rsidRPr="00776DA4">
        <w:rPr>
          <w:rFonts w:ascii="BrowalliaUPC" w:hAnsi="BrowalliaUPC" w:cs="BrowalliaUPC"/>
          <w:sz w:val="28"/>
          <w:szCs w:val="28"/>
          <w:cs/>
          <w:lang w:val="en-GB"/>
        </w:rPr>
        <w:t xml:space="preserve"> กุมภาพันธ์ </w:t>
      </w:r>
      <w:r w:rsidRPr="00776DA4">
        <w:rPr>
          <w:rFonts w:ascii="BrowalliaUPC" w:hAnsi="BrowalliaUPC" w:cs="BrowalliaUPC"/>
          <w:sz w:val="28"/>
          <w:szCs w:val="28"/>
          <w:lang w:val="en-GB"/>
        </w:rPr>
        <w:t>2564</w:t>
      </w:r>
      <w:r w:rsidRPr="00776DA4">
        <w:rPr>
          <w:rFonts w:ascii="BrowalliaUPC" w:hAnsi="BrowalliaUPC" w:cs="BrowalliaUPC"/>
          <w:sz w:val="28"/>
          <w:szCs w:val="28"/>
          <w:cs/>
          <w:lang w:val="en-GB"/>
        </w:rPr>
        <w:t xml:space="preserve"> ที่ประชุมมีมติอนุมัติดังนี้</w:t>
      </w:r>
    </w:p>
    <w:p w14:paraId="5AD9F4DF" w14:textId="77777777" w:rsidR="00862867" w:rsidRPr="00695B60" w:rsidRDefault="00862867" w:rsidP="001F54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42F68C55" w14:textId="54B97CC7" w:rsidR="00862867" w:rsidRDefault="00862867" w:rsidP="001A13A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 w:hanging="283"/>
        <w:jc w:val="thaiDistribute"/>
        <w:rPr>
          <w:rFonts w:ascii="BrowalliaUPC" w:hAnsi="BrowalliaUPC" w:cs="BrowalliaUPC"/>
          <w:sz w:val="28"/>
          <w:szCs w:val="28"/>
        </w:rPr>
      </w:pPr>
      <w:r w:rsidRPr="00695B60">
        <w:rPr>
          <w:rFonts w:ascii="BrowalliaUPC" w:hAnsi="BrowalliaUPC" w:cs="BrowalliaUPC"/>
          <w:sz w:val="28"/>
          <w:szCs w:val="28"/>
          <w:cs/>
        </w:rPr>
        <w:t xml:space="preserve">ลดทุนจดทะเบียนของบริษัทจำนวน </w:t>
      </w:r>
      <w:r w:rsidRPr="00695B60">
        <w:rPr>
          <w:rFonts w:ascii="BrowalliaUPC" w:hAnsi="BrowalliaUPC" w:cs="BrowalliaUPC"/>
          <w:sz w:val="28"/>
          <w:szCs w:val="28"/>
        </w:rPr>
        <w:t>765,052,653.075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บาท จากเดิม </w:t>
      </w:r>
      <w:r w:rsidRPr="00695B60">
        <w:rPr>
          <w:rFonts w:ascii="BrowalliaUPC" w:hAnsi="BrowalliaUPC" w:cs="BrowalliaUPC"/>
          <w:sz w:val="28"/>
          <w:szCs w:val="28"/>
        </w:rPr>
        <w:t>3,181,554,810.300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บาท เป็น </w:t>
      </w:r>
      <w:r w:rsidRPr="00695B60">
        <w:rPr>
          <w:rFonts w:ascii="BrowalliaUPC" w:hAnsi="BrowalliaUPC" w:cs="BrowalliaUPC"/>
          <w:sz w:val="28"/>
          <w:szCs w:val="28"/>
        </w:rPr>
        <w:t>2,416,502,157.225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บาท โดยวิธีการตัดหุ้นสามัญที่ยังไม่ได้จำหน่ายจำนวน </w:t>
      </w:r>
      <w:r w:rsidRPr="00695B60">
        <w:rPr>
          <w:rFonts w:ascii="BrowalliaUPC" w:hAnsi="BrowalliaUPC" w:cs="BrowalliaUPC"/>
          <w:sz w:val="28"/>
          <w:szCs w:val="28"/>
        </w:rPr>
        <w:t>10,200,702,041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หุ้น มูลค่าที่ตราไว้หุ้นละ </w:t>
      </w:r>
      <w:r w:rsidRPr="00695B60">
        <w:rPr>
          <w:rFonts w:ascii="BrowalliaUPC" w:hAnsi="BrowalliaUPC" w:cs="BrowalliaUPC"/>
          <w:sz w:val="28"/>
          <w:szCs w:val="28"/>
        </w:rPr>
        <w:t>0.075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บาท</w:t>
      </w:r>
    </w:p>
    <w:p w14:paraId="6AF4AF10" w14:textId="77777777" w:rsidR="00A10D3F" w:rsidRPr="00695B60" w:rsidRDefault="00A10D3F" w:rsidP="00A10D3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/>
        <w:jc w:val="thaiDistribute"/>
        <w:rPr>
          <w:rFonts w:ascii="BrowalliaUPC" w:hAnsi="BrowalliaUPC" w:cs="BrowalliaUPC"/>
          <w:sz w:val="28"/>
          <w:szCs w:val="28"/>
        </w:rPr>
      </w:pPr>
    </w:p>
    <w:p w14:paraId="581E4759" w14:textId="53D5F718" w:rsidR="00862867" w:rsidRPr="00695B60" w:rsidRDefault="00862867" w:rsidP="001A13A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65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ind w:left="1134" w:hanging="283"/>
        <w:jc w:val="thaiDistribute"/>
        <w:rPr>
          <w:rFonts w:ascii="BrowalliaUPC" w:hAnsi="BrowalliaUPC" w:cs="BrowalliaUPC"/>
          <w:sz w:val="28"/>
          <w:szCs w:val="28"/>
        </w:rPr>
      </w:pPr>
      <w:r w:rsidRPr="00695B60">
        <w:rPr>
          <w:rFonts w:ascii="BrowalliaUPC" w:hAnsi="BrowalliaUPC" w:cs="BrowalliaUPC"/>
          <w:sz w:val="28"/>
          <w:szCs w:val="28"/>
          <w:cs/>
        </w:rPr>
        <w:t xml:space="preserve">เพิ่มทุนจดทะเบียนของบริษัทจำนวน </w:t>
      </w:r>
      <w:r w:rsidRPr="00695B60">
        <w:rPr>
          <w:rFonts w:ascii="BrowalliaUPC" w:hAnsi="BrowalliaUPC" w:cs="BrowalliaUPC"/>
          <w:sz w:val="28"/>
          <w:szCs w:val="28"/>
        </w:rPr>
        <w:t>581,896,551.75</w:t>
      </w:r>
      <w:r w:rsidR="003E5C26">
        <w:rPr>
          <w:rFonts w:ascii="BrowalliaUPC" w:hAnsi="BrowalliaUPC" w:cs="BrowalliaUPC"/>
          <w:sz w:val="28"/>
          <w:szCs w:val="28"/>
        </w:rPr>
        <w:t>0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บาท จากทุนจดทะเบียนจำนวน </w:t>
      </w:r>
      <w:r w:rsidRPr="00695B60">
        <w:rPr>
          <w:rFonts w:ascii="BrowalliaUPC" w:hAnsi="BrowalliaUPC" w:cs="BrowalliaUPC"/>
          <w:sz w:val="28"/>
          <w:szCs w:val="28"/>
        </w:rPr>
        <w:t>2,416,502,157.225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บาท เป็นจำนวน </w:t>
      </w:r>
      <w:r w:rsidRPr="00695B60">
        <w:rPr>
          <w:rFonts w:ascii="BrowalliaUPC" w:hAnsi="BrowalliaUPC" w:cs="BrowalliaUPC"/>
          <w:sz w:val="28"/>
          <w:szCs w:val="28"/>
        </w:rPr>
        <w:t>2,998,398,708.975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บาท โดยการออกหุ้นสามัญจำนวน </w:t>
      </w:r>
      <w:r w:rsidRPr="00695B60">
        <w:rPr>
          <w:rFonts w:ascii="BrowalliaUPC" w:hAnsi="BrowalliaUPC" w:cs="BrowalliaUPC"/>
          <w:sz w:val="28"/>
          <w:szCs w:val="28"/>
        </w:rPr>
        <w:t>7,758,620,690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หุ้น มูลค่าที่ตราไว้หุ้นละ </w:t>
      </w:r>
      <w:r w:rsidRPr="00695B60">
        <w:rPr>
          <w:rFonts w:ascii="BrowalliaUPC" w:hAnsi="BrowalliaUPC" w:cs="BrowalliaUPC"/>
          <w:sz w:val="28"/>
          <w:szCs w:val="28"/>
        </w:rPr>
        <w:t>0.075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บาท เพื่อเสนอขายแก่บุคคลในวงจำกัด (</w:t>
      </w:r>
      <w:r w:rsidRPr="00695B60">
        <w:rPr>
          <w:rFonts w:ascii="BrowalliaUPC" w:hAnsi="BrowalliaUPC" w:cs="BrowalliaUPC"/>
          <w:sz w:val="28"/>
          <w:szCs w:val="28"/>
        </w:rPr>
        <w:t xml:space="preserve">Private Placement) 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จำนวน </w:t>
      </w:r>
      <w:r w:rsidRPr="00695B60">
        <w:rPr>
          <w:rFonts w:ascii="BrowalliaUPC" w:hAnsi="BrowalliaUPC" w:cs="BrowalliaUPC"/>
          <w:sz w:val="28"/>
          <w:szCs w:val="28"/>
        </w:rPr>
        <w:t>3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ราย ในราคาหุ้นละ </w:t>
      </w:r>
      <w:r w:rsidRPr="00695B60">
        <w:rPr>
          <w:rFonts w:ascii="BrowalliaUPC" w:hAnsi="BrowalliaUPC" w:cs="BrowalliaUPC"/>
          <w:sz w:val="28"/>
          <w:szCs w:val="28"/>
        </w:rPr>
        <w:t>0.0348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บาท มูลค่ารวม </w:t>
      </w:r>
      <w:r w:rsidRPr="00695B60">
        <w:rPr>
          <w:rFonts w:ascii="BrowalliaUPC" w:hAnsi="BrowalliaUPC" w:cs="BrowalliaUPC"/>
          <w:sz w:val="28"/>
          <w:szCs w:val="28"/>
        </w:rPr>
        <w:t>270,000,000</w:t>
      </w:r>
      <w:r w:rsidRPr="00695B60">
        <w:rPr>
          <w:rFonts w:ascii="BrowalliaUPC" w:hAnsi="BrowalliaUPC" w:cs="BrowalliaUPC"/>
          <w:sz w:val="28"/>
          <w:szCs w:val="28"/>
          <w:cs/>
        </w:rPr>
        <w:t xml:space="preserve"> บาท</w:t>
      </w:r>
    </w:p>
    <w:p w14:paraId="42021A2E" w14:textId="77777777" w:rsidR="001967AF" w:rsidRPr="005673E7" w:rsidRDefault="001967AF" w:rsidP="001F54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4"/>
        </w:tabs>
        <w:spacing w:line="240" w:lineRule="auto"/>
        <w:jc w:val="thaiDistribute"/>
        <w:rPr>
          <w:rFonts w:ascii="BrowalliaUPC" w:hAnsi="BrowalliaUPC" w:cs="BrowalliaUPC"/>
          <w:sz w:val="28"/>
          <w:szCs w:val="28"/>
          <w:highlight w:val="yellow"/>
        </w:rPr>
      </w:pPr>
    </w:p>
    <w:p w14:paraId="1949B22F" w14:textId="77777777" w:rsidR="001E6631" w:rsidRPr="005673E7" w:rsidRDefault="001E6631" w:rsidP="001F54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70CE7AA2" w14:textId="77777777" w:rsidR="001E6631" w:rsidRPr="005673E7" w:rsidRDefault="001E6631" w:rsidP="001F54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9590"/>
        </w:tabs>
        <w:spacing w:line="240" w:lineRule="auto"/>
        <w:contextualSpacing w:val="0"/>
        <w:jc w:val="thaiDistribute"/>
        <w:rPr>
          <w:rFonts w:ascii="BrowalliaUPC" w:hAnsi="BrowalliaUPC" w:cs="BrowalliaUPC"/>
          <w:vanish/>
          <w:sz w:val="28"/>
          <w:szCs w:val="28"/>
          <w:cs/>
          <w:lang w:eastAsia="zh-CN"/>
        </w:rPr>
      </w:pPr>
    </w:p>
    <w:p w14:paraId="79DC9E9D" w14:textId="13815B05" w:rsidR="00645126" w:rsidRPr="005673E7" w:rsidRDefault="00645126" w:rsidP="001F5418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017"/>
        </w:tabs>
        <w:spacing w:line="240" w:lineRule="auto"/>
        <w:ind w:left="450" w:hanging="45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การอน</w:t>
      </w:r>
      <w:r w:rsidR="00B76497" w:rsidRPr="005673E7">
        <w:rPr>
          <w:rFonts w:ascii="BrowalliaUPC" w:hAnsi="BrowalliaUPC" w:cs="BrowalliaUPC"/>
          <w:b/>
          <w:bCs/>
          <w:sz w:val="28"/>
          <w:szCs w:val="28"/>
          <w:cs/>
        </w:rPr>
        <w:t>ุ</w:t>
      </w:r>
      <w:r w:rsidRPr="005673E7">
        <w:rPr>
          <w:rFonts w:ascii="BrowalliaUPC" w:hAnsi="BrowalliaUPC" w:cs="BrowalliaUPC"/>
          <w:b/>
          <w:bCs/>
          <w:sz w:val="28"/>
          <w:szCs w:val="28"/>
          <w:cs/>
        </w:rPr>
        <w:t>มัติงบการเงิน</w:t>
      </w:r>
    </w:p>
    <w:p w14:paraId="1FBDE21D" w14:textId="77777777" w:rsidR="00645126" w:rsidRPr="005673E7" w:rsidRDefault="00645126" w:rsidP="001F5418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UPC" w:hAnsi="BrowalliaUPC" w:cs="BrowalliaUPC"/>
          <w:sz w:val="28"/>
          <w:szCs w:val="28"/>
          <w:u w:val="single"/>
        </w:rPr>
      </w:pPr>
    </w:p>
    <w:p w14:paraId="0F9AD1E3" w14:textId="2B715C51" w:rsidR="005753E0" w:rsidRPr="005673E7" w:rsidRDefault="00645126" w:rsidP="001F5418">
      <w:pPr>
        <w:tabs>
          <w:tab w:val="clear" w:pos="227"/>
          <w:tab w:val="clear" w:pos="454"/>
          <w:tab w:val="clear" w:pos="680"/>
          <w:tab w:val="left" w:pos="549"/>
        </w:tabs>
        <w:spacing w:line="240" w:lineRule="auto"/>
        <w:ind w:firstLine="450"/>
        <w:jc w:val="thaiDistribute"/>
        <w:rPr>
          <w:rFonts w:ascii="BrowalliaUPC" w:hAnsi="BrowalliaUPC" w:cs="BrowalliaUPC"/>
          <w:sz w:val="28"/>
          <w:szCs w:val="28"/>
          <w:lang w:val="en-GB"/>
        </w:rPr>
      </w:pPr>
      <w:r w:rsidRPr="005673E7">
        <w:rPr>
          <w:rFonts w:ascii="BrowalliaUPC" w:hAnsi="BrowalliaUPC" w:cs="BrowalliaUPC"/>
          <w:sz w:val="28"/>
          <w:szCs w:val="28"/>
          <w:cs/>
          <w:lang w:val="en-GB"/>
        </w:rPr>
        <w:t>งบการเงินนี้ได้รับอนุมัติจากคณะกรรมการของบริษัทแล้ว เมื่อวันที่</w:t>
      </w:r>
      <w:r w:rsidRPr="005673E7">
        <w:rPr>
          <w:rFonts w:ascii="BrowalliaUPC" w:hAnsi="BrowalliaUPC" w:cs="BrowalliaUPC"/>
          <w:sz w:val="28"/>
          <w:szCs w:val="28"/>
          <w:lang w:val="en-GB"/>
        </w:rPr>
        <w:t xml:space="preserve"> </w:t>
      </w:r>
      <w:r w:rsidR="00640396" w:rsidRPr="00640396">
        <w:rPr>
          <w:rFonts w:ascii="BrowalliaUPC" w:hAnsi="BrowalliaUPC" w:cs="BrowalliaUPC"/>
          <w:sz w:val="28"/>
          <w:szCs w:val="28"/>
        </w:rPr>
        <w:t>25</w:t>
      </w:r>
      <w:r w:rsidR="001967AF" w:rsidRPr="00640396">
        <w:rPr>
          <w:rFonts w:ascii="BrowalliaUPC" w:hAnsi="BrowalliaUPC" w:cs="BrowalliaUPC"/>
          <w:sz w:val="28"/>
          <w:szCs w:val="28"/>
          <w:cs/>
          <w:lang w:val="en-GB"/>
        </w:rPr>
        <w:t xml:space="preserve"> กุมภาพันธ์</w:t>
      </w:r>
      <w:r w:rsidR="008D355D" w:rsidRPr="00640396">
        <w:rPr>
          <w:rFonts w:ascii="BrowalliaUPC" w:hAnsi="BrowalliaUPC" w:cs="BrowalliaUPC"/>
          <w:sz w:val="28"/>
          <w:szCs w:val="28"/>
          <w:lang w:val="en-GB"/>
        </w:rPr>
        <w:t xml:space="preserve"> 2564</w:t>
      </w:r>
    </w:p>
    <w:sectPr w:rsidR="005753E0" w:rsidRPr="005673E7" w:rsidSect="00C13DD2">
      <w:headerReference w:type="default" r:id="rId17"/>
      <w:footerReference w:type="default" r:id="rId18"/>
      <w:pgSz w:w="11909" w:h="16834" w:code="9"/>
      <w:pgMar w:top="1530" w:right="1019" w:bottom="1259" w:left="1531" w:header="720" w:footer="21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70CAF6" w14:textId="77777777" w:rsidR="00D1542F" w:rsidRDefault="00D1542F">
      <w:r>
        <w:separator/>
      </w:r>
    </w:p>
  </w:endnote>
  <w:endnote w:type="continuationSeparator" w:id="0">
    <w:p w14:paraId="5AEFCAAE" w14:textId="77777777" w:rsidR="00D1542F" w:rsidRDefault="00D1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02601" w14:textId="3CEA28E3" w:rsidR="00E425DF" w:rsidRDefault="00E425DF" w:rsidP="00C13DD2">
    <w:pPr>
      <w:pStyle w:val="Footer"/>
    </w:pPr>
    <w:r w:rsidRPr="00C13DD2">
      <w:rPr>
        <w:rFonts w:ascii="Browallia New" w:hAnsi="Browallia New" w:cs="Browallia New"/>
        <w:sz w:val="28"/>
        <w:szCs w:val="28"/>
      </w:rPr>
      <w:t xml:space="preserve">__________________________________ </w:t>
    </w:r>
    <w:r w:rsidRPr="00C13DD2">
      <w:rPr>
        <w:rFonts w:ascii="Browallia New" w:hAnsi="Browallia New" w:cs="Browallia New"/>
        <w:sz w:val="28"/>
        <w:szCs w:val="28"/>
        <w:cs/>
      </w:rPr>
      <w:t xml:space="preserve">กรรมการ  </w:t>
    </w:r>
    <w:r w:rsidRPr="00FA3A4D">
      <w:rPr>
        <w:cs/>
      </w:rPr>
      <w:t xml:space="preserve">                                                                                                                                                                 </w:t>
    </w:r>
    <w:sdt>
      <w:sdtPr>
        <w:id w:val="153877086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rFonts w:hint="cs"/>
            <w:noProof/>
            <w:cs/>
          </w:rPr>
          <w:t xml:space="preserve"> </w:t>
        </w:r>
      </w:sdtContent>
    </w:sdt>
  </w:p>
  <w:p w14:paraId="405F2B84" w14:textId="5B80EC3F" w:rsidR="00E425DF" w:rsidRPr="00145EC5" w:rsidRDefault="00E425DF" w:rsidP="00C13DD2">
    <w:pPr>
      <w:pStyle w:val="CharCharCharCharCharCharCharCharCharCharCharCharCharCharCharCharCharCharChar"/>
      <w:tabs>
        <w:tab w:val="right" w:pos="9270"/>
      </w:tabs>
      <w:spacing w:after="0" w:line="240" w:lineRule="auto"/>
      <w:ind w:left="28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/>
        <w:sz w:val="28"/>
        <w:szCs w:val="28"/>
        <w:lang w:bidi="th-TH"/>
      </w:rPr>
      <w:t>(                                                   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DDFEA" w14:textId="41CBA6AD" w:rsidR="00E425DF" w:rsidRDefault="00E425DF" w:rsidP="009D29A6">
    <w:pPr>
      <w:pStyle w:val="CharCharCharCharCharCharCharCharCharCharCharCharCharCharCharCharCharCharChar"/>
      <w:tabs>
        <w:tab w:val="left" w:pos="450"/>
        <w:tab w:val="left" w:pos="8880"/>
        <w:tab w:val="right" w:pos="14459"/>
      </w:tabs>
      <w:spacing w:after="0" w:line="240" w:lineRule="auto"/>
      <w:ind w:left="450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63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2D9A9D7E" w14:textId="1D27A931" w:rsidR="00E425DF" w:rsidRPr="006F0A8F" w:rsidRDefault="00E425DF" w:rsidP="005F0FFD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  <w:r>
      <w:rPr>
        <w:rStyle w:val="PageNumber"/>
        <w:rFonts w:ascii="Angsana New" w:hAnsi="Angsana New"/>
        <w:sz w:val="30"/>
        <w:szCs w:val="30"/>
      </w:rPr>
      <w:tab/>
      <w:t xml:space="preserve">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FA7A23" w14:textId="77777777" w:rsidR="00E425DF" w:rsidRDefault="00E425DF">
    <w:pPr>
      <w:pStyle w:val="Footer"/>
      <w:framePr w:wrap="around" w:vAnchor="text" w:hAnchor="margin" w:xAlign="right" w:y="1"/>
      <w:rPr>
        <w:rStyle w:val="PageNumber"/>
      </w:rPr>
    </w:pPr>
  </w:p>
  <w:p w14:paraId="14786D08" w14:textId="2905781F" w:rsidR="00E425DF" w:rsidRDefault="00E425DF" w:rsidP="00241579">
    <w:pPr>
      <w:pStyle w:val="CharCharCharCharCharCharCharCharCharCharCharCharCharCharCharCharCharCharChar"/>
      <w:tabs>
        <w:tab w:val="left" w:pos="8640"/>
      </w:tabs>
      <w:spacing w:after="0" w:line="240" w:lineRule="auto"/>
      <w:ind w:left="706" w:right="-444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</w:t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 </w:t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       </w:t>
    </w:r>
    <w:r>
      <w:rPr>
        <w:rStyle w:val="PageNumber"/>
        <w:rFonts w:ascii="Browallia New" w:hAnsi="Browallia New" w:cs="Browallia New"/>
        <w:sz w:val="28"/>
        <w:szCs w:val="28"/>
        <w:lang w:bidi="th-TH"/>
      </w:rPr>
      <w:t xml:space="preserve">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  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40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02A6FCBE" w14:textId="2C4388E1" w:rsidR="00E425DF" w:rsidRPr="00145EC5" w:rsidRDefault="00E425DF" w:rsidP="007A7B66">
    <w:pPr>
      <w:pStyle w:val="CharCharCharCharCharCharCharCharCharCharCharCharCharCharCharCharCharCharChar"/>
      <w:tabs>
        <w:tab w:val="left" w:pos="8640"/>
      </w:tabs>
      <w:spacing w:after="0" w:line="240" w:lineRule="auto"/>
      <w:ind w:left="706" w:right="-444"/>
      <w:rPr>
        <w:rFonts w:ascii="Browallia New" w:hAnsi="Browallia New" w:cs="Browallia New"/>
        <w:sz w:val="28"/>
        <w:szCs w:val="28"/>
        <w:rtl/>
        <w:cs/>
      </w:rPr>
    </w:pPr>
    <w:r>
      <w:rPr>
        <w:rFonts w:ascii="Browallia New" w:hAnsi="Browallia New" w:cs="Browallia New" w:hint="cs"/>
        <w:sz w:val="28"/>
        <w:szCs w:val="28"/>
        <w:rtl/>
        <w:cs/>
      </w:rPr>
      <w:t>(                                            )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  <w:t xml:space="preserve">     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lang w:bidi="th-TH"/>
      </w:rPr>
      <w:t xml:space="preserve">                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F4421" w14:textId="77777777" w:rsidR="00E425DF" w:rsidRDefault="00E425DF">
    <w:pPr>
      <w:pStyle w:val="Footer"/>
      <w:framePr w:wrap="around" w:vAnchor="text" w:hAnchor="margin" w:xAlign="right" w:y="1"/>
      <w:rPr>
        <w:rStyle w:val="PageNumber"/>
      </w:rPr>
    </w:pPr>
  </w:p>
  <w:p w14:paraId="4B6584B3" w14:textId="6C9B9418" w:rsidR="00E425DF" w:rsidRDefault="00E425DF" w:rsidP="002E0B6F">
    <w:pPr>
      <w:pStyle w:val="CharCharCharCharCharCharCharCharCharCharCharCharCharCharCharCharCharCharChar"/>
      <w:tabs>
        <w:tab w:val="left" w:pos="8640"/>
        <w:tab w:val="left" w:pos="8820"/>
        <w:tab w:val="left" w:pos="13320"/>
      </w:tabs>
      <w:spacing w:after="0" w:line="240" w:lineRule="auto"/>
      <w:ind w:left="426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                                                             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62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10A09149" w14:textId="77777777" w:rsidR="00E425DF" w:rsidRPr="00145EC5" w:rsidRDefault="00E425DF" w:rsidP="00506EBE">
    <w:pPr>
      <w:pStyle w:val="Footer"/>
      <w:tabs>
        <w:tab w:val="clear" w:pos="454"/>
      </w:tabs>
      <w:spacing w:line="240" w:lineRule="auto"/>
      <w:ind w:left="42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73424" w14:textId="77777777" w:rsidR="00E425DF" w:rsidRDefault="00E425DF">
    <w:pPr>
      <w:pStyle w:val="Footer"/>
      <w:framePr w:wrap="around" w:vAnchor="text" w:hAnchor="margin" w:xAlign="right" w:y="1"/>
      <w:rPr>
        <w:rStyle w:val="PageNumber"/>
      </w:rPr>
    </w:pPr>
  </w:p>
  <w:p w14:paraId="11E825C4" w14:textId="16994114" w:rsidR="00E425DF" w:rsidRDefault="00E425DF" w:rsidP="00FF5A64">
    <w:pPr>
      <w:pStyle w:val="CharCharCharCharCharCharCharCharCharCharCharCharCharCharCharCharCharCharChar"/>
      <w:tabs>
        <w:tab w:val="left" w:pos="450"/>
        <w:tab w:val="left" w:pos="9012"/>
        <w:tab w:val="right" w:pos="14459"/>
      </w:tabs>
      <w:spacing w:after="0" w:line="240" w:lineRule="auto"/>
      <w:ind w:left="450"/>
      <w:rPr>
        <w:rStyle w:val="PageNumber"/>
        <w:rFonts w:ascii="Browallia New" w:hAnsi="Browallia New" w:cs="Browallia New"/>
        <w:sz w:val="28"/>
        <w:szCs w:val="28"/>
      </w:rPr>
    </w:pPr>
    <w:r>
      <w:rPr>
        <w:rStyle w:val="PageNumber"/>
        <w:rFonts w:ascii="Browallia New" w:hAnsi="Browallia New" w:cs="Browallia New"/>
        <w:sz w:val="28"/>
        <w:szCs w:val="28"/>
        <w:u w:val="single"/>
      </w:rPr>
      <w:t xml:space="preserve">                            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 xml:space="preserve"> กรรมการ                   </w:t>
    </w:r>
    <w:r>
      <w:rPr>
        <w:rStyle w:val="PageNumber"/>
        <w:rFonts w:ascii="Browallia New" w:hAnsi="Browallia New" w:cs="Browallia New" w:hint="cs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lang w:bidi="th-TH"/>
      </w:rPr>
      <w:t xml:space="preserve">    </w:t>
    </w:r>
    <w:r>
      <w:rPr>
        <w:rStyle w:val="PageNumber"/>
        <w:rFonts w:ascii="Browallia New" w:hAnsi="Browallia New" w:cs="Browallia New"/>
        <w:sz w:val="28"/>
        <w:szCs w:val="28"/>
        <w:cs/>
        <w:lang w:bidi="th-TH"/>
      </w:rPr>
      <w:tab/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begin"/>
    </w:r>
    <w:r>
      <w:rPr>
        <w:rStyle w:val="PageNumber"/>
        <w:rFonts w:ascii="Browallia New" w:hAnsi="Browallia New" w:cs="Browallia New"/>
        <w:sz w:val="28"/>
        <w:szCs w:val="28"/>
      </w:rPr>
      <w:instrText xml:space="preserve">PAGE  </w:instrTex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64</w:t>
    </w:r>
    <w:r>
      <w:rPr>
        <w:rStyle w:val="PageNumber"/>
        <w:rFonts w:ascii="Browallia New" w:hAnsi="Browallia New" w:cs="Browallia New"/>
        <w:sz w:val="28"/>
        <w:szCs w:val="28"/>
        <w:cs/>
      </w:rPr>
      <w:fldChar w:fldCharType="end"/>
    </w:r>
  </w:p>
  <w:p w14:paraId="11FD9E22" w14:textId="77777777" w:rsidR="00E425DF" w:rsidRPr="00145EC5" w:rsidRDefault="00E425DF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  <w:r>
      <w:rPr>
        <w:rFonts w:ascii="Browallia New" w:hAnsi="Browallia New" w:cs="Browallia New" w:hint="cs"/>
        <w:sz w:val="28"/>
        <w:szCs w:val="28"/>
        <w:cs/>
      </w:rPr>
      <w:t>(                                            )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17789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985D99" w14:textId="70E42361" w:rsidR="00E425DF" w:rsidRDefault="00E425D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E777565" w14:textId="684C7103" w:rsidR="00E425DF" w:rsidRPr="00145EC5" w:rsidRDefault="00E425DF" w:rsidP="001559D0">
    <w:pPr>
      <w:pStyle w:val="Footer"/>
      <w:spacing w:line="240" w:lineRule="auto"/>
      <w:ind w:left="446" w:right="360"/>
      <w:rPr>
        <w:rFonts w:ascii="Browallia New" w:hAnsi="Browallia New" w:cs="Browallia New"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AF53EF" w14:textId="77777777" w:rsidR="00D1542F" w:rsidRDefault="00D1542F">
      <w:r>
        <w:separator/>
      </w:r>
    </w:p>
  </w:footnote>
  <w:footnote w:type="continuationSeparator" w:id="0">
    <w:p w14:paraId="6CED4B2A" w14:textId="77777777" w:rsidR="00D1542F" w:rsidRDefault="00D154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96547" w14:textId="77777777" w:rsidR="00E425DF" w:rsidRDefault="00E425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82B46" w14:textId="77777777" w:rsidR="00E425DF" w:rsidRDefault="00E425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00B55027"/>
    <w:multiLevelType w:val="hybridMultilevel"/>
    <w:tmpl w:val="84B6C6CA"/>
    <w:lvl w:ilvl="0" w:tplc="3C060106">
      <w:start w:val="1"/>
      <w:numFmt w:val="decimal"/>
      <w:lvlText w:val="41.1.3.%1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2EC56B5"/>
    <w:multiLevelType w:val="multilevel"/>
    <w:tmpl w:val="8FF2E1D0"/>
    <w:lvl w:ilvl="0">
      <w:start w:val="43"/>
      <w:numFmt w:val="none"/>
      <w:lvlText w:val="4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 w15:restartNumberingAfterBreak="0">
    <w:nsid w:val="04682FB7"/>
    <w:multiLevelType w:val="multilevel"/>
    <w:tmpl w:val="6A02687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A980964"/>
    <w:multiLevelType w:val="multilevel"/>
    <w:tmpl w:val="350EB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1170" w:hanging="360"/>
      </w:pPr>
      <w:rPr>
        <w:rFonts w:ascii="BrowalliaUPC" w:hAnsi="BrowalliaUPC" w:cs="BrowalliaUPC" w:hint="default"/>
        <w:lang w:bidi="th-TH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14" w15:restartNumberingAfterBreak="0">
    <w:nsid w:val="0B613B89"/>
    <w:multiLevelType w:val="hybridMultilevel"/>
    <w:tmpl w:val="4EC8BF66"/>
    <w:lvl w:ilvl="0" w:tplc="17FC8B64">
      <w:start w:val="1"/>
      <w:numFmt w:val="bullet"/>
      <w:lvlText w:val=""/>
      <w:lvlJc w:val="left"/>
      <w:pPr>
        <w:ind w:left="1772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2" w:hanging="360"/>
      </w:pPr>
      <w:rPr>
        <w:rFonts w:ascii="Wingdings" w:hAnsi="Wingdings" w:hint="default"/>
      </w:rPr>
    </w:lvl>
  </w:abstractNum>
  <w:abstractNum w:abstractNumId="15" w15:restartNumberingAfterBreak="0">
    <w:nsid w:val="13DD2926"/>
    <w:multiLevelType w:val="hybridMultilevel"/>
    <w:tmpl w:val="2A9AB906"/>
    <w:lvl w:ilvl="0" w:tplc="9FBED216">
      <w:start w:val="1"/>
      <w:numFmt w:val="bullet"/>
      <w:lvlText w:val="-"/>
      <w:lvlJc w:val="left"/>
      <w:pPr>
        <w:ind w:left="1069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3FE37E2"/>
    <w:multiLevelType w:val="hybridMultilevel"/>
    <w:tmpl w:val="B3181C14"/>
    <w:lvl w:ilvl="0" w:tplc="4A94A19E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5911E89"/>
    <w:multiLevelType w:val="hybridMultilevel"/>
    <w:tmpl w:val="2E4EB744"/>
    <w:lvl w:ilvl="0" w:tplc="5B1A4828">
      <w:start w:val="2"/>
      <w:numFmt w:val="bullet"/>
      <w:lvlText w:val="-"/>
      <w:lvlJc w:val="left"/>
      <w:pPr>
        <w:ind w:left="2268" w:hanging="360"/>
      </w:pPr>
      <w:rPr>
        <w:rFonts w:ascii="Garamond" w:eastAsia="Times New Roman" w:hAnsi="Garamond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8" w:hanging="360"/>
      </w:pPr>
      <w:rPr>
        <w:rFonts w:ascii="Wingdings" w:hAnsi="Wingdings" w:hint="default"/>
      </w:rPr>
    </w:lvl>
  </w:abstractNum>
  <w:abstractNum w:abstractNumId="18" w15:restartNumberingAfterBreak="0">
    <w:nsid w:val="17BE10E8"/>
    <w:multiLevelType w:val="multilevel"/>
    <w:tmpl w:val="81D8E2CC"/>
    <w:lvl w:ilvl="0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1E294E9F"/>
    <w:multiLevelType w:val="hybridMultilevel"/>
    <w:tmpl w:val="F92A5B32"/>
    <w:lvl w:ilvl="0" w:tplc="B406C91A">
      <w:start w:val="1"/>
      <w:numFmt w:val="decimal"/>
      <w:lvlText w:val="41.1.%1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20" w15:restartNumberingAfterBreak="0">
    <w:nsid w:val="24C715D0"/>
    <w:multiLevelType w:val="multilevel"/>
    <w:tmpl w:val="8FF2E1D0"/>
    <w:styleLink w:val="Style1"/>
    <w:lvl w:ilvl="0">
      <w:start w:val="1"/>
      <w:numFmt w:val="none"/>
      <w:lvlText w:val="4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%1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8A86776"/>
    <w:multiLevelType w:val="hybridMultilevel"/>
    <w:tmpl w:val="4AC617AE"/>
    <w:lvl w:ilvl="0" w:tplc="763E9C5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2F091C6C"/>
    <w:multiLevelType w:val="multilevel"/>
    <w:tmpl w:val="5B3EEF5E"/>
    <w:lvl w:ilvl="0">
      <w:start w:val="1"/>
      <w:numFmt w:val="decimal"/>
      <w:lvlText w:val="%1."/>
      <w:lvlJc w:val="left"/>
      <w:pPr>
        <w:ind w:left="1410" w:hanging="600"/>
      </w:pPr>
      <w:rPr>
        <w:rFonts w:hint="default"/>
        <w:sz w:val="28"/>
        <w:szCs w:val="28"/>
        <w:lang w:val="en-US"/>
      </w:rPr>
    </w:lvl>
    <w:lvl w:ilvl="1">
      <w:start w:val="3"/>
      <w:numFmt w:val="decimal"/>
      <w:isLgl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4" w15:restartNumberingAfterBreak="0">
    <w:nsid w:val="2FAC038E"/>
    <w:multiLevelType w:val="multilevel"/>
    <w:tmpl w:val="620E0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1.1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4944A3F"/>
    <w:multiLevelType w:val="hybridMultilevel"/>
    <w:tmpl w:val="4BB84718"/>
    <w:lvl w:ilvl="0" w:tplc="5F5A71E8">
      <w:numFmt w:val="bullet"/>
      <w:lvlText w:val="-"/>
      <w:lvlJc w:val="left"/>
      <w:pPr>
        <w:tabs>
          <w:tab w:val="num" w:pos="1665"/>
        </w:tabs>
        <w:ind w:left="1665" w:hanging="360"/>
      </w:pPr>
      <w:rPr>
        <w:rFonts w:ascii="Browallia New" w:eastAsia="SimSu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561CE"/>
    <w:multiLevelType w:val="multilevel"/>
    <w:tmpl w:val="BE8CB704"/>
    <w:lvl w:ilvl="0">
      <w:start w:val="3"/>
      <w:numFmt w:val="decimal"/>
      <w:lvlText w:val="%1"/>
      <w:lvlJc w:val="left"/>
      <w:pPr>
        <w:ind w:left="360" w:hanging="360"/>
      </w:pPr>
      <w:rPr>
        <w:rFonts w:ascii="BrowalliaUPC" w:hAnsi="BrowalliaUPC" w:cs="BrowalliaUPC" w:hint="default"/>
        <w:color w:val="auto"/>
      </w:rPr>
    </w:lvl>
    <w:lvl w:ilvl="1">
      <w:start w:val="1"/>
      <w:numFmt w:val="decimal"/>
      <w:lvlText w:val="%1.%2"/>
      <w:lvlJc w:val="left"/>
      <w:pPr>
        <w:ind w:left="795" w:hanging="360"/>
      </w:pPr>
      <w:rPr>
        <w:rFonts w:ascii="BrowalliaUPC" w:hAnsi="BrowalliaUPC" w:cs="BrowalliaUPC" w:hint="default"/>
        <w:color w:val="auto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ascii="BrowalliaUPC" w:hAnsi="BrowalliaUPC" w:cs="BrowalliaUPC" w:hint="default"/>
        <w:color w:val="auto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ascii="BrowalliaUPC" w:hAnsi="BrowalliaUPC" w:cs="BrowalliaUPC" w:hint="default"/>
        <w:color w:val="auto"/>
      </w:rPr>
    </w:lvl>
    <w:lvl w:ilvl="4">
      <w:start w:val="1"/>
      <w:numFmt w:val="decimal"/>
      <w:lvlText w:val="%1.%2.%3.%4.%5"/>
      <w:lvlJc w:val="left"/>
      <w:pPr>
        <w:ind w:left="2460" w:hanging="720"/>
      </w:pPr>
      <w:rPr>
        <w:rFonts w:ascii="BrowalliaUPC" w:hAnsi="BrowalliaUPC" w:cs="BrowalliaUPC" w:hint="default"/>
        <w:color w:val="auto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ascii="BrowalliaUPC" w:hAnsi="BrowalliaUPC" w:cs="BrowalliaUPC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690" w:hanging="1080"/>
      </w:pPr>
      <w:rPr>
        <w:rFonts w:ascii="BrowalliaUPC" w:hAnsi="BrowalliaUPC" w:cs="BrowalliaUPC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ascii="BrowalliaUPC" w:hAnsi="BrowalliaUPC" w:cs="BrowalliaUPC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920" w:hanging="1440"/>
      </w:pPr>
      <w:rPr>
        <w:rFonts w:ascii="BrowalliaUPC" w:hAnsi="BrowalliaUPC" w:cs="BrowalliaUPC" w:hint="default"/>
        <w:color w:val="auto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9" w15:restartNumberingAfterBreak="0">
    <w:nsid w:val="3C76432B"/>
    <w:multiLevelType w:val="multilevel"/>
    <w:tmpl w:val="149E6662"/>
    <w:lvl w:ilvl="0">
      <w:start w:val="4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3E0759E8"/>
    <w:multiLevelType w:val="hybridMultilevel"/>
    <w:tmpl w:val="73ECB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096E20"/>
    <w:multiLevelType w:val="multilevel"/>
    <w:tmpl w:val="7D84979E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33" w15:restartNumberingAfterBreak="0">
    <w:nsid w:val="450D57CA"/>
    <w:multiLevelType w:val="multilevel"/>
    <w:tmpl w:val="6046D5D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74"/>
        </w:tabs>
        <w:ind w:left="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48"/>
        </w:tabs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62"/>
        </w:tabs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76"/>
        </w:tabs>
        <w:ind w:left="23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38"/>
        </w:tabs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52"/>
        </w:tabs>
        <w:ind w:left="4752" w:hanging="1440"/>
      </w:pPr>
      <w:rPr>
        <w:rFonts w:hint="default"/>
      </w:rPr>
    </w:lvl>
  </w:abstractNum>
  <w:abstractNum w:abstractNumId="34" w15:restartNumberingAfterBreak="0">
    <w:nsid w:val="469D47D1"/>
    <w:multiLevelType w:val="hybridMultilevel"/>
    <w:tmpl w:val="8DF80F98"/>
    <w:lvl w:ilvl="0" w:tplc="F948CA82">
      <w:start w:val="1"/>
      <w:numFmt w:val="decimal"/>
      <w:lvlText w:val="41.1.4.%1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35" w15:restartNumberingAfterBreak="0">
    <w:nsid w:val="4B4D1E44"/>
    <w:multiLevelType w:val="hybridMultilevel"/>
    <w:tmpl w:val="378071E8"/>
    <w:lvl w:ilvl="0" w:tplc="38663498">
      <w:numFmt w:val="bullet"/>
      <w:lvlText w:val="-"/>
      <w:lvlJc w:val="left"/>
      <w:pPr>
        <w:ind w:left="1638" w:hanging="360"/>
      </w:pPr>
      <w:rPr>
        <w:rFonts w:ascii="Arial" w:eastAsia="Calibri" w:hAnsi="Arial" w:cs="Aria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36" w15:restartNumberingAfterBreak="0">
    <w:nsid w:val="4B92727D"/>
    <w:multiLevelType w:val="multilevel"/>
    <w:tmpl w:val="043602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0A76D9C"/>
    <w:multiLevelType w:val="hybridMultilevel"/>
    <w:tmpl w:val="838E3E84"/>
    <w:lvl w:ilvl="0" w:tplc="C3C02512">
      <w:start w:val="31"/>
      <w:numFmt w:val="bullet"/>
      <w:lvlText w:val="-"/>
      <w:lvlJc w:val="left"/>
      <w:pPr>
        <w:ind w:left="53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8" w15:restartNumberingAfterBreak="0">
    <w:nsid w:val="56E42D10"/>
    <w:multiLevelType w:val="hybridMultilevel"/>
    <w:tmpl w:val="153AC89A"/>
    <w:lvl w:ilvl="0" w:tplc="371445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9" w15:restartNumberingAfterBreak="0">
    <w:nsid w:val="58004071"/>
    <w:multiLevelType w:val="multilevel"/>
    <w:tmpl w:val="BB427F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40" w15:restartNumberingAfterBreak="0">
    <w:nsid w:val="580340CE"/>
    <w:multiLevelType w:val="multilevel"/>
    <w:tmpl w:val="8312CC62"/>
    <w:lvl w:ilvl="0">
      <w:start w:val="1"/>
      <w:numFmt w:val="none"/>
      <w:lvlText w:val="4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9.%2"/>
      <w:lvlJc w:val="left"/>
      <w:pPr>
        <w:ind w:left="10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1" w15:restartNumberingAfterBreak="0">
    <w:nsid w:val="5CC65C33"/>
    <w:multiLevelType w:val="multilevel"/>
    <w:tmpl w:val="31027EE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2" w15:restartNumberingAfterBreak="0">
    <w:nsid w:val="5D2C1D16"/>
    <w:multiLevelType w:val="multilevel"/>
    <w:tmpl w:val="1CECDA86"/>
    <w:lvl w:ilvl="0">
      <w:start w:val="4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6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52" w:hanging="1440"/>
      </w:pPr>
      <w:rPr>
        <w:rFonts w:hint="default"/>
      </w:rPr>
    </w:lvl>
  </w:abstractNum>
  <w:abstractNum w:abstractNumId="43" w15:restartNumberingAfterBreak="0">
    <w:nsid w:val="60876746"/>
    <w:multiLevelType w:val="hybridMultilevel"/>
    <w:tmpl w:val="BE30B8F8"/>
    <w:lvl w:ilvl="0" w:tplc="D8F857E0">
      <w:start w:val="1"/>
      <w:numFmt w:val="decimal"/>
      <w:lvlText w:val="3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5B6D30"/>
    <w:multiLevelType w:val="hybridMultilevel"/>
    <w:tmpl w:val="0CD21D06"/>
    <w:lvl w:ilvl="0" w:tplc="5F5A71E8">
      <w:numFmt w:val="bullet"/>
      <w:lvlText w:val="-"/>
      <w:lvlJc w:val="left"/>
      <w:pPr>
        <w:ind w:left="2268" w:hanging="360"/>
      </w:pPr>
      <w:rPr>
        <w:rFonts w:ascii="Browallia New" w:eastAsia="SimSun" w:hAnsi="Browallia Ne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8" w:hanging="360"/>
      </w:pPr>
      <w:rPr>
        <w:rFonts w:ascii="Wingdings" w:hAnsi="Wingdings" w:hint="default"/>
      </w:rPr>
    </w:lvl>
  </w:abstractNum>
  <w:abstractNum w:abstractNumId="4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6" w15:restartNumberingAfterBreak="0">
    <w:nsid w:val="6B9908D9"/>
    <w:multiLevelType w:val="hybridMultilevel"/>
    <w:tmpl w:val="15244E20"/>
    <w:lvl w:ilvl="0" w:tplc="DF067BB4">
      <w:start w:val="1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7" w15:restartNumberingAfterBreak="0">
    <w:nsid w:val="6BC654C2"/>
    <w:multiLevelType w:val="hybridMultilevel"/>
    <w:tmpl w:val="E058297A"/>
    <w:lvl w:ilvl="0" w:tplc="0ADAA466">
      <w:start w:val="1"/>
      <w:numFmt w:val="decimal"/>
      <w:lvlText w:val="41.2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8" w15:restartNumberingAfterBreak="0">
    <w:nsid w:val="71EF39CF"/>
    <w:multiLevelType w:val="multilevel"/>
    <w:tmpl w:val="D6CC0486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49" w15:restartNumberingAfterBreak="0">
    <w:nsid w:val="72241F10"/>
    <w:multiLevelType w:val="multilevel"/>
    <w:tmpl w:val="D408E4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56" w:hanging="1440"/>
      </w:pPr>
      <w:rPr>
        <w:rFonts w:hint="default"/>
      </w:rPr>
    </w:lvl>
  </w:abstractNum>
  <w:abstractNum w:abstractNumId="50" w15:restartNumberingAfterBreak="0">
    <w:nsid w:val="726A27C3"/>
    <w:multiLevelType w:val="multilevel"/>
    <w:tmpl w:val="F86E35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1.%2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73AE20AC"/>
    <w:multiLevelType w:val="multilevel"/>
    <w:tmpl w:val="40543A22"/>
    <w:lvl w:ilvl="0">
      <w:start w:val="3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2" w15:restartNumberingAfterBreak="0">
    <w:nsid w:val="778625AB"/>
    <w:multiLevelType w:val="hybridMultilevel"/>
    <w:tmpl w:val="D046A794"/>
    <w:lvl w:ilvl="0" w:tplc="CC04648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B527E0"/>
    <w:multiLevelType w:val="multilevel"/>
    <w:tmpl w:val="C090E8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1"/>
  </w:num>
  <w:num w:numId="13">
    <w:abstractNumId w:val="45"/>
  </w:num>
  <w:num w:numId="14">
    <w:abstractNumId w:val="25"/>
  </w:num>
  <w:num w:numId="15">
    <w:abstractNumId w:val="32"/>
  </w:num>
  <w:num w:numId="16">
    <w:abstractNumId w:val="50"/>
  </w:num>
  <w:num w:numId="17">
    <w:abstractNumId w:val="13"/>
  </w:num>
  <w:num w:numId="18">
    <w:abstractNumId w:val="33"/>
  </w:num>
  <w:num w:numId="19">
    <w:abstractNumId w:val="39"/>
  </w:num>
  <w:num w:numId="20">
    <w:abstractNumId w:val="41"/>
  </w:num>
  <w:num w:numId="21">
    <w:abstractNumId w:val="38"/>
  </w:num>
  <w:num w:numId="22">
    <w:abstractNumId w:val="52"/>
  </w:num>
  <w:num w:numId="23">
    <w:abstractNumId w:val="26"/>
  </w:num>
  <w:num w:numId="24">
    <w:abstractNumId w:val="29"/>
  </w:num>
  <w:num w:numId="25">
    <w:abstractNumId w:val="30"/>
  </w:num>
  <w:num w:numId="26">
    <w:abstractNumId w:val="36"/>
  </w:num>
  <w:num w:numId="27">
    <w:abstractNumId w:val="53"/>
  </w:num>
  <w:num w:numId="28">
    <w:abstractNumId w:val="31"/>
  </w:num>
  <w:num w:numId="29">
    <w:abstractNumId w:val="51"/>
  </w:num>
  <w:num w:numId="30">
    <w:abstractNumId w:val="18"/>
  </w:num>
  <w:num w:numId="31">
    <w:abstractNumId w:val="12"/>
  </w:num>
  <w:num w:numId="32">
    <w:abstractNumId w:val="42"/>
  </w:num>
  <w:num w:numId="33">
    <w:abstractNumId w:val="23"/>
  </w:num>
  <w:num w:numId="34">
    <w:abstractNumId w:val="15"/>
  </w:num>
  <w:num w:numId="35">
    <w:abstractNumId w:val="37"/>
  </w:num>
  <w:num w:numId="36">
    <w:abstractNumId w:val="44"/>
  </w:num>
  <w:num w:numId="37">
    <w:abstractNumId w:val="11"/>
  </w:num>
  <w:num w:numId="38">
    <w:abstractNumId w:val="17"/>
  </w:num>
  <w:num w:numId="39">
    <w:abstractNumId w:val="49"/>
  </w:num>
  <w:num w:numId="40">
    <w:abstractNumId w:val="27"/>
  </w:num>
  <w:num w:numId="41">
    <w:abstractNumId w:val="35"/>
  </w:num>
  <w:num w:numId="42">
    <w:abstractNumId w:val="14"/>
  </w:num>
  <w:num w:numId="43">
    <w:abstractNumId w:val="48"/>
  </w:num>
  <w:num w:numId="44">
    <w:abstractNumId w:val="43"/>
  </w:num>
  <w:num w:numId="45">
    <w:abstractNumId w:val="20"/>
  </w:num>
  <w:num w:numId="46">
    <w:abstractNumId w:val="40"/>
  </w:num>
  <w:num w:numId="47">
    <w:abstractNumId w:val="16"/>
  </w:num>
  <w:num w:numId="48">
    <w:abstractNumId w:val="24"/>
  </w:num>
  <w:num w:numId="49">
    <w:abstractNumId w:val="10"/>
  </w:num>
  <w:num w:numId="50">
    <w:abstractNumId w:val="19"/>
  </w:num>
  <w:num w:numId="51">
    <w:abstractNumId w:val="34"/>
  </w:num>
  <w:num w:numId="52">
    <w:abstractNumId w:val="47"/>
  </w:num>
  <w:num w:numId="53">
    <w:abstractNumId w:val="22"/>
  </w:num>
  <w:num w:numId="54">
    <w:abstractNumId w:val="4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spaceForUL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02968"/>
    <w:rsid w:val="00000013"/>
    <w:rsid w:val="000000AF"/>
    <w:rsid w:val="00000493"/>
    <w:rsid w:val="0000063B"/>
    <w:rsid w:val="000006B0"/>
    <w:rsid w:val="00000AC9"/>
    <w:rsid w:val="00000BF1"/>
    <w:rsid w:val="0000147C"/>
    <w:rsid w:val="000016F4"/>
    <w:rsid w:val="000017D6"/>
    <w:rsid w:val="00001D67"/>
    <w:rsid w:val="00002B5A"/>
    <w:rsid w:val="00002ECA"/>
    <w:rsid w:val="00003061"/>
    <w:rsid w:val="0000339A"/>
    <w:rsid w:val="000035BF"/>
    <w:rsid w:val="0000366C"/>
    <w:rsid w:val="000038E7"/>
    <w:rsid w:val="00003942"/>
    <w:rsid w:val="00003C23"/>
    <w:rsid w:val="00003C2C"/>
    <w:rsid w:val="00003C35"/>
    <w:rsid w:val="00003EB5"/>
    <w:rsid w:val="0000408D"/>
    <w:rsid w:val="000041CA"/>
    <w:rsid w:val="000045E5"/>
    <w:rsid w:val="00004E04"/>
    <w:rsid w:val="0000568C"/>
    <w:rsid w:val="00005904"/>
    <w:rsid w:val="00005C60"/>
    <w:rsid w:val="00005E78"/>
    <w:rsid w:val="0000603F"/>
    <w:rsid w:val="00006056"/>
    <w:rsid w:val="000061B2"/>
    <w:rsid w:val="000068DC"/>
    <w:rsid w:val="00006AF8"/>
    <w:rsid w:val="00006C77"/>
    <w:rsid w:val="00007036"/>
    <w:rsid w:val="00007684"/>
    <w:rsid w:val="00007A6E"/>
    <w:rsid w:val="00007AC8"/>
    <w:rsid w:val="00010368"/>
    <w:rsid w:val="0001083F"/>
    <w:rsid w:val="00010945"/>
    <w:rsid w:val="00010B43"/>
    <w:rsid w:val="00010BB6"/>
    <w:rsid w:val="00010CDE"/>
    <w:rsid w:val="00010E01"/>
    <w:rsid w:val="00010EAF"/>
    <w:rsid w:val="000111BE"/>
    <w:rsid w:val="00011278"/>
    <w:rsid w:val="000112CB"/>
    <w:rsid w:val="00011E9D"/>
    <w:rsid w:val="00011FFD"/>
    <w:rsid w:val="000124E8"/>
    <w:rsid w:val="000126DC"/>
    <w:rsid w:val="00012800"/>
    <w:rsid w:val="00012810"/>
    <w:rsid w:val="00012983"/>
    <w:rsid w:val="000129E1"/>
    <w:rsid w:val="00012C4C"/>
    <w:rsid w:val="00012D47"/>
    <w:rsid w:val="000136FE"/>
    <w:rsid w:val="0001389A"/>
    <w:rsid w:val="000139AC"/>
    <w:rsid w:val="00013A8C"/>
    <w:rsid w:val="00013F8B"/>
    <w:rsid w:val="00014290"/>
    <w:rsid w:val="00014412"/>
    <w:rsid w:val="000144C8"/>
    <w:rsid w:val="000144D6"/>
    <w:rsid w:val="00014765"/>
    <w:rsid w:val="0001476C"/>
    <w:rsid w:val="0001480A"/>
    <w:rsid w:val="000148B7"/>
    <w:rsid w:val="00014AA6"/>
    <w:rsid w:val="00014CFE"/>
    <w:rsid w:val="00014DE5"/>
    <w:rsid w:val="00014F9C"/>
    <w:rsid w:val="000150B5"/>
    <w:rsid w:val="000151E2"/>
    <w:rsid w:val="00015281"/>
    <w:rsid w:val="000153ED"/>
    <w:rsid w:val="00015406"/>
    <w:rsid w:val="00015518"/>
    <w:rsid w:val="000155AD"/>
    <w:rsid w:val="00015659"/>
    <w:rsid w:val="000159D6"/>
    <w:rsid w:val="00015D57"/>
    <w:rsid w:val="00015EA1"/>
    <w:rsid w:val="00016408"/>
    <w:rsid w:val="000164F7"/>
    <w:rsid w:val="00016581"/>
    <w:rsid w:val="00016753"/>
    <w:rsid w:val="000167E8"/>
    <w:rsid w:val="000168B9"/>
    <w:rsid w:val="00017176"/>
    <w:rsid w:val="00017D2D"/>
    <w:rsid w:val="00020078"/>
    <w:rsid w:val="00020883"/>
    <w:rsid w:val="00020963"/>
    <w:rsid w:val="00020983"/>
    <w:rsid w:val="00020C1A"/>
    <w:rsid w:val="00020D0D"/>
    <w:rsid w:val="00021878"/>
    <w:rsid w:val="000218F8"/>
    <w:rsid w:val="00021922"/>
    <w:rsid w:val="00021A13"/>
    <w:rsid w:val="00021BD9"/>
    <w:rsid w:val="00022012"/>
    <w:rsid w:val="000222DB"/>
    <w:rsid w:val="0002246A"/>
    <w:rsid w:val="00022766"/>
    <w:rsid w:val="00022B04"/>
    <w:rsid w:val="00022EBB"/>
    <w:rsid w:val="0002339F"/>
    <w:rsid w:val="0002372E"/>
    <w:rsid w:val="00023D7B"/>
    <w:rsid w:val="00023EE4"/>
    <w:rsid w:val="00023F64"/>
    <w:rsid w:val="000240FC"/>
    <w:rsid w:val="0002414B"/>
    <w:rsid w:val="000248A4"/>
    <w:rsid w:val="0002491D"/>
    <w:rsid w:val="0002497D"/>
    <w:rsid w:val="00024AEC"/>
    <w:rsid w:val="000251FD"/>
    <w:rsid w:val="00025424"/>
    <w:rsid w:val="00025535"/>
    <w:rsid w:val="00025618"/>
    <w:rsid w:val="00025626"/>
    <w:rsid w:val="000256CC"/>
    <w:rsid w:val="00025742"/>
    <w:rsid w:val="00025957"/>
    <w:rsid w:val="00025F75"/>
    <w:rsid w:val="0002628F"/>
    <w:rsid w:val="000264AD"/>
    <w:rsid w:val="00026699"/>
    <w:rsid w:val="0002674C"/>
    <w:rsid w:val="00026876"/>
    <w:rsid w:val="000269AF"/>
    <w:rsid w:val="00026C00"/>
    <w:rsid w:val="00026ECF"/>
    <w:rsid w:val="00027255"/>
    <w:rsid w:val="0002725E"/>
    <w:rsid w:val="00027601"/>
    <w:rsid w:val="000278A2"/>
    <w:rsid w:val="0002791A"/>
    <w:rsid w:val="00027985"/>
    <w:rsid w:val="00027AFF"/>
    <w:rsid w:val="00027BD0"/>
    <w:rsid w:val="00027D78"/>
    <w:rsid w:val="00027F50"/>
    <w:rsid w:val="00027F97"/>
    <w:rsid w:val="00030399"/>
    <w:rsid w:val="0003045E"/>
    <w:rsid w:val="00030511"/>
    <w:rsid w:val="0003052A"/>
    <w:rsid w:val="000306E1"/>
    <w:rsid w:val="000307CF"/>
    <w:rsid w:val="0003092B"/>
    <w:rsid w:val="00030ECC"/>
    <w:rsid w:val="0003131C"/>
    <w:rsid w:val="00031515"/>
    <w:rsid w:val="000316C2"/>
    <w:rsid w:val="00031788"/>
    <w:rsid w:val="000317EF"/>
    <w:rsid w:val="000319B5"/>
    <w:rsid w:val="000319B6"/>
    <w:rsid w:val="00031B6D"/>
    <w:rsid w:val="00031DCF"/>
    <w:rsid w:val="00031F04"/>
    <w:rsid w:val="000321F3"/>
    <w:rsid w:val="000323C1"/>
    <w:rsid w:val="00032470"/>
    <w:rsid w:val="0003251D"/>
    <w:rsid w:val="00032547"/>
    <w:rsid w:val="0003258B"/>
    <w:rsid w:val="00032846"/>
    <w:rsid w:val="00032A15"/>
    <w:rsid w:val="00032C6E"/>
    <w:rsid w:val="00032F31"/>
    <w:rsid w:val="0003305D"/>
    <w:rsid w:val="00033413"/>
    <w:rsid w:val="00033520"/>
    <w:rsid w:val="000337BA"/>
    <w:rsid w:val="00033BCA"/>
    <w:rsid w:val="00033EEA"/>
    <w:rsid w:val="000340F7"/>
    <w:rsid w:val="00034353"/>
    <w:rsid w:val="0003438E"/>
    <w:rsid w:val="00034532"/>
    <w:rsid w:val="0003459E"/>
    <w:rsid w:val="000345F1"/>
    <w:rsid w:val="00034653"/>
    <w:rsid w:val="00034874"/>
    <w:rsid w:val="00034AA4"/>
    <w:rsid w:val="00034BB0"/>
    <w:rsid w:val="00034FA2"/>
    <w:rsid w:val="00035029"/>
    <w:rsid w:val="00035095"/>
    <w:rsid w:val="00035BCC"/>
    <w:rsid w:val="00035E27"/>
    <w:rsid w:val="00036DAD"/>
    <w:rsid w:val="00036F5A"/>
    <w:rsid w:val="000379C5"/>
    <w:rsid w:val="00037A0A"/>
    <w:rsid w:val="00037C89"/>
    <w:rsid w:val="00037CC6"/>
    <w:rsid w:val="00037D7A"/>
    <w:rsid w:val="00037E95"/>
    <w:rsid w:val="00037EE1"/>
    <w:rsid w:val="000400A1"/>
    <w:rsid w:val="000400E2"/>
    <w:rsid w:val="000408D4"/>
    <w:rsid w:val="0004093C"/>
    <w:rsid w:val="000409E8"/>
    <w:rsid w:val="00040C85"/>
    <w:rsid w:val="00040CE2"/>
    <w:rsid w:val="00040D43"/>
    <w:rsid w:val="00041041"/>
    <w:rsid w:val="0004127D"/>
    <w:rsid w:val="00041684"/>
    <w:rsid w:val="00041875"/>
    <w:rsid w:val="000423C0"/>
    <w:rsid w:val="00042593"/>
    <w:rsid w:val="000425E5"/>
    <w:rsid w:val="0004286D"/>
    <w:rsid w:val="000429D2"/>
    <w:rsid w:val="00042A53"/>
    <w:rsid w:val="00042A8A"/>
    <w:rsid w:val="00042A98"/>
    <w:rsid w:val="00042F01"/>
    <w:rsid w:val="00043BFC"/>
    <w:rsid w:val="0004419C"/>
    <w:rsid w:val="0004420E"/>
    <w:rsid w:val="00044330"/>
    <w:rsid w:val="000445FB"/>
    <w:rsid w:val="0004468D"/>
    <w:rsid w:val="0004485C"/>
    <w:rsid w:val="00044A58"/>
    <w:rsid w:val="00044C07"/>
    <w:rsid w:val="00044C52"/>
    <w:rsid w:val="00044D6A"/>
    <w:rsid w:val="0004526E"/>
    <w:rsid w:val="00045379"/>
    <w:rsid w:val="000459DE"/>
    <w:rsid w:val="00045EB0"/>
    <w:rsid w:val="00046042"/>
    <w:rsid w:val="000461A9"/>
    <w:rsid w:val="00046538"/>
    <w:rsid w:val="00046604"/>
    <w:rsid w:val="0004667D"/>
    <w:rsid w:val="0004677F"/>
    <w:rsid w:val="0004695A"/>
    <w:rsid w:val="00046B63"/>
    <w:rsid w:val="00047061"/>
    <w:rsid w:val="000472E4"/>
    <w:rsid w:val="000472EF"/>
    <w:rsid w:val="000476AC"/>
    <w:rsid w:val="00047840"/>
    <w:rsid w:val="00047A36"/>
    <w:rsid w:val="00047C47"/>
    <w:rsid w:val="00047CD9"/>
    <w:rsid w:val="00047DEF"/>
    <w:rsid w:val="00047E9A"/>
    <w:rsid w:val="00047F33"/>
    <w:rsid w:val="00050529"/>
    <w:rsid w:val="00050ADF"/>
    <w:rsid w:val="00050CE9"/>
    <w:rsid w:val="00050EA4"/>
    <w:rsid w:val="00050F55"/>
    <w:rsid w:val="000511D6"/>
    <w:rsid w:val="0005136B"/>
    <w:rsid w:val="0005168B"/>
    <w:rsid w:val="0005196D"/>
    <w:rsid w:val="00051B15"/>
    <w:rsid w:val="00051FDE"/>
    <w:rsid w:val="000522C0"/>
    <w:rsid w:val="00052412"/>
    <w:rsid w:val="0005299F"/>
    <w:rsid w:val="00052B32"/>
    <w:rsid w:val="00052CF0"/>
    <w:rsid w:val="00053581"/>
    <w:rsid w:val="000535BC"/>
    <w:rsid w:val="000537A6"/>
    <w:rsid w:val="00053E57"/>
    <w:rsid w:val="000540BE"/>
    <w:rsid w:val="0005410B"/>
    <w:rsid w:val="00054311"/>
    <w:rsid w:val="000543F7"/>
    <w:rsid w:val="0005458C"/>
    <w:rsid w:val="00054986"/>
    <w:rsid w:val="00055180"/>
    <w:rsid w:val="0005523F"/>
    <w:rsid w:val="00055267"/>
    <w:rsid w:val="000554EA"/>
    <w:rsid w:val="000555D3"/>
    <w:rsid w:val="000555F4"/>
    <w:rsid w:val="00055829"/>
    <w:rsid w:val="00055851"/>
    <w:rsid w:val="00055861"/>
    <w:rsid w:val="00055F6C"/>
    <w:rsid w:val="000563AF"/>
    <w:rsid w:val="0005694A"/>
    <w:rsid w:val="00056BCC"/>
    <w:rsid w:val="0005739A"/>
    <w:rsid w:val="000574CD"/>
    <w:rsid w:val="00057728"/>
    <w:rsid w:val="00057AF7"/>
    <w:rsid w:val="00057CFF"/>
    <w:rsid w:val="00057E79"/>
    <w:rsid w:val="0006026C"/>
    <w:rsid w:val="00060354"/>
    <w:rsid w:val="000608AE"/>
    <w:rsid w:val="000609D2"/>
    <w:rsid w:val="00060AB3"/>
    <w:rsid w:val="00060B5D"/>
    <w:rsid w:val="00060BF1"/>
    <w:rsid w:val="00061182"/>
    <w:rsid w:val="000618F0"/>
    <w:rsid w:val="00061A5C"/>
    <w:rsid w:val="00061C62"/>
    <w:rsid w:val="00061CAC"/>
    <w:rsid w:val="00061F80"/>
    <w:rsid w:val="00062592"/>
    <w:rsid w:val="000626AA"/>
    <w:rsid w:val="000628DF"/>
    <w:rsid w:val="000632A0"/>
    <w:rsid w:val="00063338"/>
    <w:rsid w:val="0006334F"/>
    <w:rsid w:val="000633BA"/>
    <w:rsid w:val="0006355A"/>
    <w:rsid w:val="000636CD"/>
    <w:rsid w:val="000637F0"/>
    <w:rsid w:val="000639F7"/>
    <w:rsid w:val="00064050"/>
    <w:rsid w:val="000644CA"/>
    <w:rsid w:val="00064697"/>
    <w:rsid w:val="000647C0"/>
    <w:rsid w:val="00064E34"/>
    <w:rsid w:val="00064E82"/>
    <w:rsid w:val="000652D9"/>
    <w:rsid w:val="00065339"/>
    <w:rsid w:val="000655F4"/>
    <w:rsid w:val="00065801"/>
    <w:rsid w:val="00065867"/>
    <w:rsid w:val="00065A7D"/>
    <w:rsid w:val="00065C02"/>
    <w:rsid w:val="00065D78"/>
    <w:rsid w:val="00065EB7"/>
    <w:rsid w:val="0006609B"/>
    <w:rsid w:val="000660A2"/>
    <w:rsid w:val="00066992"/>
    <w:rsid w:val="00066A3B"/>
    <w:rsid w:val="00067002"/>
    <w:rsid w:val="000670FD"/>
    <w:rsid w:val="000673BE"/>
    <w:rsid w:val="00067A6A"/>
    <w:rsid w:val="00067CA9"/>
    <w:rsid w:val="00067CFA"/>
    <w:rsid w:val="00067DAC"/>
    <w:rsid w:val="00070329"/>
    <w:rsid w:val="000708B9"/>
    <w:rsid w:val="000709AD"/>
    <w:rsid w:val="00070CB1"/>
    <w:rsid w:val="0007164B"/>
    <w:rsid w:val="00071894"/>
    <w:rsid w:val="00071B9B"/>
    <w:rsid w:val="00071E13"/>
    <w:rsid w:val="00071F23"/>
    <w:rsid w:val="000720F0"/>
    <w:rsid w:val="000721D0"/>
    <w:rsid w:val="00072235"/>
    <w:rsid w:val="00072569"/>
    <w:rsid w:val="000727EA"/>
    <w:rsid w:val="00072EA1"/>
    <w:rsid w:val="000733D0"/>
    <w:rsid w:val="000738BC"/>
    <w:rsid w:val="00073A95"/>
    <w:rsid w:val="00073C3E"/>
    <w:rsid w:val="00073F00"/>
    <w:rsid w:val="00073FD1"/>
    <w:rsid w:val="0007426A"/>
    <w:rsid w:val="00074454"/>
    <w:rsid w:val="0007450B"/>
    <w:rsid w:val="00074A29"/>
    <w:rsid w:val="00074B38"/>
    <w:rsid w:val="00074C23"/>
    <w:rsid w:val="00075228"/>
    <w:rsid w:val="00075271"/>
    <w:rsid w:val="000755C1"/>
    <w:rsid w:val="00075676"/>
    <w:rsid w:val="00075757"/>
    <w:rsid w:val="0007585D"/>
    <w:rsid w:val="00075BF4"/>
    <w:rsid w:val="00075DBB"/>
    <w:rsid w:val="00075E53"/>
    <w:rsid w:val="0007656D"/>
    <w:rsid w:val="0007658E"/>
    <w:rsid w:val="000766FA"/>
    <w:rsid w:val="00076CEE"/>
    <w:rsid w:val="00076D8F"/>
    <w:rsid w:val="00076E0C"/>
    <w:rsid w:val="00077099"/>
    <w:rsid w:val="000771A0"/>
    <w:rsid w:val="0007750A"/>
    <w:rsid w:val="00077BDA"/>
    <w:rsid w:val="000801CD"/>
    <w:rsid w:val="00080732"/>
    <w:rsid w:val="00080742"/>
    <w:rsid w:val="000809DB"/>
    <w:rsid w:val="00080A2C"/>
    <w:rsid w:val="00080A4C"/>
    <w:rsid w:val="00080A9C"/>
    <w:rsid w:val="00080C94"/>
    <w:rsid w:val="00081375"/>
    <w:rsid w:val="00081509"/>
    <w:rsid w:val="0008154D"/>
    <w:rsid w:val="000817CC"/>
    <w:rsid w:val="00081830"/>
    <w:rsid w:val="00081923"/>
    <w:rsid w:val="00081B06"/>
    <w:rsid w:val="00081BDC"/>
    <w:rsid w:val="00081BEA"/>
    <w:rsid w:val="00081D27"/>
    <w:rsid w:val="00081E54"/>
    <w:rsid w:val="000820E3"/>
    <w:rsid w:val="00082197"/>
    <w:rsid w:val="000827DA"/>
    <w:rsid w:val="00082889"/>
    <w:rsid w:val="000828B0"/>
    <w:rsid w:val="00082926"/>
    <w:rsid w:val="00082A90"/>
    <w:rsid w:val="00082B5F"/>
    <w:rsid w:val="00083198"/>
    <w:rsid w:val="000832C1"/>
    <w:rsid w:val="000832D7"/>
    <w:rsid w:val="000832FE"/>
    <w:rsid w:val="000839C3"/>
    <w:rsid w:val="000840AD"/>
    <w:rsid w:val="00084206"/>
    <w:rsid w:val="00084453"/>
    <w:rsid w:val="00084843"/>
    <w:rsid w:val="000848AC"/>
    <w:rsid w:val="000848CA"/>
    <w:rsid w:val="00084C7F"/>
    <w:rsid w:val="00084E2C"/>
    <w:rsid w:val="00084FE2"/>
    <w:rsid w:val="00085824"/>
    <w:rsid w:val="0008634D"/>
    <w:rsid w:val="00086588"/>
    <w:rsid w:val="00086B2B"/>
    <w:rsid w:val="00086BCE"/>
    <w:rsid w:val="00086C59"/>
    <w:rsid w:val="000870DB"/>
    <w:rsid w:val="0008737E"/>
    <w:rsid w:val="00087435"/>
    <w:rsid w:val="0008794A"/>
    <w:rsid w:val="00087DDC"/>
    <w:rsid w:val="00087DF5"/>
    <w:rsid w:val="00090146"/>
    <w:rsid w:val="000901EE"/>
    <w:rsid w:val="00090340"/>
    <w:rsid w:val="0009086E"/>
    <w:rsid w:val="000909D9"/>
    <w:rsid w:val="00090AD7"/>
    <w:rsid w:val="00091036"/>
    <w:rsid w:val="0009128E"/>
    <w:rsid w:val="000912AA"/>
    <w:rsid w:val="000912E0"/>
    <w:rsid w:val="000912EA"/>
    <w:rsid w:val="000915B7"/>
    <w:rsid w:val="00091E23"/>
    <w:rsid w:val="00091FEE"/>
    <w:rsid w:val="00092358"/>
    <w:rsid w:val="00092399"/>
    <w:rsid w:val="00092538"/>
    <w:rsid w:val="000926DB"/>
    <w:rsid w:val="0009275A"/>
    <w:rsid w:val="00092CA7"/>
    <w:rsid w:val="00092F77"/>
    <w:rsid w:val="000930D6"/>
    <w:rsid w:val="0009360A"/>
    <w:rsid w:val="000937C5"/>
    <w:rsid w:val="000937D8"/>
    <w:rsid w:val="00093B46"/>
    <w:rsid w:val="00093B4C"/>
    <w:rsid w:val="00093C4D"/>
    <w:rsid w:val="00094002"/>
    <w:rsid w:val="00094374"/>
    <w:rsid w:val="0009487D"/>
    <w:rsid w:val="000949AE"/>
    <w:rsid w:val="000949FE"/>
    <w:rsid w:val="00094BA8"/>
    <w:rsid w:val="00094CD4"/>
    <w:rsid w:val="00094E33"/>
    <w:rsid w:val="00094EF9"/>
    <w:rsid w:val="00094FB6"/>
    <w:rsid w:val="00095101"/>
    <w:rsid w:val="00095132"/>
    <w:rsid w:val="000952AE"/>
    <w:rsid w:val="000952E6"/>
    <w:rsid w:val="00095836"/>
    <w:rsid w:val="000958B3"/>
    <w:rsid w:val="000959AA"/>
    <w:rsid w:val="00095A3C"/>
    <w:rsid w:val="0009609D"/>
    <w:rsid w:val="000961DE"/>
    <w:rsid w:val="00096734"/>
    <w:rsid w:val="000968F3"/>
    <w:rsid w:val="00096930"/>
    <w:rsid w:val="0009695A"/>
    <w:rsid w:val="00097386"/>
    <w:rsid w:val="00097482"/>
    <w:rsid w:val="00097675"/>
    <w:rsid w:val="00097A21"/>
    <w:rsid w:val="00097B56"/>
    <w:rsid w:val="00097DC8"/>
    <w:rsid w:val="000A00B8"/>
    <w:rsid w:val="000A0150"/>
    <w:rsid w:val="000A09B7"/>
    <w:rsid w:val="000A0D48"/>
    <w:rsid w:val="000A0ED9"/>
    <w:rsid w:val="000A1034"/>
    <w:rsid w:val="000A11C7"/>
    <w:rsid w:val="000A125F"/>
    <w:rsid w:val="000A149C"/>
    <w:rsid w:val="000A15D9"/>
    <w:rsid w:val="000A169C"/>
    <w:rsid w:val="000A17B5"/>
    <w:rsid w:val="000A17D5"/>
    <w:rsid w:val="000A1841"/>
    <w:rsid w:val="000A1A61"/>
    <w:rsid w:val="000A1BEE"/>
    <w:rsid w:val="000A1DC7"/>
    <w:rsid w:val="000A1FE9"/>
    <w:rsid w:val="000A20D4"/>
    <w:rsid w:val="000A22A0"/>
    <w:rsid w:val="000A22B8"/>
    <w:rsid w:val="000A25F2"/>
    <w:rsid w:val="000A2654"/>
    <w:rsid w:val="000A29B9"/>
    <w:rsid w:val="000A2C48"/>
    <w:rsid w:val="000A2F24"/>
    <w:rsid w:val="000A3023"/>
    <w:rsid w:val="000A31B2"/>
    <w:rsid w:val="000A31B6"/>
    <w:rsid w:val="000A3283"/>
    <w:rsid w:val="000A350B"/>
    <w:rsid w:val="000A37F5"/>
    <w:rsid w:val="000A3A09"/>
    <w:rsid w:val="000A3A2E"/>
    <w:rsid w:val="000A3ABB"/>
    <w:rsid w:val="000A3E62"/>
    <w:rsid w:val="000A3EA9"/>
    <w:rsid w:val="000A450E"/>
    <w:rsid w:val="000A4623"/>
    <w:rsid w:val="000A4825"/>
    <w:rsid w:val="000A497A"/>
    <w:rsid w:val="000A4A4D"/>
    <w:rsid w:val="000A4C73"/>
    <w:rsid w:val="000A51F4"/>
    <w:rsid w:val="000A520D"/>
    <w:rsid w:val="000A552F"/>
    <w:rsid w:val="000A55E8"/>
    <w:rsid w:val="000A56CF"/>
    <w:rsid w:val="000A594A"/>
    <w:rsid w:val="000A5BD1"/>
    <w:rsid w:val="000A5EDD"/>
    <w:rsid w:val="000A5FBD"/>
    <w:rsid w:val="000A6374"/>
    <w:rsid w:val="000A67AF"/>
    <w:rsid w:val="000A6859"/>
    <w:rsid w:val="000A68D6"/>
    <w:rsid w:val="000A6D74"/>
    <w:rsid w:val="000A71C3"/>
    <w:rsid w:val="000A7222"/>
    <w:rsid w:val="000A72CD"/>
    <w:rsid w:val="000A7517"/>
    <w:rsid w:val="000A75AF"/>
    <w:rsid w:val="000A76F9"/>
    <w:rsid w:val="000A7A65"/>
    <w:rsid w:val="000B0186"/>
    <w:rsid w:val="000B0311"/>
    <w:rsid w:val="000B0C57"/>
    <w:rsid w:val="000B0D3C"/>
    <w:rsid w:val="000B0FC2"/>
    <w:rsid w:val="000B102B"/>
    <w:rsid w:val="000B1248"/>
    <w:rsid w:val="000B15F9"/>
    <w:rsid w:val="000B1A7C"/>
    <w:rsid w:val="000B1E0C"/>
    <w:rsid w:val="000B1ED5"/>
    <w:rsid w:val="000B20D6"/>
    <w:rsid w:val="000B21E4"/>
    <w:rsid w:val="000B2664"/>
    <w:rsid w:val="000B285F"/>
    <w:rsid w:val="000B2A7E"/>
    <w:rsid w:val="000B302A"/>
    <w:rsid w:val="000B317C"/>
    <w:rsid w:val="000B3525"/>
    <w:rsid w:val="000B38A6"/>
    <w:rsid w:val="000B3CA1"/>
    <w:rsid w:val="000B41B4"/>
    <w:rsid w:val="000B440D"/>
    <w:rsid w:val="000B455D"/>
    <w:rsid w:val="000B4A4A"/>
    <w:rsid w:val="000B4BA7"/>
    <w:rsid w:val="000B4D9C"/>
    <w:rsid w:val="000B53B0"/>
    <w:rsid w:val="000B54AE"/>
    <w:rsid w:val="000B5DE2"/>
    <w:rsid w:val="000B5DE6"/>
    <w:rsid w:val="000B616E"/>
    <w:rsid w:val="000B626C"/>
    <w:rsid w:val="000B6516"/>
    <w:rsid w:val="000B6599"/>
    <w:rsid w:val="000B68E9"/>
    <w:rsid w:val="000B6A3F"/>
    <w:rsid w:val="000B6BA4"/>
    <w:rsid w:val="000B7216"/>
    <w:rsid w:val="000B781E"/>
    <w:rsid w:val="000B7CE4"/>
    <w:rsid w:val="000B7DD1"/>
    <w:rsid w:val="000B7F50"/>
    <w:rsid w:val="000C025C"/>
    <w:rsid w:val="000C0275"/>
    <w:rsid w:val="000C058D"/>
    <w:rsid w:val="000C096B"/>
    <w:rsid w:val="000C0A59"/>
    <w:rsid w:val="000C1140"/>
    <w:rsid w:val="000C145F"/>
    <w:rsid w:val="000C162F"/>
    <w:rsid w:val="000C1657"/>
    <w:rsid w:val="000C16B8"/>
    <w:rsid w:val="000C1717"/>
    <w:rsid w:val="000C1950"/>
    <w:rsid w:val="000C23F5"/>
    <w:rsid w:val="000C271C"/>
    <w:rsid w:val="000C2721"/>
    <w:rsid w:val="000C2946"/>
    <w:rsid w:val="000C2ADA"/>
    <w:rsid w:val="000C2FBE"/>
    <w:rsid w:val="000C3252"/>
    <w:rsid w:val="000C35E5"/>
    <w:rsid w:val="000C369F"/>
    <w:rsid w:val="000C40FF"/>
    <w:rsid w:val="000C41AD"/>
    <w:rsid w:val="000C4364"/>
    <w:rsid w:val="000C46B4"/>
    <w:rsid w:val="000C4AA8"/>
    <w:rsid w:val="000C4D35"/>
    <w:rsid w:val="000C4E5A"/>
    <w:rsid w:val="000C4F23"/>
    <w:rsid w:val="000C50E4"/>
    <w:rsid w:val="000C538F"/>
    <w:rsid w:val="000C5559"/>
    <w:rsid w:val="000C5593"/>
    <w:rsid w:val="000C56F3"/>
    <w:rsid w:val="000C5731"/>
    <w:rsid w:val="000C5C9C"/>
    <w:rsid w:val="000C6071"/>
    <w:rsid w:val="000C62FA"/>
    <w:rsid w:val="000C6375"/>
    <w:rsid w:val="000C6509"/>
    <w:rsid w:val="000C6588"/>
    <w:rsid w:val="000C667B"/>
    <w:rsid w:val="000C686B"/>
    <w:rsid w:val="000C68B2"/>
    <w:rsid w:val="000C6956"/>
    <w:rsid w:val="000C6BF3"/>
    <w:rsid w:val="000C6C88"/>
    <w:rsid w:val="000C6D66"/>
    <w:rsid w:val="000C702E"/>
    <w:rsid w:val="000C71EF"/>
    <w:rsid w:val="000C7555"/>
    <w:rsid w:val="000C7B05"/>
    <w:rsid w:val="000C7B27"/>
    <w:rsid w:val="000C7E24"/>
    <w:rsid w:val="000D0398"/>
    <w:rsid w:val="000D069E"/>
    <w:rsid w:val="000D0CF4"/>
    <w:rsid w:val="000D10A7"/>
    <w:rsid w:val="000D131C"/>
    <w:rsid w:val="000D1322"/>
    <w:rsid w:val="000D143B"/>
    <w:rsid w:val="000D1541"/>
    <w:rsid w:val="000D15F3"/>
    <w:rsid w:val="000D1C44"/>
    <w:rsid w:val="000D1CA6"/>
    <w:rsid w:val="000D20FE"/>
    <w:rsid w:val="000D2249"/>
    <w:rsid w:val="000D22E0"/>
    <w:rsid w:val="000D235F"/>
    <w:rsid w:val="000D26AD"/>
    <w:rsid w:val="000D2792"/>
    <w:rsid w:val="000D2BF6"/>
    <w:rsid w:val="000D2DC7"/>
    <w:rsid w:val="000D3036"/>
    <w:rsid w:val="000D30DD"/>
    <w:rsid w:val="000D31AA"/>
    <w:rsid w:val="000D3274"/>
    <w:rsid w:val="000D34CC"/>
    <w:rsid w:val="000D3BC4"/>
    <w:rsid w:val="000D3E0C"/>
    <w:rsid w:val="000D437D"/>
    <w:rsid w:val="000D477C"/>
    <w:rsid w:val="000D4A48"/>
    <w:rsid w:val="000D4C82"/>
    <w:rsid w:val="000D4D74"/>
    <w:rsid w:val="000D4FD2"/>
    <w:rsid w:val="000D56A2"/>
    <w:rsid w:val="000D56C8"/>
    <w:rsid w:val="000D58AA"/>
    <w:rsid w:val="000D5A30"/>
    <w:rsid w:val="000D5D89"/>
    <w:rsid w:val="000D61EF"/>
    <w:rsid w:val="000D64C7"/>
    <w:rsid w:val="000D652B"/>
    <w:rsid w:val="000D6717"/>
    <w:rsid w:val="000D681F"/>
    <w:rsid w:val="000D6BC5"/>
    <w:rsid w:val="000D6FD7"/>
    <w:rsid w:val="000D710F"/>
    <w:rsid w:val="000D72E2"/>
    <w:rsid w:val="000D73EF"/>
    <w:rsid w:val="000D7BFE"/>
    <w:rsid w:val="000E025C"/>
    <w:rsid w:val="000E0795"/>
    <w:rsid w:val="000E0B26"/>
    <w:rsid w:val="000E0BE8"/>
    <w:rsid w:val="000E0E7E"/>
    <w:rsid w:val="000E11C0"/>
    <w:rsid w:val="000E129C"/>
    <w:rsid w:val="000E1C4B"/>
    <w:rsid w:val="000E2042"/>
    <w:rsid w:val="000E271C"/>
    <w:rsid w:val="000E28C2"/>
    <w:rsid w:val="000E2C0D"/>
    <w:rsid w:val="000E2C30"/>
    <w:rsid w:val="000E2D4A"/>
    <w:rsid w:val="000E2E69"/>
    <w:rsid w:val="000E2F54"/>
    <w:rsid w:val="000E2FA3"/>
    <w:rsid w:val="000E323D"/>
    <w:rsid w:val="000E34D0"/>
    <w:rsid w:val="000E3626"/>
    <w:rsid w:val="000E38D5"/>
    <w:rsid w:val="000E3D11"/>
    <w:rsid w:val="000E3DEB"/>
    <w:rsid w:val="000E4100"/>
    <w:rsid w:val="000E4111"/>
    <w:rsid w:val="000E4392"/>
    <w:rsid w:val="000E43E3"/>
    <w:rsid w:val="000E450B"/>
    <w:rsid w:val="000E48CD"/>
    <w:rsid w:val="000E4B06"/>
    <w:rsid w:val="000E4E29"/>
    <w:rsid w:val="000E4F23"/>
    <w:rsid w:val="000E4FE1"/>
    <w:rsid w:val="000E519E"/>
    <w:rsid w:val="000E5323"/>
    <w:rsid w:val="000E5729"/>
    <w:rsid w:val="000E575B"/>
    <w:rsid w:val="000E57A8"/>
    <w:rsid w:val="000E5DAA"/>
    <w:rsid w:val="000E5DCB"/>
    <w:rsid w:val="000E627E"/>
    <w:rsid w:val="000E6386"/>
    <w:rsid w:val="000E6522"/>
    <w:rsid w:val="000E66B0"/>
    <w:rsid w:val="000E6BA9"/>
    <w:rsid w:val="000E6C1E"/>
    <w:rsid w:val="000E6E6E"/>
    <w:rsid w:val="000E6E7D"/>
    <w:rsid w:val="000E74D4"/>
    <w:rsid w:val="000E7EA3"/>
    <w:rsid w:val="000F0022"/>
    <w:rsid w:val="000F034E"/>
    <w:rsid w:val="000F03D5"/>
    <w:rsid w:val="000F07F9"/>
    <w:rsid w:val="000F085F"/>
    <w:rsid w:val="000F0ADF"/>
    <w:rsid w:val="000F112E"/>
    <w:rsid w:val="000F1256"/>
    <w:rsid w:val="000F1371"/>
    <w:rsid w:val="000F15C1"/>
    <w:rsid w:val="000F174B"/>
    <w:rsid w:val="000F178F"/>
    <w:rsid w:val="000F1875"/>
    <w:rsid w:val="000F1B79"/>
    <w:rsid w:val="000F1D37"/>
    <w:rsid w:val="000F1D39"/>
    <w:rsid w:val="000F1FE5"/>
    <w:rsid w:val="000F24BC"/>
    <w:rsid w:val="000F24E9"/>
    <w:rsid w:val="000F2779"/>
    <w:rsid w:val="000F2D67"/>
    <w:rsid w:val="000F3074"/>
    <w:rsid w:val="000F38E7"/>
    <w:rsid w:val="000F3A2F"/>
    <w:rsid w:val="000F3D81"/>
    <w:rsid w:val="000F4018"/>
    <w:rsid w:val="000F416F"/>
    <w:rsid w:val="000F41EB"/>
    <w:rsid w:val="000F42AB"/>
    <w:rsid w:val="000F4370"/>
    <w:rsid w:val="000F44B3"/>
    <w:rsid w:val="000F4604"/>
    <w:rsid w:val="000F4880"/>
    <w:rsid w:val="000F5287"/>
    <w:rsid w:val="000F533B"/>
    <w:rsid w:val="000F5A34"/>
    <w:rsid w:val="000F5B73"/>
    <w:rsid w:val="000F5FB3"/>
    <w:rsid w:val="000F6700"/>
    <w:rsid w:val="000F6B27"/>
    <w:rsid w:val="000F741F"/>
    <w:rsid w:val="000F7B03"/>
    <w:rsid w:val="000F7DA6"/>
    <w:rsid w:val="000F7DCB"/>
    <w:rsid w:val="000F7EAE"/>
    <w:rsid w:val="0010012B"/>
    <w:rsid w:val="00100263"/>
    <w:rsid w:val="00100284"/>
    <w:rsid w:val="00100506"/>
    <w:rsid w:val="00100594"/>
    <w:rsid w:val="0010089C"/>
    <w:rsid w:val="0010095C"/>
    <w:rsid w:val="00100A36"/>
    <w:rsid w:val="00100CE1"/>
    <w:rsid w:val="00100DEE"/>
    <w:rsid w:val="00100F28"/>
    <w:rsid w:val="00100FC9"/>
    <w:rsid w:val="00101299"/>
    <w:rsid w:val="00101351"/>
    <w:rsid w:val="00101805"/>
    <w:rsid w:val="00101DAA"/>
    <w:rsid w:val="00101F95"/>
    <w:rsid w:val="001027A8"/>
    <w:rsid w:val="001029E9"/>
    <w:rsid w:val="00102B1C"/>
    <w:rsid w:val="00102B6F"/>
    <w:rsid w:val="00102F85"/>
    <w:rsid w:val="0010315E"/>
    <w:rsid w:val="001031B7"/>
    <w:rsid w:val="001034CC"/>
    <w:rsid w:val="001035BC"/>
    <w:rsid w:val="001037E7"/>
    <w:rsid w:val="00103AC6"/>
    <w:rsid w:val="00103C3E"/>
    <w:rsid w:val="00103CB3"/>
    <w:rsid w:val="00103DA0"/>
    <w:rsid w:val="0010432D"/>
    <w:rsid w:val="00104556"/>
    <w:rsid w:val="00104786"/>
    <w:rsid w:val="00104B27"/>
    <w:rsid w:val="00104B7F"/>
    <w:rsid w:val="001052B6"/>
    <w:rsid w:val="00105314"/>
    <w:rsid w:val="001057E8"/>
    <w:rsid w:val="001058E7"/>
    <w:rsid w:val="00105A9D"/>
    <w:rsid w:val="00105E55"/>
    <w:rsid w:val="00105F3E"/>
    <w:rsid w:val="0010646E"/>
    <w:rsid w:val="001068A4"/>
    <w:rsid w:val="0010696C"/>
    <w:rsid w:val="00106E99"/>
    <w:rsid w:val="00106FB8"/>
    <w:rsid w:val="00107110"/>
    <w:rsid w:val="0010712E"/>
    <w:rsid w:val="0010751E"/>
    <w:rsid w:val="001079CF"/>
    <w:rsid w:val="00107A80"/>
    <w:rsid w:val="00107BF8"/>
    <w:rsid w:val="001102EE"/>
    <w:rsid w:val="00110400"/>
    <w:rsid w:val="0011043B"/>
    <w:rsid w:val="00110799"/>
    <w:rsid w:val="00110C05"/>
    <w:rsid w:val="00110C1B"/>
    <w:rsid w:val="00110F08"/>
    <w:rsid w:val="00110FC1"/>
    <w:rsid w:val="00110FE4"/>
    <w:rsid w:val="00111535"/>
    <w:rsid w:val="00111A2C"/>
    <w:rsid w:val="00111BB6"/>
    <w:rsid w:val="00112131"/>
    <w:rsid w:val="00112528"/>
    <w:rsid w:val="00112784"/>
    <w:rsid w:val="00112BE8"/>
    <w:rsid w:val="00112F02"/>
    <w:rsid w:val="00113386"/>
    <w:rsid w:val="00113666"/>
    <w:rsid w:val="001138B0"/>
    <w:rsid w:val="00113B02"/>
    <w:rsid w:val="00113B35"/>
    <w:rsid w:val="00113B86"/>
    <w:rsid w:val="00113BD0"/>
    <w:rsid w:val="00113D52"/>
    <w:rsid w:val="00113E53"/>
    <w:rsid w:val="00113E88"/>
    <w:rsid w:val="00113F82"/>
    <w:rsid w:val="00114128"/>
    <w:rsid w:val="001141D9"/>
    <w:rsid w:val="001142FA"/>
    <w:rsid w:val="00114522"/>
    <w:rsid w:val="00114908"/>
    <w:rsid w:val="00114A13"/>
    <w:rsid w:val="00114CC4"/>
    <w:rsid w:val="001150B7"/>
    <w:rsid w:val="00115223"/>
    <w:rsid w:val="00115857"/>
    <w:rsid w:val="00115C2D"/>
    <w:rsid w:val="00115C71"/>
    <w:rsid w:val="00115D69"/>
    <w:rsid w:val="00115E68"/>
    <w:rsid w:val="00116A9D"/>
    <w:rsid w:val="00116C20"/>
    <w:rsid w:val="001173F2"/>
    <w:rsid w:val="001176B1"/>
    <w:rsid w:val="00117A2B"/>
    <w:rsid w:val="00117B91"/>
    <w:rsid w:val="00117BC1"/>
    <w:rsid w:val="00117C9C"/>
    <w:rsid w:val="00120031"/>
    <w:rsid w:val="00120762"/>
    <w:rsid w:val="001208D8"/>
    <w:rsid w:val="00120959"/>
    <w:rsid w:val="00120B0A"/>
    <w:rsid w:val="00120CEA"/>
    <w:rsid w:val="0012106D"/>
    <w:rsid w:val="00121180"/>
    <w:rsid w:val="0012181F"/>
    <w:rsid w:val="00121908"/>
    <w:rsid w:val="00122435"/>
    <w:rsid w:val="001224C5"/>
    <w:rsid w:val="001225A3"/>
    <w:rsid w:val="00122C19"/>
    <w:rsid w:val="00122C3E"/>
    <w:rsid w:val="00122D1F"/>
    <w:rsid w:val="001230EA"/>
    <w:rsid w:val="0012322F"/>
    <w:rsid w:val="00123291"/>
    <w:rsid w:val="00123577"/>
    <w:rsid w:val="00123887"/>
    <w:rsid w:val="00123A10"/>
    <w:rsid w:val="0012402A"/>
    <w:rsid w:val="00124041"/>
    <w:rsid w:val="00124059"/>
    <w:rsid w:val="001241D1"/>
    <w:rsid w:val="0012440F"/>
    <w:rsid w:val="0012449B"/>
    <w:rsid w:val="00124500"/>
    <w:rsid w:val="00124652"/>
    <w:rsid w:val="001246C2"/>
    <w:rsid w:val="00124CA6"/>
    <w:rsid w:val="00124F50"/>
    <w:rsid w:val="0012542E"/>
    <w:rsid w:val="001255FE"/>
    <w:rsid w:val="00125854"/>
    <w:rsid w:val="00125946"/>
    <w:rsid w:val="00125AA4"/>
    <w:rsid w:val="00125E73"/>
    <w:rsid w:val="0012620A"/>
    <w:rsid w:val="00126274"/>
    <w:rsid w:val="001264E8"/>
    <w:rsid w:val="00126C7A"/>
    <w:rsid w:val="00127400"/>
    <w:rsid w:val="00127465"/>
    <w:rsid w:val="00127475"/>
    <w:rsid w:val="001274ED"/>
    <w:rsid w:val="0012782A"/>
    <w:rsid w:val="001278CA"/>
    <w:rsid w:val="00127D56"/>
    <w:rsid w:val="0013015C"/>
    <w:rsid w:val="0013028B"/>
    <w:rsid w:val="001302E0"/>
    <w:rsid w:val="001303C6"/>
    <w:rsid w:val="00130507"/>
    <w:rsid w:val="00130530"/>
    <w:rsid w:val="0013085D"/>
    <w:rsid w:val="00130892"/>
    <w:rsid w:val="001309D7"/>
    <w:rsid w:val="00130BE7"/>
    <w:rsid w:val="001311F1"/>
    <w:rsid w:val="00131367"/>
    <w:rsid w:val="001315F5"/>
    <w:rsid w:val="00131D05"/>
    <w:rsid w:val="00131E18"/>
    <w:rsid w:val="00132E9F"/>
    <w:rsid w:val="001330DB"/>
    <w:rsid w:val="00133260"/>
    <w:rsid w:val="00133430"/>
    <w:rsid w:val="00133A94"/>
    <w:rsid w:val="00134312"/>
    <w:rsid w:val="0013439F"/>
    <w:rsid w:val="00134693"/>
    <w:rsid w:val="00134799"/>
    <w:rsid w:val="00134887"/>
    <w:rsid w:val="001349D7"/>
    <w:rsid w:val="00134D22"/>
    <w:rsid w:val="00134DD3"/>
    <w:rsid w:val="00134F35"/>
    <w:rsid w:val="0013505C"/>
    <w:rsid w:val="00135394"/>
    <w:rsid w:val="00135462"/>
    <w:rsid w:val="00135464"/>
    <w:rsid w:val="001356A1"/>
    <w:rsid w:val="00135964"/>
    <w:rsid w:val="00135988"/>
    <w:rsid w:val="00135ECC"/>
    <w:rsid w:val="0013614B"/>
    <w:rsid w:val="00136389"/>
    <w:rsid w:val="0013654F"/>
    <w:rsid w:val="001366BE"/>
    <w:rsid w:val="00136EE3"/>
    <w:rsid w:val="00136FAF"/>
    <w:rsid w:val="00136FB8"/>
    <w:rsid w:val="00136FDA"/>
    <w:rsid w:val="00136FEA"/>
    <w:rsid w:val="00137331"/>
    <w:rsid w:val="001373C4"/>
    <w:rsid w:val="0013799D"/>
    <w:rsid w:val="00137BEA"/>
    <w:rsid w:val="00137FE9"/>
    <w:rsid w:val="0014021F"/>
    <w:rsid w:val="0014064D"/>
    <w:rsid w:val="0014081B"/>
    <w:rsid w:val="00141166"/>
    <w:rsid w:val="00141285"/>
    <w:rsid w:val="001416A1"/>
    <w:rsid w:val="00141A31"/>
    <w:rsid w:val="00141A9A"/>
    <w:rsid w:val="00141D06"/>
    <w:rsid w:val="00141D21"/>
    <w:rsid w:val="00141EDB"/>
    <w:rsid w:val="00142164"/>
    <w:rsid w:val="0014228A"/>
    <w:rsid w:val="00142563"/>
    <w:rsid w:val="001426D8"/>
    <w:rsid w:val="00142946"/>
    <w:rsid w:val="00142A14"/>
    <w:rsid w:val="00142AEE"/>
    <w:rsid w:val="00142C34"/>
    <w:rsid w:val="00142D70"/>
    <w:rsid w:val="00142E26"/>
    <w:rsid w:val="00143343"/>
    <w:rsid w:val="001433C6"/>
    <w:rsid w:val="00143556"/>
    <w:rsid w:val="001439D3"/>
    <w:rsid w:val="00143C5A"/>
    <w:rsid w:val="00143EA8"/>
    <w:rsid w:val="0014449B"/>
    <w:rsid w:val="00144648"/>
    <w:rsid w:val="00144B4B"/>
    <w:rsid w:val="00144BCF"/>
    <w:rsid w:val="00144C4F"/>
    <w:rsid w:val="001456DC"/>
    <w:rsid w:val="001458CF"/>
    <w:rsid w:val="00145EC5"/>
    <w:rsid w:val="00146018"/>
    <w:rsid w:val="0014665D"/>
    <w:rsid w:val="00146857"/>
    <w:rsid w:val="00146B0E"/>
    <w:rsid w:val="0014701A"/>
    <w:rsid w:val="0014746F"/>
    <w:rsid w:val="00147996"/>
    <w:rsid w:val="00147F54"/>
    <w:rsid w:val="00150041"/>
    <w:rsid w:val="001506A6"/>
    <w:rsid w:val="00150DA0"/>
    <w:rsid w:val="00150FD2"/>
    <w:rsid w:val="001512A1"/>
    <w:rsid w:val="0015140D"/>
    <w:rsid w:val="001516A0"/>
    <w:rsid w:val="00151825"/>
    <w:rsid w:val="001519D7"/>
    <w:rsid w:val="00151AEF"/>
    <w:rsid w:val="00151BD9"/>
    <w:rsid w:val="00151BF0"/>
    <w:rsid w:val="00152146"/>
    <w:rsid w:val="00152465"/>
    <w:rsid w:val="0015258E"/>
    <w:rsid w:val="001526E7"/>
    <w:rsid w:val="001527F6"/>
    <w:rsid w:val="001529B6"/>
    <w:rsid w:val="00152AE6"/>
    <w:rsid w:val="00152CEE"/>
    <w:rsid w:val="00152D38"/>
    <w:rsid w:val="0015308E"/>
    <w:rsid w:val="001532EF"/>
    <w:rsid w:val="00153AAC"/>
    <w:rsid w:val="00153D32"/>
    <w:rsid w:val="00153D54"/>
    <w:rsid w:val="001540A2"/>
    <w:rsid w:val="001540CC"/>
    <w:rsid w:val="001542BA"/>
    <w:rsid w:val="001545BF"/>
    <w:rsid w:val="00154820"/>
    <w:rsid w:val="00154A2F"/>
    <w:rsid w:val="00154F02"/>
    <w:rsid w:val="0015513E"/>
    <w:rsid w:val="00155177"/>
    <w:rsid w:val="0015549E"/>
    <w:rsid w:val="0015564F"/>
    <w:rsid w:val="001557A0"/>
    <w:rsid w:val="001558B2"/>
    <w:rsid w:val="001559A4"/>
    <w:rsid w:val="001559D0"/>
    <w:rsid w:val="001559E6"/>
    <w:rsid w:val="00156EA7"/>
    <w:rsid w:val="00156F48"/>
    <w:rsid w:val="00157069"/>
    <w:rsid w:val="001570C2"/>
    <w:rsid w:val="001570EC"/>
    <w:rsid w:val="0015731A"/>
    <w:rsid w:val="00157383"/>
    <w:rsid w:val="00157439"/>
    <w:rsid w:val="001574D1"/>
    <w:rsid w:val="0015754A"/>
    <w:rsid w:val="001575B4"/>
    <w:rsid w:val="0015796D"/>
    <w:rsid w:val="00157D5E"/>
    <w:rsid w:val="00160007"/>
    <w:rsid w:val="00160109"/>
    <w:rsid w:val="0016028F"/>
    <w:rsid w:val="00160299"/>
    <w:rsid w:val="00160632"/>
    <w:rsid w:val="0016081B"/>
    <w:rsid w:val="001608DB"/>
    <w:rsid w:val="00160AC8"/>
    <w:rsid w:val="00160C03"/>
    <w:rsid w:val="00160C2B"/>
    <w:rsid w:val="001610AC"/>
    <w:rsid w:val="00161447"/>
    <w:rsid w:val="00161A33"/>
    <w:rsid w:val="00161A86"/>
    <w:rsid w:val="00161BEE"/>
    <w:rsid w:val="00162188"/>
    <w:rsid w:val="00162435"/>
    <w:rsid w:val="00162565"/>
    <w:rsid w:val="001625E1"/>
    <w:rsid w:val="0016264D"/>
    <w:rsid w:val="00162967"/>
    <w:rsid w:val="001629AA"/>
    <w:rsid w:val="00162BDC"/>
    <w:rsid w:val="00162D75"/>
    <w:rsid w:val="001630A9"/>
    <w:rsid w:val="001631C3"/>
    <w:rsid w:val="0016325D"/>
    <w:rsid w:val="001633C2"/>
    <w:rsid w:val="00163441"/>
    <w:rsid w:val="0016389F"/>
    <w:rsid w:val="001638BD"/>
    <w:rsid w:val="00163B77"/>
    <w:rsid w:val="00163B7D"/>
    <w:rsid w:val="00163F8C"/>
    <w:rsid w:val="00163F97"/>
    <w:rsid w:val="001641A0"/>
    <w:rsid w:val="00164263"/>
    <w:rsid w:val="00164302"/>
    <w:rsid w:val="001643AF"/>
    <w:rsid w:val="0016454D"/>
    <w:rsid w:val="00164796"/>
    <w:rsid w:val="00164887"/>
    <w:rsid w:val="0016490A"/>
    <w:rsid w:val="00164B8A"/>
    <w:rsid w:val="00164C28"/>
    <w:rsid w:val="00164DCC"/>
    <w:rsid w:val="00164E93"/>
    <w:rsid w:val="00164EE6"/>
    <w:rsid w:val="00165018"/>
    <w:rsid w:val="0016532D"/>
    <w:rsid w:val="001654DF"/>
    <w:rsid w:val="00165530"/>
    <w:rsid w:val="00165898"/>
    <w:rsid w:val="001659F1"/>
    <w:rsid w:val="00165D99"/>
    <w:rsid w:val="00165F1A"/>
    <w:rsid w:val="0016627F"/>
    <w:rsid w:val="001663B5"/>
    <w:rsid w:val="0016689F"/>
    <w:rsid w:val="00166ABD"/>
    <w:rsid w:val="00166FC0"/>
    <w:rsid w:val="00167110"/>
    <w:rsid w:val="001673DB"/>
    <w:rsid w:val="0016750F"/>
    <w:rsid w:val="001676BB"/>
    <w:rsid w:val="00167722"/>
    <w:rsid w:val="00167793"/>
    <w:rsid w:val="001677FF"/>
    <w:rsid w:val="001678EF"/>
    <w:rsid w:val="00167989"/>
    <w:rsid w:val="00167AEC"/>
    <w:rsid w:val="00167CA6"/>
    <w:rsid w:val="00167D7C"/>
    <w:rsid w:val="00167EE1"/>
    <w:rsid w:val="00170447"/>
    <w:rsid w:val="00170554"/>
    <w:rsid w:val="001705AC"/>
    <w:rsid w:val="001708BE"/>
    <w:rsid w:val="001708EA"/>
    <w:rsid w:val="00170C00"/>
    <w:rsid w:val="00170CA0"/>
    <w:rsid w:val="00170E71"/>
    <w:rsid w:val="0017118E"/>
    <w:rsid w:val="001711C6"/>
    <w:rsid w:val="00171213"/>
    <w:rsid w:val="00171665"/>
    <w:rsid w:val="001716AA"/>
    <w:rsid w:val="00171C61"/>
    <w:rsid w:val="00172013"/>
    <w:rsid w:val="00172076"/>
    <w:rsid w:val="0017219C"/>
    <w:rsid w:val="00172800"/>
    <w:rsid w:val="00172999"/>
    <w:rsid w:val="00172CAA"/>
    <w:rsid w:val="001730E0"/>
    <w:rsid w:val="001735D0"/>
    <w:rsid w:val="00173624"/>
    <w:rsid w:val="00173AF5"/>
    <w:rsid w:val="00173B10"/>
    <w:rsid w:val="00174369"/>
    <w:rsid w:val="001743A2"/>
    <w:rsid w:val="001743DB"/>
    <w:rsid w:val="0017444D"/>
    <w:rsid w:val="001747BD"/>
    <w:rsid w:val="001748E9"/>
    <w:rsid w:val="00174A29"/>
    <w:rsid w:val="00174A61"/>
    <w:rsid w:val="00174D70"/>
    <w:rsid w:val="001751B5"/>
    <w:rsid w:val="0017538E"/>
    <w:rsid w:val="00175656"/>
    <w:rsid w:val="0017587F"/>
    <w:rsid w:val="00175A2A"/>
    <w:rsid w:val="00175C66"/>
    <w:rsid w:val="00175C88"/>
    <w:rsid w:val="00175CED"/>
    <w:rsid w:val="00175EBE"/>
    <w:rsid w:val="00176088"/>
    <w:rsid w:val="0017613C"/>
    <w:rsid w:val="0017620A"/>
    <w:rsid w:val="001768EF"/>
    <w:rsid w:val="00176968"/>
    <w:rsid w:val="001769CA"/>
    <w:rsid w:val="00176D59"/>
    <w:rsid w:val="0017720D"/>
    <w:rsid w:val="0017731C"/>
    <w:rsid w:val="00177781"/>
    <w:rsid w:val="00177941"/>
    <w:rsid w:val="0018028C"/>
    <w:rsid w:val="001803D0"/>
    <w:rsid w:val="00180F06"/>
    <w:rsid w:val="00180FD4"/>
    <w:rsid w:val="00180FFC"/>
    <w:rsid w:val="001819EB"/>
    <w:rsid w:val="00181A6F"/>
    <w:rsid w:val="00181BD7"/>
    <w:rsid w:val="00181CF9"/>
    <w:rsid w:val="00181E35"/>
    <w:rsid w:val="00181ECC"/>
    <w:rsid w:val="00181F1C"/>
    <w:rsid w:val="00182066"/>
    <w:rsid w:val="00182084"/>
    <w:rsid w:val="001820C7"/>
    <w:rsid w:val="0018214D"/>
    <w:rsid w:val="001827E0"/>
    <w:rsid w:val="0018280D"/>
    <w:rsid w:val="00182BA2"/>
    <w:rsid w:val="00182F2D"/>
    <w:rsid w:val="0018340B"/>
    <w:rsid w:val="00183699"/>
    <w:rsid w:val="00183BA2"/>
    <w:rsid w:val="00183C1C"/>
    <w:rsid w:val="00183E60"/>
    <w:rsid w:val="00183F28"/>
    <w:rsid w:val="00184237"/>
    <w:rsid w:val="0018428C"/>
    <w:rsid w:val="001846B3"/>
    <w:rsid w:val="00184808"/>
    <w:rsid w:val="00184868"/>
    <w:rsid w:val="00184C81"/>
    <w:rsid w:val="00184FB3"/>
    <w:rsid w:val="00185044"/>
    <w:rsid w:val="00185186"/>
    <w:rsid w:val="00185231"/>
    <w:rsid w:val="0018527C"/>
    <w:rsid w:val="00185667"/>
    <w:rsid w:val="001857C6"/>
    <w:rsid w:val="0018609F"/>
    <w:rsid w:val="001861EE"/>
    <w:rsid w:val="00186334"/>
    <w:rsid w:val="00186885"/>
    <w:rsid w:val="0018694B"/>
    <w:rsid w:val="00186C87"/>
    <w:rsid w:val="0018711C"/>
    <w:rsid w:val="00187132"/>
    <w:rsid w:val="0018767F"/>
    <w:rsid w:val="001878A4"/>
    <w:rsid w:val="00187B1C"/>
    <w:rsid w:val="00187E08"/>
    <w:rsid w:val="00187E88"/>
    <w:rsid w:val="00190215"/>
    <w:rsid w:val="0019038D"/>
    <w:rsid w:val="00190B74"/>
    <w:rsid w:val="00190F4C"/>
    <w:rsid w:val="001910C5"/>
    <w:rsid w:val="0019155E"/>
    <w:rsid w:val="001919E3"/>
    <w:rsid w:val="00192044"/>
    <w:rsid w:val="00192493"/>
    <w:rsid w:val="001926DD"/>
    <w:rsid w:val="001928CE"/>
    <w:rsid w:val="0019293B"/>
    <w:rsid w:val="001929FA"/>
    <w:rsid w:val="00192C7F"/>
    <w:rsid w:val="00192D97"/>
    <w:rsid w:val="00192EC8"/>
    <w:rsid w:val="001934C2"/>
    <w:rsid w:val="0019353C"/>
    <w:rsid w:val="00193597"/>
    <w:rsid w:val="001935EF"/>
    <w:rsid w:val="00193CDD"/>
    <w:rsid w:val="00193EC2"/>
    <w:rsid w:val="00193FC9"/>
    <w:rsid w:val="00194242"/>
    <w:rsid w:val="00194557"/>
    <w:rsid w:val="00194B85"/>
    <w:rsid w:val="00194BE5"/>
    <w:rsid w:val="001954ED"/>
    <w:rsid w:val="001956F3"/>
    <w:rsid w:val="0019570B"/>
    <w:rsid w:val="00195CDA"/>
    <w:rsid w:val="00195E20"/>
    <w:rsid w:val="00196160"/>
    <w:rsid w:val="001961D1"/>
    <w:rsid w:val="00196460"/>
    <w:rsid w:val="00196511"/>
    <w:rsid w:val="001967AF"/>
    <w:rsid w:val="0019683F"/>
    <w:rsid w:val="00196B97"/>
    <w:rsid w:val="00196DB6"/>
    <w:rsid w:val="00196E8D"/>
    <w:rsid w:val="001970A9"/>
    <w:rsid w:val="001975C8"/>
    <w:rsid w:val="001976A3"/>
    <w:rsid w:val="001977E3"/>
    <w:rsid w:val="00197876"/>
    <w:rsid w:val="00197A2B"/>
    <w:rsid w:val="00197B93"/>
    <w:rsid w:val="00197D71"/>
    <w:rsid w:val="001A02F5"/>
    <w:rsid w:val="001A036F"/>
    <w:rsid w:val="001A05B7"/>
    <w:rsid w:val="001A0D28"/>
    <w:rsid w:val="001A1399"/>
    <w:rsid w:val="001A13A2"/>
    <w:rsid w:val="001A16B4"/>
    <w:rsid w:val="001A18ED"/>
    <w:rsid w:val="001A1AC3"/>
    <w:rsid w:val="001A1ADC"/>
    <w:rsid w:val="001A2691"/>
    <w:rsid w:val="001A2AD0"/>
    <w:rsid w:val="001A2CD6"/>
    <w:rsid w:val="001A2D4C"/>
    <w:rsid w:val="001A3320"/>
    <w:rsid w:val="001A3327"/>
    <w:rsid w:val="001A3577"/>
    <w:rsid w:val="001A360F"/>
    <w:rsid w:val="001A3618"/>
    <w:rsid w:val="001A39E9"/>
    <w:rsid w:val="001A3C91"/>
    <w:rsid w:val="001A3DFA"/>
    <w:rsid w:val="001A3F48"/>
    <w:rsid w:val="001A448A"/>
    <w:rsid w:val="001A4A0E"/>
    <w:rsid w:val="001A4A39"/>
    <w:rsid w:val="001A4D50"/>
    <w:rsid w:val="001A50C8"/>
    <w:rsid w:val="001A5541"/>
    <w:rsid w:val="001A55B4"/>
    <w:rsid w:val="001A5990"/>
    <w:rsid w:val="001A5FBE"/>
    <w:rsid w:val="001A603D"/>
    <w:rsid w:val="001A61AC"/>
    <w:rsid w:val="001A630B"/>
    <w:rsid w:val="001A6321"/>
    <w:rsid w:val="001A691E"/>
    <w:rsid w:val="001A6C2C"/>
    <w:rsid w:val="001A6ED5"/>
    <w:rsid w:val="001A7106"/>
    <w:rsid w:val="001A71D7"/>
    <w:rsid w:val="001A73A7"/>
    <w:rsid w:val="001A7454"/>
    <w:rsid w:val="001A75D1"/>
    <w:rsid w:val="001A7673"/>
    <w:rsid w:val="001A7A60"/>
    <w:rsid w:val="001A7BEC"/>
    <w:rsid w:val="001A7D1A"/>
    <w:rsid w:val="001A7FBA"/>
    <w:rsid w:val="001B0022"/>
    <w:rsid w:val="001B0391"/>
    <w:rsid w:val="001B05C4"/>
    <w:rsid w:val="001B085F"/>
    <w:rsid w:val="001B0942"/>
    <w:rsid w:val="001B0E02"/>
    <w:rsid w:val="001B0F77"/>
    <w:rsid w:val="001B1100"/>
    <w:rsid w:val="001B1227"/>
    <w:rsid w:val="001B15A4"/>
    <w:rsid w:val="001B165A"/>
    <w:rsid w:val="001B1880"/>
    <w:rsid w:val="001B1C14"/>
    <w:rsid w:val="001B1D3A"/>
    <w:rsid w:val="001B1E6D"/>
    <w:rsid w:val="001B1ECF"/>
    <w:rsid w:val="001B1FE3"/>
    <w:rsid w:val="001B2017"/>
    <w:rsid w:val="001B20CD"/>
    <w:rsid w:val="001B2417"/>
    <w:rsid w:val="001B26C4"/>
    <w:rsid w:val="001B2AB6"/>
    <w:rsid w:val="001B30CF"/>
    <w:rsid w:val="001B3486"/>
    <w:rsid w:val="001B348D"/>
    <w:rsid w:val="001B3538"/>
    <w:rsid w:val="001B37E3"/>
    <w:rsid w:val="001B38C5"/>
    <w:rsid w:val="001B3B80"/>
    <w:rsid w:val="001B3DBC"/>
    <w:rsid w:val="001B3FF4"/>
    <w:rsid w:val="001B41D4"/>
    <w:rsid w:val="001B4207"/>
    <w:rsid w:val="001B4289"/>
    <w:rsid w:val="001B4365"/>
    <w:rsid w:val="001B453B"/>
    <w:rsid w:val="001B4F3C"/>
    <w:rsid w:val="001B51ED"/>
    <w:rsid w:val="001B528B"/>
    <w:rsid w:val="001B52E8"/>
    <w:rsid w:val="001B59E0"/>
    <w:rsid w:val="001B5ABA"/>
    <w:rsid w:val="001B5C6E"/>
    <w:rsid w:val="001B5DF7"/>
    <w:rsid w:val="001B5E87"/>
    <w:rsid w:val="001B5EFB"/>
    <w:rsid w:val="001B6343"/>
    <w:rsid w:val="001B6CC3"/>
    <w:rsid w:val="001B6CFB"/>
    <w:rsid w:val="001B6D06"/>
    <w:rsid w:val="001B6E86"/>
    <w:rsid w:val="001C01F8"/>
    <w:rsid w:val="001C0315"/>
    <w:rsid w:val="001C036E"/>
    <w:rsid w:val="001C0558"/>
    <w:rsid w:val="001C05A3"/>
    <w:rsid w:val="001C0A32"/>
    <w:rsid w:val="001C0ADE"/>
    <w:rsid w:val="001C0B92"/>
    <w:rsid w:val="001C0CE7"/>
    <w:rsid w:val="001C0E92"/>
    <w:rsid w:val="001C149C"/>
    <w:rsid w:val="001C1E9B"/>
    <w:rsid w:val="001C202B"/>
    <w:rsid w:val="001C211A"/>
    <w:rsid w:val="001C236E"/>
    <w:rsid w:val="001C2370"/>
    <w:rsid w:val="001C257F"/>
    <w:rsid w:val="001C2A01"/>
    <w:rsid w:val="001C2A29"/>
    <w:rsid w:val="001C2A43"/>
    <w:rsid w:val="001C2C36"/>
    <w:rsid w:val="001C2D08"/>
    <w:rsid w:val="001C335A"/>
    <w:rsid w:val="001C33F7"/>
    <w:rsid w:val="001C346A"/>
    <w:rsid w:val="001C3546"/>
    <w:rsid w:val="001C37ED"/>
    <w:rsid w:val="001C3AF6"/>
    <w:rsid w:val="001C3B0B"/>
    <w:rsid w:val="001C3B5A"/>
    <w:rsid w:val="001C4339"/>
    <w:rsid w:val="001C4456"/>
    <w:rsid w:val="001C48E0"/>
    <w:rsid w:val="001C4932"/>
    <w:rsid w:val="001C495F"/>
    <w:rsid w:val="001C49F6"/>
    <w:rsid w:val="001C4C93"/>
    <w:rsid w:val="001C4DCD"/>
    <w:rsid w:val="001C4FD5"/>
    <w:rsid w:val="001C50C8"/>
    <w:rsid w:val="001C5189"/>
    <w:rsid w:val="001C57D6"/>
    <w:rsid w:val="001C58B7"/>
    <w:rsid w:val="001C596F"/>
    <w:rsid w:val="001C59C0"/>
    <w:rsid w:val="001C5A18"/>
    <w:rsid w:val="001C5EDF"/>
    <w:rsid w:val="001C5F00"/>
    <w:rsid w:val="001C6053"/>
    <w:rsid w:val="001C60F4"/>
    <w:rsid w:val="001C65B4"/>
    <w:rsid w:val="001C68CE"/>
    <w:rsid w:val="001C6BEA"/>
    <w:rsid w:val="001C6D05"/>
    <w:rsid w:val="001C6DBB"/>
    <w:rsid w:val="001C7867"/>
    <w:rsid w:val="001C7CD0"/>
    <w:rsid w:val="001C7CE6"/>
    <w:rsid w:val="001D026C"/>
    <w:rsid w:val="001D05BB"/>
    <w:rsid w:val="001D05BE"/>
    <w:rsid w:val="001D0D27"/>
    <w:rsid w:val="001D0E01"/>
    <w:rsid w:val="001D0EAD"/>
    <w:rsid w:val="001D0FA2"/>
    <w:rsid w:val="001D1125"/>
    <w:rsid w:val="001D1419"/>
    <w:rsid w:val="001D1789"/>
    <w:rsid w:val="001D1791"/>
    <w:rsid w:val="001D180C"/>
    <w:rsid w:val="001D1A75"/>
    <w:rsid w:val="001D1AF5"/>
    <w:rsid w:val="001D1C09"/>
    <w:rsid w:val="001D1FD5"/>
    <w:rsid w:val="001D22C1"/>
    <w:rsid w:val="001D2664"/>
    <w:rsid w:val="001D2BC7"/>
    <w:rsid w:val="001D2DE1"/>
    <w:rsid w:val="001D2E5E"/>
    <w:rsid w:val="001D2F0F"/>
    <w:rsid w:val="001D3082"/>
    <w:rsid w:val="001D3436"/>
    <w:rsid w:val="001D3477"/>
    <w:rsid w:val="001D3B10"/>
    <w:rsid w:val="001D3C7E"/>
    <w:rsid w:val="001D3C82"/>
    <w:rsid w:val="001D40E5"/>
    <w:rsid w:val="001D4443"/>
    <w:rsid w:val="001D45A8"/>
    <w:rsid w:val="001D4EAC"/>
    <w:rsid w:val="001D51FB"/>
    <w:rsid w:val="001D5386"/>
    <w:rsid w:val="001D54F2"/>
    <w:rsid w:val="001D5705"/>
    <w:rsid w:val="001D5BA6"/>
    <w:rsid w:val="001D5D69"/>
    <w:rsid w:val="001D61B6"/>
    <w:rsid w:val="001D6334"/>
    <w:rsid w:val="001D6AA9"/>
    <w:rsid w:val="001D6BD7"/>
    <w:rsid w:val="001D6CA6"/>
    <w:rsid w:val="001D746D"/>
    <w:rsid w:val="001D76F6"/>
    <w:rsid w:val="001D7A73"/>
    <w:rsid w:val="001D7C59"/>
    <w:rsid w:val="001D7ED1"/>
    <w:rsid w:val="001E01B6"/>
    <w:rsid w:val="001E046E"/>
    <w:rsid w:val="001E0495"/>
    <w:rsid w:val="001E0B38"/>
    <w:rsid w:val="001E0C8E"/>
    <w:rsid w:val="001E0CEF"/>
    <w:rsid w:val="001E15A7"/>
    <w:rsid w:val="001E160D"/>
    <w:rsid w:val="001E16BE"/>
    <w:rsid w:val="001E1844"/>
    <w:rsid w:val="001E18E4"/>
    <w:rsid w:val="001E1AB9"/>
    <w:rsid w:val="001E1D45"/>
    <w:rsid w:val="001E2007"/>
    <w:rsid w:val="001E2A6B"/>
    <w:rsid w:val="001E2AF6"/>
    <w:rsid w:val="001E2C5F"/>
    <w:rsid w:val="001E2DD1"/>
    <w:rsid w:val="001E2F02"/>
    <w:rsid w:val="001E2FCD"/>
    <w:rsid w:val="001E36D1"/>
    <w:rsid w:val="001E3983"/>
    <w:rsid w:val="001E39F8"/>
    <w:rsid w:val="001E3A8C"/>
    <w:rsid w:val="001E3DDF"/>
    <w:rsid w:val="001E401B"/>
    <w:rsid w:val="001E4098"/>
    <w:rsid w:val="001E429A"/>
    <w:rsid w:val="001E4441"/>
    <w:rsid w:val="001E4EC3"/>
    <w:rsid w:val="001E514E"/>
    <w:rsid w:val="001E570B"/>
    <w:rsid w:val="001E5CA2"/>
    <w:rsid w:val="001E5D55"/>
    <w:rsid w:val="001E5F49"/>
    <w:rsid w:val="001E639A"/>
    <w:rsid w:val="001E6631"/>
    <w:rsid w:val="001E6E05"/>
    <w:rsid w:val="001E7183"/>
    <w:rsid w:val="001E72B9"/>
    <w:rsid w:val="001E7613"/>
    <w:rsid w:val="001E7861"/>
    <w:rsid w:val="001E7A9E"/>
    <w:rsid w:val="001E7D13"/>
    <w:rsid w:val="001E7D2C"/>
    <w:rsid w:val="001E7DCD"/>
    <w:rsid w:val="001F0254"/>
    <w:rsid w:val="001F0513"/>
    <w:rsid w:val="001F0831"/>
    <w:rsid w:val="001F1121"/>
    <w:rsid w:val="001F116B"/>
    <w:rsid w:val="001F139A"/>
    <w:rsid w:val="001F166C"/>
    <w:rsid w:val="001F19B1"/>
    <w:rsid w:val="001F2523"/>
    <w:rsid w:val="001F2C1C"/>
    <w:rsid w:val="001F2C83"/>
    <w:rsid w:val="001F3278"/>
    <w:rsid w:val="001F3304"/>
    <w:rsid w:val="001F340E"/>
    <w:rsid w:val="001F356A"/>
    <w:rsid w:val="001F36C0"/>
    <w:rsid w:val="001F3A12"/>
    <w:rsid w:val="001F3A47"/>
    <w:rsid w:val="001F3F9D"/>
    <w:rsid w:val="001F454C"/>
    <w:rsid w:val="001F4843"/>
    <w:rsid w:val="001F4DEC"/>
    <w:rsid w:val="001F509A"/>
    <w:rsid w:val="001F5418"/>
    <w:rsid w:val="001F56BC"/>
    <w:rsid w:val="001F58A7"/>
    <w:rsid w:val="001F5AC0"/>
    <w:rsid w:val="001F5D3C"/>
    <w:rsid w:val="001F5DD9"/>
    <w:rsid w:val="001F5E83"/>
    <w:rsid w:val="001F5FC0"/>
    <w:rsid w:val="001F6059"/>
    <w:rsid w:val="001F605B"/>
    <w:rsid w:val="001F6072"/>
    <w:rsid w:val="001F62DF"/>
    <w:rsid w:val="001F6363"/>
    <w:rsid w:val="001F6402"/>
    <w:rsid w:val="001F65D9"/>
    <w:rsid w:val="001F6AEC"/>
    <w:rsid w:val="001F6BBC"/>
    <w:rsid w:val="001F6F76"/>
    <w:rsid w:val="001F70C6"/>
    <w:rsid w:val="001F7249"/>
    <w:rsid w:val="001F7279"/>
    <w:rsid w:val="001F74A4"/>
    <w:rsid w:val="001F7577"/>
    <w:rsid w:val="001F7918"/>
    <w:rsid w:val="001F7A82"/>
    <w:rsid w:val="001F7B59"/>
    <w:rsid w:val="001F7B7F"/>
    <w:rsid w:val="001F7D95"/>
    <w:rsid w:val="001F7F6E"/>
    <w:rsid w:val="001F7FD4"/>
    <w:rsid w:val="0020004E"/>
    <w:rsid w:val="002003ED"/>
    <w:rsid w:val="002007EF"/>
    <w:rsid w:val="00200925"/>
    <w:rsid w:val="002009E1"/>
    <w:rsid w:val="00200A62"/>
    <w:rsid w:val="00200C70"/>
    <w:rsid w:val="00200E0D"/>
    <w:rsid w:val="00200F41"/>
    <w:rsid w:val="00200F4D"/>
    <w:rsid w:val="00200FF4"/>
    <w:rsid w:val="00201109"/>
    <w:rsid w:val="002012E5"/>
    <w:rsid w:val="00201720"/>
    <w:rsid w:val="002018AC"/>
    <w:rsid w:val="00201996"/>
    <w:rsid w:val="00201CA4"/>
    <w:rsid w:val="00201CB3"/>
    <w:rsid w:val="00201F66"/>
    <w:rsid w:val="00202061"/>
    <w:rsid w:val="00202390"/>
    <w:rsid w:val="0020239D"/>
    <w:rsid w:val="0020278C"/>
    <w:rsid w:val="00202BAE"/>
    <w:rsid w:val="00202C38"/>
    <w:rsid w:val="00202D76"/>
    <w:rsid w:val="00202E30"/>
    <w:rsid w:val="00202EA4"/>
    <w:rsid w:val="00203604"/>
    <w:rsid w:val="00203682"/>
    <w:rsid w:val="002039F0"/>
    <w:rsid w:val="00203B3C"/>
    <w:rsid w:val="00203FAD"/>
    <w:rsid w:val="00204195"/>
    <w:rsid w:val="00204222"/>
    <w:rsid w:val="002042E4"/>
    <w:rsid w:val="00204791"/>
    <w:rsid w:val="0020480D"/>
    <w:rsid w:val="00204C2E"/>
    <w:rsid w:val="00204DC9"/>
    <w:rsid w:val="00204FFE"/>
    <w:rsid w:val="00205109"/>
    <w:rsid w:val="002051B0"/>
    <w:rsid w:val="00205300"/>
    <w:rsid w:val="0020568D"/>
    <w:rsid w:val="00205925"/>
    <w:rsid w:val="002059B0"/>
    <w:rsid w:val="002059BA"/>
    <w:rsid w:val="00205CFE"/>
    <w:rsid w:val="0020663B"/>
    <w:rsid w:val="0020687E"/>
    <w:rsid w:val="0020699F"/>
    <w:rsid w:val="002069AD"/>
    <w:rsid w:val="00206A82"/>
    <w:rsid w:val="00206E4B"/>
    <w:rsid w:val="00207056"/>
    <w:rsid w:val="00207098"/>
    <w:rsid w:val="0020715B"/>
    <w:rsid w:val="002072AB"/>
    <w:rsid w:val="0020734B"/>
    <w:rsid w:val="00207741"/>
    <w:rsid w:val="00207785"/>
    <w:rsid w:val="00207818"/>
    <w:rsid w:val="002078ED"/>
    <w:rsid w:val="00207CCB"/>
    <w:rsid w:val="00207ED0"/>
    <w:rsid w:val="00207EE2"/>
    <w:rsid w:val="00210122"/>
    <w:rsid w:val="00210C84"/>
    <w:rsid w:val="00210D34"/>
    <w:rsid w:val="00210D96"/>
    <w:rsid w:val="00210F9B"/>
    <w:rsid w:val="002113F2"/>
    <w:rsid w:val="00211525"/>
    <w:rsid w:val="0021166D"/>
    <w:rsid w:val="00211C88"/>
    <w:rsid w:val="00211CFE"/>
    <w:rsid w:val="00211D84"/>
    <w:rsid w:val="00211E36"/>
    <w:rsid w:val="00212053"/>
    <w:rsid w:val="0021234E"/>
    <w:rsid w:val="002125B2"/>
    <w:rsid w:val="00212670"/>
    <w:rsid w:val="00212C87"/>
    <w:rsid w:val="00212CBE"/>
    <w:rsid w:val="00212DAC"/>
    <w:rsid w:val="00212EB2"/>
    <w:rsid w:val="0021306C"/>
    <w:rsid w:val="0021340D"/>
    <w:rsid w:val="002134CA"/>
    <w:rsid w:val="002136E3"/>
    <w:rsid w:val="0021379B"/>
    <w:rsid w:val="0021392D"/>
    <w:rsid w:val="0021438E"/>
    <w:rsid w:val="00214824"/>
    <w:rsid w:val="00214A71"/>
    <w:rsid w:val="00214AA8"/>
    <w:rsid w:val="00214BAC"/>
    <w:rsid w:val="00214DFE"/>
    <w:rsid w:val="002150B6"/>
    <w:rsid w:val="002150C5"/>
    <w:rsid w:val="0021524D"/>
    <w:rsid w:val="002154C0"/>
    <w:rsid w:val="002156C7"/>
    <w:rsid w:val="002158D7"/>
    <w:rsid w:val="00215F90"/>
    <w:rsid w:val="00216164"/>
    <w:rsid w:val="0021633C"/>
    <w:rsid w:val="002166F8"/>
    <w:rsid w:val="00216AE2"/>
    <w:rsid w:val="00216B63"/>
    <w:rsid w:val="00216BBE"/>
    <w:rsid w:val="00216D60"/>
    <w:rsid w:val="00216ED4"/>
    <w:rsid w:val="00216F8A"/>
    <w:rsid w:val="0021720F"/>
    <w:rsid w:val="0021722F"/>
    <w:rsid w:val="00217266"/>
    <w:rsid w:val="00217528"/>
    <w:rsid w:val="00217F5E"/>
    <w:rsid w:val="002200EA"/>
    <w:rsid w:val="002201AC"/>
    <w:rsid w:val="00220473"/>
    <w:rsid w:val="00220547"/>
    <w:rsid w:val="0022066A"/>
    <w:rsid w:val="00220AE8"/>
    <w:rsid w:val="00220E24"/>
    <w:rsid w:val="00220F4C"/>
    <w:rsid w:val="00221070"/>
    <w:rsid w:val="00221236"/>
    <w:rsid w:val="00221AC9"/>
    <w:rsid w:val="00221B6D"/>
    <w:rsid w:val="0022290B"/>
    <w:rsid w:val="00222E50"/>
    <w:rsid w:val="00222E56"/>
    <w:rsid w:val="00222EEB"/>
    <w:rsid w:val="00222EFC"/>
    <w:rsid w:val="002232B6"/>
    <w:rsid w:val="00223350"/>
    <w:rsid w:val="0022354D"/>
    <w:rsid w:val="00223984"/>
    <w:rsid w:val="00223E11"/>
    <w:rsid w:val="00224010"/>
    <w:rsid w:val="0022417F"/>
    <w:rsid w:val="00224386"/>
    <w:rsid w:val="002245BE"/>
    <w:rsid w:val="00224705"/>
    <w:rsid w:val="00224927"/>
    <w:rsid w:val="00224941"/>
    <w:rsid w:val="002253FD"/>
    <w:rsid w:val="002255DD"/>
    <w:rsid w:val="002259E9"/>
    <w:rsid w:val="00225B4B"/>
    <w:rsid w:val="00225B9B"/>
    <w:rsid w:val="00225BD3"/>
    <w:rsid w:val="00225EC6"/>
    <w:rsid w:val="00225FAC"/>
    <w:rsid w:val="00226056"/>
    <w:rsid w:val="002262DD"/>
    <w:rsid w:val="00226538"/>
    <w:rsid w:val="00226756"/>
    <w:rsid w:val="002269E9"/>
    <w:rsid w:val="00226D4F"/>
    <w:rsid w:val="00226EB0"/>
    <w:rsid w:val="00227259"/>
    <w:rsid w:val="002275D1"/>
    <w:rsid w:val="00227BCB"/>
    <w:rsid w:val="00227DAD"/>
    <w:rsid w:val="0023066F"/>
    <w:rsid w:val="002307C5"/>
    <w:rsid w:val="00230BB6"/>
    <w:rsid w:val="00230CA1"/>
    <w:rsid w:val="00231249"/>
    <w:rsid w:val="002316C3"/>
    <w:rsid w:val="0023179B"/>
    <w:rsid w:val="00231C16"/>
    <w:rsid w:val="00231D4D"/>
    <w:rsid w:val="00231DD7"/>
    <w:rsid w:val="00231FCE"/>
    <w:rsid w:val="00232054"/>
    <w:rsid w:val="00232958"/>
    <w:rsid w:val="00232AE8"/>
    <w:rsid w:val="00232D33"/>
    <w:rsid w:val="002336EF"/>
    <w:rsid w:val="00233708"/>
    <w:rsid w:val="0023387A"/>
    <w:rsid w:val="00233A3E"/>
    <w:rsid w:val="00233D75"/>
    <w:rsid w:val="00233E7F"/>
    <w:rsid w:val="00234108"/>
    <w:rsid w:val="00234653"/>
    <w:rsid w:val="00234762"/>
    <w:rsid w:val="0023490C"/>
    <w:rsid w:val="00234A84"/>
    <w:rsid w:val="00234BEB"/>
    <w:rsid w:val="00234FA6"/>
    <w:rsid w:val="0023503A"/>
    <w:rsid w:val="002352F1"/>
    <w:rsid w:val="002357F9"/>
    <w:rsid w:val="0023590C"/>
    <w:rsid w:val="002359A5"/>
    <w:rsid w:val="002360C9"/>
    <w:rsid w:val="00236476"/>
    <w:rsid w:val="00236594"/>
    <w:rsid w:val="00236614"/>
    <w:rsid w:val="00236679"/>
    <w:rsid w:val="00236E4C"/>
    <w:rsid w:val="00236FB6"/>
    <w:rsid w:val="002370EF"/>
    <w:rsid w:val="002374A7"/>
    <w:rsid w:val="00237BBC"/>
    <w:rsid w:val="00237CE7"/>
    <w:rsid w:val="0024002E"/>
    <w:rsid w:val="00240193"/>
    <w:rsid w:val="00240423"/>
    <w:rsid w:val="0024051F"/>
    <w:rsid w:val="00240549"/>
    <w:rsid w:val="00240837"/>
    <w:rsid w:val="00240B20"/>
    <w:rsid w:val="00240DB0"/>
    <w:rsid w:val="002410A7"/>
    <w:rsid w:val="002410D7"/>
    <w:rsid w:val="002412EE"/>
    <w:rsid w:val="00241579"/>
    <w:rsid w:val="002415C7"/>
    <w:rsid w:val="0024218A"/>
    <w:rsid w:val="0024256E"/>
    <w:rsid w:val="0024275C"/>
    <w:rsid w:val="00242D55"/>
    <w:rsid w:val="00242EE5"/>
    <w:rsid w:val="00242F58"/>
    <w:rsid w:val="00242F81"/>
    <w:rsid w:val="0024329A"/>
    <w:rsid w:val="002434A6"/>
    <w:rsid w:val="002439F2"/>
    <w:rsid w:val="00243E63"/>
    <w:rsid w:val="002442DE"/>
    <w:rsid w:val="0024436E"/>
    <w:rsid w:val="0024457A"/>
    <w:rsid w:val="002446F7"/>
    <w:rsid w:val="00244719"/>
    <w:rsid w:val="00244A80"/>
    <w:rsid w:val="00244BB1"/>
    <w:rsid w:val="0024543D"/>
    <w:rsid w:val="0024569D"/>
    <w:rsid w:val="00245817"/>
    <w:rsid w:val="0024582C"/>
    <w:rsid w:val="00245C80"/>
    <w:rsid w:val="00245CA5"/>
    <w:rsid w:val="00246056"/>
    <w:rsid w:val="0024609C"/>
    <w:rsid w:val="0024644C"/>
    <w:rsid w:val="002464FB"/>
    <w:rsid w:val="002468CE"/>
    <w:rsid w:val="002469CC"/>
    <w:rsid w:val="00246A15"/>
    <w:rsid w:val="00246A51"/>
    <w:rsid w:val="00246CE3"/>
    <w:rsid w:val="00247157"/>
    <w:rsid w:val="002471B8"/>
    <w:rsid w:val="0024741B"/>
    <w:rsid w:val="00247609"/>
    <w:rsid w:val="002476A2"/>
    <w:rsid w:val="00247BFC"/>
    <w:rsid w:val="00247E22"/>
    <w:rsid w:val="00247E94"/>
    <w:rsid w:val="00247F7B"/>
    <w:rsid w:val="0025020B"/>
    <w:rsid w:val="00250296"/>
    <w:rsid w:val="0025032D"/>
    <w:rsid w:val="002503E2"/>
    <w:rsid w:val="00250D03"/>
    <w:rsid w:val="002510ED"/>
    <w:rsid w:val="002511D8"/>
    <w:rsid w:val="002511E2"/>
    <w:rsid w:val="0025133A"/>
    <w:rsid w:val="00251B0D"/>
    <w:rsid w:val="00251B35"/>
    <w:rsid w:val="00251CBD"/>
    <w:rsid w:val="00251D2B"/>
    <w:rsid w:val="00251D49"/>
    <w:rsid w:val="002521E9"/>
    <w:rsid w:val="00252390"/>
    <w:rsid w:val="00252544"/>
    <w:rsid w:val="00252822"/>
    <w:rsid w:val="002528AC"/>
    <w:rsid w:val="00252F1C"/>
    <w:rsid w:val="002530B7"/>
    <w:rsid w:val="00253AD9"/>
    <w:rsid w:val="00253FB1"/>
    <w:rsid w:val="0025413B"/>
    <w:rsid w:val="00254274"/>
    <w:rsid w:val="00254351"/>
    <w:rsid w:val="002544FA"/>
    <w:rsid w:val="00254901"/>
    <w:rsid w:val="0025490A"/>
    <w:rsid w:val="00254912"/>
    <w:rsid w:val="00254A9D"/>
    <w:rsid w:val="00254D5F"/>
    <w:rsid w:val="00254ED2"/>
    <w:rsid w:val="00255371"/>
    <w:rsid w:val="002558AD"/>
    <w:rsid w:val="00255A0D"/>
    <w:rsid w:val="00255FAF"/>
    <w:rsid w:val="0025666D"/>
    <w:rsid w:val="0025679D"/>
    <w:rsid w:val="0025680A"/>
    <w:rsid w:val="00256F0D"/>
    <w:rsid w:val="002571B4"/>
    <w:rsid w:val="002571BF"/>
    <w:rsid w:val="0025725E"/>
    <w:rsid w:val="0025727E"/>
    <w:rsid w:val="0025733B"/>
    <w:rsid w:val="002576CD"/>
    <w:rsid w:val="002579BD"/>
    <w:rsid w:val="00260012"/>
    <w:rsid w:val="00260182"/>
    <w:rsid w:val="002602DA"/>
    <w:rsid w:val="00260324"/>
    <w:rsid w:val="0026036B"/>
    <w:rsid w:val="002608A5"/>
    <w:rsid w:val="00260925"/>
    <w:rsid w:val="0026093B"/>
    <w:rsid w:val="00260974"/>
    <w:rsid w:val="00260F56"/>
    <w:rsid w:val="0026101D"/>
    <w:rsid w:val="0026116D"/>
    <w:rsid w:val="002616B4"/>
    <w:rsid w:val="0026193E"/>
    <w:rsid w:val="002619D4"/>
    <w:rsid w:val="00261B89"/>
    <w:rsid w:val="00261C7E"/>
    <w:rsid w:val="00261F19"/>
    <w:rsid w:val="002622E0"/>
    <w:rsid w:val="00262504"/>
    <w:rsid w:val="00262641"/>
    <w:rsid w:val="00263238"/>
    <w:rsid w:val="002634AE"/>
    <w:rsid w:val="002638FC"/>
    <w:rsid w:val="00263B28"/>
    <w:rsid w:val="00263B72"/>
    <w:rsid w:val="00263C9F"/>
    <w:rsid w:val="00263CE7"/>
    <w:rsid w:val="00263F48"/>
    <w:rsid w:val="00263FCB"/>
    <w:rsid w:val="00263FCE"/>
    <w:rsid w:val="002640A8"/>
    <w:rsid w:val="0026434C"/>
    <w:rsid w:val="002644DB"/>
    <w:rsid w:val="0026466C"/>
    <w:rsid w:val="0026493A"/>
    <w:rsid w:val="00264B54"/>
    <w:rsid w:val="00264BC9"/>
    <w:rsid w:val="00264C04"/>
    <w:rsid w:val="00264F49"/>
    <w:rsid w:val="00265089"/>
    <w:rsid w:val="00265322"/>
    <w:rsid w:val="00265619"/>
    <w:rsid w:val="00265765"/>
    <w:rsid w:val="002658F1"/>
    <w:rsid w:val="00265AC5"/>
    <w:rsid w:val="002661CA"/>
    <w:rsid w:val="0026635F"/>
    <w:rsid w:val="0026661F"/>
    <w:rsid w:val="0026668C"/>
    <w:rsid w:val="002669E0"/>
    <w:rsid w:val="002669E7"/>
    <w:rsid w:val="00266A21"/>
    <w:rsid w:val="00266A83"/>
    <w:rsid w:val="00266B4F"/>
    <w:rsid w:val="00266B52"/>
    <w:rsid w:val="00266CE0"/>
    <w:rsid w:val="00266FB5"/>
    <w:rsid w:val="0026709F"/>
    <w:rsid w:val="00267267"/>
    <w:rsid w:val="002675DC"/>
    <w:rsid w:val="00267B1A"/>
    <w:rsid w:val="00267C4E"/>
    <w:rsid w:val="00267EEA"/>
    <w:rsid w:val="00270000"/>
    <w:rsid w:val="002701E3"/>
    <w:rsid w:val="002704AF"/>
    <w:rsid w:val="00270709"/>
    <w:rsid w:val="00270997"/>
    <w:rsid w:val="002709AB"/>
    <w:rsid w:val="00270BD1"/>
    <w:rsid w:val="00271749"/>
    <w:rsid w:val="00271775"/>
    <w:rsid w:val="002717BC"/>
    <w:rsid w:val="002719F2"/>
    <w:rsid w:val="00271A25"/>
    <w:rsid w:val="00271ABE"/>
    <w:rsid w:val="00272192"/>
    <w:rsid w:val="00272227"/>
    <w:rsid w:val="002729A2"/>
    <w:rsid w:val="002730FE"/>
    <w:rsid w:val="002732FC"/>
    <w:rsid w:val="002733C5"/>
    <w:rsid w:val="00273590"/>
    <w:rsid w:val="0027484E"/>
    <w:rsid w:val="00274A8B"/>
    <w:rsid w:val="00274AA2"/>
    <w:rsid w:val="00274C24"/>
    <w:rsid w:val="00274E92"/>
    <w:rsid w:val="0027517F"/>
    <w:rsid w:val="00275556"/>
    <w:rsid w:val="00275658"/>
    <w:rsid w:val="002759E0"/>
    <w:rsid w:val="00275ABD"/>
    <w:rsid w:val="00275ADD"/>
    <w:rsid w:val="00275CB2"/>
    <w:rsid w:val="002760C9"/>
    <w:rsid w:val="002762D9"/>
    <w:rsid w:val="00276C0C"/>
    <w:rsid w:val="00276D18"/>
    <w:rsid w:val="00276E99"/>
    <w:rsid w:val="00277029"/>
    <w:rsid w:val="00277121"/>
    <w:rsid w:val="002771AE"/>
    <w:rsid w:val="00277407"/>
    <w:rsid w:val="0027749D"/>
    <w:rsid w:val="002775EE"/>
    <w:rsid w:val="00277B4F"/>
    <w:rsid w:val="00277DDB"/>
    <w:rsid w:val="00280193"/>
    <w:rsid w:val="00280309"/>
    <w:rsid w:val="0028038A"/>
    <w:rsid w:val="00280B07"/>
    <w:rsid w:val="0028112F"/>
    <w:rsid w:val="002812A8"/>
    <w:rsid w:val="002816EB"/>
    <w:rsid w:val="00281C1D"/>
    <w:rsid w:val="00282233"/>
    <w:rsid w:val="002824E6"/>
    <w:rsid w:val="0028253D"/>
    <w:rsid w:val="00282541"/>
    <w:rsid w:val="002825EB"/>
    <w:rsid w:val="00282622"/>
    <w:rsid w:val="00282666"/>
    <w:rsid w:val="0028266A"/>
    <w:rsid w:val="002826A1"/>
    <w:rsid w:val="00282732"/>
    <w:rsid w:val="00282752"/>
    <w:rsid w:val="00282857"/>
    <w:rsid w:val="00282862"/>
    <w:rsid w:val="00282AB8"/>
    <w:rsid w:val="00282DA8"/>
    <w:rsid w:val="002832CD"/>
    <w:rsid w:val="002833CE"/>
    <w:rsid w:val="002839DC"/>
    <w:rsid w:val="00283A06"/>
    <w:rsid w:val="00283A8D"/>
    <w:rsid w:val="00283D95"/>
    <w:rsid w:val="002840E0"/>
    <w:rsid w:val="002841A8"/>
    <w:rsid w:val="00284204"/>
    <w:rsid w:val="00284668"/>
    <w:rsid w:val="00284963"/>
    <w:rsid w:val="00284DFA"/>
    <w:rsid w:val="00284F18"/>
    <w:rsid w:val="00285110"/>
    <w:rsid w:val="0028549A"/>
    <w:rsid w:val="0028579C"/>
    <w:rsid w:val="002858DE"/>
    <w:rsid w:val="00285B73"/>
    <w:rsid w:val="00285E73"/>
    <w:rsid w:val="0028609D"/>
    <w:rsid w:val="002861D5"/>
    <w:rsid w:val="00286594"/>
    <w:rsid w:val="00286BCC"/>
    <w:rsid w:val="00286BD7"/>
    <w:rsid w:val="00286DC6"/>
    <w:rsid w:val="00287185"/>
    <w:rsid w:val="002871A9"/>
    <w:rsid w:val="002873B0"/>
    <w:rsid w:val="002875BF"/>
    <w:rsid w:val="00287A06"/>
    <w:rsid w:val="00287B05"/>
    <w:rsid w:val="00287B70"/>
    <w:rsid w:val="00287C07"/>
    <w:rsid w:val="00287E8B"/>
    <w:rsid w:val="00287FE8"/>
    <w:rsid w:val="0029015E"/>
    <w:rsid w:val="002901FF"/>
    <w:rsid w:val="00290269"/>
    <w:rsid w:val="002904CF"/>
    <w:rsid w:val="002907F1"/>
    <w:rsid w:val="00290B3A"/>
    <w:rsid w:val="00290BB3"/>
    <w:rsid w:val="002914E5"/>
    <w:rsid w:val="00291875"/>
    <w:rsid w:val="0029187E"/>
    <w:rsid w:val="00291909"/>
    <w:rsid w:val="00291973"/>
    <w:rsid w:val="00291A06"/>
    <w:rsid w:val="00291D0D"/>
    <w:rsid w:val="0029259A"/>
    <w:rsid w:val="002926BD"/>
    <w:rsid w:val="002927CC"/>
    <w:rsid w:val="00292951"/>
    <w:rsid w:val="0029295A"/>
    <w:rsid w:val="00292B1F"/>
    <w:rsid w:val="00292C02"/>
    <w:rsid w:val="00293262"/>
    <w:rsid w:val="0029329E"/>
    <w:rsid w:val="00293414"/>
    <w:rsid w:val="00293466"/>
    <w:rsid w:val="002936BE"/>
    <w:rsid w:val="002936E2"/>
    <w:rsid w:val="00293A53"/>
    <w:rsid w:val="00293B1D"/>
    <w:rsid w:val="00293BA0"/>
    <w:rsid w:val="00293C85"/>
    <w:rsid w:val="00293D54"/>
    <w:rsid w:val="00293FF0"/>
    <w:rsid w:val="00294073"/>
    <w:rsid w:val="002940CF"/>
    <w:rsid w:val="0029419C"/>
    <w:rsid w:val="0029491A"/>
    <w:rsid w:val="00294A9C"/>
    <w:rsid w:val="00294B78"/>
    <w:rsid w:val="00295AB1"/>
    <w:rsid w:val="00295B72"/>
    <w:rsid w:val="00295C9E"/>
    <w:rsid w:val="00296193"/>
    <w:rsid w:val="0029665B"/>
    <w:rsid w:val="002967A8"/>
    <w:rsid w:val="00296D19"/>
    <w:rsid w:val="00297433"/>
    <w:rsid w:val="00297824"/>
    <w:rsid w:val="0029785E"/>
    <w:rsid w:val="002978A8"/>
    <w:rsid w:val="00297AEF"/>
    <w:rsid w:val="00297D02"/>
    <w:rsid w:val="00297D1E"/>
    <w:rsid w:val="00297E68"/>
    <w:rsid w:val="00297E96"/>
    <w:rsid w:val="00297FBB"/>
    <w:rsid w:val="002A00C7"/>
    <w:rsid w:val="002A0360"/>
    <w:rsid w:val="002A049B"/>
    <w:rsid w:val="002A0851"/>
    <w:rsid w:val="002A0CCB"/>
    <w:rsid w:val="002A0D33"/>
    <w:rsid w:val="002A160C"/>
    <w:rsid w:val="002A17C4"/>
    <w:rsid w:val="002A18C4"/>
    <w:rsid w:val="002A1AB0"/>
    <w:rsid w:val="002A1B6E"/>
    <w:rsid w:val="002A1CB0"/>
    <w:rsid w:val="002A202F"/>
    <w:rsid w:val="002A2150"/>
    <w:rsid w:val="002A22E3"/>
    <w:rsid w:val="002A25F6"/>
    <w:rsid w:val="002A287E"/>
    <w:rsid w:val="002A2A02"/>
    <w:rsid w:val="002A2B39"/>
    <w:rsid w:val="002A2CC6"/>
    <w:rsid w:val="002A2E23"/>
    <w:rsid w:val="002A3027"/>
    <w:rsid w:val="002A31D3"/>
    <w:rsid w:val="002A38AE"/>
    <w:rsid w:val="002A4153"/>
    <w:rsid w:val="002A42B4"/>
    <w:rsid w:val="002A43CF"/>
    <w:rsid w:val="002A4441"/>
    <w:rsid w:val="002A44BF"/>
    <w:rsid w:val="002A4686"/>
    <w:rsid w:val="002A4709"/>
    <w:rsid w:val="002A48A7"/>
    <w:rsid w:val="002A49B0"/>
    <w:rsid w:val="002A49B8"/>
    <w:rsid w:val="002A4B39"/>
    <w:rsid w:val="002A4B8D"/>
    <w:rsid w:val="002A4C29"/>
    <w:rsid w:val="002A4F44"/>
    <w:rsid w:val="002A502F"/>
    <w:rsid w:val="002A5126"/>
    <w:rsid w:val="002A5B20"/>
    <w:rsid w:val="002A5CD2"/>
    <w:rsid w:val="002A5F32"/>
    <w:rsid w:val="002A5FFB"/>
    <w:rsid w:val="002A6351"/>
    <w:rsid w:val="002A6655"/>
    <w:rsid w:val="002A6846"/>
    <w:rsid w:val="002A7314"/>
    <w:rsid w:val="002A7394"/>
    <w:rsid w:val="002A7456"/>
    <w:rsid w:val="002A749A"/>
    <w:rsid w:val="002A7550"/>
    <w:rsid w:val="002A7554"/>
    <w:rsid w:val="002A761C"/>
    <w:rsid w:val="002A7D02"/>
    <w:rsid w:val="002A7F05"/>
    <w:rsid w:val="002A7F17"/>
    <w:rsid w:val="002A7F83"/>
    <w:rsid w:val="002B005F"/>
    <w:rsid w:val="002B0164"/>
    <w:rsid w:val="002B0326"/>
    <w:rsid w:val="002B0C6E"/>
    <w:rsid w:val="002B1106"/>
    <w:rsid w:val="002B123B"/>
    <w:rsid w:val="002B124E"/>
    <w:rsid w:val="002B14C5"/>
    <w:rsid w:val="002B1650"/>
    <w:rsid w:val="002B189B"/>
    <w:rsid w:val="002B19BD"/>
    <w:rsid w:val="002B1B1A"/>
    <w:rsid w:val="002B1BE6"/>
    <w:rsid w:val="002B1FA3"/>
    <w:rsid w:val="002B20F3"/>
    <w:rsid w:val="002B262A"/>
    <w:rsid w:val="002B2AEB"/>
    <w:rsid w:val="002B2C79"/>
    <w:rsid w:val="002B2D37"/>
    <w:rsid w:val="002B2F3A"/>
    <w:rsid w:val="002B306F"/>
    <w:rsid w:val="002B318D"/>
    <w:rsid w:val="002B34D7"/>
    <w:rsid w:val="002B36C8"/>
    <w:rsid w:val="002B3921"/>
    <w:rsid w:val="002B3A46"/>
    <w:rsid w:val="002B3DA8"/>
    <w:rsid w:val="002B4196"/>
    <w:rsid w:val="002B428A"/>
    <w:rsid w:val="002B42C4"/>
    <w:rsid w:val="002B4B3A"/>
    <w:rsid w:val="002B4B8A"/>
    <w:rsid w:val="002B4F27"/>
    <w:rsid w:val="002B5163"/>
    <w:rsid w:val="002B5B1F"/>
    <w:rsid w:val="002B5F01"/>
    <w:rsid w:val="002B5F62"/>
    <w:rsid w:val="002B6141"/>
    <w:rsid w:val="002B6180"/>
    <w:rsid w:val="002B634D"/>
    <w:rsid w:val="002B6413"/>
    <w:rsid w:val="002B64C8"/>
    <w:rsid w:val="002B6D3A"/>
    <w:rsid w:val="002B709D"/>
    <w:rsid w:val="002B7271"/>
    <w:rsid w:val="002B72DD"/>
    <w:rsid w:val="002B768E"/>
    <w:rsid w:val="002B7715"/>
    <w:rsid w:val="002B77A8"/>
    <w:rsid w:val="002B7AEA"/>
    <w:rsid w:val="002B7B27"/>
    <w:rsid w:val="002B7FF0"/>
    <w:rsid w:val="002C0039"/>
    <w:rsid w:val="002C0402"/>
    <w:rsid w:val="002C096F"/>
    <w:rsid w:val="002C0970"/>
    <w:rsid w:val="002C0D54"/>
    <w:rsid w:val="002C14CB"/>
    <w:rsid w:val="002C198A"/>
    <w:rsid w:val="002C1A2C"/>
    <w:rsid w:val="002C1C67"/>
    <w:rsid w:val="002C1C95"/>
    <w:rsid w:val="002C263A"/>
    <w:rsid w:val="002C2879"/>
    <w:rsid w:val="002C28FB"/>
    <w:rsid w:val="002C2B6A"/>
    <w:rsid w:val="002C2C23"/>
    <w:rsid w:val="002C2DA0"/>
    <w:rsid w:val="002C2F89"/>
    <w:rsid w:val="002C316D"/>
    <w:rsid w:val="002C32A3"/>
    <w:rsid w:val="002C3485"/>
    <w:rsid w:val="002C39E6"/>
    <w:rsid w:val="002C3AD6"/>
    <w:rsid w:val="002C3E9E"/>
    <w:rsid w:val="002C4416"/>
    <w:rsid w:val="002C4509"/>
    <w:rsid w:val="002C45A2"/>
    <w:rsid w:val="002C463E"/>
    <w:rsid w:val="002C4731"/>
    <w:rsid w:val="002C4764"/>
    <w:rsid w:val="002C4D6C"/>
    <w:rsid w:val="002C4DB2"/>
    <w:rsid w:val="002C4EA9"/>
    <w:rsid w:val="002C51C4"/>
    <w:rsid w:val="002C541D"/>
    <w:rsid w:val="002C5934"/>
    <w:rsid w:val="002C5B6D"/>
    <w:rsid w:val="002C5C4C"/>
    <w:rsid w:val="002C5E5F"/>
    <w:rsid w:val="002C5F90"/>
    <w:rsid w:val="002C601A"/>
    <w:rsid w:val="002C6423"/>
    <w:rsid w:val="002C66AE"/>
    <w:rsid w:val="002C69A9"/>
    <w:rsid w:val="002C69B3"/>
    <w:rsid w:val="002C6C41"/>
    <w:rsid w:val="002C6D45"/>
    <w:rsid w:val="002C6D6B"/>
    <w:rsid w:val="002C6E55"/>
    <w:rsid w:val="002C7084"/>
    <w:rsid w:val="002C7326"/>
    <w:rsid w:val="002C7397"/>
    <w:rsid w:val="002C75D2"/>
    <w:rsid w:val="002C78EA"/>
    <w:rsid w:val="002C7B8A"/>
    <w:rsid w:val="002D01AB"/>
    <w:rsid w:val="002D0359"/>
    <w:rsid w:val="002D0637"/>
    <w:rsid w:val="002D069A"/>
    <w:rsid w:val="002D0911"/>
    <w:rsid w:val="002D0B7E"/>
    <w:rsid w:val="002D0C15"/>
    <w:rsid w:val="002D0C24"/>
    <w:rsid w:val="002D0D6E"/>
    <w:rsid w:val="002D1021"/>
    <w:rsid w:val="002D1436"/>
    <w:rsid w:val="002D1734"/>
    <w:rsid w:val="002D1DB0"/>
    <w:rsid w:val="002D1F13"/>
    <w:rsid w:val="002D2008"/>
    <w:rsid w:val="002D24C1"/>
    <w:rsid w:val="002D26F3"/>
    <w:rsid w:val="002D29D0"/>
    <w:rsid w:val="002D2A64"/>
    <w:rsid w:val="002D2AD9"/>
    <w:rsid w:val="002D2B6A"/>
    <w:rsid w:val="002D2E6C"/>
    <w:rsid w:val="002D2FDA"/>
    <w:rsid w:val="002D3185"/>
    <w:rsid w:val="002D329B"/>
    <w:rsid w:val="002D32DC"/>
    <w:rsid w:val="002D3785"/>
    <w:rsid w:val="002D3923"/>
    <w:rsid w:val="002D3B21"/>
    <w:rsid w:val="002D3D24"/>
    <w:rsid w:val="002D3F51"/>
    <w:rsid w:val="002D430B"/>
    <w:rsid w:val="002D437F"/>
    <w:rsid w:val="002D44FC"/>
    <w:rsid w:val="002D4599"/>
    <w:rsid w:val="002D4AD6"/>
    <w:rsid w:val="002D4E58"/>
    <w:rsid w:val="002D54C3"/>
    <w:rsid w:val="002D54F3"/>
    <w:rsid w:val="002D573B"/>
    <w:rsid w:val="002D58DF"/>
    <w:rsid w:val="002D5A18"/>
    <w:rsid w:val="002D5D6C"/>
    <w:rsid w:val="002D61BF"/>
    <w:rsid w:val="002D63B0"/>
    <w:rsid w:val="002D6420"/>
    <w:rsid w:val="002D64B9"/>
    <w:rsid w:val="002D652B"/>
    <w:rsid w:val="002D6651"/>
    <w:rsid w:val="002D66A4"/>
    <w:rsid w:val="002D66B7"/>
    <w:rsid w:val="002D68EC"/>
    <w:rsid w:val="002D6BB2"/>
    <w:rsid w:val="002D6DF2"/>
    <w:rsid w:val="002D6DF7"/>
    <w:rsid w:val="002D7022"/>
    <w:rsid w:val="002D746E"/>
    <w:rsid w:val="002D75F8"/>
    <w:rsid w:val="002D7C11"/>
    <w:rsid w:val="002D7E16"/>
    <w:rsid w:val="002E03FC"/>
    <w:rsid w:val="002E04F8"/>
    <w:rsid w:val="002E0930"/>
    <w:rsid w:val="002E094F"/>
    <w:rsid w:val="002E0B08"/>
    <w:rsid w:val="002E0B6F"/>
    <w:rsid w:val="002E0D19"/>
    <w:rsid w:val="002E0F5E"/>
    <w:rsid w:val="002E104E"/>
    <w:rsid w:val="002E1065"/>
    <w:rsid w:val="002E112D"/>
    <w:rsid w:val="002E124C"/>
    <w:rsid w:val="002E1283"/>
    <w:rsid w:val="002E12D0"/>
    <w:rsid w:val="002E12F2"/>
    <w:rsid w:val="002E1753"/>
    <w:rsid w:val="002E180C"/>
    <w:rsid w:val="002E18C2"/>
    <w:rsid w:val="002E19A8"/>
    <w:rsid w:val="002E1A91"/>
    <w:rsid w:val="002E1D16"/>
    <w:rsid w:val="002E1E4D"/>
    <w:rsid w:val="002E203E"/>
    <w:rsid w:val="002E2043"/>
    <w:rsid w:val="002E2100"/>
    <w:rsid w:val="002E24C8"/>
    <w:rsid w:val="002E2A25"/>
    <w:rsid w:val="002E2D04"/>
    <w:rsid w:val="002E2E32"/>
    <w:rsid w:val="002E2F54"/>
    <w:rsid w:val="002E2FBD"/>
    <w:rsid w:val="002E33D2"/>
    <w:rsid w:val="002E3503"/>
    <w:rsid w:val="002E3560"/>
    <w:rsid w:val="002E37EB"/>
    <w:rsid w:val="002E382B"/>
    <w:rsid w:val="002E382E"/>
    <w:rsid w:val="002E3854"/>
    <w:rsid w:val="002E38B3"/>
    <w:rsid w:val="002E3B6C"/>
    <w:rsid w:val="002E3EEA"/>
    <w:rsid w:val="002E4A21"/>
    <w:rsid w:val="002E4BD7"/>
    <w:rsid w:val="002E5145"/>
    <w:rsid w:val="002E5205"/>
    <w:rsid w:val="002E533B"/>
    <w:rsid w:val="002E54C9"/>
    <w:rsid w:val="002E55EF"/>
    <w:rsid w:val="002E56CF"/>
    <w:rsid w:val="002E59C7"/>
    <w:rsid w:val="002E5CDB"/>
    <w:rsid w:val="002E6342"/>
    <w:rsid w:val="002E6DD8"/>
    <w:rsid w:val="002E6EAA"/>
    <w:rsid w:val="002E724A"/>
    <w:rsid w:val="002E7428"/>
    <w:rsid w:val="002E74C0"/>
    <w:rsid w:val="002E75C4"/>
    <w:rsid w:val="002E77C1"/>
    <w:rsid w:val="002E7C53"/>
    <w:rsid w:val="002F017C"/>
    <w:rsid w:val="002F0193"/>
    <w:rsid w:val="002F0202"/>
    <w:rsid w:val="002F0EB4"/>
    <w:rsid w:val="002F115F"/>
    <w:rsid w:val="002F1485"/>
    <w:rsid w:val="002F14CE"/>
    <w:rsid w:val="002F1B74"/>
    <w:rsid w:val="002F1BE2"/>
    <w:rsid w:val="002F1E0D"/>
    <w:rsid w:val="002F1FE8"/>
    <w:rsid w:val="002F268B"/>
    <w:rsid w:val="002F2697"/>
    <w:rsid w:val="002F30C0"/>
    <w:rsid w:val="002F3872"/>
    <w:rsid w:val="002F39CA"/>
    <w:rsid w:val="002F3B52"/>
    <w:rsid w:val="002F3B8C"/>
    <w:rsid w:val="002F3C70"/>
    <w:rsid w:val="002F3EAE"/>
    <w:rsid w:val="002F402D"/>
    <w:rsid w:val="002F407F"/>
    <w:rsid w:val="002F40CE"/>
    <w:rsid w:val="002F4640"/>
    <w:rsid w:val="002F47B3"/>
    <w:rsid w:val="002F485B"/>
    <w:rsid w:val="002F4D16"/>
    <w:rsid w:val="002F4E4B"/>
    <w:rsid w:val="002F53CB"/>
    <w:rsid w:val="002F543D"/>
    <w:rsid w:val="002F54A7"/>
    <w:rsid w:val="002F567A"/>
    <w:rsid w:val="002F5A87"/>
    <w:rsid w:val="002F5AF6"/>
    <w:rsid w:val="002F5ECB"/>
    <w:rsid w:val="002F606F"/>
    <w:rsid w:val="002F6135"/>
    <w:rsid w:val="002F6146"/>
    <w:rsid w:val="002F6677"/>
    <w:rsid w:val="002F66B0"/>
    <w:rsid w:val="002F6762"/>
    <w:rsid w:val="002F6AA0"/>
    <w:rsid w:val="002F6E8F"/>
    <w:rsid w:val="002F727D"/>
    <w:rsid w:val="002F72B0"/>
    <w:rsid w:val="002F73FC"/>
    <w:rsid w:val="002F744C"/>
    <w:rsid w:val="002F789A"/>
    <w:rsid w:val="002F79A1"/>
    <w:rsid w:val="002F7D11"/>
    <w:rsid w:val="002F7D9F"/>
    <w:rsid w:val="002F7F49"/>
    <w:rsid w:val="002F7FF3"/>
    <w:rsid w:val="00300258"/>
    <w:rsid w:val="00300344"/>
    <w:rsid w:val="003005D1"/>
    <w:rsid w:val="00300614"/>
    <w:rsid w:val="00300925"/>
    <w:rsid w:val="00300936"/>
    <w:rsid w:val="0030094E"/>
    <w:rsid w:val="00300B7A"/>
    <w:rsid w:val="00300BB8"/>
    <w:rsid w:val="00300BF1"/>
    <w:rsid w:val="00300CB9"/>
    <w:rsid w:val="00301286"/>
    <w:rsid w:val="00301486"/>
    <w:rsid w:val="00301A1A"/>
    <w:rsid w:val="00301B4B"/>
    <w:rsid w:val="00301D45"/>
    <w:rsid w:val="00301FAC"/>
    <w:rsid w:val="00301FAD"/>
    <w:rsid w:val="00302A52"/>
    <w:rsid w:val="00302B2E"/>
    <w:rsid w:val="00302C4A"/>
    <w:rsid w:val="00302DE9"/>
    <w:rsid w:val="00302E8C"/>
    <w:rsid w:val="003030EB"/>
    <w:rsid w:val="0030341B"/>
    <w:rsid w:val="003034E9"/>
    <w:rsid w:val="00303524"/>
    <w:rsid w:val="003036B8"/>
    <w:rsid w:val="00303C0C"/>
    <w:rsid w:val="003041E8"/>
    <w:rsid w:val="0030447B"/>
    <w:rsid w:val="003044CD"/>
    <w:rsid w:val="003045E8"/>
    <w:rsid w:val="00304602"/>
    <w:rsid w:val="00304720"/>
    <w:rsid w:val="00304945"/>
    <w:rsid w:val="003049C5"/>
    <w:rsid w:val="00304D3A"/>
    <w:rsid w:val="0030534B"/>
    <w:rsid w:val="003054AA"/>
    <w:rsid w:val="00305AD0"/>
    <w:rsid w:val="00305B84"/>
    <w:rsid w:val="00305F73"/>
    <w:rsid w:val="00306243"/>
    <w:rsid w:val="00306708"/>
    <w:rsid w:val="0030676F"/>
    <w:rsid w:val="00306791"/>
    <w:rsid w:val="00306891"/>
    <w:rsid w:val="003070AA"/>
    <w:rsid w:val="00307369"/>
    <w:rsid w:val="00307433"/>
    <w:rsid w:val="003076BA"/>
    <w:rsid w:val="003076ED"/>
    <w:rsid w:val="0030786C"/>
    <w:rsid w:val="00307ADF"/>
    <w:rsid w:val="00307B17"/>
    <w:rsid w:val="00307B70"/>
    <w:rsid w:val="00307BCC"/>
    <w:rsid w:val="003100A4"/>
    <w:rsid w:val="003102AE"/>
    <w:rsid w:val="00310901"/>
    <w:rsid w:val="003109D3"/>
    <w:rsid w:val="00311302"/>
    <w:rsid w:val="00311641"/>
    <w:rsid w:val="003116DD"/>
    <w:rsid w:val="00311810"/>
    <w:rsid w:val="00311898"/>
    <w:rsid w:val="00311CCC"/>
    <w:rsid w:val="0031213B"/>
    <w:rsid w:val="0031230F"/>
    <w:rsid w:val="00312363"/>
    <w:rsid w:val="003126A3"/>
    <w:rsid w:val="003128B3"/>
    <w:rsid w:val="00312ABB"/>
    <w:rsid w:val="00312EF3"/>
    <w:rsid w:val="00313026"/>
    <w:rsid w:val="0031316A"/>
    <w:rsid w:val="003131B5"/>
    <w:rsid w:val="0031399F"/>
    <w:rsid w:val="00313B78"/>
    <w:rsid w:val="00313B79"/>
    <w:rsid w:val="00313F57"/>
    <w:rsid w:val="00313F59"/>
    <w:rsid w:val="00314525"/>
    <w:rsid w:val="003148C2"/>
    <w:rsid w:val="00314AB0"/>
    <w:rsid w:val="00314EDC"/>
    <w:rsid w:val="0031507C"/>
    <w:rsid w:val="003150FB"/>
    <w:rsid w:val="0031517F"/>
    <w:rsid w:val="003155CB"/>
    <w:rsid w:val="00315784"/>
    <w:rsid w:val="0031584F"/>
    <w:rsid w:val="00315A67"/>
    <w:rsid w:val="00315C0B"/>
    <w:rsid w:val="003161E4"/>
    <w:rsid w:val="00316487"/>
    <w:rsid w:val="0031657C"/>
    <w:rsid w:val="00316AC2"/>
    <w:rsid w:val="00316B09"/>
    <w:rsid w:val="00316B15"/>
    <w:rsid w:val="00316CC3"/>
    <w:rsid w:val="00316D37"/>
    <w:rsid w:val="00316E94"/>
    <w:rsid w:val="0031708A"/>
    <w:rsid w:val="003170F1"/>
    <w:rsid w:val="003172CE"/>
    <w:rsid w:val="003174D0"/>
    <w:rsid w:val="0031753C"/>
    <w:rsid w:val="00317A60"/>
    <w:rsid w:val="00317C4B"/>
    <w:rsid w:val="00317D08"/>
    <w:rsid w:val="00317F04"/>
    <w:rsid w:val="00320017"/>
    <w:rsid w:val="003207A2"/>
    <w:rsid w:val="003210C4"/>
    <w:rsid w:val="003212DB"/>
    <w:rsid w:val="00321576"/>
    <w:rsid w:val="00321723"/>
    <w:rsid w:val="0032184E"/>
    <w:rsid w:val="0032185A"/>
    <w:rsid w:val="00321B8A"/>
    <w:rsid w:val="0032235D"/>
    <w:rsid w:val="0032237D"/>
    <w:rsid w:val="00322421"/>
    <w:rsid w:val="00322507"/>
    <w:rsid w:val="003229B5"/>
    <w:rsid w:val="00322BBA"/>
    <w:rsid w:val="00322DE2"/>
    <w:rsid w:val="0032333A"/>
    <w:rsid w:val="00323421"/>
    <w:rsid w:val="0032366F"/>
    <w:rsid w:val="003237A8"/>
    <w:rsid w:val="00323A37"/>
    <w:rsid w:val="00323A46"/>
    <w:rsid w:val="00323B3E"/>
    <w:rsid w:val="00323F5E"/>
    <w:rsid w:val="003242B0"/>
    <w:rsid w:val="003245AE"/>
    <w:rsid w:val="0032471B"/>
    <w:rsid w:val="0032480C"/>
    <w:rsid w:val="003248D9"/>
    <w:rsid w:val="003249B5"/>
    <w:rsid w:val="00324EB0"/>
    <w:rsid w:val="00325001"/>
    <w:rsid w:val="00325070"/>
    <w:rsid w:val="003250B2"/>
    <w:rsid w:val="00325E48"/>
    <w:rsid w:val="003266F1"/>
    <w:rsid w:val="00326796"/>
    <w:rsid w:val="00326F37"/>
    <w:rsid w:val="003273F5"/>
    <w:rsid w:val="003276C2"/>
    <w:rsid w:val="003301E2"/>
    <w:rsid w:val="00330233"/>
    <w:rsid w:val="00330AA1"/>
    <w:rsid w:val="00331403"/>
    <w:rsid w:val="0033146B"/>
    <w:rsid w:val="0033170E"/>
    <w:rsid w:val="00331B7A"/>
    <w:rsid w:val="00331C92"/>
    <w:rsid w:val="00331CC0"/>
    <w:rsid w:val="00331D16"/>
    <w:rsid w:val="00331DF8"/>
    <w:rsid w:val="003322B0"/>
    <w:rsid w:val="00332482"/>
    <w:rsid w:val="00332533"/>
    <w:rsid w:val="00332606"/>
    <w:rsid w:val="00332752"/>
    <w:rsid w:val="00332832"/>
    <w:rsid w:val="00332A21"/>
    <w:rsid w:val="00332E31"/>
    <w:rsid w:val="00332E70"/>
    <w:rsid w:val="00333315"/>
    <w:rsid w:val="00333480"/>
    <w:rsid w:val="00333781"/>
    <w:rsid w:val="00333897"/>
    <w:rsid w:val="00333AF6"/>
    <w:rsid w:val="00333D12"/>
    <w:rsid w:val="00333D91"/>
    <w:rsid w:val="00334187"/>
    <w:rsid w:val="00334A55"/>
    <w:rsid w:val="00334C61"/>
    <w:rsid w:val="00334E16"/>
    <w:rsid w:val="00334F0B"/>
    <w:rsid w:val="00335074"/>
    <w:rsid w:val="003350FC"/>
    <w:rsid w:val="00335496"/>
    <w:rsid w:val="00335557"/>
    <w:rsid w:val="003356D8"/>
    <w:rsid w:val="003357D0"/>
    <w:rsid w:val="00335F19"/>
    <w:rsid w:val="0033608D"/>
    <w:rsid w:val="00336696"/>
    <w:rsid w:val="003366AB"/>
    <w:rsid w:val="003367B7"/>
    <w:rsid w:val="00336857"/>
    <w:rsid w:val="0033687B"/>
    <w:rsid w:val="00336891"/>
    <w:rsid w:val="00336CFB"/>
    <w:rsid w:val="0033714F"/>
    <w:rsid w:val="003373CE"/>
    <w:rsid w:val="00337753"/>
    <w:rsid w:val="00337AB7"/>
    <w:rsid w:val="00337E20"/>
    <w:rsid w:val="00337FA2"/>
    <w:rsid w:val="003402C9"/>
    <w:rsid w:val="00340623"/>
    <w:rsid w:val="00340AD8"/>
    <w:rsid w:val="00340C3D"/>
    <w:rsid w:val="00340C93"/>
    <w:rsid w:val="00340D66"/>
    <w:rsid w:val="00340E57"/>
    <w:rsid w:val="00340F58"/>
    <w:rsid w:val="00341005"/>
    <w:rsid w:val="00341AB4"/>
    <w:rsid w:val="00341C7B"/>
    <w:rsid w:val="0034243B"/>
    <w:rsid w:val="003424D4"/>
    <w:rsid w:val="00342EDA"/>
    <w:rsid w:val="00343083"/>
    <w:rsid w:val="00343236"/>
    <w:rsid w:val="00343320"/>
    <w:rsid w:val="003433CB"/>
    <w:rsid w:val="0034365A"/>
    <w:rsid w:val="00343923"/>
    <w:rsid w:val="00343A70"/>
    <w:rsid w:val="00343FC1"/>
    <w:rsid w:val="00344256"/>
    <w:rsid w:val="00344698"/>
    <w:rsid w:val="003446DB"/>
    <w:rsid w:val="0034475A"/>
    <w:rsid w:val="003448F4"/>
    <w:rsid w:val="00344902"/>
    <w:rsid w:val="00344B95"/>
    <w:rsid w:val="00344E15"/>
    <w:rsid w:val="00344E9B"/>
    <w:rsid w:val="00345554"/>
    <w:rsid w:val="00345693"/>
    <w:rsid w:val="00345735"/>
    <w:rsid w:val="00345877"/>
    <w:rsid w:val="003458F4"/>
    <w:rsid w:val="00345A27"/>
    <w:rsid w:val="00345BCE"/>
    <w:rsid w:val="00345CD0"/>
    <w:rsid w:val="00345EA7"/>
    <w:rsid w:val="00346005"/>
    <w:rsid w:val="00346147"/>
    <w:rsid w:val="00346362"/>
    <w:rsid w:val="00346367"/>
    <w:rsid w:val="00346EB1"/>
    <w:rsid w:val="00346F9C"/>
    <w:rsid w:val="00346FC1"/>
    <w:rsid w:val="0034704C"/>
    <w:rsid w:val="00347834"/>
    <w:rsid w:val="00347D20"/>
    <w:rsid w:val="0035024F"/>
    <w:rsid w:val="00350331"/>
    <w:rsid w:val="00350576"/>
    <w:rsid w:val="00350B06"/>
    <w:rsid w:val="00350E79"/>
    <w:rsid w:val="00350E90"/>
    <w:rsid w:val="0035112C"/>
    <w:rsid w:val="00351638"/>
    <w:rsid w:val="00351768"/>
    <w:rsid w:val="003517F2"/>
    <w:rsid w:val="00351A07"/>
    <w:rsid w:val="00351BF6"/>
    <w:rsid w:val="00352661"/>
    <w:rsid w:val="0035279F"/>
    <w:rsid w:val="00352EC9"/>
    <w:rsid w:val="0035317A"/>
    <w:rsid w:val="003532F8"/>
    <w:rsid w:val="0035337F"/>
    <w:rsid w:val="003535D0"/>
    <w:rsid w:val="0035380F"/>
    <w:rsid w:val="00353DFE"/>
    <w:rsid w:val="00353F97"/>
    <w:rsid w:val="00354142"/>
    <w:rsid w:val="0035421F"/>
    <w:rsid w:val="003548D8"/>
    <w:rsid w:val="00354AAD"/>
    <w:rsid w:val="00354BCB"/>
    <w:rsid w:val="00354CF1"/>
    <w:rsid w:val="00355241"/>
    <w:rsid w:val="003553BD"/>
    <w:rsid w:val="0035565C"/>
    <w:rsid w:val="00355A11"/>
    <w:rsid w:val="00355E12"/>
    <w:rsid w:val="00356171"/>
    <w:rsid w:val="0035658D"/>
    <w:rsid w:val="003567AF"/>
    <w:rsid w:val="003568E2"/>
    <w:rsid w:val="00356F56"/>
    <w:rsid w:val="00357550"/>
    <w:rsid w:val="003579FB"/>
    <w:rsid w:val="00357A33"/>
    <w:rsid w:val="00357CDB"/>
    <w:rsid w:val="00357E1A"/>
    <w:rsid w:val="003602EF"/>
    <w:rsid w:val="00360515"/>
    <w:rsid w:val="00360643"/>
    <w:rsid w:val="003606B3"/>
    <w:rsid w:val="00360716"/>
    <w:rsid w:val="00360B38"/>
    <w:rsid w:val="00360B97"/>
    <w:rsid w:val="00360DC8"/>
    <w:rsid w:val="00360F95"/>
    <w:rsid w:val="0036115D"/>
    <w:rsid w:val="00361402"/>
    <w:rsid w:val="003614C6"/>
    <w:rsid w:val="003615E7"/>
    <w:rsid w:val="003616FB"/>
    <w:rsid w:val="0036187D"/>
    <w:rsid w:val="003618D0"/>
    <w:rsid w:val="003618EB"/>
    <w:rsid w:val="003619BE"/>
    <w:rsid w:val="00361B29"/>
    <w:rsid w:val="00361BB5"/>
    <w:rsid w:val="00361DAA"/>
    <w:rsid w:val="00361F96"/>
    <w:rsid w:val="00361FC4"/>
    <w:rsid w:val="00362288"/>
    <w:rsid w:val="003623DE"/>
    <w:rsid w:val="00362668"/>
    <w:rsid w:val="00362E90"/>
    <w:rsid w:val="00363019"/>
    <w:rsid w:val="003632BE"/>
    <w:rsid w:val="003633C8"/>
    <w:rsid w:val="0036348F"/>
    <w:rsid w:val="00363826"/>
    <w:rsid w:val="003638BE"/>
    <w:rsid w:val="003638C5"/>
    <w:rsid w:val="00364412"/>
    <w:rsid w:val="0036450A"/>
    <w:rsid w:val="00364C8C"/>
    <w:rsid w:val="00364EA2"/>
    <w:rsid w:val="00364F2B"/>
    <w:rsid w:val="00365A1D"/>
    <w:rsid w:val="00365D17"/>
    <w:rsid w:val="00365F46"/>
    <w:rsid w:val="00365F47"/>
    <w:rsid w:val="00365FD5"/>
    <w:rsid w:val="003665C2"/>
    <w:rsid w:val="003666D3"/>
    <w:rsid w:val="003667FC"/>
    <w:rsid w:val="003667FF"/>
    <w:rsid w:val="00366997"/>
    <w:rsid w:val="00366FB7"/>
    <w:rsid w:val="00366FB8"/>
    <w:rsid w:val="0036712D"/>
    <w:rsid w:val="0036716F"/>
    <w:rsid w:val="003673F5"/>
    <w:rsid w:val="003676E8"/>
    <w:rsid w:val="0036771A"/>
    <w:rsid w:val="00367723"/>
    <w:rsid w:val="0037028B"/>
    <w:rsid w:val="003704A3"/>
    <w:rsid w:val="0037062B"/>
    <w:rsid w:val="00370BAA"/>
    <w:rsid w:val="00370D78"/>
    <w:rsid w:val="00370D91"/>
    <w:rsid w:val="00370DB0"/>
    <w:rsid w:val="00370DD5"/>
    <w:rsid w:val="00371031"/>
    <w:rsid w:val="00371324"/>
    <w:rsid w:val="003713A2"/>
    <w:rsid w:val="003714AA"/>
    <w:rsid w:val="003714D4"/>
    <w:rsid w:val="00371B7E"/>
    <w:rsid w:val="0037213E"/>
    <w:rsid w:val="0037249F"/>
    <w:rsid w:val="00372A05"/>
    <w:rsid w:val="00372C78"/>
    <w:rsid w:val="0037353B"/>
    <w:rsid w:val="00373780"/>
    <w:rsid w:val="00373D29"/>
    <w:rsid w:val="00373E45"/>
    <w:rsid w:val="00373FF5"/>
    <w:rsid w:val="003740F6"/>
    <w:rsid w:val="00374CD9"/>
    <w:rsid w:val="00374D4A"/>
    <w:rsid w:val="00374F9E"/>
    <w:rsid w:val="00375008"/>
    <w:rsid w:val="00375365"/>
    <w:rsid w:val="003756B3"/>
    <w:rsid w:val="00375B01"/>
    <w:rsid w:val="00375B39"/>
    <w:rsid w:val="00375E13"/>
    <w:rsid w:val="00375F48"/>
    <w:rsid w:val="00376014"/>
    <w:rsid w:val="003761C4"/>
    <w:rsid w:val="00376406"/>
    <w:rsid w:val="00376478"/>
    <w:rsid w:val="00376BF0"/>
    <w:rsid w:val="00376D32"/>
    <w:rsid w:val="00377476"/>
    <w:rsid w:val="00377533"/>
    <w:rsid w:val="0037761D"/>
    <w:rsid w:val="00377723"/>
    <w:rsid w:val="00377A63"/>
    <w:rsid w:val="00377AE2"/>
    <w:rsid w:val="00377E50"/>
    <w:rsid w:val="0038029D"/>
    <w:rsid w:val="003802A6"/>
    <w:rsid w:val="00380341"/>
    <w:rsid w:val="003805A5"/>
    <w:rsid w:val="003805DF"/>
    <w:rsid w:val="00380B6E"/>
    <w:rsid w:val="0038143A"/>
    <w:rsid w:val="00381AE7"/>
    <w:rsid w:val="0038219B"/>
    <w:rsid w:val="0038230A"/>
    <w:rsid w:val="00382535"/>
    <w:rsid w:val="003825F0"/>
    <w:rsid w:val="00382760"/>
    <w:rsid w:val="003829D5"/>
    <w:rsid w:val="00382CF0"/>
    <w:rsid w:val="00382D96"/>
    <w:rsid w:val="003831CF"/>
    <w:rsid w:val="00383775"/>
    <w:rsid w:val="003838D2"/>
    <w:rsid w:val="00383965"/>
    <w:rsid w:val="003839C9"/>
    <w:rsid w:val="00383CEF"/>
    <w:rsid w:val="00383D5C"/>
    <w:rsid w:val="00383DB4"/>
    <w:rsid w:val="003840A5"/>
    <w:rsid w:val="00384300"/>
    <w:rsid w:val="00384498"/>
    <w:rsid w:val="003849E1"/>
    <w:rsid w:val="00384C08"/>
    <w:rsid w:val="00385905"/>
    <w:rsid w:val="00385F01"/>
    <w:rsid w:val="003863F5"/>
    <w:rsid w:val="00386FB0"/>
    <w:rsid w:val="00386FF7"/>
    <w:rsid w:val="00387120"/>
    <w:rsid w:val="003871F9"/>
    <w:rsid w:val="0038723D"/>
    <w:rsid w:val="00387857"/>
    <w:rsid w:val="00387879"/>
    <w:rsid w:val="00387A15"/>
    <w:rsid w:val="00387A20"/>
    <w:rsid w:val="00387A5B"/>
    <w:rsid w:val="00387D0E"/>
    <w:rsid w:val="00387E32"/>
    <w:rsid w:val="003900C3"/>
    <w:rsid w:val="0039019C"/>
    <w:rsid w:val="0039048D"/>
    <w:rsid w:val="00390C3E"/>
    <w:rsid w:val="00390D0A"/>
    <w:rsid w:val="003910F5"/>
    <w:rsid w:val="00391316"/>
    <w:rsid w:val="00391368"/>
    <w:rsid w:val="003913C1"/>
    <w:rsid w:val="003914CE"/>
    <w:rsid w:val="0039163C"/>
    <w:rsid w:val="0039207F"/>
    <w:rsid w:val="00392200"/>
    <w:rsid w:val="00392926"/>
    <w:rsid w:val="00392B43"/>
    <w:rsid w:val="00392DBF"/>
    <w:rsid w:val="00392ECF"/>
    <w:rsid w:val="00392EDC"/>
    <w:rsid w:val="003932D5"/>
    <w:rsid w:val="0039342F"/>
    <w:rsid w:val="00393FDA"/>
    <w:rsid w:val="003944B5"/>
    <w:rsid w:val="00395247"/>
    <w:rsid w:val="00395382"/>
    <w:rsid w:val="003958DC"/>
    <w:rsid w:val="00395D66"/>
    <w:rsid w:val="003964F6"/>
    <w:rsid w:val="00396759"/>
    <w:rsid w:val="00396781"/>
    <w:rsid w:val="003968BA"/>
    <w:rsid w:val="003969AF"/>
    <w:rsid w:val="00396A92"/>
    <w:rsid w:val="00396E7F"/>
    <w:rsid w:val="00396E83"/>
    <w:rsid w:val="003971BC"/>
    <w:rsid w:val="00397315"/>
    <w:rsid w:val="003973EC"/>
    <w:rsid w:val="003974D3"/>
    <w:rsid w:val="00397730"/>
    <w:rsid w:val="00397B13"/>
    <w:rsid w:val="00397D45"/>
    <w:rsid w:val="003A0464"/>
    <w:rsid w:val="003A04FA"/>
    <w:rsid w:val="003A0708"/>
    <w:rsid w:val="003A1619"/>
    <w:rsid w:val="003A1638"/>
    <w:rsid w:val="003A1700"/>
    <w:rsid w:val="003A1A70"/>
    <w:rsid w:val="003A1F65"/>
    <w:rsid w:val="003A1FE9"/>
    <w:rsid w:val="003A2475"/>
    <w:rsid w:val="003A2947"/>
    <w:rsid w:val="003A2A2C"/>
    <w:rsid w:val="003A2BD9"/>
    <w:rsid w:val="003A2CFB"/>
    <w:rsid w:val="003A2F17"/>
    <w:rsid w:val="003A2F5A"/>
    <w:rsid w:val="003A3057"/>
    <w:rsid w:val="003A35FB"/>
    <w:rsid w:val="003A3689"/>
    <w:rsid w:val="003A3B2E"/>
    <w:rsid w:val="003A3EC4"/>
    <w:rsid w:val="003A43F6"/>
    <w:rsid w:val="003A4482"/>
    <w:rsid w:val="003A4776"/>
    <w:rsid w:val="003A4C34"/>
    <w:rsid w:val="003A4C4A"/>
    <w:rsid w:val="003A4CBD"/>
    <w:rsid w:val="003A4E86"/>
    <w:rsid w:val="003A5453"/>
    <w:rsid w:val="003A5735"/>
    <w:rsid w:val="003A573D"/>
    <w:rsid w:val="003A57E4"/>
    <w:rsid w:val="003A58F0"/>
    <w:rsid w:val="003A5D66"/>
    <w:rsid w:val="003A5D70"/>
    <w:rsid w:val="003A60B9"/>
    <w:rsid w:val="003A6170"/>
    <w:rsid w:val="003A6215"/>
    <w:rsid w:val="003A6534"/>
    <w:rsid w:val="003A6653"/>
    <w:rsid w:val="003A68FF"/>
    <w:rsid w:val="003A69BF"/>
    <w:rsid w:val="003A6A1A"/>
    <w:rsid w:val="003A6C6F"/>
    <w:rsid w:val="003A6FDF"/>
    <w:rsid w:val="003A70E2"/>
    <w:rsid w:val="003A74C8"/>
    <w:rsid w:val="003A78F2"/>
    <w:rsid w:val="003A791C"/>
    <w:rsid w:val="003A7A66"/>
    <w:rsid w:val="003A7FBE"/>
    <w:rsid w:val="003A7FCF"/>
    <w:rsid w:val="003B0655"/>
    <w:rsid w:val="003B0770"/>
    <w:rsid w:val="003B0C0A"/>
    <w:rsid w:val="003B1319"/>
    <w:rsid w:val="003B14DD"/>
    <w:rsid w:val="003B16B2"/>
    <w:rsid w:val="003B1C63"/>
    <w:rsid w:val="003B1D8C"/>
    <w:rsid w:val="003B2211"/>
    <w:rsid w:val="003B2505"/>
    <w:rsid w:val="003B255C"/>
    <w:rsid w:val="003B265C"/>
    <w:rsid w:val="003B2A64"/>
    <w:rsid w:val="003B2B60"/>
    <w:rsid w:val="003B2F93"/>
    <w:rsid w:val="003B3024"/>
    <w:rsid w:val="003B339D"/>
    <w:rsid w:val="003B3546"/>
    <w:rsid w:val="003B36B2"/>
    <w:rsid w:val="003B376D"/>
    <w:rsid w:val="003B3BEE"/>
    <w:rsid w:val="003B4662"/>
    <w:rsid w:val="003B467F"/>
    <w:rsid w:val="003B488A"/>
    <w:rsid w:val="003B4BF3"/>
    <w:rsid w:val="003B4CBB"/>
    <w:rsid w:val="003B4E2E"/>
    <w:rsid w:val="003B51E4"/>
    <w:rsid w:val="003B52AF"/>
    <w:rsid w:val="003B5341"/>
    <w:rsid w:val="003B5737"/>
    <w:rsid w:val="003B5795"/>
    <w:rsid w:val="003B57A1"/>
    <w:rsid w:val="003B5924"/>
    <w:rsid w:val="003B5BB9"/>
    <w:rsid w:val="003B5DC0"/>
    <w:rsid w:val="003B5DF5"/>
    <w:rsid w:val="003B5EA9"/>
    <w:rsid w:val="003B5FB0"/>
    <w:rsid w:val="003B62EE"/>
    <w:rsid w:val="003B6341"/>
    <w:rsid w:val="003B6460"/>
    <w:rsid w:val="003B678A"/>
    <w:rsid w:val="003B6877"/>
    <w:rsid w:val="003B6E12"/>
    <w:rsid w:val="003B7106"/>
    <w:rsid w:val="003B71F6"/>
    <w:rsid w:val="003B72E4"/>
    <w:rsid w:val="003B7696"/>
    <w:rsid w:val="003B7942"/>
    <w:rsid w:val="003B7B72"/>
    <w:rsid w:val="003B7BE9"/>
    <w:rsid w:val="003C0332"/>
    <w:rsid w:val="003C0555"/>
    <w:rsid w:val="003C0763"/>
    <w:rsid w:val="003C07A9"/>
    <w:rsid w:val="003C0840"/>
    <w:rsid w:val="003C08F5"/>
    <w:rsid w:val="003C0AA0"/>
    <w:rsid w:val="003C0CB5"/>
    <w:rsid w:val="003C0F82"/>
    <w:rsid w:val="003C1164"/>
    <w:rsid w:val="003C148F"/>
    <w:rsid w:val="003C2095"/>
    <w:rsid w:val="003C2302"/>
    <w:rsid w:val="003C2496"/>
    <w:rsid w:val="003C2534"/>
    <w:rsid w:val="003C285E"/>
    <w:rsid w:val="003C2A3B"/>
    <w:rsid w:val="003C2BAD"/>
    <w:rsid w:val="003C3111"/>
    <w:rsid w:val="003C3695"/>
    <w:rsid w:val="003C373C"/>
    <w:rsid w:val="003C3883"/>
    <w:rsid w:val="003C39AB"/>
    <w:rsid w:val="003C3AAD"/>
    <w:rsid w:val="003C3BBB"/>
    <w:rsid w:val="003C3C4C"/>
    <w:rsid w:val="003C41F6"/>
    <w:rsid w:val="003C4519"/>
    <w:rsid w:val="003C456A"/>
    <w:rsid w:val="003C4632"/>
    <w:rsid w:val="003C46B5"/>
    <w:rsid w:val="003C4C4D"/>
    <w:rsid w:val="003C4CB8"/>
    <w:rsid w:val="003C4D30"/>
    <w:rsid w:val="003C4D62"/>
    <w:rsid w:val="003C55F9"/>
    <w:rsid w:val="003C58F3"/>
    <w:rsid w:val="003C5941"/>
    <w:rsid w:val="003C5F23"/>
    <w:rsid w:val="003C6111"/>
    <w:rsid w:val="003C6367"/>
    <w:rsid w:val="003C64C1"/>
    <w:rsid w:val="003C656F"/>
    <w:rsid w:val="003C672E"/>
    <w:rsid w:val="003C6ACC"/>
    <w:rsid w:val="003C6D97"/>
    <w:rsid w:val="003C6EBC"/>
    <w:rsid w:val="003C6F71"/>
    <w:rsid w:val="003C70E0"/>
    <w:rsid w:val="003C725B"/>
    <w:rsid w:val="003C7286"/>
    <w:rsid w:val="003C7347"/>
    <w:rsid w:val="003C748B"/>
    <w:rsid w:val="003C75D3"/>
    <w:rsid w:val="003C7800"/>
    <w:rsid w:val="003C781E"/>
    <w:rsid w:val="003C7A01"/>
    <w:rsid w:val="003D0073"/>
    <w:rsid w:val="003D00BF"/>
    <w:rsid w:val="003D01A7"/>
    <w:rsid w:val="003D01C7"/>
    <w:rsid w:val="003D049E"/>
    <w:rsid w:val="003D0637"/>
    <w:rsid w:val="003D064B"/>
    <w:rsid w:val="003D072A"/>
    <w:rsid w:val="003D072C"/>
    <w:rsid w:val="003D0B07"/>
    <w:rsid w:val="003D0DE9"/>
    <w:rsid w:val="003D0ED1"/>
    <w:rsid w:val="003D14A4"/>
    <w:rsid w:val="003D156A"/>
    <w:rsid w:val="003D1A4C"/>
    <w:rsid w:val="003D1BB6"/>
    <w:rsid w:val="003D20F0"/>
    <w:rsid w:val="003D219C"/>
    <w:rsid w:val="003D245E"/>
    <w:rsid w:val="003D2504"/>
    <w:rsid w:val="003D253C"/>
    <w:rsid w:val="003D2892"/>
    <w:rsid w:val="003D2DE8"/>
    <w:rsid w:val="003D2F44"/>
    <w:rsid w:val="003D35C5"/>
    <w:rsid w:val="003D3AC2"/>
    <w:rsid w:val="003D3ACB"/>
    <w:rsid w:val="003D3F74"/>
    <w:rsid w:val="003D41B3"/>
    <w:rsid w:val="003D42F1"/>
    <w:rsid w:val="003D4FA5"/>
    <w:rsid w:val="003D5020"/>
    <w:rsid w:val="003D538E"/>
    <w:rsid w:val="003D53E5"/>
    <w:rsid w:val="003D5455"/>
    <w:rsid w:val="003D5F2C"/>
    <w:rsid w:val="003D6037"/>
    <w:rsid w:val="003D6044"/>
    <w:rsid w:val="003D60DC"/>
    <w:rsid w:val="003D6776"/>
    <w:rsid w:val="003D678C"/>
    <w:rsid w:val="003D6846"/>
    <w:rsid w:val="003D6A30"/>
    <w:rsid w:val="003D6C38"/>
    <w:rsid w:val="003D6EAA"/>
    <w:rsid w:val="003D6F5D"/>
    <w:rsid w:val="003D7061"/>
    <w:rsid w:val="003D74B1"/>
    <w:rsid w:val="003D756C"/>
    <w:rsid w:val="003D7690"/>
    <w:rsid w:val="003D77E1"/>
    <w:rsid w:val="003D78C2"/>
    <w:rsid w:val="003D7D72"/>
    <w:rsid w:val="003D7D7C"/>
    <w:rsid w:val="003E029E"/>
    <w:rsid w:val="003E0445"/>
    <w:rsid w:val="003E07F1"/>
    <w:rsid w:val="003E0808"/>
    <w:rsid w:val="003E1238"/>
    <w:rsid w:val="003E17D7"/>
    <w:rsid w:val="003E17FF"/>
    <w:rsid w:val="003E1A32"/>
    <w:rsid w:val="003E1C5C"/>
    <w:rsid w:val="003E1F50"/>
    <w:rsid w:val="003E2799"/>
    <w:rsid w:val="003E2CDA"/>
    <w:rsid w:val="003E2FA3"/>
    <w:rsid w:val="003E3093"/>
    <w:rsid w:val="003E33F4"/>
    <w:rsid w:val="003E3568"/>
    <w:rsid w:val="003E3B24"/>
    <w:rsid w:val="003E4098"/>
    <w:rsid w:val="003E42F7"/>
    <w:rsid w:val="003E438A"/>
    <w:rsid w:val="003E456D"/>
    <w:rsid w:val="003E45D3"/>
    <w:rsid w:val="003E4812"/>
    <w:rsid w:val="003E49DE"/>
    <w:rsid w:val="003E5084"/>
    <w:rsid w:val="003E53F7"/>
    <w:rsid w:val="003E5556"/>
    <w:rsid w:val="003E5B18"/>
    <w:rsid w:val="003E5B5A"/>
    <w:rsid w:val="003E5C26"/>
    <w:rsid w:val="003E5F79"/>
    <w:rsid w:val="003E617E"/>
    <w:rsid w:val="003E6456"/>
    <w:rsid w:val="003E64F8"/>
    <w:rsid w:val="003E66FE"/>
    <w:rsid w:val="003E6B17"/>
    <w:rsid w:val="003E6BED"/>
    <w:rsid w:val="003E6E26"/>
    <w:rsid w:val="003E734B"/>
    <w:rsid w:val="003E73D4"/>
    <w:rsid w:val="003E7BA4"/>
    <w:rsid w:val="003E7C47"/>
    <w:rsid w:val="003F0246"/>
    <w:rsid w:val="003F0373"/>
    <w:rsid w:val="003F054C"/>
    <w:rsid w:val="003F0A67"/>
    <w:rsid w:val="003F0B7C"/>
    <w:rsid w:val="003F0CD3"/>
    <w:rsid w:val="003F0E3D"/>
    <w:rsid w:val="003F1124"/>
    <w:rsid w:val="003F12D3"/>
    <w:rsid w:val="003F1CC9"/>
    <w:rsid w:val="003F1DDC"/>
    <w:rsid w:val="003F1F22"/>
    <w:rsid w:val="003F275C"/>
    <w:rsid w:val="003F2BE2"/>
    <w:rsid w:val="003F2D40"/>
    <w:rsid w:val="003F31D5"/>
    <w:rsid w:val="003F35A5"/>
    <w:rsid w:val="003F3A05"/>
    <w:rsid w:val="003F3CB7"/>
    <w:rsid w:val="003F3F5F"/>
    <w:rsid w:val="003F40D4"/>
    <w:rsid w:val="003F44B0"/>
    <w:rsid w:val="003F47EF"/>
    <w:rsid w:val="003F483B"/>
    <w:rsid w:val="003F4D22"/>
    <w:rsid w:val="003F4E9C"/>
    <w:rsid w:val="003F5614"/>
    <w:rsid w:val="003F569D"/>
    <w:rsid w:val="003F56DD"/>
    <w:rsid w:val="003F56EA"/>
    <w:rsid w:val="003F5D07"/>
    <w:rsid w:val="003F5E54"/>
    <w:rsid w:val="003F5FDF"/>
    <w:rsid w:val="003F6084"/>
    <w:rsid w:val="003F61D0"/>
    <w:rsid w:val="003F6337"/>
    <w:rsid w:val="003F67E6"/>
    <w:rsid w:val="003F67F7"/>
    <w:rsid w:val="003F6F36"/>
    <w:rsid w:val="003F7248"/>
    <w:rsid w:val="003F73D1"/>
    <w:rsid w:val="003F744A"/>
    <w:rsid w:val="003F7639"/>
    <w:rsid w:val="003F7860"/>
    <w:rsid w:val="003F797A"/>
    <w:rsid w:val="003F7B04"/>
    <w:rsid w:val="003F7C65"/>
    <w:rsid w:val="003F7D52"/>
    <w:rsid w:val="003F7DA6"/>
    <w:rsid w:val="003F7F2B"/>
    <w:rsid w:val="003F7FE6"/>
    <w:rsid w:val="004003A4"/>
    <w:rsid w:val="004007AE"/>
    <w:rsid w:val="0040085B"/>
    <w:rsid w:val="00400AA7"/>
    <w:rsid w:val="00400E7F"/>
    <w:rsid w:val="00400FB5"/>
    <w:rsid w:val="0040102F"/>
    <w:rsid w:val="0040117C"/>
    <w:rsid w:val="00401657"/>
    <w:rsid w:val="004016E4"/>
    <w:rsid w:val="00401B15"/>
    <w:rsid w:val="00401D7F"/>
    <w:rsid w:val="00401F71"/>
    <w:rsid w:val="00402067"/>
    <w:rsid w:val="0040216E"/>
    <w:rsid w:val="00402372"/>
    <w:rsid w:val="0040262A"/>
    <w:rsid w:val="00402747"/>
    <w:rsid w:val="00402926"/>
    <w:rsid w:val="00402CD3"/>
    <w:rsid w:val="00403095"/>
    <w:rsid w:val="0040353E"/>
    <w:rsid w:val="00403F7B"/>
    <w:rsid w:val="004042D1"/>
    <w:rsid w:val="00404630"/>
    <w:rsid w:val="00404BCB"/>
    <w:rsid w:val="00404F02"/>
    <w:rsid w:val="004050A6"/>
    <w:rsid w:val="004051E5"/>
    <w:rsid w:val="0040554B"/>
    <w:rsid w:val="004056A8"/>
    <w:rsid w:val="0040577D"/>
    <w:rsid w:val="004057AC"/>
    <w:rsid w:val="00405C94"/>
    <w:rsid w:val="00405D29"/>
    <w:rsid w:val="00405D30"/>
    <w:rsid w:val="00406629"/>
    <w:rsid w:val="0040673D"/>
    <w:rsid w:val="00406A65"/>
    <w:rsid w:val="00406D49"/>
    <w:rsid w:val="00406FBC"/>
    <w:rsid w:val="00406FC2"/>
    <w:rsid w:val="0040700E"/>
    <w:rsid w:val="004070C8"/>
    <w:rsid w:val="0040735D"/>
    <w:rsid w:val="004076E7"/>
    <w:rsid w:val="00407BE0"/>
    <w:rsid w:val="00407F3A"/>
    <w:rsid w:val="00407F58"/>
    <w:rsid w:val="004102B3"/>
    <w:rsid w:val="004103B5"/>
    <w:rsid w:val="004103F4"/>
    <w:rsid w:val="004104C8"/>
    <w:rsid w:val="0041063B"/>
    <w:rsid w:val="00410B18"/>
    <w:rsid w:val="00410D24"/>
    <w:rsid w:val="00410E15"/>
    <w:rsid w:val="00410F50"/>
    <w:rsid w:val="0041140A"/>
    <w:rsid w:val="0041176B"/>
    <w:rsid w:val="00411BC8"/>
    <w:rsid w:val="00411E18"/>
    <w:rsid w:val="00411FBD"/>
    <w:rsid w:val="004121C1"/>
    <w:rsid w:val="00412AD5"/>
    <w:rsid w:val="00412DC9"/>
    <w:rsid w:val="00412E03"/>
    <w:rsid w:val="00412F41"/>
    <w:rsid w:val="0041366C"/>
    <w:rsid w:val="004136BB"/>
    <w:rsid w:val="0041378B"/>
    <w:rsid w:val="00413BC0"/>
    <w:rsid w:val="00414646"/>
    <w:rsid w:val="00415011"/>
    <w:rsid w:val="0041529F"/>
    <w:rsid w:val="004152D6"/>
    <w:rsid w:val="004158A1"/>
    <w:rsid w:val="00415B40"/>
    <w:rsid w:val="00415EA4"/>
    <w:rsid w:val="00416049"/>
    <w:rsid w:val="00416277"/>
    <w:rsid w:val="00416381"/>
    <w:rsid w:val="004164E1"/>
    <w:rsid w:val="0041659D"/>
    <w:rsid w:val="00416A30"/>
    <w:rsid w:val="00416A3C"/>
    <w:rsid w:val="00416B92"/>
    <w:rsid w:val="00416C5F"/>
    <w:rsid w:val="0041702B"/>
    <w:rsid w:val="004170B9"/>
    <w:rsid w:val="004170D0"/>
    <w:rsid w:val="00417182"/>
    <w:rsid w:val="004171A4"/>
    <w:rsid w:val="004172AE"/>
    <w:rsid w:val="0041730B"/>
    <w:rsid w:val="00417310"/>
    <w:rsid w:val="004177EA"/>
    <w:rsid w:val="004178AA"/>
    <w:rsid w:val="00417946"/>
    <w:rsid w:val="00417D84"/>
    <w:rsid w:val="00417E97"/>
    <w:rsid w:val="004201F5"/>
    <w:rsid w:val="00420268"/>
    <w:rsid w:val="004205CB"/>
    <w:rsid w:val="0042075B"/>
    <w:rsid w:val="00420AB7"/>
    <w:rsid w:val="00420DB8"/>
    <w:rsid w:val="00420DEA"/>
    <w:rsid w:val="0042103E"/>
    <w:rsid w:val="004211FD"/>
    <w:rsid w:val="00421345"/>
    <w:rsid w:val="0042168A"/>
    <w:rsid w:val="00421AE2"/>
    <w:rsid w:val="00421D5A"/>
    <w:rsid w:val="00421E2E"/>
    <w:rsid w:val="00421E6E"/>
    <w:rsid w:val="00421F7A"/>
    <w:rsid w:val="00422175"/>
    <w:rsid w:val="0042258A"/>
    <w:rsid w:val="00422882"/>
    <w:rsid w:val="00422A73"/>
    <w:rsid w:val="004234BA"/>
    <w:rsid w:val="00423724"/>
    <w:rsid w:val="00423D28"/>
    <w:rsid w:val="00423DF8"/>
    <w:rsid w:val="00424037"/>
    <w:rsid w:val="004242D1"/>
    <w:rsid w:val="004248E3"/>
    <w:rsid w:val="00424C51"/>
    <w:rsid w:val="00424E9F"/>
    <w:rsid w:val="00425064"/>
    <w:rsid w:val="00425367"/>
    <w:rsid w:val="0042550E"/>
    <w:rsid w:val="00425871"/>
    <w:rsid w:val="0042597B"/>
    <w:rsid w:val="00425E5E"/>
    <w:rsid w:val="00425F2E"/>
    <w:rsid w:val="00426068"/>
    <w:rsid w:val="00426593"/>
    <w:rsid w:val="00426618"/>
    <w:rsid w:val="004267C2"/>
    <w:rsid w:val="00426A73"/>
    <w:rsid w:val="00427025"/>
    <w:rsid w:val="0042705A"/>
    <w:rsid w:val="004272C3"/>
    <w:rsid w:val="00427373"/>
    <w:rsid w:val="004273C8"/>
    <w:rsid w:val="0042745C"/>
    <w:rsid w:val="00427534"/>
    <w:rsid w:val="00427853"/>
    <w:rsid w:val="00427C02"/>
    <w:rsid w:val="00427C84"/>
    <w:rsid w:val="00427E18"/>
    <w:rsid w:val="00427EE2"/>
    <w:rsid w:val="00427FFB"/>
    <w:rsid w:val="004300D0"/>
    <w:rsid w:val="0043049F"/>
    <w:rsid w:val="004305E1"/>
    <w:rsid w:val="004306D8"/>
    <w:rsid w:val="00430740"/>
    <w:rsid w:val="00430762"/>
    <w:rsid w:val="00430880"/>
    <w:rsid w:val="0043088D"/>
    <w:rsid w:val="00430AE7"/>
    <w:rsid w:val="00430B78"/>
    <w:rsid w:val="00430DE4"/>
    <w:rsid w:val="00430E2C"/>
    <w:rsid w:val="00430EF3"/>
    <w:rsid w:val="00431253"/>
    <w:rsid w:val="0043141C"/>
    <w:rsid w:val="00431ACB"/>
    <w:rsid w:val="00431B56"/>
    <w:rsid w:val="00431CC8"/>
    <w:rsid w:val="00431DAD"/>
    <w:rsid w:val="00431DED"/>
    <w:rsid w:val="00431F2A"/>
    <w:rsid w:val="00432028"/>
    <w:rsid w:val="0043219E"/>
    <w:rsid w:val="0043227B"/>
    <w:rsid w:val="00432382"/>
    <w:rsid w:val="004324B6"/>
    <w:rsid w:val="0043251E"/>
    <w:rsid w:val="0043264D"/>
    <w:rsid w:val="00432C33"/>
    <w:rsid w:val="004330C3"/>
    <w:rsid w:val="004330D2"/>
    <w:rsid w:val="00433131"/>
    <w:rsid w:val="0043347C"/>
    <w:rsid w:val="00433768"/>
    <w:rsid w:val="00433776"/>
    <w:rsid w:val="00433AF0"/>
    <w:rsid w:val="00433B9C"/>
    <w:rsid w:val="00433CDB"/>
    <w:rsid w:val="00433F28"/>
    <w:rsid w:val="00434453"/>
    <w:rsid w:val="004344FC"/>
    <w:rsid w:val="00434751"/>
    <w:rsid w:val="004347CF"/>
    <w:rsid w:val="00434C62"/>
    <w:rsid w:val="00435023"/>
    <w:rsid w:val="00435251"/>
    <w:rsid w:val="0043549E"/>
    <w:rsid w:val="004354CA"/>
    <w:rsid w:val="0043588D"/>
    <w:rsid w:val="00435925"/>
    <w:rsid w:val="00435A0B"/>
    <w:rsid w:val="00435E53"/>
    <w:rsid w:val="00435FBD"/>
    <w:rsid w:val="00436165"/>
    <w:rsid w:val="004362BA"/>
    <w:rsid w:val="00436999"/>
    <w:rsid w:val="00436BE5"/>
    <w:rsid w:val="00437124"/>
    <w:rsid w:val="004371EF"/>
    <w:rsid w:val="00437416"/>
    <w:rsid w:val="004376C5"/>
    <w:rsid w:val="004379B1"/>
    <w:rsid w:val="00437ADD"/>
    <w:rsid w:val="00437FBA"/>
    <w:rsid w:val="00437FF2"/>
    <w:rsid w:val="00440471"/>
    <w:rsid w:val="00440530"/>
    <w:rsid w:val="0044059B"/>
    <w:rsid w:val="00440680"/>
    <w:rsid w:val="004406DE"/>
    <w:rsid w:val="00440814"/>
    <w:rsid w:val="00440E20"/>
    <w:rsid w:val="00440F79"/>
    <w:rsid w:val="00440F81"/>
    <w:rsid w:val="0044103A"/>
    <w:rsid w:val="0044113F"/>
    <w:rsid w:val="00441260"/>
    <w:rsid w:val="00441398"/>
    <w:rsid w:val="0044168A"/>
    <w:rsid w:val="0044168B"/>
    <w:rsid w:val="004416A8"/>
    <w:rsid w:val="004418FB"/>
    <w:rsid w:val="004419C3"/>
    <w:rsid w:val="00441DE3"/>
    <w:rsid w:val="00442284"/>
    <w:rsid w:val="00442681"/>
    <w:rsid w:val="0044283D"/>
    <w:rsid w:val="004428EE"/>
    <w:rsid w:val="00442D1A"/>
    <w:rsid w:val="00442DDC"/>
    <w:rsid w:val="0044311F"/>
    <w:rsid w:val="004432BB"/>
    <w:rsid w:val="00443452"/>
    <w:rsid w:val="004438C6"/>
    <w:rsid w:val="00443932"/>
    <w:rsid w:val="00443943"/>
    <w:rsid w:val="00443B39"/>
    <w:rsid w:val="00444317"/>
    <w:rsid w:val="00444674"/>
    <w:rsid w:val="004448A6"/>
    <w:rsid w:val="004448F7"/>
    <w:rsid w:val="004449C7"/>
    <w:rsid w:val="004449F9"/>
    <w:rsid w:val="00444DA0"/>
    <w:rsid w:val="00444DD1"/>
    <w:rsid w:val="00444F14"/>
    <w:rsid w:val="00444F5C"/>
    <w:rsid w:val="00445013"/>
    <w:rsid w:val="00445390"/>
    <w:rsid w:val="00445547"/>
    <w:rsid w:val="0044559A"/>
    <w:rsid w:val="00445621"/>
    <w:rsid w:val="00445759"/>
    <w:rsid w:val="00445C5E"/>
    <w:rsid w:val="00445E14"/>
    <w:rsid w:val="00445FB7"/>
    <w:rsid w:val="0044608A"/>
    <w:rsid w:val="00446125"/>
    <w:rsid w:val="0044639E"/>
    <w:rsid w:val="00446C13"/>
    <w:rsid w:val="00446EBD"/>
    <w:rsid w:val="004471E0"/>
    <w:rsid w:val="004472EA"/>
    <w:rsid w:val="00447897"/>
    <w:rsid w:val="00447E9B"/>
    <w:rsid w:val="00450275"/>
    <w:rsid w:val="00450EC6"/>
    <w:rsid w:val="00450FB9"/>
    <w:rsid w:val="00451066"/>
    <w:rsid w:val="0045116D"/>
    <w:rsid w:val="0045144A"/>
    <w:rsid w:val="00451488"/>
    <w:rsid w:val="0045181B"/>
    <w:rsid w:val="004519CE"/>
    <w:rsid w:val="00451C54"/>
    <w:rsid w:val="00451C90"/>
    <w:rsid w:val="00451E08"/>
    <w:rsid w:val="00451FE5"/>
    <w:rsid w:val="004520B2"/>
    <w:rsid w:val="004520F0"/>
    <w:rsid w:val="00452253"/>
    <w:rsid w:val="00452396"/>
    <w:rsid w:val="00452425"/>
    <w:rsid w:val="004526CB"/>
    <w:rsid w:val="0045279F"/>
    <w:rsid w:val="00452E22"/>
    <w:rsid w:val="00453338"/>
    <w:rsid w:val="0045373E"/>
    <w:rsid w:val="00453946"/>
    <w:rsid w:val="004539F0"/>
    <w:rsid w:val="00453B7A"/>
    <w:rsid w:val="00453E3B"/>
    <w:rsid w:val="00454019"/>
    <w:rsid w:val="004542EC"/>
    <w:rsid w:val="00454826"/>
    <w:rsid w:val="004548E3"/>
    <w:rsid w:val="00454DB9"/>
    <w:rsid w:val="00454DBA"/>
    <w:rsid w:val="004550E0"/>
    <w:rsid w:val="00455166"/>
    <w:rsid w:val="00455296"/>
    <w:rsid w:val="00455331"/>
    <w:rsid w:val="00455773"/>
    <w:rsid w:val="0045591B"/>
    <w:rsid w:val="00455B0D"/>
    <w:rsid w:val="00455CBC"/>
    <w:rsid w:val="00455D83"/>
    <w:rsid w:val="00455F1E"/>
    <w:rsid w:val="004568EC"/>
    <w:rsid w:val="00456971"/>
    <w:rsid w:val="00456F61"/>
    <w:rsid w:val="0045718C"/>
    <w:rsid w:val="00457428"/>
    <w:rsid w:val="004575B5"/>
    <w:rsid w:val="00457814"/>
    <w:rsid w:val="004578D7"/>
    <w:rsid w:val="00457A91"/>
    <w:rsid w:val="00457B13"/>
    <w:rsid w:val="00457C3A"/>
    <w:rsid w:val="00457E9B"/>
    <w:rsid w:val="00457F98"/>
    <w:rsid w:val="004600B3"/>
    <w:rsid w:val="0046095B"/>
    <w:rsid w:val="00460B2C"/>
    <w:rsid w:val="00460E4E"/>
    <w:rsid w:val="0046122C"/>
    <w:rsid w:val="0046131B"/>
    <w:rsid w:val="004613A9"/>
    <w:rsid w:val="004616B6"/>
    <w:rsid w:val="00461999"/>
    <w:rsid w:val="004619E9"/>
    <w:rsid w:val="00461A06"/>
    <w:rsid w:val="00461B3E"/>
    <w:rsid w:val="00461D81"/>
    <w:rsid w:val="00461DB2"/>
    <w:rsid w:val="00462096"/>
    <w:rsid w:val="004622ED"/>
    <w:rsid w:val="0046267E"/>
    <w:rsid w:val="004626C5"/>
    <w:rsid w:val="00462816"/>
    <w:rsid w:val="00462D8B"/>
    <w:rsid w:val="004632BA"/>
    <w:rsid w:val="00463626"/>
    <w:rsid w:val="00463C21"/>
    <w:rsid w:val="00464069"/>
    <w:rsid w:val="00464105"/>
    <w:rsid w:val="0046458C"/>
    <w:rsid w:val="00464C12"/>
    <w:rsid w:val="00464C99"/>
    <w:rsid w:val="00464E17"/>
    <w:rsid w:val="00465783"/>
    <w:rsid w:val="00465E0B"/>
    <w:rsid w:val="00465E8D"/>
    <w:rsid w:val="00465EF0"/>
    <w:rsid w:val="00465FC4"/>
    <w:rsid w:val="0046609F"/>
    <w:rsid w:val="004665B6"/>
    <w:rsid w:val="0046664A"/>
    <w:rsid w:val="00466725"/>
    <w:rsid w:val="004667FA"/>
    <w:rsid w:val="00466F85"/>
    <w:rsid w:val="00467033"/>
    <w:rsid w:val="00467256"/>
    <w:rsid w:val="00467499"/>
    <w:rsid w:val="00467B60"/>
    <w:rsid w:val="00467C06"/>
    <w:rsid w:val="00467FAC"/>
    <w:rsid w:val="00467FE2"/>
    <w:rsid w:val="004701A9"/>
    <w:rsid w:val="004701C1"/>
    <w:rsid w:val="004702A4"/>
    <w:rsid w:val="004706E9"/>
    <w:rsid w:val="00470719"/>
    <w:rsid w:val="0047074B"/>
    <w:rsid w:val="004708BA"/>
    <w:rsid w:val="00470CB9"/>
    <w:rsid w:val="00470CDA"/>
    <w:rsid w:val="00470D78"/>
    <w:rsid w:val="00470D9B"/>
    <w:rsid w:val="00470E4B"/>
    <w:rsid w:val="00470F0D"/>
    <w:rsid w:val="004714C2"/>
    <w:rsid w:val="004714CA"/>
    <w:rsid w:val="004716E1"/>
    <w:rsid w:val="0047180F"/>
    <w:rsid w:val="004718FC"/>
    <w:rsid w:val="004719DD"/>
    <w:rsid w:val="00471BD4"/>
    <w:rsid w:val="00471C14"/>
    <w:rsid w:val="00471D7D"/>
    <w:rsid w:val="00472066"/>
    <w:rsid w:val="004720D5"/>
    <w:rsid w:val="00472553"/>
    <w:rsid w:val="00473502"/>
    <w:rsid w:val="00473564"/>
    <w:rsid w:val="0047358E"/>
    <w:rsid w:val="0047389E"/>
    <w:rsid w:val="00473C88"/>
    <w:rsid w:val="00473F0C"/>
    <w:rsid w:val="0047422E"/>
    <w:rsid w:val="0047437E"/>
    <w:rsid w:val="0047446B"/>
    <w:rsid w:val="004745E0"/>
    <w:rsid w:val="004746C5"/>
    <w:rsid w:val="0047496C"/>
    <w:rsid w:val="00474BA9"/>
    <w:rsid w:val="00474D85"/>
    <w:rsid w:val="00474E51"/>
    <w:rsid w:val="00474E93"/>
    <w:rsid w:val="00474F48"/>
    <w:rsid w:val="00474FF0"/>
    <w:rsid w:val="0047516F"/>
    <w:rsid w:val="00475249"/>
    <w:rsid w:val="00475507"/>
    <w:rsid w:val="00475797"/>
    <w:rsid w:val="004757B0"/>
    <w:rsid w:val="004759A5"/>
    <w:rsid w:val="004759AC"/>
    <w:rsid w:val="00475F85"/>
    <w:rsid w:val="0047610A"/>
    <w:rsid w:val="0047632C"/>
    <w:rsid w:val="004765DF"/>
    <w:rsid w:val="0047675E"/>
    <w:rsid w:val="004768CC"/>
    <w:rsid w:val="004769A2"/>
    <w:rsid w:val="00476A20"/>
    <w:rsid w:val="00476AF9"/>
    <w:rsid w:val="00476B92"/>
    <w:rsid w:val="00476CC4"/>
    <w:rsid w:val="00476DAB"/>
    <w:rsid w:val="00476F24"/>
    <w:rsid w:val="004772E2"/>
    <w:rsid w:val="004772F5"/>
    <w:rsid w:val="00477766"/>
    <w:rsid w:val="0047793D"/>
    <w:rsid w:val="00477B78"/>
    <w:rsid w:val="00477C3E"/>
    <w:rsid w:val="004800F3"/>
    <w:rsid w:val="0048015A"/>
    <w:rsid w:val="004806D0"/>
    <w:rsid w:val="004809DD"/>
    <w:rsid w:val="00480A5C"/>
    <w:rsid w:val="00480F4F"/>
    <w:rsid w:val="004810A7"/>
    <w:rsid w:val="00481145"/>
    <w:rsid w:val="0048116D"/>
    <w:rsid w:val="00481346"/>
    <w:rsid w:val="004813E2"/>
    <w:rsid w:val="004814ED"/>
    <w:rsid w:val="00481525"/>
    <w:rsid w:val="0048154E"/>
    <w:rsid w:val="004817DD"/>
    <w:rsid w:val="00481896"/>
    <w:rsid w:val="00482237"/>
    <w:rsid w:val="0048238E"/>
    <w:rsid w:val="00482BC3"/>
    <w:rsid w:val="00482BE1"/>
    <w:rsid w:val="00482DFA"/>
    <w:rsid w:val="00482FE3"/>
    <w:rsid w:val="00483136"/>
    <w:rsid w:val="00483385"/>
    <w:rsid w:val="0048353B"/>
    <w:rsid w:val="00483B45"/>
    <w:rsid w:val="00483B4C"/>
    <w:rsid w:val="00483BA9"/>
    <w:rsid w:val="00484420"/>
    <w:rsid w:val="004847EA"/>
    <w:rsid w:val="00484A5A"/>
    <w:rsid w:val="00484AF0"/>
    <w:rsid w:val="00484CCE"/>
    <w:rsid w:val="00484DC7"/>
    <w:rsid w:val="00485263"/>
    <w:rsid w:val="0048577F"/>
    <w:rsid w:val="00485799"/>
    <w:rsid w:val="00485C4F"/>
    <w:rsid w:val="00485D6A"/>
    <w:rsid w:val="00485EC3"/>
    <w:rsid w:val="00485FDC"/>
    <w:rsid w:val="004860B4"/>
    <w:rsid w:val="00486121"/>
    <w:rsid w:val="00486239"/>
    <w:rsid w:val="004862D5"/>
    <w:rsid w:val="004868BF"/>
    <w:rsid w:val="00486CC4"/>
    <w:rsid w:val="00486DE6"/>
    <w:rsid w:val="00487030"/>
    <w:rsid w:val="00487B95"/>
    <w:rsid w:val="00487EED"/>
    <w:rsid w:val="0049035F"/>
    <w:rsid w:val="004905DA"/>
    <w:rsid w:val="004907D6"/>
    <w:rsid w:val="00490869"/>
    <w:rsid w:val="00491014"/>
    <w:rsid w:val="00491220"/>
    <w:rsid w:val="00491C18"/>
    <w:rsid w:val="00492147"/>
    <w:rsid w:val="0049238B"/>
    <w:rsid w:val="004924B5"/>
    <w:rsid w:val="0049267F"/>
    <w:rsid w:val="004928FA"/>
    <w:rsid w:val="004929E5"/>
    <w:rsid w:val="00493014"/>
    <w:rsid w:val="004930F1"/>
    <w:rsid w:val="00493144"/>
    <w:rsid w:val="0049335C"/>
    <w:rsid w:val="004935D4"/>
    <w:rsid w:val="004935FA"/>
    <w:rsid w:val="00493922"/>
    <w:rsid w:val="004939F4"/>
    <w:rsid w:val="00493AAA"/>
    <w:rsid w:val="00493B22"/>
    <w:rsid w:val="00493D26"/>
    <w:rsid w:val="00493E7C"/>
    <w:rsid w:val="00494045"/>
    <w:rsid w:val="00494264"/>
    <w:rsid w:val="00494426"/>
    <w:rsid w:val="004947DF"/>
    <w:rsid w:val="00494D66"/>
    <w:rsid w:val="00494E9C"/>
    <w:rsid w:val="004952DD"/>
    <w:rsid w:val="00495957"/>
    <w:rsid w:val="00495958"/>
    <w:rsid w:val="00495B27"/>
    <w:rsid w:val="00496937"/>
    <w:rsid w:val="00496B78"/>
    <w:rsid w:val="00496C5A"/>
    <w:rsid w:val="00496C67"/>
    <w:rsid w:val="00496F6E"/>
    <w:rsid w:val="00497029"/>
    <w:rsid w:val="00497EF2"/>
    <w:rsid w:val="004A00D4"/>
    <w:rsid w:val="004A0159"/>
    <w:rsid w:val="004A0468"/>
    <w:rsid w:val="004A07DB"/>
    <w:rsid w:val="004A08F9"/>
    <w:rsid w:val="004A0931"/>
    <w:rsid w:val="004A0CA1"/>
    <w:rsid w:val="004A0F71"/>
    <w:rsid w:val="004A0F74"/>
    <w:rsid w:val="004A1607"/>
    <w:rsid w:val="004A1A60"/>
    <w:rsid w:val="004A1C6E"/>
    <w:rsid w:val="004A1E78"/>
    <w:rsid w:val="004A2232"/>
    <w:rsid w:val="004A223C"/>
    <w:rsid w:val="004A2304"/>
    <w:rsid w:val="004A233B"/>
    <w:rsid w:val="004A27A4"/>
    <w:rsid w:val="004A2977"/>
    <w:rsid w:val="004A2A0E"/>
    <w:rsid w:val="004A2B1A"/>
    <w:rsid w:val="004A331A"/>
    <w:rsid w:val="004A3512"/>
    <w:rsid w:val="004A3A83"/>
    <w:rsid w:val="004A3B94"/>
    <w:rsid w:val="004A4C0A"/>
    <w:rsid w:val="004A4E21"/>
    <w:rsid w:val="004A4F38"/>
    <w:rsid w:val="004A51A2"/>
    <w:rsid w:val="004A5565"/>
    <w:rsid w:val="004A59C8"/>
    <w:rsid w:val="004A5B62"/>
    <w:rsid w:val="004A610A"/>
    <w:rsid w:val="004A612B"/>
    <w:rsid w:val="004A6263"/>
    <w:rsid w:val="004A634F"/>
    <w:rsid w:val="004A637D"/>
    <w:rsid w:val="004A63DE"/>
    <w:rsid w:val="004A65BF"/>
    <w:rsid w:val="004A6896"/>
    <w:rsid w:val="004A6AFA"/>
    <w:rsid w:val="004A6C19"/>
    <w:rsid w:val="004A7009"/>
    <w:rsid w:val="004A70C7"/>
    <w:rsid w:val="004A70D0"/>
    <w:rsid w:val="004A74DD"/>
    <w:rsid w:val="004A75B8"/>
    <w:rsid w:val="004A7F5A"/>
    <w:rsid w:val="004B029A"/>
    <w:rsid w:val="004B0381"/>
    <w:rsid w:val="004B04C0"/>
    <w:rsid w:val="004B04F6"/>
    <w:rsid w:val="004B0A68"/>
    <w:rsid w:val="004B0AD1"/>
    <w:rsid w:val="004B0D18"/>
    <w:rsid w:val="004B0EDC"/>
    <w:rsid w:val="004B0F96"/>
    <w:rsid w:val="004B1013"/>
    <w:rsid w:val="004B1433"/>
    <w:rsid w:val="004B151C"/>
    <w:rsid w:val="004B1A21"/>
    <w:rsid w:val="004B1BCA"/>
    <w:rsid w:val="004B2311"/>
    <w:rsid w:val="004B239C"/>
    <w:rsid w:val="004B242C"/>
    <w:rsid w:val="004B247B"/>
    <w:rsid w:val="004B29DF"/>
    <w:rsid w:val="004B2AA2"/>
    <w:rsid w:val="004B2C4E"/>
    <w:rsid w:val="004B2E23"/>
    <w:rsid w:val="004B3121"/>
    <w:rsid w:val="004B3277"/>
    <w:rsid w:val="004B367D"/>
    <w:rsid w:val="004B3892"/>
    <w:rsid w:val="004B3D4B"/>
    <w:rsid w:val="004B3E73"/>
    <w:rsid w:val="004B43DA"/>
    <w:rsid w:val="004B446E"/>
    <w:rsid w:val="004B4CE3"/>
    <w:rsid w:val="004B5239"/>
    <w:rsid w:val="004B53D9"/>
    <w:rsid w:val="004B54EF"/>
    <w:rsid w:val="004B5788"/>
    <w:rsid w:val="004B57C1"/>
    <w:rsid w:val="004B594F"/>
    <w:rsid w:val="004B5B69"/>
    <w:rsid w:val="004B5CF1"/>
    <w:rsid w:val="004B644B"/>
    <w:rsid w:val="004B64B4"/>
    <w:rsid w:val="004B6818"/>
    <w:rsid w:val="004B68E5"/>
    <w:rsid w:val="004B68E6"/>
    <w:rsid w:val="004B6B52"/>
    <w:rsid w:val="004B70F5"/>
    <w:rsid w:val="004B7138"/>
    <w:rsid w:val="004B72D7"/>
    <w:rsid w:val="004B73A5"/>
    <w:rsid w:val="004B75FA"/>
    <w:rsid w:val="004B7755"/>
    <w:rsid w:val="004B792C"/>
    <w:rsid w:val="004B7A34"/>
    <w:rsid w:val="004B7A6D"/>
    <w:rsid w:val="004B7C0B"/>
    <w:rsid w:val="004B7CC6"/>
    <w:rsid w:val="004B7CF4"/>
    <w:rsid w:val="004B7EB8"/>
    <w:rsid w:val="004B7F40"/>
    <w:rsid w:val="004C0362"/>
    <w:rsid w:val="004C039C"/>
    <w:rsid w:val="004C03EC"/>
    <w:rsid w:val="004C0417"/>
    <w:rsid w:val="004C0618"/>
    <w:rsid w:val="004C0683"/>
    <w:rsid w:val="004C06B8"/>
    <w:rsid w:val="004C07F2"/>
    <w:rsid w:val="004C09DF"/>
    <w:rsid w:val="004C0A3E"/>
    <w:rsid w:val="004C0E28"/>
    <w:rsid w:val="004C0E86"/>
    <w:rsid w:val="004C1335"/>
    <w:rsid w:val="004C15FE"/>
    <w:rsid w:val="004C1638"/>
    <w:rsid w:val="004C2085"/>
    <w:rsid w:val="004C2921"/>
    <w:rsid w:val="004C2987"/>
    <w:rsid w:val="004C29C2"/>
    <w:rsid w:val="004C2F27"/>
    <w:rsid w:val="004C325F"/>
    <w:rsid w:val="004C35DB"/>
    <w:rsid w:val="004C3CBB"/>
    <w:rsid w:val="004C3DD3"/>
    <w:rsid w:val="004C415F"/>
    <w:rsid w:val="004C4276"/>
    <w:rsid w:val="004C4351"/>
    <w:rsid w:val="004C4707"/>
    <w:rsid w:val="004C47B7"/>
    <w:rsid w:val="004C4978"/>
    <w:rsid w:val="004C4A44"/>
    <w:rsid w:val="004C4B69"/>
    <w:rsid w:val="004C4CD5"/>
    <w:rsid w:val="004C4D71"/>
    <w:rsid w:val="004C5B3F"/>
    <w:rsid w:val="004C5C43"/>
    <w:rsid w:val="004C5DA5"/>
    <w:rsid w:val="004C5DB7"/>
    <w:rsid w:val="004C5F20"/>
    <w:rsid w:val="004C6098"/>
    <w:rsid w:val="004C62FA"/>
    <w:rsid w:val="004C639D"/>
    <w:rsid w:val="004C6729"/>
    <w:rsid w:val="004C682A"/>
    <w:rsid w:val="004C69A4"/>
    <w:rsid w:val="004C6A1F"/>
    <w:rsid w:val="004C6A8E"/>
    <w:rsid w:val="004C721F"/>
    <w:rsid w:val="004C7694"/>
    <w:rsid w:val="004C77D1"/>
    <w:rsid w:val="004C7962"/>
    <w:rsid w:val="004C7A1E"/>
    <w:rsid w:val="004C7CA7"/>
    <w:rsid w:val="004D0991"/>
    <w:rsid w:val="004D09DE"/>
    <w:rsid w:val="004D0B66"/>
    <w:rsid w:val="004D0C2D"/>
    <w:rsid w:val="004D0C51"/>
    <w:rsid w:val="004D0CDB"/>
    <w:rsid w:val="004D0F26"/>
    <w:rsid w:val="004D111B"/>
    <w:rsid w:val="004D1209"/>
    <w:rsid w:val="004D13ED"/>
    <w:rsid w:val="004D166F"/>
    <w:rsid w:val="004D17E4"/>
    <w:rsid w:val="004D1951"/>
    <w:rsid w:val="004D1A0C"/>
    <w:rsid w:val="004D1D63"/>
    <w:rsid w:val="004D2008"/>
    <w:rsid w:val="004D21DA"/>
    <w:rsid w:val="004D2206"/>
    <w:rsid w:val="004D2258"/>
    <w:rsid w:val="004D22AC"/>
    <w:rsid w:val="004D298F"/>
    <w:rsid w:val="004D3237"/>
    <w:rsid w:val="004D34BD"/>
    <w:rsid w:val="004D377A"/>
    <w:rsid w:val="004D37D2"/>
    <w:rsid w:val="004D3823"/>
    <w:rsid w:val="004D3A28"/>
    <w:rsid w:val="004D3A57"/>
    <w:rsid w:val="004D3B58"/>
    <w:rsid w:val="004D3BD5"/>
    <w:rsid w:val="004D452E"/>
    <w:rsid w:val="004D4624"/>
    <w:rsid w:val="004D476B"/>
    <w:rsid w:val="004D4DD2"/>
    <w:rsid w:val="004D4EA0"/>
    <w:rsid w:val="004D4ECE"/>
    <w:rsid w:val="004D50F1"/>
    <w:rsid w:val="004D52A8"/>
    <w:rsid w:val="004D5770"/>
    <w:rsid w:val="004D5838"/>
    <w:rsid w:val="004D5A78"/>
    <w:rsid w:val="004D653A"/>
    <w:rsid w:val="004D6C3C"/>
    <w:rsid w:val="004D6C70"/>
    <w:rsid w:val="004D6C7F"/>
    <w:rsid w:val="004D6D6A"/>
    <w:rsid w:val="004D6EAC"/>
    <w:rsid w:val="004D6FFD"/>
    <w:rsid w:val="004D7169"/>
    <w:rsid w:val="004D7514"/>
    <w:rsid w:val="004D7875"/>
    <w:rsid w:val="004D7D9C"/>
    <w:rsid w:val="004D7EFA"/>
    <w:rsid w:val="004E01CC"/>
    <w:rsid w:val="004E03A7"/>
    <w:rsid w:val="004E04D8"/>
    <w:rsid w:val="004E05C0"/>
    <w:rsid w:val="004E069D"/>
    <w:rsid w:val="004E073B"/>
    <w:rsid w:val="004E0BF9"/>
    <w:rsid w:val="004E169D"/>
    <w:rsid w:val="004E16EB"/>
    <w:rsid w:val="004E1799"/>
    <w:rsid w:val="004E1A21"/>
    <w:rsid w:val="004E1BE9"/>
    <w:rsid w:val="004E1DDA"/>
    <w:rsid w:val="004E1DE5"/>
    <w:rsid w:val="004E1F04"/>
    <w:rsid w:val="004E1F82"/>
    <w:rsid w:val="004E22C1"/>
    <w:rsid w:val="004E2E81"/>
    <w:rsid w:val="004E2F46"/>
    <w:rsid w:val="004E310B"/>
    <w:rsid w:val="004E36F8"/>
    <w:rsid w:val="004E382A"/>
    <w:rsid w:val="004E3B0C"/>
    <w:rsid w:val="004E3DB5"/>
    <w:rsid w:val="004E40E9"/>
    <w:rsid w:val="004E43C0"/>
    <w:rsid w:val="004E4547"/>
    <w:rsid w:val="004E4615"/>
    <w:rsid w:val="004E4675"/>
    <w:rsid w:val="004E4979"/>
    <w:rsid w:val="004E4D2B"/>
    <w:rsid w:val="004E4D90"/>
    <w:rsid w:val="004E4E38"/>
    <w:rsid w:val="004E4F67"/>
    <w:rsid w:val="004E50C5"/>
    <w:rsid w:val="004E5174"/>
    <w:rsid w:val="004E521E"/>
    <w:rsid w:val="004E54C9"/>
    <w:rsid w:val="004E5764"/>
    <w:rsid w:val="004E57DB"/>
    <w:rsid w:val="004E5973"/>
    <w:rsid w:val="004E5CF5"/>
    <w:rsid w:val="004E613B"/>
    <w:rsid w:val="004E62DE"/>
    <w:rsid w:val="004E64B3"/>
    <w:rsid w:val="004E6580"/>
    <w:rsid w:val="004E688D"/>
    <w:rsid w:val="004E698B"/>
    <w:rsid w:val="004E6B94"/>
    <w:rsid w:val="004E712F"/>
    <w:rsid w:val="004E7284"/>
    <w:rsid w:val="004E729C"/>
    <w:rsid w:val="004E736D"/>
    <w:rsid w:val="004E7A30"/>
    <w:rsid w:val="004E7BB3"/>
    <w:rsid w:val="004F013D"/>
    <w:rsid w:val="004F01FF"/>
    <w:rsid w:val="004F0829"/>
    <w:rsid w:val="004F0D94"/>
    <w:rsid w:val="004F0E85"/>
    <w:rsid w:val="004F120F"/>
    <w:rsid w:val="004F15D8"/>
    <w:rsid w:val="004F1AFB"/>
    <w:rsid w:val="004F1B4C"/>
    <w:rsid w:val="004F1E86"/>
    <w:rsid w:val="004F1FA7"/>
    <w:rsid w:val="004F20BE"/>
    <w:rsid w:val="004F22FE"/>
    <w:rsid w:val="004F2493"/>
    <w:rsid w:val="004F2507"/>
    <w:rsid w:val="004F2906"/>
    <w:rsid w:val="004F3195"/>
    <w:rsid w:val="004F3229"/>
    <w:rsid w:val="004F3817"/>
    <w:rsid w:val="004F39B2"/>
    <w:rsid w:val="004F3A7F"/>
    <w:rsid w:val="004F3D65"/>
    <w:rsid w:val="004F3DCD"/>
    <w:rsid w:val="004F4143"/>
    <w:rsid w:val="004F460B"/>
    <w:rsid w:val="004F47F5"/>
    <w:rsid w:val="004F4807"/>
    <w:rsid w:val="004F4AFF"/>
    <w:rsid w:val="004F4C5B"/>
    <w:rsid w:val="004F4D0B"/>
    <w:rsid w:val="004F4EE5"/>
    <w:rsid w:val="004F4F19"/>
    <w:rsid w:val="004F507D"/>
    <w:rsid w:val="004F53FB"/>
    <w:rsid w:val="004F5500"/>
    <w:rsid w:val="004F577C"/>
    <w:rsid w:val="004F57C9"/>
    <w:rsid w:val="004F5914"/>
    <w:rsid w:val="004F5958"/>
    <w:rsid w:val="004F5A00"/>
    <w:rsid w:val="004F5ECB"/>
    <w:rsid w:val="004F5F8D"/>
    <w:rsid w:val="004F5FFB"/>
    <w:rsid w:val="004F60CA"/>
    <w:rsid w:val="004F6178"/>
    <w:rsid w:val="004F62BE"/>
    <w:rsid w:val="004F6482"/>
    <w:rsid w:val="004F6AE6"/>
    <w:rsid w:val="004F6DCF"/>
    <w:rsid w:val="004F71AE"/>
    <w:rsid w:val="004F722C"/>
    <w:rsid w:val="004F7336"/>
    <w:rsid w:val="004F7455"/>
    <w:rsid w:val="004F7767"/>
    <w:rsid w:val="004F778F"/>
    <w:rsid w:val="004F779C"/>
    <w:rsid w:val="004F792D"/>
    <w:rsid w:val="00500008"/>
    <w:rsid w:val="0050014E"/>
    <w:rsid w:val="005003E4"/>
    <w:rsid w:val="00500E2C"/>
    <w:rsid w:val="0050111C"/>
    <w:rsid w:val="00501778"/>
    <w:rsid w:val="005018DC"/>
    <w:rsid w:val="00501A15"/>
    <w:rsid w:val="00501C8A"/>
    <w:rsid w:val="00501C8D"/>
    <w:rsid w:val="00501C94"/>
    <w:rsid w:val="00501F39"/>
    <w:rsid w:val="0050217B"/>
    <w:rsid w:val="005024D9"/>
    <w:rsid w:val="005025AC"/>
    <w:rsid w:val="00502ECA"/>
    <w:rsid w:val="00503612"/>
    <w:rsid w:val="00503A8F"/>
    <w:rsid w:val="00503F74"/>
    <w:rsid w:val="005041FC"/>
    <w:rsid w:val="005043DF"/>
    <w:rsid w:val="0050449E"/>
    <w:rsid w:val="00504782"/>
    <w:rsid w:val="005047CB"/>
    <w:rsid w:val="00504A99"/>
    <w:rsid w:val="00504AF7"/>
    <w:rsid w:val="005054BA"/>
    <w:rsid w:val="00505AAC"/>
    <w:rsid w:val="00505BB3"/>
    <w:rsid w:val="005063B5"/>
    <w:rsid w:val="005065CD"/>
    <w:rsid w:val="005068FE"/>
    <w:rsid w:val="00506EBE"/>
    <w:rsid w:val="00506F77"/>
    <w:rsid w:val="005073D2"/>
    <w:rsid w:val="005076DE"/>
    <w:rsid w:val="00507CBE"/>
    <w:rsid w:val="00507DCC"/>
    <w:rsid w:val="00507E2D"/>
    <w:rsid w:val="00507F5F"/>
    <w:rsid w:val="005102EA"/>
    <w:rsid w:val="0051061C"/>
    <w:rsid w:val="00510646"/>
    <w:rsid w:val="005107D4"/>
    <w:rsid w:val="00510A97"/>
    <w:rsid w:val="00510D4D"/>
    <w:rsid w:val="00510FD2"/>
    <w:rsid w:val="005110D9"/>
    <w:rsid w:val="005110FD"/>
    <w:rsid w:val="0051118E"/>
    <w:rsid w:val="005116B3"/>
    <w:rsid w:val="00511E02"/>
    <w:rsid w:val="00511F1E"/>
    <w:rsid w:val="00511F48"/>
    <w:rsid w:val="00512161"/>
    <w:rsid w:val="005122E2"/>
    <w:rsid w:val="00512467"/>
    <w:rsid w:val="00512635"/>
    <w:rsid w:val="005126F9"/>
    <w:rsid w:val="0051280C"/>
    <w:rsid w:val="00512897"/>
    <w:rsid w:val="005129A7"/>
    <w:rsid w:val="00512B40"/>
    <w:rsid w:val="005132A3"/>
    <w:rsid w:val="005133E2"/>
    <w:rsid w:val="00513BB6"/>
    <w:rsid w:val="00513D34"/>
    <w:rsid w:val="00513E65"/>
    <w:rsid w:val="005141FA"/>
    <w:rsid w:val="0051433A"/>
    <w:rsid w:val="005144A0"/>
    <w:rsid w:val="00514E0C"/>
    <w:rsid w:val="00514E4B"/>
    <w:rsid w:val="00515549"/>
    <w:rsid w:val="00515634"/>
    <w:rsid w:val="005156A2"/>
    <w:rsid w:val="00515707"/>
    <w:rsid w:val="005159E7"/>
    <w:rsid w:val="005159F1"/>
    <w:rsid w:val="00515D55"/>
    <w:rsid w:val="00515D82"/>
    <w:rsid w:val="00515FAD"/>
    <w:rsid w:val="00516491"/>
    <w:rsid w:val="005164ED"/>
    <w:rsid w:val="00516AFB"/>
    <w:rsid w:val="00516DA2"/>
    <w:rsid w:val="00516EFE"/>
    <w:rsid w:val="00517477"/>
    <w:rsid w:val="005174B8"/>
    <w:rsid w:val="0051759C"/>
    <w:rsid w:val="00517817"/>
    <w:rsid w:val="00517882"/>
    <w:rsid w:val="00517A9B"/>
    <w:rsid w:val="00517E5D"/>
    <w:rsid w:val="00517FA3"/>
    <w:rsid w:val="00520643"/>
    <w:rsid w:val="005207CB"/>
    <w:rsid w:val="0052086B"/>
    <w:rsid w:val="00520ACF"/>
    <w:rsid w:val="00520C11"/>
    <w:rsid w:val="00520FBB"/>
    <w:rsid w:val="00521628"/>
    <w:rsid w:val="0052162E"/>
    <w:rsid w:val="005218AB"/>
    <w:rsid w:val="00521991"/>
    <w:rsid w:val="00521DB9"/>
    <w:rsid w:val="00522027"/>
    <w:rsid w:val="005220EC"/>
    <w:rsid w:val="005223BC"/>
    <w:rsid w:val="005226F1"/>
    <w:rsid w:val="00522763"/>
    <w:rsid w:val="005227FC"/>
    <w:rsid w:val="0052285B"/>
    <w:rsid w:val="005229E5"/>
    <w:rsid w:val="00522C29"/>
    <w:rsid w:val="00522FEC"/>
    <w:rsid w:val="00522FFD"/>
    <w:rsid w:val="0052344F"/>
    <w:rsid w:val="005235A8"/>
    <w:rsid w:val="0052372A"/>
    <w:rsid w:val="00523925"/>
    <w:rsid w:val="005239DB"/>
    <w:rsid w:val="00523A7F"/>
    <w:rsid w:val="00523B83"/>
    <w:rsid w:val="00523C0E"/>
    <w:rsid w:val="00523C30"/>
    <w:rsid w:val="005241C9"/>
    <w:rsid w:val="0052439D"/>
    <w:rsid w:val="00524918"/>
    <w:rsid w:val="00525269"/>
    <w:rsid w:val="0052569E"/>
    <w:rsid w:val="00525A9F"/>
    <w:rsid w:val="005262E6"/>
    <w:rsid w:val="0052656A"/>
    <w:rsid w:val="0052676B"/>
    <w:rsid w:val="005267FE"/>
    <w:rsid w:val="00526820"/>
    <w:rsid w:val="00526927"/>
    <w:rsid w:val="00526D28"/>
    <w:rsid w:val="00526DBA"/>
    <w:rsid w:val="00526FE0"/>
    <w:rsid w:val="00527055"/>
    <w:rsid w:val="00527CF5"/>
    <w:rsid w:val="00527E76"/>
    <w:rsid w:val="005306BC"/>
    <w:rsid w:val="00530B4F"/>
    <w:rsid w:val="00530DCE"/>
    <w:rsid w:val="0053129C"/>
    <w:rsid w:val="005313BD"/>
    <w:rsid w:val="005315F2"/>
    <w:rsid w:val="005319CE"/>
    <w:rsid w:val="00532051"/>
    <w:rsid w:val="005321E8"/>
    <w:rsid w:val="0053231E"/>
    <w:rsid w:val="005325CF"/>
    <w:rsid w:val="005326EF"/>
    <w:rsid w:val="00532BA6"/>
    <w:rsid w:val="00532CC3"/>
    <w:rsid w:val="00532FC8"/>
    <w:rsid w:val="005331F7"/>
    <w:rsid w:val="005332F2"/>
    <w:rsid w:val="005333E0"/>
    <w:rsid w:val="0053354F"/>
    <w:rsid w:val="005338B5"/>
    <w:rsid w:val="00533B44"/>
    <w:rsid w:val="00533B87"/>
    <w:rsid w:val="00533BB2"/>
    <w:rsid w:val="00533DA7"/>
    <w:rsid w:val="00533EE5"/>
    <w:rsid w:val="005340A9"/>
    <w:rsid w:val="00534213"/>
    <w:rsid w:val="00534596"/>
    <w:rsid w:val="00534870"/>
    <w:rsid w:val="00534958"/>
    <w:rsid w:val="00534C13"/>
    <w:rsid w:val="00534E24"/>
    <w:rsid w:val="00535022"/>
    <w:rsid w:val="00535983"/>
    <w:rsid w:val="00536296"/>
    <w:rsid w:val="00536457"/>
    <w:rsid w:val="00536532"/>
    <w:rsid w:val="005365D5"/>
    <w:rsid w:val="005367E2"/>
    <w:rsid w:val="005367F0"/>
    <w:rsid w:val="00536991"/>
    <w:rsid w:val="00536CB5"/>
    <w:rsid w:val="00536D0D"/>
    <w:rsid w:val="00537237"/>
    <w:rsid w:val="005376EB"/>
    <w:rsid w:val="00537D52"/>
    <w:rsid w:val="0054025B"/>
    <w:rsid w:val="005405C0"/>
    <w:rsid w:val="00540885"/>
    <w:rsid w:val="00540C60"/>
    <w:rsid w:val="00540EE2"/>
    <w:rsid w:val="00540F7E"/>
    <w:rsid w:val="00541395"/>
    <w:rsid w:val="00541677"/>
    <w:rsid w:val="0054196B"/>
    <w:rsid w:val="005419A5"/>
    <w:rsid w:val="00541AA3"/>
    <w:rsid w:val="00541B27"/>
    <w:rsid w:val="00541E6B"/>
    <w:rsid w:val="0054205A"/>
    <w:rsid w:val="0054237F"/>
    <w:rsid w:val="00542435"/>
    <w:rsid w:val="00542805"/>
    <w:rsid w:val="005429A0"/>
    <w:rsid w:val="00542C20"/>
    <w:rsid w:val="00542C7A"/>
    <w:rsid w:val="00542D79"/>
    <w:rsid w:val="00543283"/>
    <w:rsid w:val="005432B2"/>
    <w:rsid w:val="00543368"/>
    <w:rsid w:val="00543417"/>
    <w:rsid w:val="00543C96"/>
    <w:rsid w:val="00543FB6"/>
    <w:rsid w:val="00544880"/>
    <w:rsid w:val="005449FF"/>
    <w:rsid w:val="00544A9F"/>
    <w:rsid w:val="00544C32"/>
    <w:rsid w:val="00544C95"/>
    <w:rsid w:val="00544CDA"/>
    <w:rsid w:val="00544D8F"/>
    <w:rsid w:val="00544FA2"/>
    <w:rsid w:val="0054530E"/>
    <w:rsid w:val="00545450"/>
    <w:rsid w:val="0054574C"/>
    <w:rsid w:val="005457CE"/>
    <w:rsid w:val="0054581A"/>
    <w:rsid w:val="005459B8"/>
    <w:rsid w:val="00545CF7"/>
    <w:rsid w:val="00545D79"/>
    <w:rsid w:val="00545E2C"/>
    <w:rsid w:val="00546013"/>
    <w:rsid w:val="00546775"/>
    <w:rsid w:val="00546B3D"/>
    <w:rsid w:val="00546BA9"/>
    <w:rsid w:val="005474BF"/>
    <w:rsid w:val="0054772A"/>
    <w:rsid w:val="00547774"/>
    <w:rsid w:val="00547FEC"/>
    <w:rsid w:val="0055007B"/>
    <w:rsid w:val="005502A0"/>
    <w:rsid w:val="00550457"/>
    <w:rsid w:val="0055070A"/>
    <w:rsid w:val="005507BE"/>
    <w:rsid w:val="00550AF5"/>
    <w:rsid w:val="00551068"/>
    <w:rsid w:val="00551198"/>
    <w:rsid w:val="0055137E"/>
    <w:rsid w:val="00551AB8"/>
    <w:rsid w:val="00551D48"/>
    <w:rsid w:val="00551E4E"/>
    <w:rsid w:val="00551ECA"/>
    <w:rsid w:val="005520FC"/>
    <w:rsid w:val="005523C5"/>
    <w:rsid w:val="00552695"/>
    <w:rsid w:val="005526FF"/>
    <w:rsid w:val="00552A12"/>
    <w:rsid w:val="00552C87"/>
    <w:rsid w:val="00552E4B"/>
    <w:rsid w:val="00552EF4"/>
    <w:rsid w:val="00552FB7"/>
    <w:rsid w:val="005532C9"/>
    <w:rsid w:val="00553A08"/>
    <w:rsid w:val="00554441"/>
    <w:rsid w:val="00554998"/>
    <w:rsid w:val="00554B91"/>
    <w:rsid w:val="00555004"/>
    <w:rsid w:val="00555178"/>
    <w:rsid w:val="005554A5"/>
    <w:rsid w:val="005555A6"/>
    <w:rsid w:val="00555C08"/>
    <w:rsid w:val="00555F16"/>
    <w:rsid w:val="005565BD"/>
    <w:rsid w:val="0055663B"/>
    <w:rsid w:val="005567AE"/>
    <w:rsid w:val="0055686C"/>
    <w:rsid w:val="00556A67"/>
    <w:rsid w:val="00556AEB"/>
    <w:rsid w:val="00556BFE"/>
    <w:rsid w:val="00556DBB"/>
    <w:rsid w:val="00556FB5"/>
    <w:rsid w:val="00557091"/>
    <w:rsid w:val="0055714E"/>
    <w:rsid w:val="00557202"/>
    <w:rsid w:val="00557AD7"/>
    <w:rsid w:val="00557CB8"/>
    <w:rsid w:val="00557D8C"/>
    <w:rsid w:val="00557F95"/>
    <w:rsid w:val="0056018D"/>
    <w:rsid w:val="005602FE"/>
    <w:rsid w:val="00560433"/>
    <w:rsid w:val="005604F7"/>
    <w:rsid w:val="005604F9"/>
    <w:rsid w:val="00560810"/>
    <w:rsid w:val="0056083B"/>
    <w:rsid w:val="00560B92"/>
    <w:rsid w:val="00560D17"/>
    <w:rsid w:val="00560E9D"/>
    <w:rsid w:val="00561476"/>
    <w:rsid w:val="005617D8"/>
    <w:rsid w:val="005619CB"/>
    <w:rsid w:val="00561A80"/>
    <w:rsid w:val="00561F2E"/>
    <w:rsid w:val="00561F66"/>
    <w:rsid w:val="0056200C"/>
    <w:rsid w:val="00562262"/>
    <w:rsid w:val="0056248D"/>
    <w:rsid w:val="005624BA"/>
    <w:rsid w:val="0056259F"/>
    <w:rsid w:val="00562905"/>
    <w:rsid w:val="00562979"/>
    <w:rsid w:val="00562E0B"/>
    <w:rsid w:val="00563044"/>
    <w:rsid w:val="005630E5"/>
    <w:rsid w:val="005631AF"/>
    <w:rsid w:val="005632B4"/>
    <w:rsid w:val="005635C5"/>
    <w:rsid w:val="005637C9"/>
    <w:rsid w:val="00563861"/>
    <w:rsid w:val="005639EA"/>
    <w:rsid w:val="00563CAA"/>
    <w:rsid w:val="00563F7F"/>
    <w:rsid w:val="005645A4"/>
    <w:rsid w:val="005645BF"/>
    <w:rsid w:val="00565066"/>
    <w:rsid w:val="0056517C"/>
    <w:rsid w:val="00565597"/>
    <w:rsid w:val="00565805"/>
    <w:rsid w:val="00565979"/>
    <w:rsid w:val="00565A1B"/>
    <w:rsid w:val="00565A5C"/>
    <w:rsid w:val="00565BED"/>
    <w:rsid w:val="00565F3D"/>
    <w:rsid w:val="005665BE"/>
    <w:rsid w:val="00566816"/>
    <w:rsid w:val="00566AFC"/>
    <w:rsid w:val="00566C3C"/>
    <w:rsid w:val="00566E70"/>
    <w:rsid w:val="00566F19"/>
    <w:rsid w:val="005671CD"/>
    <w:rsid w:val="005673BE"/>
    <w:rsid w:val="005673E7"/>
    <w:rsid w:val="00567452"/>
    <w:rsid w:val="005676A9"/>
    <w:rsid w:val="005677F4"/>
    <w:rsid w:val="0056791C"/>
    <w:rsid w:val="00567937"/>
    <w:rsid w:val="005679A6"/>
    <w:rsid w:val="00567BF9"/>
    <w:rsid w:val="00567C22"/>
    <w:rsid w:val="00567C98"/>
    <w:rsid w:val="0057020E"/>
    <w:rsid w:val="00570342"/>
    <w:rsid w:val="00570375"/>
    <w:rsid w:val="005704AB"/>
    <w:rsid w:val="005704BF"/>
    <w:rsid w:val="00570793"/>
    <w:rsid w:val="00570FE5"/>
    <w:rsid w:val="005712A7"/>
    <w:rsid w:val="00571E57"/>
    <w:rsid w:val="005724B8"/>
    <w:rsid w:val="0057281E"/>
    <w:rsid w:val="0057297D"/>
    <w:rsid w:val="00572A40"/>
    <w:rsid w:val="00572B34"/>
    <w:rsid w:val="00572B8C"/>
    <w:rsid w:val="00572CEB"/>
    <w:rsid w:val="00573097"/>
    <w:rsid w:val="005737B9"/>
    <w:rsid w:val="00573C09"/>
    <w:rsid w:val="00573D40"/>
    <w:rsid w:val="00573D8B"/>
    <w:rsid w:val="00573F92"/>
    <w:rsid w:val="00574246"/>
    <w:rsid w:val="00574FF1"/>
    <w:rsid w:val="005753A5"/>
    <w:rsid w:val="005753E0"/>
    <w:rsid w:val="00575637"/>
    <w:rsid w:val="0057592B"/>
    <w:rsid w:val="00575ACE"/>
    <w:rsid w:val="00575C49"/>
    <w:rsid w:val="00575F72"/>
    <w:rsid w:val="00576A07"/>
    <w:rsid w:val="00576A14"/>
    <w:rsid w:val="00576CBE"/>
    <w:rsid w:val="00576D1A"/>
    <w:rsid w:val="00576D93"/>
    <w:rsid w:val="00577CA5"/>
    <w:rsid w:val="00577DF2"/>
    <w:rsid w:val="00580720"/>
    <w:rsid w:val="00580A9C"/>
    <w:rsid w:val="00580BAC"/>
    <w:rsid w:val="00580D29"/>
    <w:rsid w:val="00580D84"/>
    <w:rsid w:val="005810DC"/>
    <w:rsid w:val="00581348"/>
    <w:rsid w:val="005814CB"/>
    <w:rsid w:val="005816B7"/>
    <w:rsid w:val="0058179A"/>
    <w:rsid w:val="005818A2"/>
    <w:rsid w:val="00581917"/>
    <w:rsid w:val="00581C2D"/>
    <w:rsid w:val="00581DD8"/>
    <w:rsid w:val="0058208C"/>
    <w:rsid w:val="005821C2"/>
    <w:rsid w:val="005829B0"/>
    <w:rsid w:val="00582C00"/>
    <w:rsid w:val="00582DC3"/>
    <w:rsid w:val="005830C0"/>
    <w:rsid w:val="005830D6"/>
    <w:rsid w:val="0058333C"/>
    <w:rsid w:val="005833BF"/>
    <w:rsid w:val="005834F2"/>
    <w:rsid w:val="005837DA"/>
    <w:rsid w:val="00583CBA"/>
    <w:rsid w:val="00583F8D"/>
    <w:rsid w:val="00584043"/>
    <w:rsid w:val="005842D1"/>
    <w:rsid w:val="0058439C"/>
    <w:rsid w:val="00584554"/>
    <w:rsid w:val="005847D6"/>
    <w:rsid w:val="00584826"/>
    <w:rsid w:val="005848F7"/>
    <w:rsid w:val="00584955"/>
    <w:rsid w:val="00584B29"/>
    <w:rsid w:val="00584B89"/>
    <w:rsid w:val="00584CC9"/>
    <w:rsid w:val="00584EC6"/>
    <w:rsid w:val="00585266"/>
    <w:rsid w:val="00585B5F"/>
    <w:rsid w:val="00585CF7"/>
    <w:rsid w:val="00585D64"/>
    <w:rsid w:val="00585FDF"/>
    <w:rsid w:val="005863CE"/>
    <w:rsid w:val="0058640D"/>
    <w:rsid w:val="00586B37"/>
    <w:rsid w:val="00586CDA"/>
    <w:rsid w:val="00586E9C"/>
    <w:rsid w:val="005871C7"/>
    <w:rsid w:val="005872A4"/>
    <w:rsid w:val="005873D0"/>
    <w:rsid w:val="0058758C"/>
    <w:rsid w:val="0058789A"/>
    <w:rsid w:val="00587A18"/>
    <w:rsid w:val="00587A6C"/>
    <w:rsid w:val="00587D18"/>
    <w:rsid w:val="00587D6A"/>
    <w:rsid w:val="005905B7"/>
    <w:rsid w:val="00590A6C"/>
    <w:rsid w:val="00590D13"/>
    <w:rsid w:val="00590E9F"/>
    <w:rsid w:val="00590F11"/>
    <w:rsid w:val="00591157"/>
    <w:rsid w:val="0059140C"/>
    <w:rsid w:val="005915FE"/>
    <w:rsid w:val="005918E6"/>
    <w:rsid w:val="0059190E"/>
    <w:rsid w:val="00591A31"/>
    <w:rsid w:val="00591B74"/>
    <w:rsid w:val="00591F53"/>
    <w:rsid w:val="005923AE"/>
    <w:rsid w:val="00592A24"/>
    <w:rsid w:val="00592B79"/>
    <w:rsid w:val="00592B86"/>
    <w:rsid w:val="00592F3D"/>
    <w:rsid w:val="005933ED"/>
    <w:rsid w:val="005934A2"/>
    <w:rsid w:val="00593EC7"/>
    <w:rsid w:val="00593F67"/>
    <w:rsid w:val="005942F0"/>
    <w:rsid w:val="00594384"/>
    <w:rsid w:val="00594544"/>
    <w:rsid w:val="005946AD"/>
    <w:rsid w:val="0059482A"/>
    <w:rsid w:val="005949EA"/>
    <w:rsid w:val="00594B85"/>
    <w:rsid w:val="00594C0C"/>
    <w:rsid w:val="00594C4F"/>
    <w:rsid w:val="00594CA9"/>
    <w:rsid w:val="00594ED2"/>
    <w:rsid w:val="005951AD"/>
    <w:rsid w:val="0059566F"/>
    <w:rsid w:val="00595740"/>
    <w:rsid w:val="005957C7"/>
    <w:rsid w:val="0059596C"/>
    <w:rsid w:val="00595F10"/>
    <w:rsid w:val="0059637E"/>
    <w:rsid w:val="00596483"/>
    <w:rsid w:val="005964C2"/>
    <w:rsid w:val="00596558"/>
    <w:rsid w:val="00596A0F"/>
    <w:rsid w:val="00596C7B"/>
    <w:rsid w:val="00596CAB"/>
    <w:rsid w:val="00597642"/>
    <w:rsid w:val="005977AC"/>
    <w:rsid w:val="005978A6"/>
    <w:rsid w:val="005978A8"/>
    <w:rsid w:val="005979B5"/>
    <w:rsid w:val="00597B07"/>
    <w:rsid w:val="00597E16"/>
    <w:rsid w:val="005A030B"/>
    <w:rsid w:val="005A0696"/>
    <w:rsid w:val="005A08D1"/>
    <w:rsid w:val="005A09BB"/>
    <w:rsid w:val="005A0E3D"/>
    <w:rsid w:val="005A0F68"/>
    <w:rsid w:val="005A118C"/>
    <w:rsid w:val="005A1274"/>
    <w:rsid w:val="005A1304"/>
    <w:rsid w:val="005A1314"/>
    <w:rsid w:val="005A1468"/>
    <w:rsid w:val="005A179F"/>
    <w:rsid w:val="005A17DB"/>
    <w:rsid w:val="005A1A0B"/>
    <w:rsid w:val="005A1EB4"/>
    <w:rsid w:val="005A1FA7"/>
    <w:rsid w:val="005A20DD"/>
    <w:rsid w:val="005A264D"/>
    <w:rsid w:val="005A290E"/>
    <w:rsid w:val="005A29AE"/>
    <w:rsid w:val="005A29C7"/>
    <w:rsid w:val="005A2A3A"/>
    <w:rsid w:val="005A2A83"/>
    <w:rsid w:val="005A2FC0"/>
    <w:rsid w:val="005A3011"/>
    <w:rsid w:val="005A3146"/>
    <w:rsid w:val="005A39F8"/>
    <w:rsid w:val="005A3D1A"/>
    <w:rsid w:val="005A4075"/>
    <w:rsid w:val="005A4508"/>
    <w:rsid w:val="005A4612"/>
    <w:rsid w:val="005A4959"/>
    <w:rsid w:val="005A4C68"/>
    <w:rsid w:val="005A4D44"/>
    <w:rsid w:val="005A4EAD"/>
    <w:rsid w:val="005A4FA6"/>
    <w:rsid w:val="005A624E"/>
    <w:rsid w:val="005A6649"/>
    <w:rsid w:val="005A6D7F"/>
    <w:rsid w:val="005A6EEC"/>
    <w:rsid w:val="005A6FE9"/>
    <w:rsid w:val="005A71B3"/>
    <w:rsid w:val="005A7291"/>
    <w:rsid w:val="005A7299"/>
    <w:rsid w:val="005A72A0"/>
    <w:rsid w:val="005A7572"/>
    <w:rsid w:val="005A7876"/>
    <w:rsid w:val="005A79AF"/>
    <w:rsid w:val="005A7CA9"/>
    <w:rsid w:val="005A7F50"/>
    <w:rsid w:val="005B03AF"/>
    <w:rsid w:val="005B03E8"/>
    <w:rsid w:val="005B03F1"/>
    <w:rsid w:val="005B05A9"/>
    <w:rsid w:val="005B065C"/>
    <w:rsid w:val="005B0768"/>
    <w:rsid w:val="005B07EE"/>
    <w:rsid w:val="005B0939"/>
    <w:rsid w:val="005B0ADB"/>
    <w:rsid w:val="005B0EB6"/>
    <w:rsid w:val="005B14CC"/>
    <w:rsid w:val="005B19CB"/>
    <w:rsid w:val="005B2046"/>
    <w:rsid w:val="005B2263"/>
    <w:rsid w:val="005B252C"/>
    <w:rsid w:val="005B265C"/>
    <w:rsid w:val="005B27D5"/>
    <w:rsid w:val="005B2943"/>
    <w:rsid w:val="005B2B9C"/>
    <w:rsid w:val="005B2DC8"/>
    <w:rsid w:val="005B2E5D"/>
    <w:rsid w:val="005B2EA5"/>
    <w:rsid w:val="005B3407"/>
    <w:rsid w:val="005B3545"/>
    <w:rsid w:val="005B3631"/>
    <w:rsid w:val="005B3690"/>
    <w:rsid w:val="005B37D3"/>
    <w:rsid w:val="005B3CF4"/>
    <w:rsid w:val="005B3E23"/>
    <w:rsid w:val="005B410C"/>
    <w:rsid w:val="005B4396"/>
    <w:rsid w:val="005B451E"/>
    <w:rsid w:val="005B4955"/>
    <w:rsid w:val="005B4B1F"/>
    <w:rsid w:val="005B4F75"/>
    <w:rsid w:val="005B51C0"/>
    <w:rsid w:val="005B54E2"/>
    <w:rsid w:val="005B5501"/>
    <w:rsid w:val="005B597C"/>
    <w:rsid w:val="005B5B78"/>
    <w:rsid w:val="005B5C5E"/>
    <w:rsid w:val="005B5D0D"/>
    <w:rsid w:val="005B5F2E"/>
    <w:rsid w:val="005B5F7B"/>
    <w:rsid w:val="005B62A4"/>
    <w:rsid w:val="005B668B"/>
    <w:rsid w:val="005B6F44"/>
    <w:rsid w:val="005B7011"/>
    <w:rsid w:val="005B71E4"/>
    <w:rsid w:val="005B764F"/>
    <w:rsid w:val="005B77BD"/>
    <w:rsid w:val="005B7A0C"/>
    <w:rsid w:val="005B7E18"/>
    <w:rsid w:val="005C03C1"/>
    <w:rsid w:val="005C03D6"/>
    <w:rsid w:val="005C03F1"/>
    <w:rsid w:val="005C06B7"/>
    <w:rsid w:val="005C07E5"/>
    <w:rsid w:val="005C0957"/>
    <w:rsid w:val="005C0E74"/>
    <w:rsid w:val="005C133F"/>
    <w:rsid w:val="005C16B6"/>
    <w:rsid w:val="005C1734"/>
    <w:rsid w:val="005C1C73"/>
    <w:rsid w:val="005C1D10"/>
    <w:rsid w:val="005C246D"/>
    <w:rsid w:val="005C27E7"/>
    <w:rsid w:val="005C2B72"/>
    <w:rsid w:val="005C2C44"/>
    <w:rsid w:val="005C2DA7"/>
    <w:rsid w:val="005C2E04"/>
    <w:rsid w:val="005C2EEC"/>
    <w:rsid w:val="005C332F"/>
    <w:rsid w:val="005C337F"/>
    <w:rsid w:val="005C3740"/>
    <w:rsid w:val="005C376C"/>
    <w:rsid w:val="005C392A"/>
    <w:rsid w:val="005C3D54"/>
    <w:rsid w:val="005C4110"/>
    <w:rsid w:val="005C430B"/>
    <w:rsid w:val="005C447A"/>
    <w:rsid w:val="005C4610"/>
    <w:rsid w:val="005C480A"/>
    <w:rsid w:val="005C4D25"/>
    <w:rsid w:val="005C4E45"/>
    <w:rsid w:val="005C5127"/>
    <w:rsid w:val="005C530A"/>
    <w:rsid w:val="005C5A48"/>
    <w:rsid w:val="005C5A9B"/>
    <w:rsid w:val="005C5E5A"/>
    <w:rsid w:val="005C5F20"/>
    <w:rsid w:val="005C6021"/>
    <w:rsid w:val="005C6873"/>
    <w:rsid w:val="005C6A23"/>
    <w:rsid w:val="005C6F44"/>
    <w:rsid w:val="005C6FB6"/>
    <w:rsid w:val="005C7148"/>
    <w:rsid w:val="005C71FC"/>
    <w:rsid w:val="005C7347"/>
    <w:rsid w:val="005C7A5F"/>
    <w:rsid w:val="005C7D3A"/>
    <w:rsid w:val="005D0154"/>
    <w:rsid w:val="005D08CF"/>
    <w:rsid w:val="005D0A60"/>
    <w:rsid w:val="005D0F5B"/>
    <w:rsid w:val="005D1317"/>
    <w:rsid w:val="005D1498"/>
    <w:rsid w:val="005D157B"/>
    <w:rsid w:val="005D15DD"/>
    <w:rsid w:val="005D1634"/>
    <w:rsid w:val="005D1962"/>
    <w:rsid w:val="005D1C33"/>
    <w:rsid w:val="005D2411"/>
    <w:rsid w:val="005D2A59"/>
    <w:rsid w:val="005D2AAB"/>
    <w:rsid w:val="005D2B7C"/>
    <w:rsid w:val="005D2F59"/>
    <w:rsid w:val="005D30AF"/>
    <w:rsid w:val="005D3214"/>
    <w:rsid w:val="005D3460"/>
    <w:rsid w:val="005D3C53"/>
    <w:rsid w:val="005D3C74"/>
    <w:rsid w:val="005D3C80"/>
    <w:rsid w:val="005D41E8"/>
    <w:rsid w:val="005D449D"/>
    <w:rsid w:val="005D4646"/>
    <w:rsid w:val="005D4BBA"/>
    <w:rsid w:val="005D4E54"/>
    <w:rsid w:val="005D4EA4"/>
    <w:rsid w:val="005D548F"/>
    <w:rsid w:val="005D5729"/>
    <w:rsid w:val="005D5A2F"/>
    <w:rsid w:val="005D5D34"/>
    <w:rsid w:val="005D5E71"/>
    <w:rsid w:val="005D63D5"/>
    <w:rsid w:val="005D69AF"/>
    <w:rsid w:val="005D6AEC"/>
    <w:rsid w:val="005D6FDF"/>
    <w:rsid w:val="005D7013"/>
    <w:rsid w:val="005D7A10"/>
    <w:rsid w:val="005D7D95"/>
    <w:rsid w:val="005D7E56"/>
    <w:rsid w:val="005E0082"/>
    <w:rsid w:val="005E05D5"/>
    <w:rsid w:val="005E0C5D"/>
    <w:rsid w:val="005E0D9A"/>
    <w:rsid w:val="005E0E91"/>
    <w:rsid w:val="005E0F8E"/>
    <w:rsid w:val="005E117B"/>
    <w:rsid w:val="005E150B"/>
    <w:rsid w:val="005E2399"/>
    <w:rsid w:val="005E23D9"/>
    <w:rsid w:val="005E2900"/>
    <w:rsid w:val="005E2B44"/>
    <w:rsid w:val="005E2EA3"/>
    <w:rsid w:val="005E2F42"/>
    <w:rsid w:val="005E32F4"/>
    <w:rsid w:val="005E357D"/>
    <w:rsid w:val="005E397D"/>
    <w:rsid w:val="005E3B46"/>
    <w:rsid w:val="005E3B48"/>
    <w:rsid w:val="005E3F35"/>
    <w:rsid w:val="005E412F"/>
    <w:rsid w:val="005E434F"/>
    <w:rsid w:val="005E46BD"/>
    <w:rsid w:val="005E4D75"/>
    <w:rsid w:val="005E52BB"/>
    <w:rsid w:val="005E55C0"/>
    <w:rsid w:val="005E58E0"/>
    <w:rsid w:val="005E59E3"/>
    <w:rsid w:val="005E59F6"/>
    <w:rsid w:val="005E5D4E"/>
    <w:rsid w:val="005E5E15"/>
    <w:rsid w:val="005E61D1"/>
    <w:rsid w:val="005E64CA"/>
    <w:rsid w:val="005E6BA8"/>
    <w:rsid w:val="005E6C74"/>
    <w:rsid w:val="005E6F6D"/>
    <w:rsid w:val="005E6F6F"/>
    <w:rsid w:val="005E714E"/>
    <w:rsid w:val="005E74FD"/>
    <w:rsid w:val="005E7764"/>
    <w:rsid w:val="005E7C98"/>
    <w:rsid w:val="005E7DBF"/>
    <w:rsid w:val="005E7E37"/>
    <w:rsid w:val="005E7F0B"/>
    <w:rsid w:val="005F0958"/>
    <w:rsid w:val="005F09E5"/>
    <w:rsid w:val="005F0A9D"/>
    <w:rsid w:val="005F0DE7"/>
    <w:rsid w:val="005F0FFD"/>
    <w:rsid w:val="005F1258"/>
    <w:rsid w:val="005F125C"/>
    <w:rsid w:val="005F1462"/>
    <w:rsid w:val="005F2121"/>
    <w:rsid w:val="005F21CA"/>
    <w:rsid w:val="005F2432"/>
    <w:rsid w:val="005F2497"/>
    <w:rsid w:val="005F28C7"/>
    <w:rsid w:val="005F3043"/>
    <w:rsid w:val="005F3399"/>
    <w:rsid w:val="005F3735"/>
    <w:rsid w:val="005F38ED"/>
    <w:rsid w:val="005F3A67"/>
    <w:rsid w:val="005F3B63"/>
    <w:rsid w:val="005F3E2C"/>
    <w:rsid w:val="005F3EFE"/>
    <w:rsid w:val="005F3F1C"/>
    <w:rsid w:val="005F434C"/>
    <w:rsid w:val="005F46F8"/>
    <w:rsid w:val="005F49EA"/>
    <w:rsid w:val="005F4A28"/>
    <w:rsid w:val="005F4A54"/>
    <w:rsid w:val="005F4B02"/>
    <w:rsid w:val="005F4C09"/>
    <w:rsid w:val="005F4CA4"/>
    <w:rsid w:val="005F4CD2"/>
    <w:rsid w:val="005F4D3F"/>
    <w:rsid w:val="005F5047"/>
    <w:rsid w:val="005F5072"/>
    <w:rsid w:val="005F542D"/>
    <w:rsid w:val="005F55B7"/>
    <w:rsid w:val="005F5F04"/>
    <w:rsid w:val="005F619F"/>
    <w:rsid w:val="005F6344"/>
    <w:rsid w:val="005F6A3C"/>
    <w:rsid w:val="005F6EEC"/>
    <w:rsid w:val="005F6F13"/>
    <w:rsid w:val="005F7332"/>
    <w:rsid w:val="005F74C3"/>
    <w:rsid w:val="005F76B4"/>
    <w:rsid w:val="005F7712"/>
    <w:rsid w:val="005F7C76"/>
    <w:rsid w:val="005F7FA1"/>
    <w:rsid w:val="00600268"/>
    <w:rsid w:val="00600ADE"/>
    <w:rsid w:val="00600BA9"/>
    <w:rsid w:val="00600C57"/>
    <w:rsid w:val="00600E84"/>
    <w:rsid w:val="00600E8F"/>
    <w:rsid w:val="006011A2"/>
    <w:rsid w:val="00601235"/>
    <w:rsid w:val="006015CF"/>
    <w:rsid w:val="006015F6"/>
    <w:rsid w:val="006015FC"/>
    <w:rsid w:val="00601BD8"/>
    <w:rsid w:val="00601EA6"/>
    <w:rsid w:val="00602193"/>
    <w:rsid w:val="0060232D"/>
    <w:rsid w:val="006026E6"/>
    <w:rsid w:val="00602724"/>
    <w:rsid w:val="00602762"/>
    <w:rsid w:val="00602B81"/>
    <w:rsid w:val="00602C1D"/>
    <w:rsid w:val="00602D05"/>
    <w:rsid w:val="00602D13"/>
    <w:rsid w:val="00602D60"/>
    <w:rsid w:val="0060303F"/>
    <w:rsid w:val="00603076"/>
    <w:rsid w:val="006039B2"/>
    <w:rsid w:val="00603B2E"/>
    <w:rsid w:val="00603EE7"/>
    <w:rsid w:val="00603FFD"/>
    <w:rsid w:val="006040F1"/>
    <w:rsid w:val="006041B7"/>
    <w:rsid w:val="00604B5E"/>
    <w:rsid w:val="0060516D"/>
    <w:rsid w:val="006051D2"/>
    <w:rsid w:val="006052D7"/>
    <w:rsid w:val="006053F5"/>
    <w:rsid w:val="00605435"/>
    <w:rsid w:val="006055BD"/>
    <w:rsid w:val="00605727"/>
    <w:rsid w:val="0060579E"/>
    <w:rsid w:val="00605A11"/>
    <w:rsid w:val="00605AB4"/>
    <w:rsid w:val="00605AC0"/>
    <w:rsid w:val="00605C10"/>
    <w:rsid w:val="00605D44"/>
    <w:rsid w:val="00605FFA"/>
    <w:rsid w:val="006060CD"/>
    <w:rsid w:val="00606163"/>
    <w:rsid w:val="00606ABC"/>
    <w:rsid w:val="00606D01"/>
    <w:rsid w:val="00606D88"/>
    <w:rsid w:val="0060702B"/>
    <w:rsid w:val="0060717B"/>
    <w:rsid w:val="00607B54"/>
    <w:rsid w:val="00607FDD"/>
    <w:rsid w:val="00610059"/>
    <w:rsid w:val="006103DA"/>
    <w:rsid w:val="006109A6"/>
    <w:rsid w:val="00610A64"/>
    <w:rsid w:val="00610E15"/>
    <w:rsid w:val="00610ED1"/>
    <w:rsid w:val="00610EFD"/>
    <w:rsid w:val="00611011"/>
    <w:rsid w:val="0061114B"/>
    <w:rsid w:val="006113E1"/>
    <w:rsid w:val="006114FD"/>
    <w:rsid w:val="006115F6"/>
    <w:rsid w:val="00611691"/>
    <w:rsid w:val="00611EC1"/>
    <w:rsid w:val="00612457"/>
    <w:rsid w:val="00612564"/>
    <w:rsid w:val="00612965"/>
    <w:rsid w:val="00612968"/>
    <w:rsid w:val="006129F1"/>
    <w:rsid w:val="006130C0"/>
    <w:rsid w:val="0061359E"/>
    <w:rsid w:val="0061376E"/>
    <w:rsid w:val="006139D2"/>
    <w:rsid w:val="00613A53"/>
    <w:rsid w:val="00613D74"/>
    <w:rsid w:val="00613F02"/>
    <w:rsid w:val="0061433B"/>
    <w:rsid w:val="00614366"/>
    <w:rsid w:val="0061449B"/>
    <w:rsid w:val="00614873"/>
    <w:rsid w:val="006148BF"/>
    <w:rsid w:val="006148DB"/>
    <w:rsid w:val="00614F1F"/>
    <w:rsid w:val="006150C6"/>
    <w:rsid w:val="00615189"/>
    <w:rsid w:val="00615408"/>
    <w:rsid w:val="00615435"/>
    <w:rsid w:val="006158C9"/>
    <w:rsid w:val="00615ABC"/>
    <w:rsid w:val="00615DA8"/>
    <w:rsid w:val="00616245"/>
    <w:rsid w:val="00616417"/>
    <w:rsid w:val="006164DA"/>
    <w:rsid w:val="006165EA"/>
    <w:rsid w:val="00616E67"/>
    <w:rsid w:val="0061737F"/>
    <w:rsid w:val="0061763D"/>
    <w:rsid w:val="0061785E"/>
    <w:rsid w:val="00617A05"/>
    <w:rsid w:val="00617A76"/>
    <w:rsid w:val="00617AB3"/>
    <w:rsid w:val="00617B16"/>
    <w:rsid w:val="00617C4D"/>
    <w:rsid w:val="00617D70"/>
    <w:rsid w:val="006203A3"/>
    <w:rsid w:val="006204FB"/>
    <w:rsid w:val="00620852"/>
    <w:rsid w:val="00620AE9"/>
    <w:rsid w:val="00620DF5"/>
    <w:rsid w:val="00620F12"/>
    <w:rsid w:val="00621091"/>
    <w:rsid w:val="0062115A"/>
    <w:rsid w:val="00621258"/>
    <w:rsid w:val="0062149A"/>
    <w:rsid w:val="006215E1"/>
    <w:rsid w:val="006219F8"/>
    <w:rsid w:val="00621A7F"/>
    <w:rsid w:val="00621AF3"/>
    <w:rsid w:val="00621EBC"/>
    <w:rsid w:val="00621F13"/>
    <w:rsid w:val="00621FF0"/>
    <w:rsid w:val="00622684"/>
    <w:rsid w:val="006227FD"/>
    <w:rsid w:val="00622EE5"/>
    <w:rsid w:val="006234FB"/>
    <w:rsid w:val="0062382B"/>
    <w:rsid w:val="00623918"/>
    <w:rsid w:val="00623D69"/>
    <w:rsid w:val="00623EFC"/>
    <w:rsid w:val="0062440F"/>
    <w:rsid w:val="00624863"/>
    <w:rsid w:val="0062490A"/>
    <w:rsid w:val="00624997"/>
    <w:rsid w:val="00624E15"/>
    <w:rsid w:val="00624FCF"/>
    <w:rsid w:val="00625035"/>
    <w:rsid w:val="00625285"/>
    <w:rsid w:val="006255AA"/>
    <w:rsid w:val="006257B2"/>
    <w:rsid w:val="00625A97"/>
    <w:rsid w:val="00625B25"/>
    <w:rsid w:val="00626110"/>
    <w:rsid w:val="00626723"/>
    <w:rsid w:val="00626A9C"/>
    <w:rsid w:val="00626EE5"/>
    <w:rsid w:val="0062707E"/>
    <w:rsid w:val="0062727B"/>
    <w:rsid w:val="00627518"/>
    <w:rsid w:val="006277F6"/>
    <w:rsid w:val="0062789E"/>
    <w:rsid w:val="00627C45"/>
    <w:rsid w:val="00627D17"/>
    <w:rsid w:val="006300E6"/>
    <w:rsid w:val="006304A8"/>
    <w:rsid w:val="006304C7"/>
    <w:rsid w:val="006308AE"/>
    <w:rsid w:val="006308E8"/>
    <w:rsid w:val="00630909"/>
    <w:rsid w:val="00630DF4"/>
    <w:rsid w:val="00630E01"/>
    <w:rsid w:val="006313B7"/>
    <w:rsid w:val="0063155F"/>
    <w:rsid w:val="0063163E"/>
    <w:rsid w:val="0063171E"/>
    <w:rsid w:val="00631BE2"/>
    <w:rsid w:val="00631DB5"/>
    <w:rsid w:val="006321DB"/>
    <w:rsid w:val="0063247F"/>
    <w:rsid w:val="006325D5"/>
    <w:rsid w:val="006325DE"/>
    <w:rsid w:val="00632685"/>
    <w:rsid w:val="006326FB"/>
    <w:rsid w:val="00632B22"/>
    <w:rsid w:val="00632CD5"/>
    <w:rsid w:val="00632EC4"/>
    <w:rsid w:val="00632FDD"/>
    <w:rsid w:val="0063364B"/>
    <w:rsid w:val="0063391C"/>
    <w:rsid w:val="00633C25"/>
    <w:rsid w:val="00633E5E"/>
    <w:rsid w:val="00633F47"/>
    <w:rsid w:val="006341E1"/>
    <w:rsid w:val="00634315"/>
    <w:rsid w:val="00634E87"/>
    <w:rsid w:val="00634E88"/>
    <w:rsid w:val="006357C2"/>
    <w:rsid w:val="00635AE3"/>
    <w:rsid w:val="00635BFD"/>
    <w:rsid w:val="00635E15"/>
    <w:rsid w:val="00636066"/>
    <w:rsid w:val="006361F6"/>
    <w:rsid w:val="00636332"/>
    <w:rsid w:val="00636781"/>
    <w:rsid w:val="006367A7"/>
    <w:rsid w:val="00636B01"/>
    <w:rsid w:val="00636CF8"/>
    <w:rsid w:val="006371C9"/>
    <w:rsid w:val="00637208"/>
    <w:rsid w:val="0063734E"/>
    <w:rsid w:val="0063739F"/>
    <w:rsid w:val="0063776B"/>
    <w:rsid w:val="006377F2"/>
    <w:rsid w:val="00637994"/>
    <w:rsid w:val="00637995"/>
    <w:rsid w:val="00637F2B"/>
    <w:rsid w:val="00640238"/>
    <w:rsid w:val="00640396"/>
    <w:rsid w:val="006403F8"/>
    <w:rsid w:val="006406A4"/>
    <w:rsid w:val="006406AA"/>
    <w:rsid w:val="0064079E"/>
    <w:rsid w:val="00640A3B"/>
    <w:rsid w:val="00640F6D"/>
    <w:rsid w:val="00640F87"/>
    <w:rsid w:val="006410BF"/>
    <w:rsid w:val="00641278"/>
    <w:rsid w:val="00641683"/>
    <w:rsid w:val="00641A07"/>
    <w:rsid w:val="006421BE"/>
    <w:rsid w:val="0064222A"/>
    <w:rsid w:val="0064224E"/>
    <w:rsid w:val="00642262"/>
    <w:rsid w:val="006423A1"/>
    <w:rsid w:val="00642607"/>
    <w:rsid w:val="006427E0"/>
    <w:rsid w:val="00642802"/>
    <w:rsid w:val="00642AE4"/>
    <w:rsid w:val="00642C95"/>
    <w:rsid w:val="00642F07"/>
    <w:rsid w:val="00643039"/>
    <w:rsid w:val="00643275"/>
    <w:rsid w:val="0064339C"/>
    <w:rsid w:val="006433B5"/>
    <w:rsid w:val="006434A0"/>
    <w:rsid w:val="00643597"/>
    <w:rsid w:val="00644108"/>
    <w:rsid w:val="006443ED"/>
    <w:rsid w:val="00644818"/>
    <w:rsid w:val="0064497C"/>
    <w:rsid w:val="00644ABB"/>
    <w:rsid w:val="00644AEE"/>
    <w:rsid w:val="00644B1D"/>
    <w:rsid w:val="00644C03"/>
    <w:rsid w:val="00644C05"/>
    <w:rsid w:val="00644C65"/>
    <w:rsid w:val="00644E49"/>
    <w:rsid w:val="00645126"/>
    <w:rsid w:val="006458F7"/>
    <w:rsid w:val="00645BAE"/>
    <w:rsid w:val="00645C46"/>
    <w:rsid w:val="00645E64"/>
    <w:rsid w:val="00646235"/>
    <w:rsid w:val="0064676B"/>
    <w:rsid w:val="00646841"/>
    <w:rsid w:val="00646882"/>
    <w:rsid w:val="00646ABE"/>
    <w:rsid w:val="00646C9B"/>
    <w:rsid w:val="00646E64"/>
    <w:rsid w:val="00646F18"/>
    <w:rsid w:val="00647A58"/>
    <w:rsid w:val="00647B7F"/>
    <w:rsid w:val="00647EB5"/>
    <w:rsid w:val="006500A5"/>
    <w:rsid w:val="00650121"/>
    <w:rsid w:val="00650384"/>
    <w:rsid w:val="006503FD"/>
    <w:rsid w:val="006508FF"/>
    <w:rsid w:val="00650EC0"/>
    <w:rsid w:val="00650EF2"/>
    <w:rsid w:val="006510FB"/>
    <w:rsid w:val="00651272"/>
    <w:rsid w:val="006512DC"/>
    <w:rsid w:val="0065150C"/>
    <w:rsid w:val="006515E9"/>
    <w:rsid w:val="006517B4"/>
    <w:rsid w:val="00651A4A"/>
    <w:rsid w:val="00651A4F"/>
    <w:rsid w:val="006520CF"/>
    <w:rsid w:val="006520F0"/>
    <w:rsid w:val="00652212"/>
    <w:rsid w:val="006523CF"/>
    <w:rsid w:val="006524D8"/>
    <w:rsid w:val="00652B8A"/>
    <w:rsid w:val="00652D3A"/>
    <w:rsid w:val="00652F76"/>
    <w:rsid w:val="00653557"/>
    <w:rsid w:val="0065358A"/>
    <w:rsid w:val="006535D2"/>
    <w:rsid w:val="00653884"/>
    <w:rsid w:val="006539DC"/>
    <w:rsid w:val="00653A04"/>
    <w:rsid w:val="00653D7A"/>
    <w:rsid w:val="006540CB"/>
    <w:rsid w:val="00654239"/>
    <w:rsid w:val="0065425A"/>
    <w:rsid w:val="006542DC"/>
    <w:rsid w:val="0065435C"/>
    <w:rsid w:val="006543BE"/>
    <w:rsid w:val="006544E5"/>
    <w:rsid w:val="0065474D"/>
    <w:rsid w:val="0065488B"/>
    <w:rsid w:val="006549C0"/>
    <w:rsid w:val="00654D3E"/>
    <w:rsid w:val="00654EC1"/>
    <w:rsid w:val="00655076"/>
    <w:rsid w:val="006550F3"/>
    <w:rsid w:val="00655177"/>
    <w:rsid w:val="006551AA"/>
    <w:rsid w:val="0065539E"/>
    <w:rsid w:val="0065560B"/>
    <w:rsid w:val="0065591C"/>
    <w:rsid w:val="00655FB4"/>
    <w:rsid w:val="00656367"/>
    <w:rsid w:val="006563FA"/>
    <w:rsid w:val="00656465"/>
    <w:rsid w:val="006568C7"/>
    <w:rsid w:val="006568E1"/>
    <w:rsid w:val="00656A06"/>
    <w:rsid w:val="00656B68"/>
    <w:rsid w:val="00656D84"/>
    <w:rsid w:val="006570A5"/>
    <w:rsid w:val="006574CC"/>
    <w:rsid w:val="0065752E"/>
    <w:rsid w:val="00657601"/>
    <w:rsid w:val="0065781B"/>
    <w:rsid w:val="00657915"/>
    <w:rsid w:val="00657B14"/>
    <w:rsid w:val="00657B46"/>
    <w:rsid w:val="00657CF9"/>
    <w:rsid w:val="00657FAA"/>
    <w:rsid w:val="00660497"/>
    <w:rsid w:val="00660642"/>
    <w:rsid w:val="00660D85"/>
    <w:rsid w:val="00661728"/>
    <w:rsid w:val="0066174E"/>
    <w:rsid w:val="00661AC2"/>
    <w:rsid w:val="00661B83"/>
    <w:rsid w:val="00661C1F"/>
    <w:rsid w:val="00661F7D"/>
    <w:rsid w:val="00662182"/>
    <w:rsid w:val="0066249B"/>
    <w:rsid w:val="00662A35"/>
    <w:rsid w:val="00662D9E"/>
    <w:rsid w:val="00662E0A"/>
    <w:rsid w:val="00662F84"/>
    <w:rsid w:val="006631CB"/>
    <w:rsid w:val="00663375"/>
    <w:rsid w:val="00663AD2"/>
    <w:rsid w:val="006644E0"/>
    <w:rsid w:val="006649EB"/>
    <w:rsid w:val="00664D3E"/>
    <w:rsid w:val="006650BA"/>
    <w:rsid w:val="0066553D"/>
    <w:rsid w:val="006656BC"/>
    <w:rsid w:val="0066570A"/>
    <w:rsid w:val="00665CE2"/>
    <w:rsid w:val="00665D74"/>
    <w:rsid w:val="006662BF"/>
    <w:rsid w:val="006662FA"/>
    <w:rsid w:val="00666554"/>
    <w:rsid w:val="006667A0"/>
    <w:rsid w:val="00666994"/>
    <w:rsid w:val="00666DEB"/>
    <w:rsid w:val="00666EB1"/>
    <w:rsid w:val="0066752F"/>
    <w:rsid w:val="006675F0"/>
    <w:rsid w:val="00667787"/>
    <w:rsid w:val="006678BF"/>
    <w:rsid w:val="006678CB"/>
    <w:rsid w:val="006678D0"/>
    <w:rsid w:val="00667919"/>
    <w:rsid w:val="00667C7D"/>
    <w:rsid w:val="006701C8"/>
    <w:rsid w:val="00670318"/>
    <w:rsid w:val="00670EDA"/>
    <w:rsid w:val="00670FE0"/>
    <w:rsid w:val="00671326"/>
    <w:rsid w:val="0067203A"/>
    <w:rsid w:val="00672560"/>
    <w:rsid w:val="006728DD"/>
    <w:rsid w:val="00672DAE"/>
    <w:rsid w:val="00672F6D"/>
    <w:rsid w:val="0067302B"/>
    <w:rsid w:val="00673CB4"/>
    <w:rsid w:val="00673FF9"/>
    <w:rsid w:val="006741B5"/>
    <w:rsid w:val="00674204"/>
    <w:rsid w:val="00674259"/>
    <w:rsid w:val="006743DB"/>
    <w:rsid w:val="006746A5"/>
    <w:rsid w:val="00674703"/>
    <w:rsid w:val="00674AB1"/>
    <w:rsid w:val="00674C08"/>
    <w:rsid w:val="00674C1E"/>
    <w:rsid w:val="00675000"/>
    <w:rsid w:val="006750DE"/>
    <w:rsid w:val="006753AD"/>
    <w:rsid w:val="00675541"/>
    <w:rsid w:val="0067562B"/>
    <w:rsid w:val="006758A6"/>
    <w:rsid w:val="00675A73"/>
    <w:rsid w:val="00675AD0"/>
    <w:rsid w:val="006761A3"/>
    <w:rsid w:val="00676538"/>
    <w:rsid w:val="00676850"/>
    <w:rsid w:val="00676D7D"/>
    <w:rsid w:val="00676DEF"/>
    <w:rsid w:val="00676EE7"/>
    <w:rsid w:val="00676EF0"/>
    <w:rsid w:val="00676F42"/>
    <w:rsid w:val="00677082"/>
    <w:rsid w:val="0067710B"/>
    <w:rsid w:val="00677538"/>
    <w:rsid w:val="00677C2F"/>
    <w:rsid w:val="00677C49"/>
    <w:rsid w:val="00680399"/>
    <w:rsid w:val="006803D3"/>
    <w:rsid w:val="006808DA"/>
    <w:rsid w:val="00680BB0"/>
    <w:rsid w:val="00680D35"/>
    <w:rsid w:val="00680DB2"/>
    <w:rsid w:val="00681018"/>
    <w:rsid w:val="006810D8"/>
    <w:rsid w:val="00681453"/>
    <w:rsid w:val="00681CDF"/>
    <w:rsid w:val="00681F43"/>
    <w:rsid w:val="00682902"/>
    <w:rsid w:val="00682ACA"/>
    <w:rsid w:val="00682CCB"/>
    <w:rsid w:val="00682D11"/>
    <w:rsid w:val="00682FD3"/>
    <w:rsid w:val="00683132"/>
    <w:rsid w:val="00683205"/>
    <w:rsid w:val="00683291"/>
    <w:rsid w:val="00683353"/>
    <w:rsid w:val="006835D5"/>
    <w:rsid w:val="006838D9"/>
    <w:rsid w:val="00683976"/>
    <w:rsid w:val="00683A76"/>
    <w:rsid w:val="00683AE3"/>
    <w:rsid w:val="00683CD1"/>
    <w:rsid w:val="00683D64"/>
    <w:rsid w:val="0068402F"/>
    <w:rsid w:val="00684218"/>
    <w:rsid w:val="0068454E"/>
    <w:rsid w:val="0068455B"/>
    <w:rsid w:val="006846B4"/>
    <w:rsid w:val="0068499A"/>
    <w:rsid w:val="00684BD6"/>
    <w:rsid w:val="00684C54"/>
    <w:rsid w:val="00684FB5"/>
    <w:rsid w:val="006850AB"/>
    <w:rsid w:val="006851F1"/>
    <w:rsid w:val="006851F6"/>
    <w:rsid w:val="0068535F"/>
    <w:rsid w:val="00685564"/>
    <w:rsid w:val="0068559F"/>
    <w:rsid w:val="00685608"/>
    <w:rsid w:val="00685828"/>
    <w:rsid w:val="00685B93"/>
    <w:rsid w:val="00685BA7"/>
    <w:rsid w:val="006861A4"/>
    <w:rsid w:val="0068631F"/>
    <w:rsid w:val="00686893"/>
    <w:rsid w:val="00686974"/>
    <w:rsid w:val="006869A9"/>
    <w:rsid w:val="00686E67"/>
    <w:rsid w:val="00687071"/>
    <w:rsid w:val="00687491"/>
    <w:rsid w:val="00687C01"/>
    <w:rsid w:val="00687CD0"/>
    <w:rsid w:val="00687F76"/>
    <w:rsid w:val="0069020E"/>
    <w:rsid w:val="00690519"/>
    <w:rsid w:val="00690746"/>
    <w:rsid w:val="00690BB7"/>
    <w:rsid w:val="00691156"/>
    <w:rsid w:val="006911D2"/>
    <w:rsid w:val="00691212"/>
    <w:rsid w:val="0069133E"/>
    <w:rsid w:val="00691352"/>
    <w:rsid w:val="006914A1"/>
    <w:rsid w:val="006915DD"/>
    <w:rsid w:val="006916AB"/>
    <w:rsid w:val="00691947"/>
    <w:rsid w:val="00691CB6"/>
    <w:rsid w:val="00691D21"/>
    <w:rsid w:val="00691D36"/>
    <w:rsid w:val="00691E2F"/>
    <w:rsid w:val="00691FF0"/>
    <w:rsid w:val="006921E2"/>
    <w:rsid w:val="00692275"/>
    <w:rsid w:val="006922AB"/>
    <w:rsid w:val="00692323"/>
    <w:rsid w:val="00692573"/>
    <w:rsid w:val="00692C3E"/>
    <w:rsid w:val="00693085"/>
    <w:rsid w:val="006930E7"/>
    <w:rsid w:val="006932A0"/>
    <w:rsid w:val="006936DC"/>
    <w:rsid w:val="00693934"/>
    <w:rsid w:val="006939E0"/>
    <w:rsid w:val="00693D33"/>
    <w:rsid w:val="00693FAE"/>
    <w:rsid w:val="0069429E"/>
    <w:rsid w:val="006944E1"/>
    <w:rsid w:val="006946F8"/>
    <w:rsid w:val="0069485C"/>
    <w:rsid w:val="0069490B"/>
    <w:rsid w:val="00694B85"/>
    <w:rsid w:val="006955E6"/>
    <w:rsid w:val="006957C4"/>
    <w:rsid w:val="0069585A"/>
    <w:rsid w:val="00695B52"/>
    <w:rsid w:val="00695B60"/>
    <w:rsid w:val="00695E3D"/>
    <w:rsid w:val="00695E49"/>
    <w:rsid w:val="00696048"/>
    <w:rsid w:val="00696165"/>
    <w:rsid w:val="00696A63"/>
    <w:rsid w:val="00696BDA"/>
    <w:rsid w:val="0069707A"/>
    <w:rsid w:val="00697623"/>
    <w:rsid w:val="00697769"/>
    <w:rsid w:val="00697833"/>
    <w:rsid w:val="00697999"/>
    <w:rsid w:val="00697B13"/>
    <w:rsid w:val="00697B30"/>
    <w:rsid w:val="00697C7D"/>
    <w:rsid w:val="00697DC2"/>
    <w:rsid w:val="00697FE2"/>
    <w:rsid w:val="006A030C"/>
    <w:rsid w:val="006A044B"/>
    <w:rsid w:val="006A05D5"/>
    <w:rsid w:val="006A0679"/>
    <w:rsid w:val="006A06B8"/>
    <w:rsid w:val="006A0723"/>
    <w:rsid w:val="006A0A47"/>
    <w:rsid w:val="006A0A4C"/>
    <w:rsid w:val="006A0CF0"/>
    <w:rsid w:val="006A0E1B"/>
    <w:rsid w:val="006A0E4B"/>
    <w:rsid w:val="006A1250"/>
    <w:rsid w:val="006A13A4"/>
    <w:rsid w:val="006A18F9"/>
    <w:rsid w:val="006A1C6B"/>
    <w:rsid w:val="006A1E4D"/>
    <w:rsid w:val="006A208A"/>
    <w:rsid w:val="006A2380"/>
    <w:rsid w:val="006A23A6"/>
    <w:rsid w:val="006A2546"/>
    <w:rsid w:val="006A25C4"/>
    <w:rsid w:val="006A266B"/>
    <w:rsid w:val="006A2850"/>
    <w:rsid w:val="006A2955"/>
    <w:rsid w:val="006A2977"/>
    <w:rsid w:val="006A29F4"/>
    <w:rsid w:val="006A2BBB"/>
    <w:rsid w:val="006A2EAA"/>
    <w:rsid w:val="006A30BE"/>
    <w:rsid w:val="006A318C"/>
    <w:rsid w:val="006A3704"/>
    <w:rsid w:val="006A3929"/>
    <w:rsid w:val="006A4044"/>
    <w:rsid w:val="006A40AA"/>
    <w:rsid w:val="006A4386"/>
    <w:rsid w:val="006A4AFD"/>
    <w:rsid w:val="006A4C59"/>
    <w:rsid w:val="006A4E0F"/>
    <w:rsid w:val="006A4F77"/>
    <w:rsid w:val="006A5042"/>
    <w:rsid w:val="006A51AA"/>
    <w:rsid w:val="006A54D2"/>
    <w:rsid w:val="006A563F"/>
    <w:rsid w:val="006A572D"/>
    <w:rsid w:val="006A597E"/>
    <w:rsid w:val="006A5AB1"/>
    <w:rsid w:val="006A5C25"/>
    <w:rsid w:val="006A5C70"/>
    <w:rsid w:val="006A60AB"/>
    <w:rsid w:val="006A6178"/>
    <w:rsid w:val="006A61D5"/>
    <w:rsid w:val="006A6221"/>
    <w:rsid w:val="006A6500"/>
    <w:rsid w:val="006A6AEC"/>
    <w:rsid w:val="006A6DB5"/>
    <w:rsid w:val="006A7010"/>
    <w:rsid w:val="006A723C"/>
    <w:rsid w:val="006A7356"/>
    <w:rsid w:val="006A7A67"/>
    <w:rsid w:val="006A7B88"/>
    <w:rsid w:val="006A7F89"/>
    <w:rsid w:val="006B02B6"/>
    <w:rsid w:val="006B02EF"/>
    <w:rsid w:val="006B0499"/>
    <w:rsid w:val="006B0F69"/>
    <w:rsid w:val="006B104B"/>
    <w:rsid w:val="006B1072"/>
    <w:rsid w:val="006B10D8"/>
    <w:rsid w:val="006B126F"/>
    <w:rsid w:val="006B12C1"/>
    <w:rsid w:val="006B137E"/>
    <w:rsid w:val="006B1403"/>
    <w:rsid w:val="006B1502"/>
    <w:rsid w:val="006B166C"/>
    <w:rsid w:val="006B1675"/>
    <w:rsid w:val="006B17B8"/>
    <w:rsid w:val="006B1879"/>
    <w:rsid w:val="006B1B11"/>
    <w:rsid w:val="006B1D89"/>
    <w:rsid w:val="006B1F1D"/>
    <w:rsid w:val="006B2164"/>
    <w:rsid w:val="006B2327"/>
    <w:rsid w:val="006B2396"/>
    <w:rsid w:val="006B24C1"/>
    <w:rsid w:val="006B2519"/>
    <w:rsid w:val="006B2650"/>
    <w:rsid w:val="006B29C6"/>
    <w:rsid w:val="006B29D7"/>
    <w:rsid w:val="006B2A4F"/>
    <w:rsid w:val="006B2A89"/>
    <w:rsid w:val="006B2FE8"/>
    <w:rsid w:val="006B321E"/>
    <w:rsid w:val="006B3271"/>
    <w:rsid w:val="006B33C5"/>
    <w:rsid w:val="006B3766"/>
    <w:rsid w:val="006B3841"/>
    <w:rsid w:val="006B39C5"/>
    <w:rsid w:val="006B3ECA"/>
    <w:rsid w:val="006B3FBE"/>
    <w:rsid w:val="006B4D3E"/>
    <w:rsid w:val="006B4E53"/>
    <w:rsid w:val="006B4E73"/>
    <w:rsid w:val="006B51B6"/>
    <w:rsid w:val="006B5260"/>
    <w:rsid w:val="006B5617"/>
    <w:rsid w:val="006B5674"/>
    <w:rsid w:val="006B5828"/>
    <w:rsid w:val="006B5CC9"/>
    <w:rsid w:val="006B5F10"/>
    <w:rsid w:val="006B5FEC"/>
    <w:rsid w:val="006B6295"/>
    <w:rsid w:val="006B62DD"/>
    <w:rsid w:val="006B665E"/>
    <w:rsid w:val="006B6A93"/>
    <w:rsid w:val="006B6B61"/>
    <w:rsid w:val="006B6D16"/>
    <w:rsid w:val="006B6E0B"/>
    <w:rsid w:val="006B6E42"/>
    <w:rsid w:val="006B721C"/>
    <w:rsid w:val="006B7351"/>
    <w:rsid w:val="006B76EC"/>
    <w:rsid w:val="006B7A4A"/>
    <w:rsid w:val="006B7B84"/>
    <w:rsid w:val="006B7F8E"/>
    <w:rsid w:val="006C0348"/>
    <w:rsid w:val="006C04A4"/>
    <w:rsid w:val="006C04C9"/>
    <w:rsid w:val="006C051B"/>
    <w:rsid w:val="006C05C9"/>
    <w:rsid w:val="006C0848"/>
    <w:rsid w:val="006C0A35"/>
    <w:rsid w:val="006C0F65"/>
    <w:rsid w:val="006C11E3"/>
    <w:rsid w:val="006C1406"/>
    <w:rsid w:val="006C1599"/>
    <w:rsid w:val="006C164C"/>
    <w:rsid w:val="006C1918"/>
    <w:rsid w:val="006C1B95"/>
    <w:rsid w:val="006C1BA4"/>
    <w:rsid w:val="006C1CC6"/>
    <w:rsid w:val="006C1D4F"/>
    <w:rsid w:val="006C1D50"/>
    <w:rsid w:val="006C1E7D"/>
    <w:rsid w:val="006C1F0D"/>
    <w:rsid w:val="006C27AC"/>
    <w:rsid w:val="006C2835"/>
    <w:rsid w:val="006C2AE5"/>
    <w:rsid w:val="006C2B95"/>
    <w:rsid w:val="006C2BEF"/>
    <w:rsid w:val="006C2DB8"/>
    <w:rsid w:val="006C2E8D"/>
    <w:rsid w:val="006C3067"/>
    <w:rsid w:val="006C3137"/>
    <w:rsid w:val="006C3503"/>
    <w:rsid w:val="006C36AD"/>
    <w:rsid w:val="006C38D9"/>
    <w:rsid w:val="006C3AF2"/>
    <w:rsid w:val="006C3C67"/>
    <w:rsid w:val="006C3E5F"/>
    <w:rsid w:val="006C3F4E"/>
    <w:rsid w:val="006C465F"/>
    <w:rsid w:val="006C47BD"/>
    <w:rsid w:val="006C4A28"/>
    <w:rsid w:val="006C4D94"/>
    <w:rsid w:val="006C4E1E"/>
    <w:rsid w:val="006C4E24"/>
    <w:rsid w:val="006C4F77"/>
    <w:rsid w:val="006C4FD6"/>
    <w:rsid w:val="006C4FDB"/>
    <w:rsid w:val="006C5099"/>
    <w:rsid w:val="006C53A5"/>
    <w:rsid w:val="006C56D8"/>
    <w:rsid w:val="006C57DC"/>
    <w:rsid w:val="006C5B66"/>
    <w:rsid w:val="006C5C2F"/>
    <w:rsid w:val="006C5DA5"/>
    <w:rsid w:val="006C5DE6"/>
    <w:rsid w:val="006C6158"/>
    <w:rsid w:val="006C62CC"/>
    <w:rsid w:val="006C648D"/>
    <w:rsid w:val="006C662B"/>
    <w:rsid w:val="006C663D"/>
    <w:rsid w:val="006C69B6"/>
    <w:rsid w:val="006C6B1A"/>
    <w:rsid w:val="006C6DCA"/>
    <w:rsid w:val="006C725A"/>
    <w:rsid w:val="006C72FA"/>
    <w:rsid w:val="006C7647"/>
    <w:rsid w:val="006C7B0D"/>
    <w:rsid w:val="006D02A5"/>
    <w:rsid w:val="006D02F3"/>
    <w:rsid w:val="006D0352"/>
    <w:rsid w:val="006D070D"/>
    <w:rsid w:val="006D08FC"/>
    <w:rsid w:val="006D0B3B"/>
    <w:rsid w:val="006D0D5F"/>
    <w:rsid w:val="006D0E45"/>
    <w:rsid w:val="006D1097"/>
    <w:rsid w:val="006D1145"/>
    <w:rsid w:val="006D139A"/>
    <w:rsid w:val="006D1630"/>
    <w:rsid w:val="006D1752"/>
    <w:rsid w:val="006D183A"/>
    <w:rsid w:val="006D1921"/>
    <w:rsid w:val="006D1949"/>
    <w:rsid w:val="006D1A72"/>
    <w:rsid w:val="006D1E48"/>
    <w:rsid w:val="006D1EDF"/>
    <w:rsid w:val="006D2090"/>
    <w:rsid w:val="006D2298"/>
    <w:rsid w:val="006D2809"/>
    <w:rsid w:val="006D285D"/>
    <w:rsid w:val="006D28FB"/>
    <w:rsid w:val="006D296C"/>
    <w:rsid w:val="006D2A5C"/>
    <w:rsid w:val="006D2DB2"/>
    <w:rsid w:val="006D3274"/>
    <w:rsid w:val="006D3736"/>
    <w:rsid w:val="006D3737"/>
    <w:rsid w:val="006D3792"/>
    <w:rsid w:val="006D39A4"/>
    <w:rsid w:val="006D3D72"/>
    <w:rsid w:val="006D41B4"/>
    <w:rsid w:val="006D4221"/>
    <w:rsid w:val="006D427F"/>
    <w:rsid w:val="006D4385"/>
    <w:rsid w:val="006D4768"/>
    <w:rsid w:val="006D4AC5"/>
    <w:rsid w:val="006D4B50"/>
    <w:rsid w:val="006D5075"/>
    <w:rsid w:val="006D5357"/>
    <w:rsid w:val="006D5395"/>
    <w:rsid w:val="006D53B5"/>
    <w:rsid w:val="006D56C2"/>
    <w:rsid w:val="006D5890"/>
    <w:rsid w:val="006D5CD4"/>
    <w:rsid w:val="006D5DDB"/>
    <w:rsid w:val="006D5FC8"/>
    <w:rsid w:val="006D60B0"/>
    <w:rsid w:val="006D62AE"/>
    <w:rsid w:val="006D6790"/>
    <w:rsid w:val="006D67A5"/>
    <w:rsid w:val="006D6B2F"/>
    <w:rsid w:val="006D6B47"/>
    <w:rsid w:val="006D74EE"/>
    <w:rsid w:val="006D7662"/>
    <w:rsid w:val="006D7682"/>
    <w:rsid w:val="006D7BB6"/>
    <w:rsid w:val="006D7D55"/>
    <w:rsid w:val="006D7E2E"/>
    <w:rsid w:val="006D7F47"/>
    <w:rsid w:val="006E0056"/>
    <w:rsid w:val="006E02D5"/>
    <w:rsid w:val="006E0389"/>
    <w:rsid w:val="006E03FF"/>
    <w:rsid w:val="006E05BF"/>
    <w:rsid w:val="006E08E1"/>
    <w:rsid w:val="006E092E"/>
    <w:rsid w:val="006E0A33"/>
    <w:rsid w:val="006E1078"/>
    <w:rsid w:val="006E1251"/>
    <w:rsid w:val="006E1540"/>
    <w:rsid w:val="006E1698"/>
    <w:rsid w:val="006E173A"/>
    <w:rsid w:val="006E1772"/>
    <w:rsid w:val="006E1875"/>
    <w:rsid w:val="006E20A3"/>
    <w:rsid w:val="006E21A3"/>
    <w:rsid w:val="006E2205"/>
    <w:rsid w:val="006E27AA"/>
    <w:rsid w:val="006E2A1B"/>
    <w:rsid w:val="006E3016"/>
    <w:rsid w:val="006E301D"/>
    <w:rsid w:val="006E3430"/>
    <w:rsid w:val="006E38D7"/>
    <w:rsid w:val="006E3949"/>
    <w:rsid w:val="006E3B37"/>
    <w:rsid w:val="006E3BD8"/>
    <w:rsid w:val="006E3C93"/>
    <w:rsid w:val="006E3D6B"/>
    <w:rsid w:val="006E3E67"/>
    <w:rsid w:val="006E4237"/>
    <w:rsid w:val="006E4569"/>
    <w:rsid w:val="006E4700"/>
    <w:rsid w:val="006E47E1"/>
    <w:rsid w:val="006E4E5E"/>
    <w:rsid w:val="006E50E0"/>
    <w:rsid w:val="006E510E"/>
    <w:rsid w:val="006E53B9"/>
    <w:rsid w:val="006E55BB"/>
    <w:rsid w:val="006E653A"/>
    <w:rsid w:val="006E697F"/>
    <w:rsid w:val="006E6C6C"/>
    <w:rsid w:val="006E6D35"/>
    <w:rsid w:val="006E6D4E"/>
    <w:rsid w:val="006E732D"/>
    <w:rsid w:val="006E771E"/>
    <w:rsid w:val="006E7B37"/>
    <w:rsid w:val="006E7CFE"/>
    <w:rsid w:val="006E7E78"/>
    <w:rsid w:val="006F0327"/>
    <w:rsid w:val="006F0546"/>
    <w:rsid w:val="006F0583"/>
    <w:rsid w:val="006F077C"/>
    <w:rsid w:val="006F07D9"/>
    <w:rsid w:val="006F0A53"/>
    <w:rsid w:val="006F0A8F"/>
    <w:rsid w:val="006F0DF4"/>
    <w:rsid w:val="006F0E0D"/>
    <w:rsid w:val="006F0EB4"/>
    <w:rsid w:val="006F1362"/>
    <w:rsid w:val="006F1391"/>
    <w:rsid w:val="006F13A6"/>
    <w:rsid w:val="006F15C5"/>
    <w:rsid w:val="006F1626"/>
    <w:rsid w:val="006F163A"/>
    <w:rsid w:val="006F178E"/>
    <w:rsid w:val="006F1DD0"/>
    <w:rsid w:val="006F1E6C"/>
    <w:rsid w:val="006F23DC"/>
    <w:rsid w:val="006F2682"/>
    <w:rsid w:val="006F2A1A"/>
    <w:rsid w:val="006F2BBF"/>
    <w:rsid w:val="006F2E41"/>
    <w:rsid w:val="006F2F86"/>
    <w:rsid w:val="006F311D"/>
    <w:rsid w:val="006F32D7"/>
    <w:rsid w:val="006F339B"/>
    <w:rsid w:val="006F34EE"/>
    <w:rsid w:val="006F3501"/>
    <w:rsid w:val="006F3B8B"/>
    <w:rsid w:val="006F3C74"/>
    <w:rsid w:val="006F3EEE"/>
    <w:rsid w:val="006F4456"/>
    <w:rsid w:val="006F4A50"/>
    <w:rsid w:val="006F5118"/>
    <w:rsid w:val="006F512D"/>
    <w:rsid w:val="006F5402"/>
    <w:rsid w:val="006F56CE"/>
    <w:rsid w:val="006F573A"/>
    <w:rsid w:val="006F58FA"/>
    <w:rsid w:val="006F59B9"/>
    <w:rsid w:val="006F5AA1"/>
    <w:rsid w:val="006F5B3F"/>
    <w:rsid w:val="006F5B4F"/>
    <w:rsid w:val="006F5C21"/>
    <w:rsid w:val="006F5E42"/>
    <w:rsid w:val="006F5FB2"/>
    <w:rsid w:val="006F6422"/>
    <w:rsid w:val="006F6B2E"/>
    <w:rsid w:val="006F6FD7"/>
    <w:rsid w:val="006F718C"/>
    <w:rsid w:val="006F762B"/>
    <w:rsid w:val="006F76ED"/>
    <w:rsid w:val="006F776C"/>
    <w:rsid w:val="006F7E33"/>
    <w:rsid w:val="0070025D"/>
    <w:rsid w:val="00700306"/>
    <w:rsid w:val="007004AD"/>
    <w:rsid w:val="007004EE"/>
    <w:rsid w:val="00700643"/>
    <w:rsid w:val="00700762"/>
    <w:rsid w:val="00700CB6"/>
    <w:rsid w:val="00700D08"/>
    <w:rsid w:val="0070104A"/>
    <w:rsid w:val="0070121E"/>
    <w:rsid w:val="00701278"/>
    <w:rsid w:val="007012D6"/>
    <w:rsid w:val="0070148D"/>
    <w:rsid w:val="007019D6"/>
    <w:rsid w:val="00701FF1"/>
    <w:rsid w:val="00702444"/>
    <w:rsid w:val="0070249F"/>
    <w:rsid w:val="00702C41"/>
    <w:rsid w:val="00702D94"/>
    <w:rsid w:val="00702D9A"/>
    <w:rsid w:val="00702F91"/>
    <w:rsid w:val="007031A3"/>
    <w:rsid w:val="0070336C"/>
    <w:rsid w:val="007033AD"/>
    <w:rsid w:val="00703560"/>
    <w:rsid w:val="0070385C"/>
    <w:rsid w:val="00703B2B"/>
    <w:rsid w:val="00703F04"/>
    <w:rsid w:val="0070405B"/>
    <w:rsid w:val="007041E8"/>
    <w:rsid w:val="0070443F"/>
    <w:rsid w:val="0070493C"/>
    <w:rsid w:val="00704A24"/>
    <w:rsid w:val="00704C05"/>
    <w:rsid w:val="00705072"/>
    <w:rsid w:val="007052E2"/>
    <w:rsid w:val="0070540A"/>
    <w:rsid w:val="00705AB0"/>
    <w:rsid w:val="00705AC7"/>
    <w:rsid w:val="00705FD0"/>
    <w:rsid w:val="00706183"/>
    <w:rsid w:val="00706487"/>
    <w:rsid w:val="00706581"/>
    <w:rsid w:val="0070672A"/>
    <w:rsid w:val="0070691D"/>
    <w:rsid w:val="007070A3"/>
    <w:rsid w:val="0070762F"/>
    <w:rsid w:val="007078E4"/>
    <w:rsid w:val="00707A5D"/>
    <w:rsid w:val="00707AC4"/>
    <w:rsid w:val="00707B9F"/>
    <w:rsid w:val="00707DF7"/>
    <w:rsid w:val="00707E21"/>
    <w:rsid w:val="007100AD"/>
    <w:rsid w:val="00710111"/>
    <w:rsid w:val="007101B8"/>
    <w:rsid w:val="007103E9"/>
    <w:rsid w:val="00710549"/>
    <w:rsid w:val="007106EF"/>
    <w:rsid w:val="00710925"/>
    <w:rsid w:val="00710928"/>
    <w:rsid w:val="00710B0D"/>
    <w:rsid w:val="00710C39"/>
    <w:rsid w:val="00710D85"/>
    <w:rsid w:val="00710FAB"/>
    <w:rsid w:val="00711247"/>
    <w:rsid w:val="0071142E"/>
    <w:rsid w:val="0071188C"/>
    <w:rsid w:val="00711AB1"/>
    <w:rsid w:val="00711D6F"/>
    <w:rsid w:val="00711E7A"/>
    <w:rsid w:val="00712004"/>
    <w:rsid w:val="007121E6"/>
    <w:rsid w:val="00712767"/>
    <w:rsid w:val="00712772"/>
    <w:rsid w:val="00712788"/>
    <w:rsid w:val="0071289B"/>
    <w:rsid w:val="0071299A"/>
    <w:rsid w:val="0071319B"/>
    <w:rsid w:val="00713A76"/>
    <w:rsid w:val="00713AB8"/>
    <w:rsid w:val="00713DBE"/>
    <w:rsid w:val="00713ECD"/>
    <w:rsid w:val="00713F0A"/>
    <w:rsid w:val="007141EC"/>
    <w:rsid w:val="007144F0"/>
    <w:rsid w:val="00714559"/>
    <w:rsid w:val="00714B8D"/>
    <w:rsid w:val="00714C2C"/>
    <w:rsid w:val="00714F9E"/>
    <w:rsid w:val="00715477"/>
    <w:rsid w:val="007159F8"/>
    <w:rsid w:val="00716007"/>
    <w:rsid w:val="007162A6"/>
    <w:rsid w:val="007162FD"/>
    <w:rsid w:val="0071633B"/>
    <w:rsid w:val="0071668E"/>
    <w:rsid w:val="00716B21"/>
    <w:rsid w:val="00716C3A"/>
    <w:rsid w:val="00717353"/>
    <w:rsid w:val="0071786D"/>
    <w:rsid w:val="007201A4"/>
    <w:rsid w:val="007201FA"/>
    <w:rsid w:val="00720267"/>
    <w:rsid w:val="00720604"/>
    <w:rsid w:val="00721576"/>
    <w:rsid w:val="00721A62"/>
    <w:rsid w:val="00721FCF"/>
    <w:rsid w:val="0072225D"/>
    <w:rsid w:val="00722598"/>
    <w:rsid w:val="007225FF"/>
    <w:rsid w:val="00722716"/>
    <w:rsid w:val="007228AE"/>
    <w:rsid w:val="00722954"/>
    <w:rsid w:val="007232E7"/>
    <w:rsid w:val="00723848"/>
    <w:rsid w:val="007238D8"/>
    <w:rsid w:val="00723A05"/>
    <w:rsid w:val="00724039"/>
    <w:rsid w:val="007241EA"/>
    <w:rsid w:val="00724408"/>
    <w:rsid w:val="00724D1F"/>
    <w:rsid w:val="00724EE9"/>
    <w:rsid w:val="007251A6"/>
    <w:rsid w:val="00725492"/>
    <w:rsid w:val="007255FA"/>
    <w:rsid w:val="00725703"/>
    <w:rsid w:val="00725B6C"/>
    <w:rsid w:val="007262F0"/>
    <w:rsid w:val="007263DA"/>
    <w:rsid w:val="007267FF"/>
    <w:rsid w:val="0072685C"/>
    <w:rsid w:val="0072693E"/>
    <w:rsid w:val="00726CA7"/>
    <w:rsid w:val="00726D93"/>
    <w:rsid w:val="00726EFD"/>
    <w:rsid w:val="00727987"/>
    <w:rsid w:val="00727A54"/>
    <w:rsid w:val="00727E22"/>
    <w:rsid w:val="0073025C"/>
    <w:rsid w:val="007303A4"/>
    <w:rsid w:val="007307FE"/>
    <w:rsid w:val="007308E3"/>
    <w:rsid w:val="00730AF5"/>
    <w:rsid w:val="00730C67"/>
    <w:rsid w:val="00730CB8"/>
    <w:rsid w:val="00730F7E"/>
    <w:rsid w:val="00731245"/>
    <w:rsid w:val="00731A0A"/>
    <w:rsid w:val="00731A27"/>
    <w:rsid w:val="00731C16"/>
    <w:rsid w:val="00731D36"/>
    <w:rsid w:val="00732108"/>
    <w:rsid w:val="0073286D"/>
    <w:rsid w:val="00732F77"/>
    <w:rsid w:val="007332B4"/>
    <w:rsid w:val="00733697"/>
    <w:rsid w:val="007336CA"/>
    <w:rsid w:val="007337AF"/>
    <w:rsid w:val="007338D2"/>
    <w:rsid w:val="00733BF2"/>
    <w:rsid w:val="00733DC7"/>
    <w:rsid w:val="007343EE"/>
    <w:rsid w:val="007343FC"/>
    <w:rsid w:val="00734432"/>
    <w:rsid w:val="0073448C"/>
    <w:rsid w:val="00734599"/>
    <w:rsid w:val="00734691"/>
    <w:rsid w:val="0073472A"/>
    <w:rsid w:val="00734BD7"/>
    <w:rsid w:val="00734E90"/>
    <w:rsid w:val="00735128"/>
    <w:rsid w:val="00735192"/>
    <w:rsid w:val="00735212"/>
    <w:rsid w:val="007358A6"/>
    <w:rsid w:val="0073595C"/>
    <w:rsid w:val="00735E64"/>
    <w:rsid w:val="00735FE6"/>
    <w:rsid w:val="0073602A"/>
    <w:rsid w:val="00736112"/>
    <w:rsid w:val="007367E6"/>
    <w:rsid w:val="00736875"/>
    <w:rsid w:val="00736E4B"/>
    <w:rsid w:val="00736F14"/>
    <w:rsid w:val="00737332"/>
    <w:rsid w:val="0073758A"/>
    <w:rsid w:val="00737937"/>
    <w:rsid w:val="00737959"/>
    <w:rsid w:val="00737CA4"/>
    <w:rsid w:val="00737E8B"/>
    <w:rsid w:val="00737F5E"/>
    <w:rsid w:val="00740012"/>
    <w:rsid w:val="00740027"/>
    <w:rsid w:val="007401C8"/>
    <w:rsid w:val="007407BB"/>
    <w:rsid w:val="007409B9"/>
    <w:rsid w:val="00740BCA"/>
    <w:rsid w:val="00740E38"/>
    <w:rsid w:val="00740F3B"/>
    <w:rsid w:val="007410B9"/>
    <w:rsid w:val="00741172"/>
    <w:rsid w:val="007411E1"/>
    <w:rsid w:val="00741617"/>
    <w:rsid w:val="007418A3"/>
    <w:rsid w:val="00741A3C"/>
    <w:rsid w:val="00741B5E"/>
    <w:rsid w:val="0074200B"/>
    <w:rsid w:val="00742062"/>
    <w:rsid w:val="0074219B"/>
    <w:rsid w:val="0074236E"/>
    <w:rsid w:val="00742380"/>
    <w:rsid w:val="007424EC"/>
    <w:rsid w:val="0074281C"/>
    <w:rsid w:val="00742BC8"/>
    <w:rsid w:val="00742C56"/>
    <w:rsid w:val="00742F38"/>
    <w:rsid w:val="0074311E"/>
    <w:rsid w:val="00743320"/>
    <w:rsid w:val="007435F7"/>
    <w:rsid w:val="007437CD"/>
    <w:rsid w:val="007438B8"/>
    <w:rsid w:val="007438EB"/>
    <w:rsid w:val="00743AE0"/>
    <w:rsid w:val="00743AE6"/>
    <w:rsid w:val="00743CA1"/>
    <w:rsid w:val="00743DD4"/>
    <w:rsid w:val="00743E4B"/>
    <w:rsid w:val="00743EEA"/>
    <w:rsid w:val="00743FCA"/>
    <w:rsid w:val="007444CA"/>
    <w:rsid w:val="00744557"/>
    <w:rsid w:val="00744A91"/>
    <w:rsid w:val="00744ADF"/>
    <w:rsid w:val="00744B8D"/>
    <w:rsid w:val="00744D1D"/>
    <w:rsid w:val="00744E49"/>
    <w:rsid w:val="0074509B"/>
    <w:rsid w:val="007456C9"/>
    <w:rsid w:val="00745820"/>
    <w:rsid w:val="00745A0E"/>
    <w:rsid w:val="00745C2D"/>
    <w:rsid w:val="00745E12"/>
    <w:rsid w:val="00745E2B"/>
    <w:rsid w:val="007460D4"/>
    <w:rsid w:val="00746131"/>
    <w:rsid w:val="007463EA"/>
    <w:rsid w:val="00746556"/>
    <w:rsid w:val="00746A42"/>
    <w:rsid w:val="00746B76"/>
    <w:rsid w:val="00746C23"/>
    <w:rsid w:val="00747399"/>
    <w:rsid w:val="00747629"/>
    <w:rsid w:val="00747C01"/>
    <w:rsid w:val="00747CF1"/>
    <w:rsid w:val="00750012"/>
    <w:rsid w:val="007507E9"/>
    <w:rsid w:val="00750820"/>
    <w:rsid w:val="0075093F"/>
    <w:rsid w:val="00750B4E"/>
    <w:rsid w:val="00750FE5"/>
    <w:rsid w:val="00751010"/>
    <w:rsid w:val="007511A2"/>
    <w:rsid w:val="007518DA"/>
    <w:rsid w:val="00751B0A"/>
    <w:rsid w:val="00751D61"/>
    <w:rsid w:val="00751E6F"/>
    <w:rsid w:val="00752615"/>
    <w:rsid w:val="0075269A"/>
    <w:rsid w:val="007526E3"/>
    <w:rsid w:val="00752798"/>
    <w:rsid w:val="00752C14"/>
    <w:rsid w:val="00752D3E"/>
    <w:rsid w:val="00753132"/>
    <w:rsid w:val="00753161"/>
    <w:rsid w:val="007531AB"/>
    <w:rsid w:val="007535A5"/>
    <w:rsid w:val="0075366F"/>
    <w:rsid w:val="00753965"/>
    <w:rsid w:val="00753DBD"/>
    <w:rsid w:val="00753EB5"/>
    <w:rsid w:val="00754422"/>
    <w:rsid w:val="00754C8C"/>
    <w:rsid w:val="00754D10"/>
    <w:rsid w:val="007559CB"/>
    <w:rsid w:val="00755EB8"/>
    <w:rsid w:val="0075644C"/>
    <w:rsid w:val="0075659D"/>
    <w:rsid w:val="007568AE"/>
    <w:rsid w:val="00756A81"/>
    <w:rsid w:val="00756BEA"/>
    <w:rsid w:val="00756CB2"/>
    <w:rsid w:val="00756E85"/>
    <w:rsid w:val="00756F52"/>
    <w:rsid w:val="00756FE3"/>
    <w:rsid w:val="0075721B"/>
    <w:rsid w:val="007574F2"/>
    <w:rsid w:val="007576BD"/>
    <w:rsid w:val="0075780E"/>
    <w:rsid w:val="00757820"/>
    <w:rsid w:val="00757828"/>
    <w:rsid w:val="00757AE7"/>
    <w:rsid w:val="00757C94"/>
    <w:rsid w:val="00760096"/>
    <w:rsid w:val="00760196"/>
    <w:rsid w:val="00760211"/>
    <w:rsid w:val="0076071B"/>
    <w:rsid w:val="007607B5"/>
    <w:rsid w:val="007609F5"/>
    <w:rsid w:val="00760ADE"/>
    <w:rsid w:val="00760B42"/>
    <w:rsid w:val="00760C87"/>
    <w:rsid w:val="007612DB"/>
    <w:rsid w:val="00761DAF"/>
    <w:rsid w:val="007620F5"/>
    <w:rsid w:val="00762198"/>
    <w:rsid w:val="007621E5"/>
    <w:rsid w:val="00762432"/>
    <w:rsid w:val="007625F1"/>
    <w:rsid w:val="0076270D"/>
    <w:rsid w:val="0076282B"/>
    <w:rsid w:val="00762A59"/>
    <w:rsid w:val="00762C01"/>
    <w:rsid w:val="00763489"/>
    <w:rsid w:val="00763556"/>
    <w:rsid w:val="007636D0"/>
    <w:rsid w:val="007639C9"/>
    <w:rsid w:val="00763AD7"/>
    <w:rsid w:val="00763FB7"/>
    <w:rsid w:val="00763FD4"/>
    <w:rsid w:val="00764324"/>
    <w:rsid w:val="0076456F"/>
    <w:rsid w:val="00764706"/>
    <w:rsid w:val="007648EC"/>
    <w:rsid w:val="00764A0F"/>
    <w:rsid w:val="00764BFE"/>
    <w:rsid w:val="00764D8C"/>
    <w:rsid w:val="00764ED4"/>
    <w:rsid w:val="0076515D"/>
    <w:rsid w:val="00765250"/>
    <w:rsid w:val="0076542C"/>
    <w:rsid w:val="00765A77"/>
    <w:rsid w:val="00765A9B"/>
    <w:rsid w:val="00766042"/>
    <w:rsid w:val="00766045"/>
    <w:rsid w:val="00766AEF"/>
    <w:rsid w:val="00766CAA"/>
    <w:rsid w:val="00766D33"/>
    <w:rsid w:val="00767363"/>
    <w:rsid w:val="0076768B"/>
    <w:rsid w:val="00767713"/>
    <w:rsid w:val="00767752"/>
    <w:rsid w:val="0076777E"/>
    <w:rsid w:val="00767E92"/>
    <w:rsid w:val="007700F7"/>
    <w:rsid w:val="007702F1"/>
    <w:rsid w:val="00770324"/>
    <w:rsid w:val="007704DD"/>
    <w:rsid w:val="00770561"/>
    <w:rsid w:val="00770744"/>
    <w:rsid w:val="0077075D"/>
    <w:rsid w:val="00770A78"/>
    <w:rsid w:val="00770B39"/>
    <w:rsid w:val="00770CF9"/>
    <w:rsid w:val="00770FD3"/>
    <w:rsid w:val="007712A9"/>
    <w:rsid w:val="0077132C"/>
    <w:rsid w:val="00771465"/>
    <w:rsid w:val="0077157F"/>
    <w:rsid w:val="00771737"/>
    <w:rsid w:val="00771A83"/>
    <w:rsid w:val="00771DC4"/>
    <w:rsid w:val="00771E3B"/>
    <w:rsid w:val="0077282B"/>
    <w:rsid w:val="00772F1C"/>
    <w:rsid w:val="0077325B"/>
    <w:rsid w:val="00773529"/>
    <w:rsid w:val="007735AF"/>
    <w:rsid w:val="00773C56"/>
    <w:rsid w:val="007745B7"/>
    <w:rsid w:val="007745F9"/>
    <w:rsid w:val="007747F5"/>
    <w:rsid w:val="00774A38"/>
    <w:rsid w:val="00774DC0"/>
    <w:rsid w:val="007751B8"/>
    <w:rsid w:val="00775453"/>
    <w:rsid w:val="0077559B"/>
    <w:rsid w:val="00775708"/>
    <w:rsid w:val="00775936"/>
    <w:rsid w:val="00775A90"/>
    <w:rsid w:val="00775BE2"/>
    <w:rsid w:val="00775C81"/>
    <w:rsid w:val="00775CA4"/>
    <w:rsid w:val="00776014"/>
    <w:rsid w:val="007760B4"/>
    <w:rsid w:val="0077662D"/>
    <w:rsid w:val="00776A0A"/>
    <w:rsid w:val="00776B20"/>
    <w:rsid w:val="00776DA4"/>
    <w:rsid w:val="00776EAF"/>
    <w:rsid w:val="0077711E"/>
    <w:rsid w:val="0077721F"/>
    <w:rsid w:val="00777B43"/>
    <w:rsid w:val="00777CAD"/>
    <w:rsid w:val="00777E34"/>
    <w:rsid w:val="00780458"/>
    <w:rsid w:val="00780521"/>
    <w:rsid w:val="00780987"/>
    <w:rsid w:val="0078098F"/>
    <w:rsid w:val="00780C2F"/>
    <w:rsid w:val="00780C48"/>
    <w:rsid w:val="00780F00"/>
    <w:rsid w:val="007811EB"/>
    <w:rsid w:val="0078152D"/>
    <w:rsid w:val="007815D5"/>
    <w:rsid w:val="00781640"/>
    <w:rsid w:val="0078181B"/>
    <w:rsid w:val="007818B0"/>
    <w:rsid w:val="0078190B"/>
    <w:rsid w:val="00781AB9"/>
    <w:rsid w:val="00781E59"/>
    <w:rsid w:val="0078216B"/>
    <w:rsid w:val="00782395"/>
    <w:rsid w:val="0078271E"/>
    <w:rsid w:val="00782F3E"/>
    <w:rsid w:val="007834DA"/>
    <w:rsid w:val="007834E8"/>
    <w:rsid w:val="00783749"/>
    <w:rsid w:val="007839EB"/>
    <w:rsid w:val="00783B2B"/>
    <w:rsid w:val="00783BC4"/>
    <w:rsid w:val="00783CD2"/>
    <w:rsid w:val="00783DDD"/>
    <w:rsid w:val="00783E81"/>
    <w:rsid w:val="00783F05"/>
    <w:rsid w:val="0078413A"/>
    <w:rsid w:val="007841C9"/>
    <w:rsid w:val="007842D2"/>
    <w:rsid w:val="007846F3"/>
    <w:rsid w:val="007848DB"/>
    <w:rsid w:val="00784935"/>
    <w:rsid w:val="00784AB6"/>
    <w:rsid w:val="00785187"/>
    <w:rsid w:val="007854C8"/>
    <w:rsid w:val="00785743"/>
    <w:rsid w:val="00785C1C"/>
    <w:rsid w:val="00785FD1"/>
    <w:rsid w:val="0078604C"/>
    <w:rsid w:val="00786078"/>
    <w:rsid w:val="00786980"/>
    <w:rsid w:val="00786AC6"/>
    <w:rsid w:val="00787010"/>
    <w:rsid w:val="007871DB"/>
    <w:rsid w:val="007873EC"/>
    <w:rsid w:val="00787521"/>
    <w:rsid w:val="007875AB"/>
    <w:rsid w:val="00787662"/>
    <w:rsid w:val="00787DE2"/>
    <w:rsid w:val="007902FE"/>
    <w:rsid w:val="00790318"/>
    <w:rsid w:val="00790593"/>
    <w:rsid w:val="00790609"/>
    <w:rsid w:val="007907E6"/>
    <w:rsid w:val="00790C78"/>
    <w:rsid w:val="00790D1B"/>
    <w:rsid w:val="00790D70"/>
    <w:rsid w:val="00790DB0"/>
    <w:rsid w:val="00790F77"/>
    <w:rsid w:val="0079104F"/>
    <w:rsid w:val="007910D2"/>
    <w:rsid w:val="007911B4"/>
    <w:rsid w:val="00791314"/>
    <w:rsid w:val="007914AF"/>
    <w:rsid w:val="007917B2"/>
    <w:rsid w:val="0079181B"/>
    <w:rsid w:val="007919EB"/>
    <w:rsid w:val="00791C45"/>
    <w:rsid w:val="00791EB8"/>
    <w:rsid w:val="0079218A"/>
    <w:rsid w:val="007923DF"/>
    <w:rsid w:val="007925ED"/>
    <w:rsid w:val="007928A8"/>
    <w:rsid w:val="00792A92"/>
    <w:rsid w:val="00792BB6"/>
    <w:rsid w:val="00792DF2"/>
    <w:rsid w:val="00792FBA"/>
    <w:rsid w:val="00793670"/>
    <w:rsid w:val="007937E7"/>
    <w:rsid w:val="007938BE"/>
    <w:rsid w:val="0079407F"/>
    <w:rsid w:val="0079434A"/>
    <w:rsid w:val="00794503"/>
    <w:rsid w:val="00794632"/>
    <w:rsid w:val="0079485B"/>
    <w:rsid w:val="00794902"/>
    <w:rsid w:val="0079498C"/>
    <w:rsid w:val="00794A89"/>
    <w:rsid w:val="00795094"/>
    <w:rsid w:val="00795123"/>
    <w:rsid w:val="007951A0"/>
    <w:rsid w:val="00795612"/>
    <w:rsid w:val="007956C9"/>
    <w:rsid w:val="0079578E"/>
    <w:rsid w:val="0079598E"/>
    <w:rsid w:val="00795AD0"/>
    <w:rsid w:val="00795B85"/>
    <w:rsid w:val="00795BA8"/>
    <w:rsid w:val="00795CDB"/>
    <w:rsid w:val="00795FE1"/>
    <w:rsid w:val="007968D3"/>
    <w:rsid w:val="00796D30"/>
    <w:rsid w:val="00796E0A"/>
    <w:rsid w:val="007975CB"/>
    <w:rsid w:val="00797627"/>
    <w:rsid w:val="00797809"/>
    <w:rsid w:val="00797BBA"/>
    <w:rsid w:val="00797CDD"/>
    <w:rsid w:val="007A02CD"/>
    <w:rsid w:val="007A04EE"/>
    <w:rsid w:val="007A0611"/>
    <w:rsid w:val="007A0A56"/>
    <w:rsid w:val="007A0CEE"/>
    <w:rsid w:val="007A0D4F"/>
    <w:rsid w:val="007A14CF"/>
    <w:rsid w:val="007A2080"/>
    <w:rsid w:val="007A2511"/>
    <w:rsid w:val="007A27A5"/>
    <w:rsid w:val="007A27AA"/>
    <w:rsid w:val="007A2967"/>
    <w:rsid w:val="007A296B"/>
    <w:rsid w:val="007A2C2D"/>
    <w:rsid w:val="007A2D1C"/>
    <w:rsid w:val="007A2E2C"/>
    <w:rsid w:val="007A3018"/>
    <w:rsid w:val="007A3625"/>
    <w:rsid w:val="007A3AA8"/>
    <w:rsid w:val="007A3B94"/>
    <w:rsid w:val="007A3E70"/>
    <w:rsid w:val="007A448D"/>
    <w:rsid w:val="007A44AE"/>
    <w:rsid w:val="007A4560"/>
    <w:rsid w:val="007A4615"/>
    <w:rsid w:val="007A4779"/>
    <w:rsid w:val="007A47D1"/>
    <w:rsid w:val="007A485C"/>
    <w:rsid w:val="007A49B5"/>
    <w:rsid w:val="007A4D37"/>
    <w:rsid w:val="007A4EB9"/>
    <w:rsid w:val="007A514C"/>
    <w:rsid w:val="007A567A"/>
    <w:rsid w:val="007A5786"/>
    <w:rsid w:val="007A5974"/>
    <w:rsid w:val="007A5994"/>
    <w:rsid w:val="007A59AB"/>
    <w:rsid w:val="007A5DD1"/>
    <w:rsid w:val="007A5E14"/>
    <w:rsid w:val="007A5E75"/>
    <w:rsid w:val="007A5FC9"/>
    <w:rsid w:val="007A6009"/>
    <w:rsid w:val="007A62D7"/>
    <w:rsid w:val="007A64CA"/>
    <w:rsid w:val="007A65B1"/>
    <w:rsid w:val="007A6697"/>
    <w:rsid w:val="007A6739"/>
    <w:rsid w:val="007A680B"/>
    <w:rsid w:val="007A6C69"/>
    <w:rsid w:val="007A6D52"/>
    <w:rsid w:val="007A6F18"/>
    <w:rsid w:val="007A7327"/>
    <w:rsid w:val="007A74C3"/>
    <w:rsid w:val="007A754A"/>
    <w:rsid w:val="007A77FA"/>
    <w:rsid w:val="007A78A5"/>
    <w:rsid w:val="007A7AF8"/>
    <w:rsid w:val="007A7B66"/>
    <w:rsid w:val="007A7CAA"/>
    <w:rsid w:val="007B03CE"/>
    <w:rsid w:val="007B07DB"/>
    <w:rsid w:val="007B09C6"/>
    <w:rsid w:val="007B0A7C"/>
    <w:rsid w:val="007B0C4F"/>
    <w:rsid w:val="007B0C5E"/>
    <w:rsid w:val="007B0DA2"/>
    <w:rsid w:val="007B12EA"/>
    <w:rsid w:val="007B150F"/>
    <w:rsid w:val="007B1672"/>
    <w:rsid w:val="007B1B6B"/>
    <w:rsid w:val="007B1BE2"/>
    <w:rsid w:val="007B1BF1"/>
    <w:rsid w:val="007B1D4A"/>
    <w:rsid w:val="007B1DBD"/>
    <w:rsid w:val="007B1E80"/>
    <w:rsid w:val="007B1FF5"/>
    <w:rsid w:val="007B2BF4"/>
    <w:rsid w:val="007B2C7A"/>
    <w:rsid w:val="007B2CA1"/>
    <w:rsid w:val="007B2D06"/>
    <w:rsid w:val="007B3040"/>
    <w:rsid w:val="007B319C"/>
    <w:rsid w:val="007B3246"/>
    <w:rsid w:val="007B3297"/>
    <w:rsid w:val="007B34CA"/>
    <w:rsid w:val="007B352D"/>
    <w:rsid w:val="007B3AE2"/>
    <w:rsid w:val="007B3D4F"/>
    <w:rsid w:val="007B3DBB"/>
    <w:rsid w:val="007B3E49"/>
    <w:rsid w:val="007B43EB"/>
    <w:rsid w:val="007B45FB"/>
    <w:rsid w:val="007B4978"/>
    <w:rsid w:val="007B4B72"/>
    <w:rsid w:val="007B4C81"/>
    <w:rsid w:val="007B50F5"/>
    <w:rsid w:val="007B5523"/>
    <w:rsid w:val="007B5548"/>
    <w:rsid w:val="007B5A2F"/>
    <w:rsid w:val="007B5DD8"/>
    <w:rsid w:val="007B5FDA"/>
    <w:rsid w:val="007B6083"/>
    <w:rsid w:val="007B6638"/>
    <w:rsid w:val="007B6846"/>
    <w:rsid w:val="007B6BBF"/>
    <w:rsid w:val="007B6D8D"/>
    <w:rsid w:val="007B72EF"/>
    <w:rsid w:val="007B7627"/>
    <w:rsid w:val="007B7B4A"/>
    <w:rsid w:val="007C028B"/>
    <w:rsid w:val="007C06CA"/>
    <w:rsid w:val="007C076A"/>
    <w:rsid w:val="007C09F4"/>
    <w:rsid w:val="007C0B15"/>
    <w:rsid w:val="007C0D50"/>
    <w:rsid w:val="007C0E0F"/>
    <w:rsid w:val="007C0FAE"/>
    <w:rsid w:val="007C152C"/>
    <w:rsid w:val="007C1564"/>
    <w:rsid w:val="007C16EE"/>
    <w:rsid w:val="007C1B6F"/>
    <w:rsid w:val="007C1D53"/>
    <w:rsid w:val="007C27BD"/>
    <w:rsid w:val="007C27F0"/>
    <w:rsid w:val="007C2882"/>
    <w:rsid w:val="007C28D9"/>
    <w:rsid w:val="007C29AF"/>
    <w:rsid w:val="007C2D1D"/>
    <w:rsid w:val="007C2DC1"/>
    <w:rsid w:val="007C30A2"/>
    <w:rsid w:val="007C3253"/>
    <w:rsid w:val="007C331E"/>
    <w:rsid w:val="007C34AB"/>
    <w:rsid w:val="007C34DE"/>
    <w:rsid w:val="007C37BC"/>
    <w:rsid w:val="007C3937"/>
    <w:rsid w:val="007C3A4E"/>
    <w:rsid w:val="007C3AE9"/>
    <w:rsid w:val="007C3C71"/>
    <w:rsid w:val="007C3D0B"/>
    <w:rsid w:val="007C3F43"/>
    <w:rsid w:val="007C4064"/>
    <w:rsid w:val="007C422D"/>
    <w:rsid w:val="007C46F3"/>
    <w:rsid w:val="007C4B1A"/>
    <w:rsid w:val="007C4C62"/>
    <w:rsid w:val="007C4C78"/>
    <w:rsid w:val="007C4E48"/>
    <w:rsid w:val="007C4EC2"/>
    <w:rsid w:val="007C51F4"/>
    <w:rsid w:val="007C5567"/>
    <w:rsid w:val="007C56ED"/>
    <w:rsid w:val="007C5D39"/>
    <w:rsid w:val="007C622C"/>
    <w:rsid w:val="007C62C4"/>
    <w:rsid w:val="007C6335"/>
    <w:rsid w:val="007C64C2"/>
    <w:rsid w:val="007C652D"/>
    <w:rsid w:val="007C6567"/>
    <w:rsid w:val="007C65F9"/>
    <w:rsid w:val="007C660B"/>
    <w:rsid w:val="007C66D1"/>
    <w:rsid w:val="007C68F0"/>
    <w:rsid w:val="007C7021"/>
    <w:rsid w:val="007C72F6"/>
    <w:rsid w:val="007C7693"/>
    <w:rsid w:val="007C7969"/>
    <w:rsid w:val="007C7AF2"/>
    <w:rsid w:val="007D0082"/>
    <w:rsid w:val="007D0773"/>
    <w:rsid w:val="007D0A52"/>
    <w:rsid w:val="007D0D52"/>
    <w:rsid w:val="007D107B"/>
    <w:rsid w:val="007D10F0"/>
    <w:rsid w:val="007D11BE"/>
    <w:rsid w:val="007D122D"/>
    <w:rsid w:val="007D1CB8"/>
    <w:rsid w:val="007D1DA3"/>
    <w:rsid w:val="007D1FF3"/>
    <w:rsid w:val="007D2692"/>
    <w:rsid w:val="007D2C27"/>
    <w:rsid w:val="007D2D1D"/>
    <w:rsid w:val="007D2E48"/>
    <w:rsid w:val="007D3135"/>
    <w:rsid w:val="007D3981"/>
    <w:rsid w:val="007D3C20"/>
    <w:rsid w:val="007D42E2"/>
    <w:rsid w:val="007D4389"/>
    <w:rsid w:val="007D482E"/>
    <w:rsid w:val="007D4B12"/>
    <w:rsid w:val="007D4D13"/>
    <w:rsid w:val="007D4E75"/>
    <w:rsid w:val="007D4F04"/>
    <w:rsid w:val="007D511F"/>
    <w:rsid w:val="007D51DA"/>
    <w:rsid w:val="007D51F4"/>
    <w:rsid w:val="007D5254"/>
    <w:rsid w:val="007D53B8"/>
    <w:rsid w:val="007D56F7"/>
    <w:rsid w:val="007D5752"/>
    <w:rsid w:val="007D5841"/>
    <w:rsid w:val="007D5A48"/>
    <w:rsid w:val="007D5A82"/>
    <w:rsid w:val="007D5DE2"/>
    <w:rsid w:val="007D6102"/>
    <w:rsid w:val="007D612E"/>
    <w:rsid w:val="007D6173"/>
    <w:rsid w:val="007D618D"/>
    <w:rsid w:val="007D6556"/>
    <w:rsid w:val="007D7B9C"/>
    <w:rsid w:val="007D7E7C"/>
    <w:rsid w:val="007E032F"/>
    <w:rsid w:val="007E0491"/>
    <w:rsid w:val="007E09D9"/>
    <w:rsid w:val="007E0B88"/>
    <w:rsid w:val="007E0D45"/>
    <w:rsid w:val="007E0ED6"/>
    <w:rsid w:val="007E0EFD"/>
    <w:rsid w:val="007E0F1A"/>
    <w:rsid w:val="007E1102"/>
    <w:rsid w:val="007E1109"/>
    <w:rsid w:val="007E12A3"/>
    <w:rsid w:val="007E1303"/>
    <w:rsid w:val="007E1500"/>
    <w:rsid w:val="007E16BF"/>
    <w:rsid w:val="007E16C9"/>
    <w:rsid w:val="007E1A57"/>
    <w:rsid w:val="007E1A93"/>
    <w:rsid w:val="007E1A9E"/>
    <w:rsid w:val="007E1AC8"/>
    <w:rsid w:val="007E1CB1"/>
    <w:rsid w:val="007E1D48"/>
    <w:rsid w:val="007E2215"/>
    <w:rsid w:val="007E2220"/>
    <w:rsid w:val="007E224D"/>
    <w:rsid w:val="007E236E"/>
    <w:rsid w:val="007E24E0"/>
    <w:rsid w:val="007E2706"/>
    <w:rsid w:val="007E297D"/>
    <w:rsid w:val="007E3098"/>
    <w:rsid w:val="007E31F8"/>
    <w:rsid w:val="007E3734"/>
    <w:rsid w:val="007E413E"/>
    <w:rsid w:val="007E41AF"/>
    <w:rsid w:val="007E45D4"/>
    <w:rsid w:val="007E4AFE"/>
    <w:rsid w:val="007E4B7B"/>
    <w:rsid w:val="007E4EE9"/>
    <w:rsid w:val="007E5154"/>
    <w:rsid w:val="007E51A3"/>
    <w:rsid w:val="007E51C9"/>
    <w:rsid w:val="007E51FF"/>
    <w:rsid w:val="007E5207"/>
    <w:rsid w:val="007E5667"/>
    <w:rsid w:val="007E5A52"/>
    <w:rsid w:val="007E5B05"/>
    <w:rsid w:val="007E5B33"/>
    <w:rsid w:val="007E5BD5"/>
    <w:rsid w:val="007E5C64"/>
    <w:rsid w:val="007E5E50"/>
    <w:rsid w:val="007E5F4F"/>
    <w:rsid w:val="007E7076"/>
    <w:rsid w:val="007E730E"/>
    <w:rsid w:val="007E7904"/>
    <w:rsid w:val="007E7A3B"/>
    <w:rsid w:val="007E7CCD"/>
    <w:rsid w:val="007F0042"/>
    <w:rsid w:val="007F0115"/>
    <w:rsid w:val="007F03B2"/>
    <w:rsid w:val="007F04DF"/>
    <w:rsid w:val="007F06C4"/>
    <w:rsid w:val="007F06D9"/>
    <w:rsid w:val="007F0E10"/>
    <w:rsid w:val="007F0E64"/>
    <w:rsid w:val="007F15BB"/>
    <w:rsid w:val="007F16EF"/>
    <w:rsid w:val="007F1914"/>
    <w:rsid w:val="007F1D7A"/>
    <w:rsid w:val="007F2367"/>
    <w:rsid w:val="007F24C2"/>
    <w:rsid w:val="007F2760"/>
    <w:rsid w:val="007F276F"/>
    <w:rsid w:val="007F27C8"/>
    <w:rsid w:val="007F2A67"/>
    <w:rsid w:val="007F2ED6"/>
    <w:rsid w:val="007F32B6"/>
    <w:rsid w:val="007F33AD"/>
    <w:rsid w:val="007F3AB4"/>
    <w:rsid w:val="007F3E45"/>
    <w:rsid w:val="007F400B"/>
    <w:rsid w:val="007F40D5"/>
    <w:rsid w:val="007F414B"/>
    <w:rsid w:val="007F440A"/>
    <w:rsid w:val="007F446E"/>
    <w:rsid w:val="007F465A"/>
    <w:rsid w:val="007F475C"/>
    <w:rsid w:val="007F4BDE"/>
    <w:rsid w:val="007F4C2C"/>
    <w:rsid w:val="007F4E45"/>
    <w:rsid w:val="007F5027"/>
    <w:rsid w:val="007F5371"/>
    <w:rsid w:val="007F538F"/>
    <w:rsid w:val="007F5540"/>
    <w:rsid w:val="007F5AFB"/>
    <w:rsid w:val="007F5F33"/>
    <w:rsid w:val="007F61E7"/>
    <w:rsid w:val="007F62F3"/>
    <w:rsid w:val="007F67C0"/>
    <w:rsid w:val="007F69A9"/>
    <w:rsid w:val="007F6B69"/>
    <w:rsid w:val="007F6B93"/>
    <w:rsid w:val="007F6C86"/>
    <w:rsid w:val="007F6FA3"/>
    <w:rsid w:val="007F706E"/>
    <w:rsid w:val="007F70B1"/>
    <w:rsid w:val="007F7422"/>
    <w:rsid w:val="007F76B6"/>
    <w:rsid w:val="007F7BBB"/>
    <w:rsid w:val="007F7C10"/>
    <w:rsid w:val="007F7CEC"/>
    <w:rsid w:val="007F7CEF"/>
    <w:rsid w:val="007F7EE1"/>
    <w:rsid w:val="008000FC"/>
    <w:rsid w:val="008003CB"/>
    <w:rsid w:val="00800633"/>
    <w:rsid w:val="0080090F"/>
    <w:rsid w:val="00800BA8"/>
    <w:rsid w:val="00800BCA"/>
    <w:rsid w:val="00800BE4"/>
    <w:rsid w:val="00800EA2"/>
    <w:rsid w:val="00800FB7"/>
    <w:rsid w:val="00800FEB"/>
    <w:rsid w:val="0080101F"/>
    <w:rsid w:val="00801082"/>
    <w:rsid w:val="00801143"/>
    <w:rsid w:val="00801244"/>
    <w:rsid w:val="00801602"/>
    <w:rsid w:val="00801867"/>
    <w:rsid w:val="00801939"/>
    <w:rsid w:val="00801953"/>
    <w:rsid w:val="00801AA5"/>
    <w:rsid w:val="00801E3E"/>
    <w:rsid w:val="008020AC"/>
    <w:rsid w:val="0080219B"/>
    <w:rsid w:val="0080220F"/>
    <w:rsid w:val="0080243F"/>
    <w:rsid w:val="00802519"/>
    <w:rsid w:val="008026DE"/>
    <w:rsid w:val="00802878"/>
    <w:rsid w:val="00802A48"/>
    <w:rsid w:val="00802A8A"/>
    <w:rsid w:val="008030DE"/>
    <w:rsid w:val="00803159"/>
    <w:rsid w:val="00803255"/>
    <w:rsid w:val="008036E4"/>
    <w:rsid w:val="00803F5A"/>
    <w:rsid w:val="00804321"/>
    <w:rsid w:val="0080493E"/>
    <w:rsid w:val="00804AAE"/>
    <w:rsid w:val="00804C10"/>
    <w:rsid w:val="00804CC9"/>
    <w:rsid w:val="00804D04"/>
    <w:rsid w:val="00804D8C"/>
    <w:rsid w:val="00804EB2"/>
    <w:rsid w:val="00804F76"/>
    <w:rsid w:val="0080518B"/>
    <w:rsid w:val="008055FA"/>
    <w:rsid w:val="00805CFC"/>
    <w:rsid w:val="00805DF3"/>
    <w:rsid w:val="00805E66"/>
    <w:rsid w:val="00805F09"/>
    <w:rsid w:val="00805FBB"/>
    <w:rsid w:val="008062CF"/>
    <w:rsid w:val="008062D9"/>
    <w:rsid w:val="00806D7C"/>
    <w:rsid w:val="00806E72"/>
    <w:rsid w:val="00806F0E"/>
    <w:rsid w:val="00807932"/>
    <w:rsid w:val="008079CA"/>
    <w:rsid w:val="00807B66"/>
    <w:rsid w:val="00807D32"/>
    <w:rsid w:val="00807EAA"/>
    <w:rsid w:val="008104C1"/>
    <w:rsid w:val="008107F2"/>
    <w:rsid w:val="00810811"/>
    <w:rsid w:val="00810851"/>
    <w:rsid w:val="0081099E"/>
    <w:rsid w:val="00810E05"/>
    <w:rsid w:val="0081122A"/>
    <w:rsid w:val="008113DF"/>
    <w:rsid w:val="00811AEB"/>
    <w:rsid w:val="00812141"/>
    <w:rsid w:val="008122B9"/>
    <w:rsid w:val="008126D9"/>
    <w:rsid w:val="00812A12"/>
    <w:rsid w:val="00812B73"/>
    <w:rsid w:val="00812E41"/>
    <w:rsid w:val="00812F73"/>
    <w:rsid w:val="0081302A"/>
    <w:rsid w:val="00813263"/>
    <w:rsid w:val="008134FC"/>
    <w:rsid w:val="0081384E"/>
    <w:rsid w:val="00813868"/>
    <w:rsid w:val="00813C43"/>
    <w:rsid w:val="00813D2B"/>
    <w:rsid w:val="00813F26"/>
    <w:rsid w:val="00814695"/>
    <w:rsid w:val="00814BE0"/>
    <w:rsid w:val="008152CA"/>
    <w:rsid w:val="00815591"/>
    <w:rsid w:val="008155FE"/>
    <w:rsid w:val="00815733"/>
    <w:rsid w:val="00815A99"/>
    <w:rsid w:val="00815E6E"/>
    <w:rsid w:val="00815EDA"/>
    <w:rsid w:val="0081624C"/>
    <w:rsid w:val="0081641A"/>
    <w:rsid w:val="008166BE"/>
    <w:rsid w:val="00816B7B"/>
    <w:rsid w:val="00816CA5"/>
    <w:rsid w:val="00816FFC"/>
    <w:rsid w:val="00817219"/>
    <w:rsid w:val="00817446"/>
    <w:rsid w:val="00817A8E"/>
    <w:rsid w:val="00817E2E"/>
    <w:rsid w:val="0082002E"/>
    <w:rsid w:val="008200EE"/>
    <w:rsid w:val="008201C0"/>
    <w:rsid w:val="008204E4"/>
    <w:rsid w:val="00820874"/>
    <w:rsid w:val="00820AC1"/>
    <w:rsid w:val="00820CFA"/>
    <w:rsid w:val="00820E2C"/>
    <w:rsid w:val="00821B45"/>
    <w:rsid w:val="00821BC8"/>
    <w:rsid w:val="00821DB2"/>
    <w:rsid w:val="00821FBA"/>
    <w:rsid w:val="00822120"/>
    <w:rsid w:val="00822166"/>
    <w:rsid w:val="008222FC"/>
    <w:rsid w:val="008224E6"/>
    <w:rsid w:val="00822681"/>
    <w:rsid w:val="00822719"/>
    <w:rsid w:val="0082274B"/>
    <w:rsid w:val="00822EE3"/>
    <w:rsid w:val="00823030"/>
    <w:rsid w:val="00823033"/>
    <w:rsid w:val="00823774"/>
    <w:rsid w:val="00823CF2"/>
    <w:rsid w:val="0082413F"/>
    <w:rsid w:val="00824387"/>
    <w:rsid w:val="00824705"/>
    <w:rsid w:val="0082482A"/>
    <w:rsid w:val="00824B67"/>
    <w:rsid w:val="00824CC5"/>
    <w:rsid w:val="00824E5D"/>
    <w:rsid w:val="00825008"/>
    <w:rsid w:val="0082501D"/>
    <w:rsid w:val="00825066"/>
    <w:rsid w:val="008251A8"/>
    <w:rsid w:val="00825471"/>
    <w:rsid w:val="0082578F"/>
    <w:rsid w:val="00825A7E"/>
    <w:rsid w:val="00825B89"/>
    <w:rsid w:val="0082642E"/>
    <w:rsid w:val="008268CA"/>
    <w:rsid w:val="0082714E"/>
    <w:rsid w:val="008271C1"/>
    <w:rsid w:val="00827638"/>
    <w:rsid w:val="00827B52"/>
    <w:rsid w:val="00827FC8"/>
    <w:rsid w:val="00830133"/>
    <w:rsid w:val="00830390"/>
    <w:rsid w:val="00830932"/>
    <w:rsid w:val="00830B3C"/>
    <w:rsid w:val="00830BB3"/>
    <w:rsid w:val="00830E4E"/>
    <w:rsid w:val="00831098"/>
    <w:rsid w:val="00831605"/>
    <w:rsid w:val="00831904"/>
    <w:rsid w:val="00831C82"/>
    <w:rsid w:val="00831D8A"/>
    <w:rsid w:val="00831E88"/>
    <w:rsid w:val="00831F53"/>
    <w:rsid w:val="00832280"/>
    <w:rsid w:val="008323E1"/>
    <w:rsid w:val="00832870"/>
    <w:rsid w:val="0083299A"/>
    <w:rsid w:val="00832C52"/>
    <w:rsid w:val="00833073"/>
    <w:rsid w:val="008334F2"/>
    <w:rsid w:val="008337CE"/>
    <w:rsid w:val="00833AAB"/>
    <w:rsid w:val="00833F69"/>
    <w:rsid w:val="00834195"/>
    <w:rsid w:val="008344B7"/>
    <w:rsid w:val="0083474D"/>
    <w:rsid w:val="00834917"/>
    <w:rsid w:val="00834A59"/>
    <w:rsid w:val="00834ACB"/>
    <w:rsid w:val="00834B2C"/>
    <w:rsid w:val="00835043"/>
    <w:rsid w:val="0083544E"/>
    <w:rsid w:val="008354A6"/>
    <w:rsid w:val="00835B9F"/>
    <w:rsid w:val="00835EFF"/>
    <w:rsid w:val="00835F57"/>
    <w:rsid w:val="00835FEA"/>
    <w:rsid w:val="0083638A"/>
    <w:rsid w:val="00836807"/>
    <w:rsid w:val="00836C6F"/>
    <w:rsid w:val="008374FD"/>
    <w:rsid w:val="0083789C"/>
    <w:rsid w:val="00837B27"/>
    <w:rsid w:val="00837B6D"/>
    <w:rsid w:val="00837B9A"/>
    <w:rsid w:val="00837CD9"/>
    <w:rsid w:val="00837D3C"/>
    <w:rsid w:val="0084048E"/>
    <w:rsid w:val="008404C4"/>
    <w:rsid w:val="0084053E"/>
    <w:rsid w:val="0084069F"/>
    <w:rsid w:val="008406F0"/>
    <w:rsid w:val="008406F7"/>
    <w:rsid w:val="0084091F"/>
    <w:rsid w:val="00840C0E"/>
    <w:rsid w:val="00840F18"/>
    <w:rsid w:val="00840FF5"/>
    <w:rsid w:val="00841351"/>
    <w:rsid w:val="00841501"/>
    <w:rsid w:val="008415B5"/>
    <w:rsid w:val="008416C5"/>
    <w:rsid w:val="008416D9"/>
    <w:rsid w:val="00841732"/>
    <w:rsid w:val="00841B99"/>
    <w:rsid w:val="00841ECD"/>
    <w:rsid w:val="00841FF2"/>
    <w:rsid w:val="00842124"/>
    <w:rsid w:val="008426E3"/>
    <w:rsid w:val="00842EE4"/>
    <w:rsid w:val="00842F22"/>
    <w:rsid w:val="00842FF0"/>
    <w:rsid w:val="0084306A"/>
    <w:rsid w:val="00843283"/>
    <w:rsid w:val="008432C8"/>
    <w:rsid w:val="0084348F"/>
    <w:rsid w:val="00843927"/>
    <w:rsid w:val="00844016"/>
    <w:rsid w:val="008442C3"/>
    <w:rsid w:val="008446AD"/>
    <w:rsid w:val="00844962"/>
    <w:rsid w:val="008449E6"/>
    <w:rsid w:val="008454B7"/>
    <w:rsid w:val="00845E24"/>
    <w:rsid w:val="00846222"/>
    <w:rsid w:val="0084667B"/>
    <w:rsid w:val="008468A4"/>
    <w:rsid w:val="008468C6"/>
    <w:rsid w:val="00846DE1"/>
    <w:rsid w:val="008475AA"/>
    <w:rsid w:val="00847CE0"/>
    <w:rsid w:val="00847E3D"/>
    <w:rsid w:val="00847FAF"/>
    <w:rsid w:val="008502EA"/>
    <w:rsid w:val="008503E2"/>
    <w:rsid w:val="0085057F"/>
    <w:rsid w:val="008506AE"/>
    <w:rsid w:val="00850BE5"/>
    <w:rsid w:val="008511CA"/>
    <w:rsid w:val="00851A90"/>
    <w:rsid w:val="00851B32"/>
    <w:rsid w:val="00851C48"/>
    <w:rsid w:val="00851D09"/>
    <w:rsid w:val="008520B9"/>
    <w:rsid w:val="00852153"/>
    <w:rsid w:val="008521C0"/>
    <w:rsid w:val="008521C9"/>
    <w:rsid w:val="008522A1"/>
    <w:rsid w:val="008523E0"/>
    <w:rsid w:val="00852732"/>
    <w:rsid w:val="00852888"/>
    <w:rsid w:val="00852A04"/>
    <w:rsid w:val="00852C85"/>
    <w:rsid w:val="00852ED6"/>
    <w:rsid w:val="008530FD"/>
    <w:rsid w:val="00853409"/>
    <w:rsid w:val="00853439"/>
    <w:rsid w:val="0085347B"/>
    <w:rsid w:val="0085370A"/>
    <w:rsid w:val="00853D9E"/>
    <w:rsid w:val="00853DB6"/>
    <w:rsid w:val="00853F15"/>
    <w:rsid w:val="00853F7D"/>
    <w:rsid w:val="0085407A"/>
    <w:rsid w:val="00854803"/>
    <w:rsid w:val="008548D7"/>
    <w:rsid w:val="00854AA5"/>
    <w:rsid w:val="0085504A"/>
    <w:rsid w:val="008551C8"/>
    <w:rsid w:val="00855363"/>
    <w:rsid w:val="0085552F"/>
    <w:rsid w:val="008555EF"/>
    <w:rsid w:val="0085562F"/>
    <w:rsid w:val="00855650"/>
    <w:rsid w:val="008558AA"/>
    <w:rsid w:val="00855AF4"/>
    <w:rsid w:val="00855E25"/>
    <w:rsid w:val="008560EF"/>
    <w:rsid w:val="008560FB"/>
    <w:rsid w:val="008562EF"/>
    <w:rsid w:val="00856337"/>
    <w:rsid w:val="008563C9"/>
    <w:rsid w:val="008564F0"/>
    <w:rsid w:val="00856544"/>
    <w:rsid w:val="008565CF"/>
    <w:rsid w:val="008566B7"/>
    <w:rsid w:val="008566E4"/>
    <w:rsid w:val="00856957"/>
    <w:rsid w:val="00856977"/>
    <w:rsid w:val="00857827"/>
    <w:rsid w:val="00857A4A"/>
    <w:rsid w:val="00857A50"/>
    <w:rsid w:val="00857DA0"/>
    <w:rsid w:val="00857E09"/>
    <w:rsid w:val="00860321"/>
    <w:rsid w:val="00860507"/>
    <w:rsid w:val="0086131B"/>
    <w:rsid w:val="00861875"/>
    <w:rsid w:val="00861992"/>
    <w:rsid w:val="00861B8D"/>
    <w:rsid w:val="00861C4B"/>
    <w:rsid w:val="00861CB2"/>
    <w:rsid w:val="00861D13"/>
    <w:rsid w:val="00861FAD"/>
    <w:rsid w:val="0086240D"/>
    <w:rsid w:val="0086246E"/>
    <w:rsid w:val="0086280C"/>
    <w:rsid w:val="00862867"/>
    <w:rsid w:val="008628C7"/>
    <w:rsid w:val="00862995"/>
    <w:rsid w:val="00862ACD"/>
    <w:rsid w:val="00862CB3"/>
    <w:rsid w:val="00862DB0"/>
    <w:rsid w:val="00862E94"/>
    <w:rsid w:val="00862F8D"/>
    <w:rsid w:val="008632E7"/>
    <w:rsid w:val="008633A2"/>
    <w:rsid w:val="008636DF"/>
    <w:rsid w:val="00864008"/>
    <w:rsid w:val="00864295"/>
    <w:rsid w:val="00864454"/>
    <w:rsid w:val="0086452F"/>
    <w:rsid w:val="00864D43"/>
    <w:rsid w:val="00864F1A"/>
    <w:rsid w:val="00865090"/>
    <w:rsid w:val="00865486"/>
    <w:rsid w:val="008657B0"/>
    <w:rsid w:val="008658D7"/>
    <w:rsid w:val="00865CF8"/>
    <w:rsid w:val="00865EF2"/>
    <w:rsid w:val="008660B4"/>
    <w:rsid w:val="0086615B"/>
    <w:rsid w:val="008666C1"/>
    <w:rsid w:val="008666C9"/>
    <w:rsid w:val="0086672F"/>
    <w:rsid w:val="00866A8D"/>
    <w:rsid w:val="00866C31"/>
    <w:rsid w:val="00866D73"/>
    <w:rsid w:val="00867580"/>
    <w:rsid w:val="008675B1"/>
    <w:rsid w:val="008675E0"/>
    <w:rsid w:val="008676D5"/>
    <w:rsid w:val="008701EE"/>
    <w:rsid w:val="00870367"/>
    <w:rsid w:val="008706AE"/>
    <w:rsid w:val="0087076E"/>
    <w:rsid w:val="008709B1"/>
    <w:rsid w:val="00870C46"/>
    <w:rsid w:val="00871300"/>
    <w:rsid w:val="0087177D"/>
    <w:rsid w:val="00871888"/>
    <w:rsid w:val="00871B74"/>
    <w:rsid w:val="00871D9F"/>
    <w:rsid w:val="008720B6"/>
    <w:rsid w:val="00872166"/>
    <w:rsid w:val="00872377"/>
    <w:rsid w:val="00872D52"/>
    <w:rsid w:val="008731BF"/>
    <w:rsid w:val="0087338E"/>
    <w:rsid w:val="0087360C"/>
    <w:rsid w:val="0087381E"/>
    <w:rsid w:val="0087384B"/>
    <w:rsid w:val="008739E4"/>
    <w:rsid w:val="00873ACB"/>
    <w:rsid w:val="00873CCC"/>
    <w:rsid w:val="008740E5"/>
    <w:rsid w:val="008742DD"/>
    <w:rsid w:val="00874375"/>
    <w:rsid w:val="008743AF"/>
    <w:rsid w:val="00874E00"/>
    <w:rsid w:val="00874E05"/>
    <w:rsid w:val="00874E3D"/>
    <w:rsid w:val="0087504F"/>
    <w:rsid w:val="008751ED"/>
    <w:rsid w:val="008754AF"/>
    <w:rsid w:val="00875601"/>
    <w:rsid w:val="0087587E"/>
    <w:rsid w:val="008759A4"/>
    <w:rsid w:val="00875C7C"/>
    <w:rsid w:val="00875D46"/>
    <w:rsid w:val="00876010"/>
    <w:rsid w:val="008761DD"/>
    <w:rsid w:val="008761FD"/>
    <w:rsid w:val="0087626F"/>
    <w:rsid w:val="0087643D"/>
    <w:rsid w:val="008765FC"/>
    <w:rsid w:val="00876B6D"/>
    <w:rsid w:val="00876DA8"/>
    <w:rsid w:val="00876E2E"/>
    <w:rsid w:val="00877131"/>
    <w:rsid w:val="008775AA"/>
    <w:rsid w:val="00877735"/>
    <w:rsid w:val="00877891"/>
    <w:rsid w:val="00877A75"/>
    <w:rsid w:val="00877B21"/>
    <w:rsid w:val="00877C65"/>
    <w:rsid w:val="00877F18"/>
    <w:rsid w:val="0088061E"/>
    <w:rsid w:val="00880982"/>
    <w:rsid w:val="00880BB9"/>
    <w:rsid w:val="00880BCD"/>
    <w:rsid w:val="00880C7C"/>
    <w:rsid w:val="00880F16"/>
    <w:rsid w:val="008810E5"/>
    <w:rsid w:val="00881924"/>
    <w:rsid w:val="00881AD8"/>
    <w:rsid w:val="00881BA6"/>
    <w:rsid w:val="00881C77"/>
    <w:rsid w:val="00881CC4"/>
    <w:rsid w:val="00882470"/>
    <w:rsid w:val="00882C72"/>
    <w:rsid w:val="00882D70"/>
    <w:rsid w:val="00882E0C"/>
    <w:rsid w:val="00882E8B"/>
    <w:rsid w:val="00883443"/>
    <w:rsid w:val="00883583"/>
    <w:rsid w:val="008835C8"/>
    <w:rsid w:val="008836E0"/>
    <w:rsid w:val="0088381E"/>
    <w:rsid w:val="0088403F"/>
    <w:rsid w:val="00884B88"/>
    <w:rsid w:val="00884DD6"/>
    <w:rsid w:val="00885127"/>
    <w:rsid w:val="00885333"/>
    <w:rsid w:val="00885376"/>
    <w:rsid w:val="008853AE"/>
    <w:rsid w:val="008858D5"/>
    <w:rsid w:val="00885959"/>
    <w:rsid w:val="00885A21"/>
    <w:rsid w:val="00885A4B"/>
    <w:rsid w:val="00885BD8"/>
    <w:rsid w:val="00885BF9"/>
    <w:rsid w:val="00885DBD"/>
    <w:rsid w:val="00885ECD"/>
    <w:rsid w:val="00885F4C"/>
    <w:rsid w:val="00885FDB"/>
    <w:rsid w:val="008862A4"/>
    <w:rsid w:val="00886508"/>
    <w:rsid w:val="00886809"/>
    <w:rsid w:val="008868F3"/>
    <w:rsid w:val="0088698B"/>
    <w:rsid w:val="00886B23"/>
    <w:rsid w:val="00886C67"/>
    <w:rsid w:val="00887171"/>
    <w:rsid w:val="00887195"/>
    <w:rsid w:val="008871C5"/>
    <w:rsid w:val="0088752C"/>
    <w:rsid w:val="00887983"/>
    <w:rsid w:val="00887F25"/>
    <w:rsid w:val="00887F97"/>
    <w:rsid w:val="00890839"/>
    <w:rsid w:val="008908E9"/>
    <w:rsid w:val="00890965"/>
    <w:rsid w:val="00890A56"/>
    <w:rsid w:val="00891030"/>
    <w:rsid w:val="0089159C"/>
    <w:rsid w:val="0089193A"/>
    <w:rsid w:val="00891A8D"/>
    <w:rsid w:val="00891CC6"/>
    <w:rsid w:val="0089215F"/>
    <w:rsid w:val="00892390"/>
    <w:rsid w:val="008926CC"/>
    <w:rsid w:val="008927A6"/>
    <w:rsid w:val="00892802"/>
    <w:rsid w:val="00892808"/>
    <w:rsid w:val="0089281A"/>
    <w:rsid w:val="00892884"/>
    <w:rsid w:val="0089299F"/>
    <w:rsid w:val="00892AEE"/>
    <w:rsid w:val="00892D32"/>
    <w:rsid w:val="00893061"/>
    <w:rsid w:val="00893355"/>
    <w:rsid w:val="008938C8"/>
    <w:rsid w:val="00893A1E"/>
    <w:rsid w:val="00893C86"/>
    <w:rsid w:val="00893DCB"/>
    <w:rsid w:val="00893FC2"/>
    <w:rsid w:val="0089458B"/>
    <w:rsid w:val="00894791"/>
    <w:rsid w:val="008948C5"/>
    <w:rsid w:val="00894A86"/>
    <w:rsid w:val="00894B96"/>
    <w:rsid w:val="00894C48"/>
    <w:rsid w:val="00894E0E"/>
    <w:rsid w:val="00894E92"/>
    <w:rsid w:val="00895028"/>
    <w:rsid w:val="008954CD"/>
    <w:rsid w:val="00895A69"/>
    <w:rsid w:val="00895D84"/>
    <w:rsid w:val="008960E4"/>
    <w:rsid w:val="0089629B"/>
    <w:rsid w:val="008966B6"/>
    <w:rsid w:val="00896A9B"/>
    <w:rsid w:val="00896B1F"/>
    <w:rsid w:val="00896C30"/>
    <w:rsid w:val="00896D92"/>
    <w:rsid w:val="00896E69"/>
    <w:rsid w:val="0089707F"/>
    <w:rsid w:val="00897275"/>
    <w:rsid w:val="008974A9"/>
    <w:rsid w:val="00897757"/>
    <w:rsid w:val="008A0342"/>
    <w:rsid w:val="008A0654"/>
    <w:rsid w:val="008A07D8"/>
    <w:rsid w:val="008A0A82"/>
    <w:rsid w:val="008A1169"/>
    <w:rsid w:val="008A16DA"/>
    <w:rsid w:val="008A16DD"/>
    <w:rsid w:val="008A1C22"/>
    <w:rsid w:val="008A1C76"/>
    <w:rsid w:val="008A1D79"/>
    <w:rsid w:val="008A217B"/>
    <w:rsid w:val="008A23DA"/>
    <w:rsid w:val="008A2AB1"/>
    <w:rsid w:val="008A2AC3"/>
    <w:rsid w:val="008A2ADE"/>
    <w:rsid w:val="008A2B3C"/>
    <w:rsid w:val="008A2F63"/>
    <w:rsid w:val="008A3014"/>
    <w:rsid w:val="008A3098"/>
    <w:rsid w:val="008A30C5"/>
    <w:rsid w:val="008A3438"/>
    <w:rsid w:val="008A3B64"/>
    <w:rsid w:val="008A3DDE"/>
    <w:rsid w:val="008A3E49"/>
    <w:rsid w:val="008A45AA"/>
    <w:rsid w:val="008A45FB"/>
    <w:rsid w:val="008A465F"/>
    <w:rsid w:val="008A4A45"/>
    <w:rsid w:val="008A4F36"/>
    <w:rsid w:val="008A4F48"/>
    <w:rsid w:val="008A4FBE"/>
    <w:rsid w:val="008A508D"/>
    <w:rsid w:val="008A57BD"/>
    <w:rsid w:val="008A59AF"/>
    <w:rsid w:val="008A6481"/>
    <w:rsid w:val="008A679D"/>
    <w:rsid w:val="008A6BA2"/>
    <w:rsid w:val="008A6C5F"/>
    <w:rsid w:val="008A7011"/>
    <w:rsid w:val="008A7242"/>
    <w:rsid w:val="008A7265"/>
    <w:rsid w:val="008A729B"/>
    <w:rsid w:val="008A7344"/>
    <w:rsid w:val="008A75D7"/>
    <w:rsid w:val="008A7A54"/>
    <w:rsid w:val="008A7B98"/>
    <w:rsid w:val="008A7F8C"/>
    <w:rsid w:val="008A7FEB"/>
    <w:rsid w:val="008B05A9"/>
    <w:rsid w:val="008B0B60"/>
    <w:rsid w:val="008B0D68"/>
    <w:rsid w:val="008B0E24"/>
    <w:rsid w:val="008B10F3"/>
    <w:rsid w:val="008B114D"/>
    <w:rsid w:val="008B116A"/>
    <w:rsid w:val="008B1332"/>
    <w:rsid w:val="008B16F6"/>
    <w:rsid w:val="008B1E8B"/>
    <w:rsid w:val="008B1EDE"/>
    <w:rsid w:val="008B1FE4"/>
    <w:rsid w:val="008B21F5"/>
    <w:rsid w:val="008B224C"/>
    <w:rsid w:val="008B2403"/>
    <w:rsid w:val="008B260C"/>
    <w:rsid w:val="008B26F7"/>
    <w:rsid w:val="008B273B"/>
    <w:rsid w:val="008B2DFA"/>
    <w:rsid w:val="008B3159"/>
    <w:rsid w:val="008B32C6"/>
    <w:rsid w:val="008B36FD"/>
    <w:rsid w:val="008B3866"/>
    <w:rsid w:val="008B3A61"/>
    <w:rsid w:val="008B3C67"/>
    <w:rsid w:val="008B3DF1"/>
    <w:rsid w:val="008B40A7"/>
    <w:rsid w:val="008B44D9"/>
    <w:rsid w:val="008B46AD"/>
    <w:rsid w:val="008B480B"/>
    <w:rsid w:val="008B487D"/>
    <w:rsid w:val="008B48D2"/>
    <w:rsid w:val="008B4A6F"/>
    <w:rsid w:val="008B4C68"/>
    <w:rsid w:val="008B4D86"/>
    <w:rsid w:val="008B4EEB"/>
    <w:rsid w:val="008B5231"/>
    <w:rsid w:val="008B53D9"/>
    <w:rsid w:val="008B5716"/>
    <w:rsid w:val="008B5D1F"/>
    <w:rsid w:val="008B5E25"/>
    <w:rsid w:val="008B6204"/>
    <w:rsid w:val="008B634D"/>
    <w:rsid w:val="008B63F9"/>
    <w:rsid w:val="008B6625"/>
    <w:rsid w:val="008B6955"/>
    <w:rsid w:val="008B6FB5"/>
    <w:rsid w:val="008B70E6"/>
    <w:rsid w:val="008B73A2"/>
    <w:rsid w:val="008B7645"/>
    <w:rsid w:val="008B7A43"/>
    <w:rsid w:val="008B7A70"/>
    <w:rsid w:val="008B7FDE"/>
    <w:rsid w:val="008C008D"/>
    <w:rsid w:val="008C0227"/>
    <w:rsid w:val="008C02E6"/>
    <w:rsid w:val="008C03B3"/>
    <w:rsid w:val="008C0638"/>
    <w:rsid w:val="008C0718"/>
    <w:rsid w:val="008C0A37"/>
    <w:rsid w:val="008C0A51"/>
    <w:rsid w:val="008C0C15"/>
    <w:rsid w:val="008C0CB7"/>
    <w:rsid w:val="008C0F5B"/>
    <w:rsid w:val="008C10D4"/>
    <w:rsid w:val="008C130A"/>
    <w:rsid w:val="008C1341"/>
    <w:rsid w:val="008C14C3"/>
    <w:rsid w:val="008C189D"/>
    <w:rsid w:val="008C1E80"/>
    <w:rsid w:val="008C1F75"/>
    <w:rsid w:val="008C1FD3"/>
    <w:rsid w:val="008C2000"/>
    <w:rsid w:val="008C2130"/>
    <w:rsid w:val="008C2329"/>
    <w:rsid w:val="008C24DF"/>
    <w:rsid w:val="008C262B"/>
    <w:rsid w:val="008C2BC4"/>
    <w:rsid w:val="008C2BF2"/>
    <w:rsid w:val="008C2CB3"/>
    <w:rsid w:val="008C2D4B"/>
    <w:rsid w:val="008C2D57"/>
    <w:rsid w:val="008C2D9B"/>
    <w:rsid w:val="008C2ECE"/>
    <w:rsid w:val="008C3075"/>
    <w:rsid w:val="008C3187"/>
    <w:rsid w:val="008C31FD"/>
    <w:rsid w:val="008C329F"/>
    <w:rsid w:val="008C33D3"/>
    <w:rsid w:val="008C34AE"/>
    <w:rsid w:val="008C361C"/>
    <w:rsid w:val="008C37E0"/>
    <w:rsid w:val="008C3E49"/>
    <w:rsid w:val="008C3F4F"/>
    <w:rsid w:val="008C41ED"/>
    <w:rsid w:val="008C434E"/>
    <w:rsid w:val="008C44F3"/>
    <w:rsid w:val="008C48B0"/>
    <w:rsid w:val="008C4E02"/>
    <w:rsid w:val="008C4F3E"/>
    <w:rsid w:val="008C531F"/>
    <w:rsid w:val="008C5403"/>
    <w:rsid w:val="008C560F"/>
    <w:rsid w:val="008C5A56"/>
    <w:rsid w:val="008C5F2E"/>
    <w:rsid w:val="008C6308"/>
    <w:rsid w:val="008C65CB"/>
    <w:rsid w:val="008C65D0"/>
    <w:rsid w:val="008C69D1"/>
    <w:rsid w:val="008C69E5"/>
    <w:rsid w:val="008C6C1B"/>
    <w:rsid w:val="008C7503"/>
    <w:rsid w:val="008C7943"/>
    <w:rsid w:val="008C7ABB"/>
    <w:rsid w:val="008C7D51"/>
    <w:rsid w:val="008C7DAC"/>
    <w:rsid w:val="008D01D1"/>
    <w:rsid w:val="008D0381"/>
    <w:rsid w:val="008D0754"/>
    <w:rsid w:val="008D08EB"/>
    <w:rsid w:val="008D0CD1"/>
    <w:rsid w:val="008D1301"/>
    <w:rsid w:val="008D17A1"/>
    <w:rsid w:val="008D1C68"/>
    <w:rsid w:val="008D1D30"/>
    <w:rsid w:val="008D1EE0"/>
    <w:rsid w:val="008D2113"/>
    <w:rsid w:val="008D21B3"/>
    <w:rsid w:val="008D25D6"/>
    <w:rsid w:val="008D2736"/>
    <w:rsid w:val="008D2851"/>
    <w:rsid w:val="008D2A16"/>
    <w:rsid w:val="008D2DBE"/>
    <w:rsid w:val="008D2E6C"/>
    <w:rsid w:val="008D2F5F"/>
    <w:rsid w:val="008D32F1"/>
    <w:rsid w:val="008D355D"/>
    <w:rsid w:val="008D36C4"/>
    <w:rsid w:val="008D373B"/>
    <w:rsid w:val="008D37D5"/>
    <w:rsid w:val="008D38DE"/>
    <w:rsid w:val="008D3BFD"/>
    <w:rsid w:val="008D3D5C"/>
    <w:rsid w:val="008D40FB"/>
    <w:rsid w:val="008D42B6"/>
    <w:rsid w:val="008D43AF"/>
    <w:rsid w:val="008D4A68"/>
    <w:rsid w:val="008D4BCA"/>
    <w:rsid w:val="008D4D11"/>
    <w:rsid w:val="008D4F86"/>
    <w:rsid w:val="008D51A1"/>
    <w:rsid w:val="008D52A5"/>
    <w:rsid w:val="008D541C"/>
    <w:rsid w:val="008D55D4"/>
    <w:rsid w:val="008D562E"/>
    <w:rsid w:val="008D5670"/>
    <w:rsid w:val="008D58EA"/>
    <w:rsid w:val="008D5FCA"/>
    <w:rsid w:val="008D626A"/>
    <w:rsid w:val="008D628C"/>
    <w:rsid w:val="008D635C"/>
    <w:rsid w:val="008D6480"/>
    <w:rsid w:val="008D6648"/>
    <w:rsid w:val="008D6B94"/>
    <w:rsid w:val="008D6CAC"/>
    <w:rsid w:val="008D6E9D"/>
    <w:rsid w:val="008D6EB3"/>
    <w:rsid w:val="008D6F96"/>
    <w:rsid w:val="008D6FB4"/>
    <w:rsid w:val="008D7030"/>
    <w:rsid w:val="008D72ED"/>
    <w:rsid w:val="008D73BE"/>
    <w:rsid w:val="008D7C9C"/>
    <w:rsid w:val="008D7F87"/>
    <w:rsid w:val="008E01E4"/>
    <w:rsid w:val="008E01E6"/>
    <w:rsid w:val="008E04A3"/>
    <w:rsid w:val="008E04E0"/>
    <w:rsid w:val="008E0515"/>
    <w:rsid w:val="008E052F"/>
    <w:rsid w:val="008E05B0"/>
    <w:rsid w:val="008E080E"/>
    <w:rsid w:val="008E08B6"/>
    <w:rsid w:val="008E0994"/>
    <w:rsid w:val="008E138D"/>
    <w:rsid w:val="008E1524"/>
    <w:rsid w:val="008E16B7"/>
    <w:rsid w:val="008E17CA"/>
    <w:rsid w:val="008E1A36"/>
    <w:rsid w:val="008E1DCE"/>
    <w:rsid w:val="008E1FC6"/>
    <w:rsid w:val="008E23A0"/>
    <w:rsid w:val="008E255F"/>
    <w:rsid w:val="008E25D1"/>
    <w:rsid w:val="008E2E06"/>
    <w:rsid w:val="008E2F4E"/>
    <w:rsid w:val="008E32FE"/>
    <w:rsid w:val="008E3602"/>
    <w:rsid w:val="008E370C"/>
    <w:rsid w:val="008E3B14"/>
    <w:rsid w:val="008E3EA9"/>
    <w:rsid w:val="008E3FB0"/>
    <w:rsid w:val="008E4101"/>
    <w:rsid w:val="008E47B9"/>
    <w:rsid w:val="008E4EB1"/>
    <w:rsid w:val="008E5236"/>
    <w:rsid w:val="008E5303"/>
    <w:rsid w:val="008E5DB9"/>
    <w:rsid w:val="008E61F1"/>
    <w:rsid w:val="008E6399"/>
    <w:rsid w:val="008E651C"/>
    <w:rsid w:val="008E6798"/>
    <w:rsid w:val="008E6936"/>
    <w:rsid w:val="008E71F2"/>
    <w:rsid w:val="008E72D4"/>
    <w:rsid w:val="008E72F4"/>
    <w:rsid w:val="008E731C"/>
    <w:rsid w:val="008E7894"/>
    <w:rsid w:val="008E79DE"/>
    <w:rsid w:val="008E7AD1"/>
    <w:rsid w:val="008E7BB1"/>
    <w:rsid w:val="008E7BE8"/>
    <w:rsid w:val="008E7C04"/>
    <w:rsid w:val="008E7E06"/>
    <w:rsid w:val="008F0005"/>
    <w:rsid w:val="008F0351"/>
    <w:rsid w:val="008F0755"/>
    <w:rsid w:val="008F0A79"/>
    <w:rsid w:val="008F0BEF"/>
    <w:rsid w:val="008F0D22"/>
    <w:rsid w:val="008F0FC3"/>
    <w:rsid w:val="008F0FEF"/>
    <w:rsid w:val="008F10A7"/>
    <w:rsid w:val="008F1180"/>
    <w:rsid w:val="008F16DD"/>
    <w:rsid w:val="008F1736"/>
    <w:rsid w:val="008F1AE3"/>
    <w:rsid w:val="008F1E26"/>
    <w:rsid w:val="008F1FEC"/>
    <w:rsid w:val="008F2063"/>
    <w:rsid w:val="008F23C8"/>
    <w:rsid w:val="008F2804"/>
    <w:rsid w:val="008F2BF1"/>
    <w:rsid w:val="008F2C55"/>
    <w:rsid w:val="008F2D21"/>
    <w:rsid w:val="008F2E20"/>
    <w:rsid w:val="008F3095"/>
    <w:rsid w:val="008F3614"/>
    <w:rsid w:val="008F3719"/>
    <w:rsid w:val="008F37EA"/>
    <w:rsid w:val="008F3A21"/>
    <w:rsid w:val="008F4338"/>
    <w:rsid w:val="008F49A5"/>
    <w:rsid w:val="008F50EB"/>
    <w:rsid w:val="008F51D4"/>
    <w:rsid w:val="008F5362"/>
    <w:rsid w:val="008F5A8E"/>
    <w:rsid w:val="008F5D2E"/>
    <w:rsid w:val="008F61A2"/>
    <w:rsid w:val="008F61BB"/>
    <w:rsid w:val="008F6500"/>
    <w:rsid w:val="008F683A"/>
    <w:rsid w:val="008F6C8E"/>
    <w:rsid w:val="008F6CF5"/>
    <w:rsid w:val="008F6EBC"/>
    <w:rsid w:val="008F74DF"/>
    <w:rsid w:val="008F7588"/>
    <w:rsid w:val="008F772F"/>
    <w:rsid w:val="008F7943"/>
    <w:rsid w:val="008F7963"/>
    <w:rsid w:val="008F7AFB"/>
    <w:rsid w:val="008F7C98"/>
    <w:rsid w:val="008F7DFE"/>
    <w:rsid w:val="008F7EBA"/>
    <w:rsid w:val="0090012F"/>
    <w:rsid w:val="009009DE"/>
    <w:rsid w:val="00901255"/>
    <w:rsid w:val="009012EB"/>
    <w:rsid w:val="0090135A"/>
    <w:rsid w:val="009014E3"/>
    <w:rsid w:val="009016CA"/>
    <w:rsid w:val="009016F7"/>
    <w:rsid w:val="009017A8"/>
    <w:rsid w:val="009017D2"/>
    <w:rsid w:val="009017FE"/>
    <w:rsid w:val="00902524"/>
    <w:rsid w:val="009029CA"/>
    <w:rsid w:val="00902A32"/>
    <w:rsid w:val="00902A5A"/>
    <w:rsid w:val="00902B88"/>
    <w:rsid w:val="00902D12"/>
    <w:rsid w:val="00902DB6"/>
    <w:rsid w:val="009032DA"/>
    <w:rsid w:val="00903589"/>
    <w:rsid w:val="009036C7"/>
    <w:rsid w:val="0090372E"/>
    <w:rsid w:val="00903922"/>
    <w:rsid w:val="00903A83"/>
    <w:rsid w:val="00903BB4"/>
    <w:rsid w:val="00903C43"/>
    <w:rsid w:val="00903D86"/>
    <w:rsid w:val="00903EB8"/>
    <w:rsid w:val="009040A6"/>
    <w:rsid w:val="009042AD"/>
    <w:rsid w:val="00904BC9"/>
    <w:rsid w:val="00905037"/>
    <w:rsid w:val="009052C9"/>
    <w:rsid w:val="009059BA"/>
    <w:rsid w:val="00905C09"/>
    <w:rsid w:val="00906062"/>
    <w:rsid w:val="0090610C"/>
    <w:rsid w:val="009063B6"/>
    <w:rsid w:val="00906575"/>
    <w:rsid w:val="009068F3"/>
    <w:rsid w:val="00906D0B"/>
    <w:rsid w:val="00907105"/>
    <w:rsid w:val="0090751D"/>
    <w:rsid w:val="009075AE"/>
    <w:rsid w:val="00907684"/>
    <w:rsid w:val="009079BA"/>
    <w:rsid w:val="00907A35"/>
    <w:rsid w:val="00907E67"/>
    <w:rsid w:val="00907F80"/>
    <w:rsid w:val="009101DF"/>
    <w:rsid w:val="009102FF"/>
    <w:rsid w:val="0091066A"/>
    <w:rsid w:val="00910971"/>
    <w:rsid w:val="00910A8F"/>
    <w:rsid w:val="00910B65"/>
    <w:rsid w:val="00911073"/>
    <w:rsid w:val="009111E9"/>
    <w:rsid w:val="009112E5"/>
    <w:rsid w:val="009113B9"/>
    <w:rsid w:val="009118F2"/>
    <w:rsid w:val="00911DD5"/>
    <w:rsid w:val="00911FFF"/>
    <w:rsid w:val="00912071"/>
    <w:rsid w:val="00912436"/>
    <w:rsid w:val="009128F5"/>
    <w:rsid w:val="0091322D"/>
    <w:rsid w:val="009132BB"/>
    <w:rsid w:val="009133C6"/>
    <w:rsid w:val="009135CF"/>
    <w:rsid w:val="00913CAB"/>
    <w:rsid w:val="009140CD"/>
    <w:rsid w:val="0091411A"/>
    <w:rsid w:val="009142DC"/>
    <w:rsid w:val="00914496"/>
    <w:rsid w:val="00914587"/>
    <w:rsid w:val="0091471B"/>
    <w:rsid w:val="0091488A"/>
    <w:rsid w:val="009148D5"/>
    <w:rsid w:val="0091490F"/>
    <w:rsid w:val="00914A59"/>
    <w:rsid w:val="00914C43"/>
    <w:rsid w:val="00914C8C"/>
    <w:rsid w:val="00914CFF"/>
    <w:rsid w:val="00914E53"/>
    <w:rsid w:val="00915427"/>
    <w:rsid w:val="0091550D"/>
    <w:rsid w:val="00915673"/>
    <w:rsid w:val="0091583C"/>
    <w:rsid w:val="009158A2"/>
    <w:rsid w:val="0091595F"/>
    <w:rsid w:val="00915A9B"/>
    <w:rsid w:val="00915ECC"/>
    <w:rsid w:val="0091629E"/>
    <w:rsid w:val="009162A6"/>
    <w:rsid w:val="0091664E"/>
    <w:rsid w:val="009166A1"/>
    <w:rsid w:val="00916A2D"/>
    <w:rsid w:val="00916C62"/>
    <w:rsid w:val="00916E6A"/>
    <w:rsid w:val="009171F9"/>
    <w:rsid w:val="00917381"/>
    <w:rsid w:val="009173D8"/>
    <w:rsid w:val="0091746D"/>
    <w:rsid w:val="00917CD1"/>
    <w:rsid w:val="00917F17"/>
    <w:rsid w:val="00917FE4"/>
    <w:rsid w:val="00920115"/>
    <w:rsid w:val="009201D3"/>
    <w:rsid w:val="00920694"/>
    <w:rsid w:val="009206CC"/>
    <w:rsid w:val="0092099E"/>
    <w:rsid w:val="00920BCE"/>
    <w:rsid w:val="00920DB9"/>
    <w:rsid w:val="00920DD6"/>
    <w:rsid w:val="00920E56"/>
    <w:rsid w:val="00920E89"/>
    <w:rsid w:val="0092111A"/>
    <w:rsid w:val="00921175"/>
    <w:rsid w:val="009213BD"/>
    <w:rsid w:val="0092153E"/>
    <w:rsid w:val="0092170E"/>
    <w:rsid w:val="009218EB"/>
    <w:rsid w:val="00921A17"/>
    <w:rsid w:val="00921A6B"/>
    <w:rsid w:val="00921D63"/>
    <w:rsid w:val="009224E0"/>
    <w:rsid w:val="00922BA3"/>
    <w:rsid w:val="00922BF5"/>
    <w:rsid w:val="00922C58"/>
    <w:rsid w:val="00922D27"/>
    <w:rsid w:val="00922F04"/>
    <w:rsid w:val="00923123"/>
    <w:rsid w:val="00923273"/>
    <w:rsid w:val="00923900"/>
    <w:rsid w:val="00923E0F"/>
    <w:rsid w:val="00924104"/>
    <w:rsid w:val="00924327"/>
    <w:rsid w:val="00924657"/>
    <w:rsid w:val="009246F4"/>
    <w:rsid w:val="0092488D"/>
    <w:rsid w:val="009248D3"/>
    <w:rsid w:val="00924930"/>
    <w:rsid w:val="00924AD8"/>
    <w:rsid w:val="00924B48"/>
    <w:rsid w:val="00924C99"/>
    <w:rsid w:val="00924F93"/>
    <w:rsid w:val="00924FAD"/>
    <w:rsid w:val="0092500F"/>
    <w:rsid w:val="009253B5"/>
    <w:rsid w:val="00925521"/>
    <w:rsid w:val="009256B3"/>
    <w:rsid w:val="00925F8A"/>
    <w:rsid w:val="00926042"/>
    <w:rsid w:val="009264AF"/>
    <w:rsid w:val="009266A0"/>
    <w:rsid w:val="00927033"/>
    <w:rsid w:val="00927092"/>
    <w:rsid w:val="00927164"/>
    <w:rsid w:val="00927356"/>
    <w:rsid w:val="00927385"/>
    <w:rsid w:val="0092742F"/>
    <w:rsid w:val="00927496"/>
    <w:rsid w:val="009278DB"/>
    <w:rsid w:val="00927E1B"/>
    <w:rsid w:val="00927FBD"/>
    <w:rsid w:val="0093029F"/>
    <w:rsid w:val="00930300"/>
    <w:rsid w:val="00930474"/>
    <w:rsid w:val="009305B3"/>
    <w:rsid w:val="0093060C"/>
    <w:rsid w:val="00930989"/>
    <w:rsid w:val="00930B04"/>
    <w:rsid w:val="00930BA8"/>
    <w:rsid w:val="00930ED5"/>
    <w:rsid w:val="00931273"/>
    <w:rsid w:val="00931641"/>
    <w:rsid w:val="00931692"/>
    <w:rsid w:val="00931896"/>
    <w:rsid w:val="009318A1"/>
    <w:rsid w:val="00931C58"/>
    <w:rsid w:val="00931D6A"/>
    <w:rsid w:val="009327E8"/>
    <w:rsid w:val="009329B7"/>
    <w:rsid w:val="0093313F"/>
    <w:rsid w:val="0093319D"/>
    <w:rsid w:val="00933324"/>
    <w:rsid w:val="0093336C"/>
    <w:rsid w:val="009333E3"/>
    <w:rsid w:val="00933405"/>
    <w:rsid w:val="00933558"/>
    <w:rsid w:val="009336A1"/>
    <w:rsid w:val="0093378B"/>
    <w:rsid w:val="00933C0B"/>
    <w:rsid w:val="00933C3D"/>
    <w:rsid w:val="00933C50"/>
    <w:rsid w:val="00933EC3"/>
    <w:rsid w:val="00934170"/>
    <w:rsid w:val="009343B7"/>
    <w:rsid w:val="009343E4"/>
    <w:rsid w:val="00934605"/>
    <w:rsid w:val="00934632"/>
    <w:rsid w:val="00934AB6"/>
    <w:rsid w:val="00934AC9"/>
    <w:rsid w:val="00934B67"/>
    <w:rsid w:val="00934F53"/>
    <w:rsid w:val="009351C9"/>
    <w:rsid w:val="00935A6C"/>
    <w:rsid w:val="00935CCA"/>
    <w:rsid w:val="009360CA"/>
    <w:rsid w:val="009361A7"/>
    <w:rsid w:val="0093649F"/>
    <w:rsid w:val="00936756"/>
    <w:rsid w:val="00936942"/>
    <w:rsid w:val="00936E60"/>
    <w:rsid w:val="009375DE"/>
    <w:rsid w:val="0093764F"/>
    <w:rsid w:val="009376D4"/>
    <w:rsid w:val="009378E1"/>
    <w:rsid w:val="00937A5C"/>
    <w:rsid w:val="00937D12"/>
    <w:rsid w:val="00937FD5"/>
    <w:rsid w:val="00940296"/>
    <w:rsid w:val="00940477"/>
    <w:rsid w:val="00940699"/>
    <w:rsid w:val="0094073C"/>
    <w:rsid w:val="00940900"/>
    <w:rsid w:val="00940D21"/>
    <w:rsid w:val="00941191"/>
    <w:rsid w:val="009415E1"/>
    <w:rsid w:val="00941B3B"/>
    <w:rsid w:val="00941B6A"/>
    <w:rsid w:val="00941B72"/>
    <w:rsid w:val="00941BC0"/>
    <w:rsid w:val="00941C69"/>
    <w:rsid w:val="00941C82"/>
    <w:rsid w:val="0094201A"/>
    <w:rsid w:val="0094209E"/>
    <w:rsid w:val="00942153"/>
    <w:rsid w:val="009421AD"/>
    <w:rsid w:val="0094236C"/>
    <w:rsid w:val="009428D0"/>
    <w:rsid w:val="0094293D"/>
    <w:rsid w:val="00942C40"/>
    <w:rsid w:val="00942C82"/>
    <w:rsid w:val="0094302C"/>
    <w:rsid w:val="00943296"/>
    <w:rsid w:val="0094353F"/>
    <w:rsid w:val="00943569"/>
    <w:rsid w:val="009436CB"/>
    <w:rsid w:val="00943AFA"/>
    <w:rsid w:val="00943E56"/>
    <w:rsid w:val="0094411F"/>
    <w:rsid w:val="009447E2"/>
    <w:rsid w:val="009449E3"/>
    <w:rsid w:val="00944ABF"/>
    <w:rsid w:val="00944FBC"/>
    <w:rsid w:val="00944FFE"/>
    <w:rsid w:val="0094505F"/>
    <w:rsid w:val="00945443"/>
    <w:rsid w:val="0094563E"/>
    <w:rsid w:val="009456A6"/>
    <w:rsid w:val="00945737"/>
    <w:rsid w:val="009457CF"/>
    <w:rsid w:val="0094587D"/>
    <w:rsid w:val="009459CF"/>
    <w:rsid w:val="00945D94"/>
    <w:rsid w:val="00945EA7"/>
    <w:rsid w:val="0094602F"/>
    <w:rsid w:val="00946033"/>
    <w:rsid w:val="0094608F"/>
    <w:rsid w:val="009461B8"/>
    <w:rsid w:val="009462FC"/>
    <w:rsid w:val="00946669"/>
    <w:rsid w:val="00946A91"/>
    <w:rsid w:val="00946B00"/>
    <w:rsid w:val="00946BD3"/>
    <w:rsid w:val="00946D09"/>
    <w:rsid w:val="00946D39"/>
    <w:rsid w:val="00946DF2"/>
    <w:rsid w:val="00946F9C"/>
    <w:rsid w:val="00946FD9"/>
    <w:rsid w:val="00946FE2"/>
    <w:rsid w:val="00947438"/>
    <w:rsid w:val="009476B4"/>
    <w:rsid w:val="009476F5"/>
    <w:rsid w:val="00947785"/>
    <w:rsid w:val="009479FC"/>
    <w:rsid w:val="009502C7"/>
    <w:rsid w:val="00950348"/>
    <w:rsid w:val="0095063B"/>
    <w:rsid w:val="00950696"/>
    <w:rsid w:val="0095078D"/>
    <w:rsid w:val="00950849"/>
    <w:rsid w:val="00950A54"/>
    <w:rsid w:val="00951110"/>
    <w:rsid w:val="00951624"/>
    <w:rsid w:val="00951952"/>
    <w:rsid w:val="009519E7"/>
    <w:rsid w:val="00952689"/>
    <w:rsid w:val="00952A0D"/>
    <w:rsid w:val="00952A5F"/>
    <w:rsid w:val="00952A97"/>
    <w:rsid w:val="00952AF9"/>
    <w:rsid w:val="00952E21"/>
    <w:rsid w:val="009536AF"/>
    <w:rsid w:val="00953705"/>
    <w:rsid w:val="00953890"/>
    <w:rsid w:val="009540F0"/>
    <w:rsid w:val="00954590"/>
    <w:rsid w:val="009545B9"/>
    <w:rsid w:val="009546A5"/>
    <w:rsid w:val="00954845"/>
    <w:rsid w:val="00954870"/>
    <w:rsid w:val="00954915"/>
    <w:rsid w:val="00954C9E"/>
    <w:rsid w:val="009550B9"/>
    <w:rsid w:val="009552FB"/>
    <w:rsid w:val="0095569C"/>
    <w:rsid w:val="009556DF"/>
    <w:rsid w:val="0095597F"/>
    <w:rsid w:val="00955B20"/>
    <w:rsid w:val="00955E29"/>
    <w:rsid w:val="00956100"/>
    <w:rsid w:val="00956216"/>
    <w:rsid w:val="009562E9"/>
    <w:rsid w:val="0095653C"/>
    <w:rsid w:val="00956715"/>
    <w:rsid w:val="0095672B"/>
    <w:rsid w:val="00956739"/>
    <w:rsid w:val="0095721D"/>
    <w:rsid w:val="009575DE"/>
    <w:rsid w:val="0095769B"/>
    <w:rsid w:val="009579C6"/>
    <w:rsid w:val="00957CFF"/>
    <w:rsid w:val="00957F4C"/>
    <w:rsid w:val="00960539"/>
    <w:rsid w:val="009608BE"/>
    <w:rsid w:val="00960966"/>
    <w:rsid w:val="00960E8B"/>
    <w:rsid w:val="0096102D"/>
    <w:rsid w:val="0096144F"/>
    <w:rsid w:val="00961495"/>
    <w:rsid w:val="009616ED"/>
    <w:rsid w:val="0096171E"/>
    <w:rsid w:val="0096185D"/>
    <w:rsid w:val="00961B4E"/>
    <w:rsid w:val="00961DFA"/>
    <w:rsid w:val="0096217A"/>
    <w:rsid w:val="009621FA"/>
    <w:rsid w:val="00962339"/>
    <w:rsid w:val="009626FA"/>
    <w:rsid w:val="0096282D"/>
    <w:rsid w:val="0096291D"/>
    <w:rsid w:val="00962EA2"/>
    <w:rsid w:val="0096334E"/>
    <w:rsid w:val="009634E5"/>
    <w:rsid w:val="00963567"/>
    <w:rsid w:val="0096360A"/>
    <w:rsid w:val="0096360F"/>
    <w:rsid w:val="0096392A"/>
    <w:rsid w:val="00963D97"/>
    <w:rsid w:val="00963E03"/>
    <w:rsid w:val="0096404F"/>
    <w:rsid w:val="009641A3"/>
    <w:rsid w:val="009645F9"/>
    <w:rsid w:val="00964748"/>
    <w:rsid w:val="00964793"/>
    <w:rsid w:val="00964A0B"/>
    <w:rsid w:val="00964BB6"/>
    <w:rsid w:val="00965092"/>
    <w:rsid w:val="009650BB"/>
    <w:rsid w:val="009650C1"/>
    <w:rsid w:val="0096517F"/>
    <w:rsid w:val="00965604"/>
    <w:rsid w:val="00965A85"/>
    <w:rsid w:val="00965CA0"/>
    <w:rsid w:val="00965D4E"/>
    <w:rsid w:val="0096604D"/>
    <w:rsid w:val="009662DF"/>
    <w:rsid w:val="00966316"/>
    <w:rsid w:val="00966676"/>
    <w:rsid w:val="00966721"/>
    <w:rsid w:val="00966A8A"/>
    <w:rsid w:val="00966C35"/>
    <w:rsid w:val="00966C85"/>
    <w:rsid w:val="00966F35"/>
    <w:rsid w:val="009671E0"/>
    <w:rsid w:val="00967277"/>
    <w:rsid w:val="00967280"/>
    <w:rsid w:val="00970159"/>
    <w:rsid w:val="00970378"/>
    <w:rsid w:val="00970A23"/>
    <w:rsid w:val="00970BC8"/>
    <w:rsid w:val="00970D71"/>
    <w:rsid w:val="00971228"/>
    <w:rsid w:val="009712A1"/>
    <w:rsid w:val="0097153D"/>
    <w:rsid w:val="0097199E"/>
    <w:rsid w:val="009721D1"/>
    <w:rsid w:val="00972487"/>
    <w:rsid w:val="009724B1"/>
    <w:rsid w:val="00972A81"/>
    <w:rsid w:val="00972B3D"/>
    <w:rsid w:val="00972EA0"/>
    <w:rsid w:val="00973491"/>
    <w:rsid w:val="00973B5F"/>
    <w:rsid w:val="00973E6D"/>
    <w:rsid w:val="009741D2"/>
    <w:rsid w:val="0097441C"/>
    <w:rsid w:val="00974830"/>
    <w:rsid w:val="00974841"/>
    <w:rsid w:val="0097485C"/>
    <w:rsid w:val="00974941"/>
    <w:rsid w:val="00974C5F"/>
    <w:rsid w:val="009750E3"/>
    <w:rsid w:val="0097581E"/>
    <w:rsid w:val="0097587D"/>
    <w:rsid w:val="009758D4"/>
    <w:rsid w:val="009758ED"/>
    <w:rsid w:val="00975D62"/>
    <w:rsid w:val="00976313"/>
    <w:rsid w:val="009767CA"/>
    <w:rsid w:val="009767E6"/>
    <w:rsid w:val="0097689E"/>
    <w:rsid w:val="00976BDA"/>
    <w:rsid w:val="00977292"/>
    <w:rsid w:val="009773EF"/>
    <w:rsid w:val="00977836"/>
    <w:rsid w:val="00977A51"/>
    <w:rsid w:val="00977F53"/>
    <w:rsid w:val="00977FD8"/>
    <w:rsid w:val="00980061"/>
    <w:rsid w:val="009807DE"/>
    <w:rsid w:val="00980830"/>
    <w:rsid w:val="00980AEB"/>
    <w:rsid w:val="0098110A"/>
    <w:rsid w:val="00981206"/>
    <w:rsid w:val="00981569"/>
    <w:rsid w:val="00981597"/>
    <w:rsid w:val="00981AA5"/>
    <w:rsid w:val="00981B20"/>
    <w:rsid w:val="00981CA1"/>
    <w:rsid w:val="00982008"/>
    <w:rsid w:val="0098227C"/>
    <w:rsid w:val="009824BE"/>
    <w:rsid w:val="00982633"/>
    <w:rsid w:val="009829BA"/>
    <w:rsid w:val="00982AE2"/>
    <w:rsid w:val="00982AE3"/>
    <w:rsid w:val="00982F8E"/>
    <w:rsid w:val="0098302B"/>
    <w:rsid w:val="00983091"/>
    <w:rsid w:val="00983394"/>
    <w:rsid w:val="009835CC"/>
    <w:rsid w:val="009837EC"/>
    <w:rsid w:val="00983888"/>
    <w:rsid w:val="009838EF"/>
    <w:rsid w:val="00983A60"/>
    <w:rsid w:val="00983CB9"/>
    <w:rsid w:val="00983EB8"/>
    <w:rsid w:val="00983F05"/>
    <w:rsid w:val="00983F1A"/>
    <w:rsid w:val="0098428F"/>
    <w:rsid w:val="009843C0"/>
    <w:rsid w:val="00984838"/>
    <w:rsid w:val="00984A38"/>
    <w:rsid w:val="00984F4A"/>
    <w:rsid w:val="00984FE7"/>
    <w:rsid w:val="00985298"/>
    <w:rsid w:val="00985357"/>
    <w:rsid w:val="00985512"/>
    <w:rsid w:val="00985550"/>
    <w:rsid w:val="00985565"/>
    <w:rsid w:val="00986203"/>
    <w:rsid w:val="009865B2"/>
    <w:rsid w:val="009865C9"/>
    <w:rsid w:val="009866D8"/>
    <w:rsid w:val="009866DF"/>
    <w:rsid w:val="00986B61"/>
    <w:rsid w:val="00986D4C"/>
    <w:rsid w:val="00986DB3"/>
    <w:rsid w:val="00987230"/>
    <w:rsid w:val="00987436"/>
    <w:rsid w:val="00987794"/>
    <w:rsid w:val="00987AD3"/>
    <w:rsid w:val="00990121"/>
    <w:rsid w:val="0099016E"/>
    <w:rsid w:val="00990434"/>
    <w:rsid w:val="00990444"/>
    <w:rsid w:val="009904E1"/>
    <w:rsid w:val="009906DD"/>
    <w:rsid w:val="009908FF"/>
    <w:rsid w:val="00990B4F"/>
    <w:rsid w:val="00990CA2"/>
    <w:rsid w:val="00990D42"/>
    <w:rsid w:val="00990E9D"/>
    <w:rsid w:val="009910D0"/>
    <w:rsid w:val="009917E8"/>
    <w:rsid w:val="00992183"/>
    <w:rsid w:val="0099222A"/>
    <w:rsid w:val="00992367"/>
    <w:rsid w:val="00992486"/>
    <w:rsid w:val="00992531"/>
    <w:rsid w:val="0099288D"/>
    <w:rsid w:val="00992900"/>
    <w:rsid w:val="00992A83"/>
    <w:rsid w:val="00992D39"/>
    <w:rsid w:val="00992F5E"/>
    <w:rsid w:val="00992FC3"/>
    <w:rsid w:val="0099346A"/>
    <w:rsid w:val="009935EE"/>
    <w:rsid w:val="00993E96"/>
    <w:rsid w:val="00994089"/>
    <w:rsid w:val="00994285"/>
    <w:rsid w:val="00994452"/>
    <w:rsid w:val="009945BA"/>
    <w:rsid w:val="00994A2A"/>
    <w:rsid w:val="00994FA1"/>
    <w:rsid w:val="00994FBD"/>
    <w:rsid w:val="009950FA"/>
    <w:rsid w:val="009952C8"/>
    <w:rsid w:val="0099541D"/>
    <w:rsid w:val="009954C9"/>
    <w:rsid w:val="009955E3"/>
    <w:rsid w:val="0099568E"/>
    <w:rsid w:val="009956A8"/>
    <w:rsid w:val="009956BF"/>
    <w:rsid w:val="00995834"/>
    <w:rsid w:val="00995ACE"/>
    <w:rsid w:val="00995ADF"/>
    <w:rsid w:val="00996306"/>
    <w:rsid w:val="0099632D"/>
    <w:rsid w:val="00996395"/>
    <w:rsid w:val="00996415"/>
    <w:rsid w:val="009964CA"/>
    <w:rsid w:val="00996AB8"/>
    <w:rsid w:val="00996B28"/>
    <w:rsid w:val="009970ED"/>
    <w:rsid w:val="00997134"/>
    <w:rsid w:val="00997572"/>
    <w:rsid w:val="009976B6"/>
    <w:rsid w:val="009976EC"/>
    <w:rsid w:val="00997753"/>
    <w:rsid w:val="009979D3"/>
    <w:rsid w:val="00997E45"/>
    <w:rsid w:val="009A0186"/>
    <w:rsid w:val="009A0401"/>
    <w:rsid w:val="009A08F4"/>
    <w:rsid w:val="009A0A7B"/>
    <w:rsid w:val="009A0AA3"/>
    <w:rsid w:val="009A0D71"/>
    <w:rsid w:val="009A0E2C"/>
    <w:rsid w:val="009A0FF5"/>
    <w:rsid w:val="009A10A1"/>
    <w:rsid w:val="009A1294"/>
    <w:rsid w:val="009A13E1"/>
    <w:rsid w:val="009A1786"/>
    <w:rsid w:val="009A1B10"/>
    <w:rsid w:val="009A1C33"/>
    <w:rsid w:val="009A1C7F"/>
    <w:rsid w:val="009A23B6"/>
    <w:rsid w:val="009A287C"/>
    <w:rsid w:val="009A2A3B"/>
    <w:rsid w:val="009A3145"/>
    <w:rsid w:val="009A32E1"/>
    <w:rsid w:val="009A36BC"/>
    <w:rsid w:val="009A3C2F"/>
    <w:rsid w:val="009A41E1"/>
    <w:rsid w:val="009A42F3"/>
    <w:rsid w:val="009A4682"/>
    <w:rsid w:val="009A4957"/>
    <w:rsid w:val="009A4B02"/>
    <w:rsid w:val="009A5076"/>
    <w:rsid w:val="009A514C"/>
    <w:rsid w:val="009A51CF"/>
    <w:rsid w:val="009A5431"/>
    <w:rsid w:val="009A58AC"/>
    <w:rsid w:val="009A58E9"/>
    <w:rsid w:val="009A600D"/>
    <w:rsid w:val="009A61E8"/>
    <w:rsid w:val="009A6574"/>
    <w:rsid w:val="009A6582"/>
    <w:rsid w:val="009A66C5"/>
    <w:rsid w:val="009A6880"/>
    <w:rsid w:val="009A68B4"/>
    <w:rsid w:val="009A6A77"/>
    <w:rsid w:val="009A6CA6"/>
    <w:rsid w:val="009A7154"/>
    <w:rsid w:val="009A71B9"/>
    <w:rsid w:val="009A71D8"/>
    <w:rsid w:val="009A7617"/>
    <w:rsid w:val="009A7932"/>
    <w:rsid w:val="009A7A62"/>
    <w:rsid w:val="009A7A88"/>
    <w:rsid w:val="009B0136"/>
    <w:rsid w:val="009B03CD"/>
    <w:rsid w:val="009B0512"/>
    <w:rsid w:val="009B06E1"/>
    <w:rsid w:val="009B0928"/>
    <w:rsid w:val="009B0AF7"/>
    <w:rsid w:val="009B0B62"/>
    <w:rsid w:val="009B0CDB"/>
    <w:rsid w:val="009B10A4"/>
    <w:rsid w:val="009B10F3"/>
    <w:rsid w:val="009B1198"/>
    <w:rsid w:val="009B132A"/>
    <w:rsid w:val="009B1699"/>
    <w:rsid w:val="009B18BA"/>
    <w:rsid w:val="009B1922"/>
    <w:rsid w:val="009B1987"/>
    <w:rsid w:val="009B1C32"/>
    <w:rsid w:val="009B1EB1"/>
    <w:rsid w:val="009B1F6A"/>
    <w:rsid w:val="009B1F71"/>
    <w:rsid w:val="009B1FFB"/>
    <w:rsid w:val="009B1FFD"/>
    <w:rsid w:val="009B2353"/>
    <w:rsid w:val="009B26BE"/>
    <w:rsid w:val="009B2782"/>
    <w:rsid w:val="009B286E"/>
    <w:rsid w:val="009B34F9"/>
    <w:rsid w:val="009B3679"/>
    <w:rsid w:val="009B38E8"/>
    <w:rsid w:val="009B3995"/>
    <w:rsid w:val="009B3C2E"/>
    <w:rsid w:val="009B3CD2"/>
    <w:rsid w:val="009B4232"/>
    <w:rsid w:val="009B441F"/>
    <w:rsid w:val="009B4509"/>
    <w:rsid w:val="009B45B9"/>
    <w:rsid w:val="009B45DD"/>
    <w:rsid w:val="009B4800"/>
    <w:rsid w:val="009B5218"/>
    <w:rsid w:val="009B5538"/>
    <w:rsid w:val="009B56AD"/>
    <w:rsid w:val="009B587D"/>
    <w:rsid w:val="009B5A1F"/>
    <w:rsid w:val="009B5A50"/>
    <w:rsid w:val="009B5CAC"/>
    <w:rsid w:val="009B5DAD"/>
    <w:rsid w:val="009B5E12"/>
    <w:rsid w:val="009B5F28"/>
    <w:rsid w:val="009B60C1"/>
    <w:rsid w:val="009B6193"/>
    <w:rsid w:val="009B6269"/>
    <w:rsid w:val="009B62D5"/>
    <w:rsid w:val="009B677E"/>
    <w:rsid w:val="009B67FE"/>
    <w:rsid w:val="009B698B"/>
    <w:rsid w:val="009B6B3B"/>
    <w:rsid w:val="009B6D20"/>
    <w:rsid w:val="009B6D6C"/>
    <w:rsid w:val="009B732E"/>
    <w:rsid w:val="009B7456"/>
    <w:rsid w:val="009B77C7"/>
    <w:rsid w:val="009B7C01"/>
    <w:rsid w:val="009C002C"/>
    <w:rsid w:val="009C04B7"/>
    <w:rsid w:val="009C0540"/>
    <w:rsid w:val="009C06D1"/>
    <w:rsid w:val="009C0C0F"/>
    <w:rsid w:val="009C122F"/>
    <w:rsid w:val="009C14F9"/>
    <w:rsid w:val="009C1954"/>
    <w:rsid w:val="009C2425"/>
    <w:rsid w:val="009C25F8"/>
    <w:rsid w:val="009C26C9"/>
    <w:rsid w:val="009C297F"/>
    <w:rsid w:val="009C2A39"/>
    <w:rsid w:val="009C2DF9"/>
    <w:rsid w:val="009C2E9A"/>
    <w:rsid w:val="009C2FB4"/>
    <w:rsid w:val="009C31F5"/>
    <w:rsid w:val="009C322A"/>
    <w:rsid w:val="009C359B"/>
    <w:rsid w:val="009C3627"/>
    <w:rsid w:val="009C37F2"/>
    <w:rsid w:val="009C3AD4"/>
    <w:rsid w:val="009C3BFF"/>
    <w:rsid w:val="009C3D73"/>
    <w:rsid w:val="009C3DBC"/>
    <w:rsid w:val="009C4016"/>
    <w:rsid w:val="009C413F"/>
    <w:rsid w:val="009C43C7"/>
    <w:rsid w:val="009C46A4"/>
    <w:rsid w:val="009C47FA"/>
    <w:rsid w:val="009C48FE"/>
    <w:rsid w:val="009C4C09"/>
    <w:rsid w:val="009C4C31"/>
    <w:rsid w:val="009C4F09"/>
    <w:rsid w:val="009C52BA"/>
    <w:rsid w:val="009C52E5"/>
    <w:rsid w:val="009C54A9"/>
    <w:rsid w:val="009C5567"/>
    <w:rsid w:val="009C5679"/>
    <w:rsid w:val="009C5B6C"/>
    <w:rsid w:val="009C5C0C"/>
    <w:rsid w:val="009C5F08"/>
    <w:rsid w:val="009C61B6"/>
    <w:rsid w:val="009C6725"/>
    <w:rsid w:val="009C6726"/>
    <w:rsid w:val="009C67BF"/>
    <w:rsid w:val="009C67D0"/>
    <w:rsid w:val="009C6CB9"/>
    <w:rsid w:val="009C6DEB"/>
    <w:rsid w:val="009C7013"/>
    <w:rsid w:val="009C701B"/>
    <w:rsid w:val="009C72C7"/>
    <w:rsid w:val="009C76D0"/>
    <w:rsid w:val="009C798A"/>
    <w:rsid w:val="009C7AD1"/>
    <w:rsid w:val="009D02EA"/>
    <w:rsid w:val="009D0437"/>
    <w:rsid w:val="009D0615"/>
    <w:rsid w:val="009D06D0"/>
    <w:rsid w:val="009D0EF8"/>
    <w:rsid w:val="009D0F74"/>
    <w:rsid w:val="009D0FE9"/>
    <w:rsid w:val="009D1150"/>
    <w:rsid w:val="009D125C"/>
    <w:rsid w:val="009D1689"/>
    <w:rsid w:val="009D192B"/>
    <w:rsid w:val="009D1AD3"/>
    <w:rsid w:val="009D1D7D"/>
    <w:rsid w:val="009D1F37"/>
    <w:rsid w:val="009D2005"/>
    <w:rsid w:val="009D269B"/>
    <w:rsid w:val="009D284A"/>
    <w:rsid w:val="009D2994"/>
    <w:rsid w:val="009D29A6"/>
    <w:rsid w:val="009D2B3F"/>
    <w:rsid w:val="009D2D1F"/>
    <w:rsid w:val="009D2E7B"/>
    <w:rsid w:val="009D3029"/>
    <w:rsid w:val="009D33F3"/>
    <w:rsid w:val="009D3625"/>
    <w:rsid w:val="009D3891"/>
    <w:rsid w:val="009D3A72"/>
    <w:rsid w:val="009D3AD6"/>
    <w:rsid w:val="009D3E49"/>
    <w:rsid w:val="009D4365"/>
    <w:rsid w:val="009D445C"/>
    <w:rsid w:val="009D464F"/>
    <w:rsid w:val="009D466A"/>
    <w:rsid w:val="009D469F"/>
    <w:rsid w:val="009D47EB"/>
    <w:rsid w:val="009D4833"/>
    <w:rsid w:val="009D4BA2"/>
    <w:rsid w:val="009D4E3B"/>
    <w:rsid w:val="009D4F7C"/>
    <w:rsid w:val="009D50E3"/>
    <w:rsid w:val="009D51AE"/>
    <w:rsid w:val="009D541B"/>
    <w:rsid w:val="009D57A2"/>
    <w:rsid w:val="009D58F5"/>
    <w:rsid w:val="009D5D0C"/>
    <w:rsid w:val="009D6197"/>
    <w:rsid w:val="009D6242"/>
    <w:rsid w:val="009D6336"/>
    <w:rsid w:val="009D64DE"/>
    <w:rsid w:val="009D650B"/>
    <w:rsid w:val="009D65B3"/>
    <w:rsid w:val="009D6B53"/>
    <w:rsid w:val="009D6B5B"/>
    <w:rsid w:val="009D7738"/>
    <w:rsid w:val="009D78DF"/>
    <w:rsid w:val="009D7B04"/>
    <w:rsid w:val="009D7B9A"/>
    <w:rsid w:val="009D7C28"/>
    <w:rsid w:val="009E0A6A"/>
    <w:rsid w:val="009E0AE1"/>
    <w:rsid w:val="009E0BC8"/>
    <w:rsid w:val="009E1150"/>
    <w:rsid w:val="009E1C01"/>
    <w:rsid w:val="009E1CD3"/>
    <w:rsid w:val="009E1D78"/>
    <w:rsid w:val="009E1EFE"/>
    <w:rsid w:val="009E238C"/>
    <w:rsid w:val="009E2A85"/>
    <w:rsid w:val="009E2A9A"/>
    <w:rsid w:val="009E2CE4"/>
    <w:rsid w:val="009E337F"/>
    <w:rsid w:val="009E33C6"/>
    <w:rsid w:val="009E34CA"/>
    <w:rsid w:val="009E3523"/>
    <w:rsid w:val="009E3A26"/>
    <w:rsid w:val="009E3C07"/>
    <w:rsid w:val="009E3DD4"/>
    <w:rsid w:val="009E4011"/>
    <w:rsid w:val="009E4469"/>
    <w:rsid w:val="009E44DB"/>
    <w:rsid w:val="009E47DA"/>
    <w:rsid w:val="009E489F"/>
    <w:rsid w:val="009E4A46"/>
    <w:rsid w:val="009E4C0A"/>
    <w:rsid w:val="009E4CFA"/>
    <w:rsid w:val="009E4FF4"/>
    <w:rsid w:val="009E538B"/>
    <w:rsid w:val="009E563C"/>
    <w:rsid w:val="009E5A41"/>
    <w:rsid w:val="009E5C6F"/>
    <w:rsid w:val="009E5C8B"/>
    <w:rsid w:val="009E5EB5"/>
    <w:rsid w:val="009E654D"/>
    <w:rsid w:val="009E66EB"/>
    <w:rsid w:val="009E68D3"/>
    <w:rsid w:val="009E69E4"/>
    <w:rsid w:val="009E6A6F"/>
    <w:rsid w:val="009E6B36"/>
    <w:rsid w:val="009E6DD8"/>
    <w:rsid w:val="009E71FA"/>
    <w:rsid w:val="009E7A89"/>
    <w:rsid w:val="009E7D55"/>
    <w:rsid w:val="009E7D7D"/>
    <w:rsid w:val="009E7E25"/>
    <w:rsid w:val="009F0075"/>
    <w:rsid w:val="009F0119"/>
    <w:rsid w:val="009F0135"/>
    <w:rsid w:val="009F031C"/>
    <w:rsid w:val="009F034D"/>
    <w:rsid w:val="009F044E"/>
    <w:rsid w:val="009F0459"/>
    <w:rsid w:val="009F0465"/>
    <w:rsid w:val="009F05D7"/>
    <w:rsid w:val="009F0870"/>
    <w:rsid w:val="009F0A0F"/>
    <w:rsid w:val="009F0AC5"/>
    <w:rsid w:val="009F0FC9"/>
    <w:rsid w:val="009F0FD8"/>
    <w:rsid w:val="009F10EE"/>
    <w:rsid w:val="009F1428"/>
    <w:rsid w:val="009F1B22"/>
    <w:rsid w:val="009F21A3"/>
    <w:rsid w:val="009F242C"/>
    <w:rsid w:val="009F24CE"/>
    <w:rsid w:val="009F2619"/>
    <w:rsid w:val="009F2674"/>
    <w:rsid w:val="009F2864"/>
    <w:rsid w:val="009F2B13"/>
    <w:rsid w:val="009F2BD3"/>
    <w:rsid w:val="009F2C7C"/>
    <w:rsid w:val="009F2D23"/>
    <w:rsid w:val="009F2F3D"/>
    <w:rsid w:val="009F36AC"/>
    <w:rsid w:val="009F3875"/>
    <w:rsid w:val="009F407C"/>
    <w:rsid w:val="009F4222"/>
    <w:rsid w:val="009F453E"/>
    <w:rsid w:val="009F4750"/>
    <w:rsid w:val="009F4A92"/>
    <w:rsid w:val="009F4B93"/>
    <w:rsid w:val="009F4C1C"/>
    <w:rsid w:val="009F4D45"/>
    <w:rsid w:val="009F4ECF"/>
    <w:rsid w:val="009F5828"/>
    <w:rsid w:val="009F5A0C"/>
    <w:rsid w:val="009F5B68"/>
    <w:rsid w:val="009F5B6B"/>
    <w:rsid w:val="009F5DB0"/>
    <w:rsid w:val="009F6262"/>
    <w:rsid w:val="009F632D"/>
    <w:rsid w:val="009F666A"/>
    <w:rsid w:val="009F6F88"/>
    <w:rsid w:val="009F6FDC"/>
    <w:rsid w:val="009F729F"/>
    <w:rsid w:val="009F7550"/>
    <w:rsid w:val="009F76F3"/>
    <w:rsid w:val="009F7701"/>
    <w:rsid w:val="009F779A"/>
    <w:rsid w:val="009F7A72"/>
    <w:rsid w:val="009F7E54"/>
    <w:rsid w:val="009F7EEC"/>
    <w:rsid w:val="00A00015"/>
    <w:rsid w:val="00A00383"/>
    <w:rsid w:val="00A008DD"/>
    <w:rsid w:val="00A00B75"/>
    <w:rsid w:val="00A00E4F"/>
    <w:rsid w:val="00A00EE0"/>
    <w:rsid w:val="00A0126B"/>
    <w:rsid w:val="00A014F2"/>
    <w:rsid w:val="00A01BEE"/>
    <w:rsid w:val="00A01C8B"/>
    <w:rsid w:val="00A01D9D"/>
    <w:rsid w:val="00A02186"/>
    <w:rsid w:val="00A0234D"/>
    <w:rsid w:val="00A023BF"/>
    <w:rsid w:val="00A024B6"/>
    <w:rsid w:val="00A02789"/>
    <w:rsid w:val="00A02BC5"/>
    <w:rsid w:val="00A02E38"/>
    <w:rsid w:val="00A02EA4"/>
    <w:rsid w:val="00A02EDF"/>
    <w:rsid w:val="00A03135"/>
    <w:rsid w:val="00A0315A"/>
    <w:rsid w:val="00A031CC"/>
    <w:rsid w:val="00A0352E"/>
    <w:rsid w:val="00A0355E"/>
    <w:rsid w:val="00A035FE"/>
    <w:rsid w:val="00A0364B"/>
    <w:rsid w:val="00A036B0"/>
    <w:rsid w:val="00A03B28"/>
    <w:rsid w:val="00A03C48"/>
    <w:rsid w:val="00A03DB8"/>
    <w:rsid w:val="00A03E20"/>
    <w:rsid w:val="00A03EE3"/>
    <w:rsid w:val="00A04046"/>
    <w:rsid w:val="00A04128"/>
    <w:rsid w:val="00A04372"/>
    <w:rsid w:val="00A04993"/>
    <w:rsid w:val="00A04B6E"/>
    <w:rsid w:val="00A04BEB"/>
    <w:rsid w:val="00A04C76"/>
    <w:rsid w:val="00A04DDB"/>
    <w:rsid w:val="00A05076"/>
    <w:rsid w:val="00A05113"/>
    <w:rsid w:val="00A05146"/>
    <w:rsid w:val="00A055ED"/>
    <w:rsid w:val="00A059A6"/>
    <w:rsid w:val="00A05A72"/>
    <w:rsid w:val="00A05EB4"/>
    <w:rsid w:val="00A061DC"/>
    <w:rsid w:val="00A063FE"/>
    <w:rsid w:val="00A064F0"/>
    <w:rsid w:val="00A066CB"/>
    <w:rsid w:val="00A066D1"/>
    <w:rsid w:val="00A0674B"/>
    <w:rsid w:val="00A06965"/>
    <w:rsid w:val="00A06A5F"/>
    <w:rsid w:val="00A06A61"/>
    <w:rsid w:val="00A06CC5"/>
    <w:rsid w:val="00A06D14"/>
    <w:rsid w:val="00A06F28"/>
    <w:rsid w:val="00A076B1"/>
    <w:rsid w:val="00A076FE"/>
    <w:rsid w:val="00A07906"/>
    <w:rsid w:val="00A07CB4"/>
    <w:rsid w:val="00A07FEB"/>
    <w:rsid w:val="00A103DF"/>
    <w:rsid w:val="00A10877"/>
    <w:rsid w:val="00A10A7E"/>
    <w:rsid w:val="00A10D3F"/>
    <w:rsid w:val="00A10E2E"/>
    <w:rsid w:val="00A10F22"/>
    <w:rsid w:val="00A10FDD"/>
    <w:rsid w:val="00A11351"/>
    <w:rsid w:val="00A11A3B"/>
    <w:rsid w:val="00A124D8"/>
    <w:rsid w:val="00A128E9"/>
    <w:rsid w:val="00A1299F"/>
    <w:rsid w:val="00A129FC"/>
    <w:rsid w:val="00A12F7A"/>
    <w:rsid w:val="00A13397"/>
    <w:rsid w:val="00A134CA"/>
    <w:rsid w:val="00A134FE"/>
    <w:rsid w:val="00A13619"/>
    <w:rsid w:val="00A137D1"/>
    <w:rsid w:val="00A137F9"/>
    <w:rsid w:val="00A1392F"/>
    <w:rsid w:val="00A13CDB"/>
    <w:rsid w:val="00A13FA6"/>
    <w:rsid w:val="00A140E5"/>
    <w:rsid w:val="00A14136"/>
    <w:rsid w:val="00A14515"/>
    <w:rsid w:val="00A145B6"/>
    <w:rsid w:val="00A14A38"/>
    <w:rsid w:val="00A1554E"/>
    <w:rsid w:val="00A15743"/>
    <w:rsid w:val="00A157F1"/>
    <w:rsid w:val="00A15842"/>
    <w:rsid w:val="00A15D43"/>
    <w:rsid w:val="00A15FA2"/>
    <w:rsid w:val="00A16321"/>
    <w:rsid w:val="00A16333"/>
    <w:rsid w:val="00A166E9"/>
    <w:rsid w:val="00A16A8B"/>
    <w:rsid w:val="00A170ED"/>
    <w:rsid w:val="00A174BC"/>
    <w:rsid w:val="00A1773A"/>
    <w:rsid w:val="00A17801"/>
    <w:rsid w:val="00A17A6F"/>
    <w:rsid w:val="00A17F8A"/>
    <w:rsid w:val="00A17FB5"/>
    <w:rsid w:val="00A203EB"/>
    <w:rsid w:val="00A206DF"/>
    <w:rsid w:val="00A208F9"/>
    <w:rsid w:val="00A20B24"/>
    <w:rsid w:val="00A20B54"/>
    <w:rsid w:val="00A20B8D"/>
    <w:rsid w:val="00A210CB"/>
    <w:rsid w:val="00A2123C"/>
    <w:rsid w:val="00A212DD"/>
    <w:rsid w:val="00A21528"/>
    <w:rsid w:val="00A21685"/>
    <w:rsid w:val="00A22017"/>
    <w:rsid w:val="00A221AC"/>
    <w:rsid w:val="00A221EC"/>
    <w:rsid w:val="00A2271E"/>
    <w:rsid w:val="00A22A00"/>
    <w:rsid w:val="00A22B65"/>
    <w:rsid w:val="00A22DB5"/>
    <w:rsid w:val="00A22FDE"/>
    <w:rsid w:val="00A231E8"/>
    <w:rsid w:val="00A232C1"/>
    <w:rsid w:val="00A23457"/>
    <w:rsid w:val="00A237B9"/>
    <w:rsid w:val="00A237DE"/>
    <w:rsid w:val="00A23884"/>
    <w:rsid w:val="00A23AAD"/>
    <w:rsid w:val="00A23AFC"/>
    <w:rsid w:val="00A240A5"/>
    <w:rsid w:val="00A240FC"/>
    <w:rsid w:val="00A24822"/>
    <w:rsid w:val="00A24961"/>
    <w:rsid w:val="00A24BAE"/>
    <w:rsid w:val="00A24DB3"/>
    <w:rsid w:val="00A24F04"/>
    <w:rsid w:val="00A25250"/>
    <w:rsid w:val="00A25309"/>
    <w:rsid w:val="00A25368"/>
    <w:rsid w:val="00A25370"/>
    <w:rsid w:val="00A253F1"/>
    <w:rsid w:val="00A2578D"/>
    <w:rsid w:val="00A25C40"/>
    <w:rsid w:val="00A25C46"/>
    <w:rsid w:val="00A25E87"/>
    <w:rsid w:val="00A2602A"/>
    <w:rsid w:val="00A2614D"/>
    <w:rsid w:val="00A26392"/>
    <w:rsid w:val="00A26746"/>
    <w:rsid w:val="00A2678A"/>
    <w:rsid w:val="00A26B10"/>
    <w:rsid w:val="00A26C4E"/>
    <w:rsid w:val="00A26E68"/>
    <w:rsid w:val="00A26FC6"/>
    <w:rsid w:val="00A2719D"/>
    <w:rsid w:val="00A2736D"/>
    <w:rsid w:val="00A276C8"/>
    <w:rsid w:val="00A276FB"/>
    <w:rsid w:val="00A278AA"/>
    <w:rsid w:val="00A27B59"/>
    <w:rsid w:val="00A27BFA"/>
    <w:rsid w:val="00A27CBD"/>
    <w:rsid w:val="00A307D4"/>
    <w:rsid w:val="00A30C8B"/>
    <w:rsid w:val="00A30C8D"/>
    <w:rsid w:val="00A31051"/>
    <w:rsid w:val="00A31276"/>
    <w:rsid w:val="00A313CF"/>
    <w:rsid w:val="00A31455"/>
    <w:rsid w:val="00A31843"/>
    <w:rsid w:val="00A31849"/>
    <w:rsid w:val="00A31911"/>
    <w:rsid w:val="00A319B6"/>
    <w:rsid w:val="00A31C89"/>
    <w:rsid w:val="00A322C6"/>
    <w:rsid w:val="00A32489"/>
    <w:rsid w:val="00A324DE"/>
    <w:rsid w:val="00A3266A"/>
    <w:rsid w:val="00A326C9"/>
    <w:rsid w:val="00A3286A"/>
    <w:rsid w:val="00A32F88"/>
    <w:rsid w:val="00A3305D"/>
    <w:rsid w:val="00A3335A"/>
    <w:rsid w:val="00A33644"/>
    <w:rsid w:val="00A338B7"/>
    <w:rsid w:val="00A342A8"/>
    <w:rsid w:val="00A342DA"/>
    <w:rsid w:val="00A3452C"/>
    <w:rsid w:val="00A345E2"/>
    <w:rsid w:val="00A34B73"/>
    <w:rsid w:val="00A34FC6"/>
    <w:rsid w:val="00A35340"/>
    <w:rsid w:val="00A35577"/>
    <w:rsid w:val="00A355E8"/>
    <w:rsid w:val="00A356E5"/>
    <w:rsid w:val="00A35788"/>
    <w:rsid w:val="00A35878"/>
    <w:rsid w:val="00A35AFB"/>
    <w:rsid w:val="00A35B10"/>
    <w:rsid w:val="00A35BC0"/>
    <w:rsid w:val="00A35C7C"/>
    <w:rsid w:val="00A35E9D"/>
    <w:rsid w:val="00A36120"/>
    <w:rsid w:val="00A361E6"/>
    <w:rsid w:val="00A36417"/>
    <w:rsid w:val="00A36470"/>
    <w:rsid w:val="00A36861"/>
    <w:rsid w:val="00A36AA3"/>
    <w:rsid w:val="00A36C28"/>
    <w:rsid w:val="00A37314"/>
    <w:rsid w:val="00A373FE"/>
    <w:rsid w:val="00A37436"/>
    <w:rsid w:val="00A37A17"/>
    <w:rsid w:val="00A37C2A"/>
    <w:rsid w:val="00A37F48"/>
    <w:rsid w:val="00A37F85"/>
    <w:rsid w:val="00A4006D"/>
    <w:rsid w:val="00A40227"/>
    <w:rsid w:val="00A40270"/>
    <w:rsid w:val="00A4029E"/>
    <w:rsid w:val="00A4080C"/>
    <w:rsid w:val="00A4093E"/>
    <w:rsid w:val="00A40A64"/>
    <w:rsid w:val="00A40E3C"/>
    <w:rsid w:val="00A4116C"/>
    <w:rsid w:val="00A411D2"/>
    <w:rsid w:val="00A412AF"/>
    <w:rsid w:val="00A41400"/>
    <w:rsid w:val="00A416D6"/>
    <w:rsid w:val="00A417AD"/>
    <w:rsid w:val="00A41A0F"/>
    <w:rsid w:val="00A41AE7"/>
    <w:rsid w:val="00A41B18"/>
    <w:rsid w:val="00A41CA4"/>
    <w:rsid w:val="00A42200"/>
    <w:rsid w:val="00A425A2"/>
    <w:rsid w:val="00A42715"/>
    <w:rsid w:val="00A4286B"/>
    <w:rsid w:val="00A42A54"/>
    <w:rsid w:val="00A42B57"/>
    <w:rsid w:val="00A42C1F"/>
    <w:rsid w:val="00A43B0B"/>
    <w:rsid w:val="00A43EA0"/>
    <w:rsid w:val="00A442C8"/>
    <w:rsid w:val="00A4438E"/>
    <w:rsid w:val="00A44572"/>
    <w:rsid w:val="00A44C13"/>
    <w:rsid w:val="00A44D20"/>
    <w:rsid w:val="00A44D8A"/>
    <w:rsid w:val="00A44F57"/>
    <w:rsid w:val="00A450B7"/>
    <w:rsid w:val="00A454C4"/>
    <w:rsid w:val="00A45824"/>
    <w:rsid w:val="00A459E9"/>
    <w:rsid w:val="00A45D90"/>
    <w:rsid w:val="00A45FC1"/>
    <w:rsid w:val="00A46067"/>
    <w:rsid w:val="00A46638"/>
    <w:rsid w:val="00A467D4"/>
    <w:rsid w:val="00A4691E"/>
    <w:rsid w:val="00A47330"/>
    <w:rsid w:val="00A47553"/>
    <w:rsid w:val="00A4780A"/>
    <w:rsid w:val="00A47994"/>
    <w:rsid w:val="00A47A8D"/>
    <w:rsid w:val="00A47E28"/>
    <w:rsid w:val="00A47FC5"/>
    <w:rsid w:val="00A502AF"/>
    <w:rsid w:val="00A504D3"/>
    <w:rsid w:val="00A5095F"/>
    <w:rsid w:val="00A50A6C"/>
    <w:rsid w:val="00A50BCD"/>
    <w:rsid w:val="00A50DD6"/>
    <w:rsid w:val="00A5145A"/>
    <w:rsid w:val="00A5186B"/>
    <w:rsid w:val="00A51938"/>
    <w:rsid w:val="00A519CB"/>
    <w:rsid w:val="00A51AE7"/>
    <w:rsid w:val="00A51B7A"/>
    <w:rsid w:val="00A51B93"/>
    <w:rsid w:val="00A51F93"/>
    <w:rsid w:val="00A52481"/>
    <w:rsid w:val="00A526E0"/>
    <w:rsid w:val="00A5277D"/>
    <w:rsid w:val="00A528A5"/>
    <w:rsid w:val="00A52984"/>
    <w:rsid w:val="00A52C0E"/>
    <w:rsid w:val="00A52E23"/>
    <w:rsid w:val="00A52F5C"/>
    <w:rsid w:val="00A533E3"/>
    <w:rsid w:val="00A5356A"/>
    <w:rsid w:val="00A5390C"/>
    <w:rsid w:val="00A53C8F"/>
    <w:rsid w:val="00A53EAD"/>
    <w:rsid w:val="00A53F37"/>
    <w:rsid w:val="00A53FB1"/>
    <w:rsid w:val="00A542E8"/>
    <w:rsid w:val="00A543C2"/>
    <w:rsid w:val="00A54522"/>
    <w:rsid w:val="00A545DA"/>
    <w:rsid w:val="00A5474B"/>
    <w:rsid w:val="00A54BB8"/>
    <w:rsid w:val="00A54BF6"/>
    <w:rsid w:val="00A54E04"/>
    <w:rsid w:val="00A55381"/>
    <w:rsid w:val="00A5542F"/>
    <w:rsid w:val="00A554C5"/>
    <w:rsid w:val="00A5579C"/>
    <w:rsid w:val="00A55F88"/>
    <w:rsid w:val="00A5636B"/>
    <w:rsid w:val="00A564A8"/>
    <w:rsid w:val="00A570DC"/>
    <w:rsid w:val="00A57547"/>
    <w:rsid w:val="00A57BA5"/>
    <w:rsid w:val="00A57F0C"/>
    <w:rsid w:val="00A60010"/>
    <w:rsid w:val="00A6019F"/>
    <w:rsid w:val="00A60676"/>
    <w:rsid w:val="00A6068B"/>
    <w:rsid w:val="00A607EA"/>
    <w:rsid w:val="00A61347"/>
    <w:rsid w:val="00A61828"/>
    <w:rsid w:val="00A6185A"/>
    <w:rsid w:val="00A619E9"/>
    <w:rsid w:val="00A61A12"/>
    <w:rsid w:val="00A61B5A"/>
    <w:rsid w:val="00A61BFD"/>
    <w:rsid w:val="00A61CB7"/>
    <w:rsid w:val="00A61CFE"/>
    <w:rsid w:val="00A61D67"/>
    <w:rsid w:val="00A61D6B"/>
    <w:rsid w:val="00A62003"/>
    <w:rsid w:val="00A620A0"/>
    <w:rsid w:val="00A621DC"/>
    <w:rsid w:val="00A623DD"/>
    <w:rsid w:val="00A62611"/>
    <w:rsid w:val="00A628E0"/>
    <w:rsid w:val="00A62A3C"/>
    <w:rsid w:val="00A62AD7"/>
    <w:rsid w:val="00A62AFE"/>
    <w:rsid w:val="00A62EFB"/>
    <w:rsid w:val="00A6305A"/>
    <w:rsid w:val="00A63202"/>
    <w:rsid w:val="00A633C5"/>
    <w:rsid w:val="00A639E0"/>
    <w:rsid w:val="00A63B60"/>
    <w:rsid w:val="00A63D30"/>
    <w:rsid w:val="00A63E14"/>
    <w:rsid w:val="00A64111"/>
    <w:rsid w:val="00A643CC"/>
    <w:rsid w:val="00A646C7"/>
    <w:rsid w:val="00A64716"/>
    <w:rsid w:val="00A64AF8"/>
    <w:rsid w:val="00A64DA9"/>
    <w:rsid w:val="00A65142"/>
    <w:rsid w:val="00A65151"/>
    <w:rsid w:val="00A651C0"/>
    <w:rsid w:val="00A652E2"/>
    <w:rsid w:val="00A65453"/>
    <w:rsid w:val="00A657D0"/>
    <w:rsid w:val="00A65920"/>
    <w:rsid w:val="00A65ED3"/>
    <w:rsid w:val="00A65F19"/>
    <w:rsid w:val="00A660CD"/>
    <w:rsid w:val="00A66647"/>
    <w:rsid w:val="00A66956"/>
    <w:rsid w:val="00A66A81"/>
    <w:rsid w:val="00A66B11"/>
    <w:rsid w:val="00A67084"/>
    <w:rsid w:val="00A6737B"/>
    <w:rsid w:val="00A6771F"/>
    <w:rsid w:val="00A677D5"/>
    <w:rsid w:val="00A67AE7"/>
    <w:rsid w:val="00A67F44"/>
    <w:rsid w:val="00A702A6"/>
    <w:rsid w:val="00A7096E"/>
    <w:rsid w:val="00A709E1"/>
    <w:rsid w:val="00A70B54"/>
    <w:rsid w:val="00A70F32"/>
    <w:rsid w:val="00A70F38"/>
    <w:rsid w:val="00A711EE"/>
    <w:rsid w:val="00A714FF"/>
    <w:rsid w:val="00A7152F"/>
    <w:rsid w:val="00A7153B"/>
    <w:rsid w:val="00A71809"/>
    <w:rsid w:val="00A71811"/>
    <w:rsid w:val="00A71B3D"/>
    <w:rsid w:val="00A71BE4"/>
    <w:rsid w:val="00A72415"/>
    <w:rsid w:val="00A7250D"/>
    <w:rsid w:val="00A726AD"/>
    <w:rsid w:val="00A7280F"/>
    <w:rsid w:val="00A738B2"/>
    <w:rsid w:val="00A738BD"/>
    <w:rsid w:val="00A73B64"/>
    <w:rsid w:val="00A73CE2"/>
    <w:rsid w:val="00A73CE6"/>
    <w:rsid w:val="00A73CEB"/>
    <w:rsid w:val="00A7417B"/>
    <w:rsid w:val="00A7429A"/>
    <w:rsid w:val="00A748C6"/>
    <w:rsid w:val="00A74CF8"/>
    <w:rsid w:val="00A74EE3"/>
    <w:rsid w:val="00A74F3F"/>
    <w:rsid w:val="00A74FAB"/>
    <w:rsid w:val="00A75667"/>
    <w:rsid w:val="00A75F7D"/>
    <w:rsid w:val="00A7623B"/>
    <w:rsid w:val="00A76408"/>
    <w:rsid w:val="00A76455"/>
    <w:rsid w:val="00A76D90"/>
    <w:rsid w:val="00A76DE5"/>
    <w:rsid w:val="00A76F3A"/>
    <w:rsid w:val="00A771B2"/>
    <w:rsid w:val="00A7767D"/>
    <w:rsid w:val="00A776E2"/>
    <w:rsid w:val="00A77732"/>
    <w:rsid w:val="00A7778F"/>
    <w:rsid w:val="00A7786D"/>
    <w:rsid w:val="00A77920"/>
    <w:rsid w:val="00A77A13"/>
    <w:rsid w:val="00A77B4B"/>
    <w:rsid w:val="00A77C64"/>
    <w:rsid w:val="00A77EF9"/>
    <w:rsid w:val="00A803F0"/>
    <w:rsid w:val="00A8043C"/>
    <w:rsid w:val="00A8084A"/>
    <w:rsid w:val="00A8086C"/>
    <w:rsid w:val="00A80C44"/>
    <w:rsid w:val="00A80C8C"/>
    <w:rsid w:val="00A80CF3"/>
    <w:rsid w:val="00A80FC0"/>
    <w:rsid w:val="00A811D5"/>
    <w:rsid w:val="00A8130D"/>
    <w:rsid w:val="00A81539"/>
    <w:rsid w:val="00A81A17"/>
    <w:rsid w:val="00A81BBA"/>
    <w:rsid w:val="00A81BF7"/>
    <w:rsid w:val="00A81C99"/>
    <w:rsid w:val="00A81F13"/>
    <w:rsid w:val="00A8208D"/>
    <w:rsid w:val="00A82370"/>
    <w:rsid w:val="00A82426"/>
    <w:rsid w:val="00A8267C"/>
    <w:rsid w:val="00A827C5"/>
    <w:rsid w:val="00A82C07"/>
    <w:rsid w:val="00A82E54"/>
    <w:rsid w:val="00A82FA3"/>
    <w:rsid w:val="00A83098"/>
    <w:rsid w:val="00A83342"/>
    <w:rsid w:val="00A833A1"/>
    <w:rsid w:val="00A833AC"/>
    <w:rsid w:val="00A8345B"/>
    <w:rsid w:val="00A83902"/>
    <w:rsid w:val="00A83A14"/>
    <w:rsid w:val="00A83AFA"/>
    <w:rsid w:val="00A83C57"/>
    <w:rsid w:val="00A83C90"/>
    <w:rsid w:val="00A83D44"/>
    <w:rsid w:val="00A84604"/>
    <w:rsid w:val="00A84732"/>
    <w:rsid w:val="00A84893"/>
    <w:rsid w:val="00A848BF"/>
    <w:rsid w:val="00A84963"/>
    <w:rsid w:val="00A84C69"/>
    <w:rsid w:val="00A84D4E"/>
    <w:rsid w:val="00A855EB"/>
    <w:rsid w:val="00A8589B"/>
    <w:rsid w:val="00A85971"/>
    <w:rsid w:val="00A8598A"/>
    <w:rsid w:val="00A85C11"/>
    <w:rsid w:val="00A860F2"/>
    <w:rsid w:val="00A8665D"/>
    <w:rsid w:val="00A86834"/>
    <w:rsid w:val="00A86A48"/>
    <w:rsid w:val="00A86C60"/>
    <w:rsid w:val="00A86EA2"/>
    <w:rsid w:val="00A87098"/>
    <w:rsid w:val="00A8732A"/>
    <w:rsid w:val="00A87507"/>
    <w:rsid w:val="00A875CD"/>
    <w:rsid w:val="00A8772C"/>
    <w:rsid w:val="00A8790C"/>
    <w:rsid w:val="00A87C6A"/>
    <w:rsid w:val="00A87DA4"/>
    <w:rsid w:val="00A87E1B"/>
    <w:rsid w:val="00A87EF7"/>
    <w:rsid w:val="00A87F02"/>
    <w:rsid w:val="00A87F4A"/>
    <w:rsid w:val="00A87FA2"/>
    <w:rsid w:val="00A904DA"/>
    <w:rsid w:val="00A909AA"/>
    <w:rsid w:val="00A911B9"/>
    <w:rsid w:val="00A9184E"/>
    <w:rsid w:val="00A91F84"/>
    <w:rsid w:val="00A92005"/>
    <w:rsid w:val="00A92147"/>
    <w:rsid w:val="00A922B3"/>
    <w:rsid w:val="00A92622"/>
    <w:rsid w:val="00A92D0D"/>
    <w:rsid w:val="00A92E42"/>
    <w:rsid w:val="00A93018"/>
    <w:rsid w:val="00A9309A"/>
    <w:rsid w:val="00A9347C"/>
    <w:rsid w:val="00A935B3"/>
    <w:rsid w:val="00A93825"/>
    <w:rsid w:val="00A93905"/>
    <w:rsid w:val="00A93926"/>
    <w:rsid w:val="00A93C26"/>
    <w:rsid w:val="00A93D09"/>
    <w:rsid w:val="00A93D4B"/>
    <w:rsid w:val="00A94094"/>
    <w:rsid w:val="00A94119"/>
    <w:rsid w:val="00A94513"/>
    <w:rsid w:val="00A94636"/>
    <w:rsid w:val="00A94A3B"/>
    <w:rsid w:val="00A94CFB"/>
    <w:rsid w:val="00A94DB0"/>
    <w:rsid w:val="00A950DD"/>
    <w:rsid w:val="00A95223"/>
    <w:rsid w:val="00A955FD"/>
    <w:rsid w:val="00A95647"/>
    <w:rsid w:val="00A958F2"/>
    <w:rsid w:val="00A95908"/>
    <w:rsid w:val="00A95DAF"/>
    <w:rsid w:val="00A95DF6"/>
    <w:rsid w:val="00A95EFB"/>
    <w:rsid w:val="00A960EB"/>
    <w:rsid w:val="00A960F1"/>
    <w:rsid w:val="00A96146"/>
    <w:rsid w:val="00A96181"/>
    <w:rsid w:val="00A962F2"/>
    <w:rsid w:val="00A96397"/>
    <w:rsid w:val="00A963AD"/>
    <w:rsid w:val="00A965F3"/>
    <w:rsid w:val="00A965F8"/>
    <w:rsid w:val="00A96EE8"/>
    <w:rsid w:val="00A96F20"/>
    <w:rsid w:val="00A97209"/>
    <w:rsid w:val="00A978FE"/>
    <w:rsid w:val="00A97C56"/>
    <w:rsid w:val="00A97C7E"/>
    <w:rsid w:val="00AA0032"/>
    <w:rsid w:val="00AA00F8"/>
    <w:rsid w:val="00AA0289"/>
    <w:rsid w:val="00AA039E"/>
    <w:rsid w:val="00AA06B5"/>
    <w:rsid w:val="00AA09A0"/>
    <w:rsid w:val="00AA0A37"/>
    <w:rsid w:val="00AA0A5B"/>
    <w:rsid w:val="00AA10B4"/>
    <w:rsid w:val="00AA110E"/>
    <w:rsid w:val="00AA1243"/>
    <w:rsid w:val="00AA16D3"/>
    <w:rsid w:val="00AA17B0"/>
    <w:rsid w:val="00AA1D3D"/>
    <w:rsid w:val="00AA1F89"/>
    <w:rsid w:val="00AA1FA4"/>
    <w:rsid w:val="00AA20DC"/>
    <w:rsid w:val="00AA2120"/>
    <w:rsid w:val="00AA2266"/>
    <w:rsid w:val="00AA2394"/>
    <w:rsid w:val="00AA25AC"/>
    <w:rsid w:val="00AA25F6"/>
    <w:rsid w:val="00AA26A5"/>
    <w:rsid w:val="00AA29A6"/>
    <w:rsid w:val="00AA29BB"/>
    <w:rsid w:val="00AA2D41"/>
    <w:rsid w:val="00AA319E"/>
    <w:rsid w:val="00AA3463"/>
    <w:rsid w:val="00AA3794"/>
    <w:rsid w:val="00AA3804"/>
    <w:rsid w:val="00AA3987"/>
    <w:rsid w:val="00AA3AFD"/>
    <w:rsid w:val="00AA3CD5"/>
    <w:rsid w:val="00AA3E55"/>
    <w:rsid w:val="00AA4178"/>
    <w:rsid w:val="00AA45B5"/>
    <w:rsid w:val="00AA4BAF"/>
    <w:rsid w:val="00AA4D34"/>
    <w:rsid w:val="00AA5001"/>
    <w:rsid w:val="00AA502A"/>
    <w:rsid w:val="00AA5093"/>
    <w:rsid w:val="00AA549F"/>
    <w:rsid w:val="00AA556D"/>
    <w:rsid w:val="00AA563E"/>
    <w:rsid w:val="00AA5651"/>
    <w:rsid w:val="00AA5858"/>
    <w:rsid w:val="00AA6062"/>
    <w:rsid w:val="00AA60D6"/>
    <w:rsid w:val="00AA6186"/>
    <w:rsid w:val="00AA64D9"/>
    <w:rsid w:val="00AA675C"/>
    <w:rsid w:val="00AA6B41"/>
    <w:rsid w:val="00AA6C24"/>
    <w:rsid w:val="00AA6D3E"/>
    <w:rsid w:val="00AA6F6B"/>
    <w:rsid w:val="00AA70FE"/>
    <w:rsid w:val="00AA73BE"/>
    <w:rsid w:val="00AA75EB"/>
    <w:rsid w:val="00AA7A13"/>
    <w:rsid w:val="00AA7FB9"/>
    <w:rsid w:val="00AB00DB"/>
    <w:rsid w:val="00AB0766"/>
    <w:rsid w:val="00AB07E7"/>
    <w:rsid w:val="00AB0CF9"/>
    <w:rsid w:val="00AB0DC8"/>
    <w:rsid w:val="00AB0F29"/>
    <w:rsid w:val="00AB0FDA"/>
    <w:rsid w:val="00AB11BA"/>
    <w:rsid w:val="00AB1282"/>
    <w:rsid w:val="00AB1661"/>
    <w:rsid w:val="00AB1719"/>
    <w:rsid w:val="00AB181B"/>
    <w:rsid w:val="00AB1A06"/>
    <w:rsid w:val="00AB1B08"/>
    <w:rsid w:val="00AB1CCD"/>
    <w:rsid w:val="00AB1F41"/>
    <w:rsid w:val="00AB214C"/>
    <w:rsid w:val="00AB21BD"/>
    <w:rsid w:val="00AB2308"/>
    <w:rsid w:val="00AB257D"/>
    <w:rsid w:val="00AB2BAB"/>
    <w:rsid w:val="00AB2D57"/>
    <w:rsid w:val="00AB30C0"/>
    <w:rsid w:val="00AB3215"/>
    <w:rsid w:val="00AB3261"/>
    <w:rsid w:val="00AB3526"/>
    <w:rsid w:val="00AB3665"/>
    <w:rsid w:val="00AB3753"/>
    <w:rsid w:val="00AB39BC"/>
    <w:rsid w:val="00AB3A46"/>
    <w:rsid w:val="00AB3ACE"/>
    <w:rsid w:val="00AB3B5E"/>
    <w:rsid w:val="00AB3B6D"/>
    <w:rsid w:val="00AB3C1A"/>
    <w:rsid w:val="00AB3D6F"/>
    <w:rsid w:val="00AB400B"/>
    <w:rsid w:val="00AB40A3"/>
    <w:rsid w:val="00AB49AD"/>
    <w:rsid w:val="00AB49BF"/>
    <w:rsid w:val="00AB4C32"/>
    <w:rsid w:val="00AB4E0B"/>
    <w:rsid w:val="00AB4F4C"/>
    <w:rsid w:val="00AB5126"/>
    <w:rsid w:val="00AB5142"/>
    <w:rsid w:val="00AB54ED"/>
    <w:rsid w:val="00AB56F3"/>
    <w:rsid w:val="00AB577D"/>
    <w:rsid w:val="00AB57D4"/>
    <w:rsid w:val="00AB59CE"/>
    <w:rsid w:val="00AB5EBF"/>
    <w:rsid w:val="00AB642C"/>
    <w:rsid w:val="00AB64DF"/>
    <w:rsid w:val="00AB6649"/>
    <w:rsid w:val="00AB6A98"/>
    <w:rsid w:val="00AB6CE8"/>
    <w:rsid w:val="00AB6F86"/>
    <w:rsid w:val="00AB728D"/>
    <w:rsid w:val="00AB74AE"/>
    <w:rsid w:val="00AB7574"/>
    <w:rsid w:val="00AB7763"/>
    <w:rsid w:val="00AB7B24"/>
    <w:rsid w:val="00AB7F5A"/>
    <w:rsid w:val="00AC0673"/>
    <w:rsid w:val="00AC06DA"/>
    <w:rsid w:val="00AC0814"/>
    <w:rsid w:val="00AC0BC8"/>
    <w:rsid w:val="00AC0C3E"/>
    <w:rsid w:val="00AC159A"/>
    <w:rsid w:val="00AC15E3"/>
    <w:rsid w:val="00AC17E5"/>
    <w:rsid w:val="00AC1B71"/>
    <w:rsid w:val="00AC1C67"/>
    <w:rsid w:val="00AC1C68"/>
    <w:rsid w:val="00AC1E93"/>
    <w:rsid w:val="00AC2018"/>
    <w:rsid w:val="00AC210E"/>
    <w:rsid w:val="00AC218A"/>
    <w:rsid w:val="00AC2339"/>
    <w:rsid w:val="00AC23B4"/>
    <w:rsid w:val="00AC23F3"/>
    <w:rsid w:val="00AC24A1"/>
    <w:rsid w:val="00AC2649"/>
    <w:rsid w:val="00AC2658"/>
    <w:rsid w:val="00AC2697"/>
    <w:rsid w:val="00AC303E"/>
    <w:rsid w:val="00AC310A"/>
    <w:rsid w:val="00AC34CC"/>
    <w:rsid w:val="00AC36B4"/>
    <w:rsid w:val="00AC3762"/>
    <w:rsid w:val="00AC3C7F"/>
    <w:rsid w:val="00AC3CC7"/>
    <w:rsid w:val="00AC3F41"/>
    <w:rsid w:val="00AC3F94"/>
    <w:rsid w:val="00AC407A"/>
    <w:rsid w:val="00AC41CF"/>
    <w:rsid w:val="00AC4265"/>
    <w:rsid w:val="00AC42C6"/>
    <w:rsid w:val="00AC4300"/>
    <w:rsid w:val="00AC444A"/>
    <w:rsid w:val="00AC4710"/>
    <w:rsid w:val="00AC4E1B"/>
    <w:rsid w:val="00AC4F66"/>
    <w:rsid w:val="00AC4FA2"/>
    <w:rsid w:val="00AC51C7"/>
    <w:rsid w:val="00AC51F3"/>
    <w:rsid w:val="00AC52B4"/>
    <w:rsid w:val="00AC5429"/>
    <w:rsid w:val="00AC5574"/>
    <w:rsid w:val="00AC569D"/>
    <w:rsid w:val="00AC56EF"/>
    <w:rsid w:val="00AC580B"/>
    <w:rsid w:val="00AC5854"/>
    <w:rsid w:val="00AC5A01"/>
    <w:rsid w:val="00AC5E08"/>
    <w:rsid w:val="00AC5E09"/>
    <w:rsid w:val="00AC61CB"/>
    <w:rsid w:val="00AC6226"/>
    <w:rsid w:val="00AC6363"/>
    <w:rsid w:val="00AC6546"/>
    <w:rsid w:val="00AC6AC8"/>
    <w:rsid w:val="00AC6B57"/>
    <w:rsid w:val="00AC6BDF"/>
    <w:rsid w:val="00AC6D3C"/>
    <w:rsid w:val="00AC7091"/>
    <w:rsid w:val="00AC7760"/>
    <w:rsid w:val="00AC7ABD"/>
    <w:rsid w:val="00AC7B06"/>
    <w:rsid w:val="00AC7BFF"/>
    <w:rsid w:val="00AC7E2B"/>
    <w:rsid w:val="00AC7E5B"/>
    <w:rsid w:val="00AC7FAF"/>
    <w:rsid w:val="00AD0836"/>
    <w:rsid w:val="00AD09E5"/>
    <w:rsid w:val="00AD0AEA"/>
    <w:rsid w:val="00AD0D58"/>
    <w:rsid w:val="00AD0F44"/>
    <w:rsid w:val="00AD0F66"/>
    <w:rsid w:val="00AD11C7"/>
    <w:rsid w:val="00AD18F4"/>
    <w:rsid w:val="00AD1C0A"/>
    <w:rsid w:val="00AD1DD3"/>
    <w:rsid w:val="00AD1ED0"/>
    <w:rsid w:val="00AD2272"/>
    <w:rsid w:val="00AD2357"/>
    <w:rsid w:val="00AD2485"/>
    <w:rsid w:val="00AD24A8"/>
    <w:rsid w:val="00AD25B0"/>
    <w:rsid w:val="00AD2607"/>
    <w:rsid w:val="00AD2767"/>
    <w:rsid w:val="00AD29E3"/>
    <w:rsid w:val="00AD2C66"/>
    <w:rsid w:val="00AD2CDC"/>
    <w:rsid w:val="00AD3E06"/>
    <w:rsid w:val="00AD4992"/>
    <w:rsid w:val="00AD54F1"/>
    <w:rsid w:val="00AD551C"/>
    <w:rsid w:val="00AD5568"/>
    <w:rsid w:val="00AD5584"/>
    <w:rsid w:val="00AD5C64"/>
    <w:rsid w:val="00AD5E7B"/>
    <w:rsid w:val="00AD5E88"/>
    <w:rsid w:val="00AD60E0"/>
    <w:rsid w:val="00AD6245"/>
    <w:rsid w:val="00AD63AA"/>
    <w:rsid w:val="00AD6510"/>
    <w:rsid w:val="00AD6718"/>
    <w:rsid w:val="00AD762B"/>
    <w:rsid w:val="00AD77A2"/>
    <w:rsid w:val="00AD7826"/>
    <w:rsid w:val="00AD7A42"/>
    <w:rsid w:val="00AD7BBC"/>
    <w:rsid w:val="00AD7EA6"/>
    <w:rsid w:val="00AE01B7"/>
    <w:rsid w:val="00AE02ED"/>
    <w:rsid w:val="00AE0338"/>
    <w:rsid w:val="00AE04B6"/>
    <w:rsid w:val="00AE1031"/>
    <w:rsid w:val="00AE10D1"/>
    <w:rsid w:val="00AE11D2"/>
    <w:rsid w:val="00AE128B"/>
    <w:rsid w:val="00AE1466"/>
    <w:rsid w:val="00AE1498"/>
    <w:rsid w:val="00AE1576"/>
    <w:rsid w:val="00AE1769"/>
    <w:rsid w:val="00AE18C2"/>
    <w:rsid w:val="00AE1B8F"/>
    <w:rsid w:val="00AE2214"/>
    <w:rsid w:val="00AE27F5"/>
    <w:rsid w:val="00AE2808"/>
    <w:rsid w:val="00AE29DA"/>
    <w:rsid w:val="00AE2BE1"/>
    <w:rsid w:val="00AE3554"/>
    <w:rsid w:val="00AE37CA"/>
    <w:rsid w:val="00AE3889"/>
    <w:rsid w:val="00AE3D08"/>
    <w:rsid w:val="00AE41C0"/>
    <w:rsid w:val="00AE435F"/>
    <w:rsid w:val="00AE43E0"/>
    <w:rsid w:val="00AE4870"/>
    <w:rsid w:val="00AE49FD"/>
    <w:rsid w:val="00AE4A0E"/>
    <w:rsid w:val="00AE4B8A"/>
    <w:rsid w:val="00AE4E67"/>
    <w:rsid w:val="00AE5711"/>
    <w:rsid w:val="00AE5748"/>
    <w:rsid w:val="00AE59B5"/>
    <w:rsid w:val="00AE5B95"/>
    <w:rsid w:val="00AE5D08"/>
    <w:rsid w:val="00AE5FF7"/>
    <w:rsid w:val="00AE622A"/>
    <w:rsid w:val="00AE67E0"/>
    <w:rsid w:val="00AE6BB0"/>
    <w:rsid w:val="00AE6C62"/>
    <w:rsid w:val="00AE6DBF"/>
    <w:rsid w:val="00AE7125"/>
    <w:rsid w:val="00AE724A"/>
    <w:rsid w:val="00AE73DA"/>
    <w:rsid w:val="00AE74D7"/>
    <w:rsid w:val="00AE75F8"/>
    <w:rsid w:val="00AE7DA0"/>
    <w:rsid w:val="00AF0199"/>
    <w:rsid w:val="00AF02C0"/>
    <w:rsid w:val="00AF0650"/>
    <w:rsid w:val="00AF0E20"/>
    <w:rsid w:val="00AF125C"/>
    <w:rsid w:val="00AF13A6"/>
    <w:rsid w:val="00AF1421"/>
    <w:rsid w:val="00AF14FA"/>
    <w:rsid w:val="00AF174A"/>
    <w:rsid w:val="00AF1832"/>
    <w:rsid w:val="00AF192F"/>
    <w:rsid w:val="00AF19F8"/>
    <w:rsid w:val="00AF1B07"/>
    <w:rsid w:val="00AF1B6C"/>
    <w:rsid w:val="00AF1CB5"/>
    <w:rsid w:val="00AF203D"/>
    <w:rsid w:val="00AF24E7"/>
    <w:rsid w:val="00AF2561"/>
    <w:rsid w:val="00AF27EE"/>
    <w:rsid w:val="00AF29DB"/>
    <w:rsid w:val="00AF3409"/>
    <w:rsid w:val="00AF3611"/>
    <w:rsid w:val="00AF384D"/>
    <w:rsid w:val="00AF3951"/>
    <w:rsid w:val="00AF3F57"/>
    <w:rsid w:val="00AF40BB"/>
    <w:rsid w:val="00AF4597"/>
    <w:rsid w:val="00AF4885"/>
    <w:rsid w:val="00AF492E"/>
    <w:rsid w:val="00AF4BFA"/>
    <w:rsid w:val="00AF4F26"/>
    <w:rsid w:val="00AF4FFE"/>
    <w:rsid w:val="00AF50E7"/>
    <w:rsid w:val="00AF50F1"/>
    <w:rsid w:val="00AF5363"/>
    <w:rsid w:val="00AF53A7"/>
    <w:rsid w:val="00AF56A8"/>
    <w:rsid w:val="00AF5BDC"/>
    <w:rsid w:val="00AF5DCB"/>
    <w:rsid w:val="00AF6042"/>
    <w:rsid w:val="00AF6905"/>
    <w:rsid w:val="00AF6B05"/>
    <w:rsid w:val="00AF6B35"/>
    <w:rsid w:val="00AF6C12"/>
    <w:rsid w:val="00AF6C66"/>
    <w:rsid w:val="00AF6F87"/>
    <w:rsid w:val="00AF7028"/>
    <w:rsid w:val="00AF7141"/>
    <w:rsid w:val="00AF71B8"/>
    <w:rsid w:val="00AF77B0"/>
    <w:rsid w:val="00AF77E8"/>
    <w:rsid w:val="00AF7983"/>
    <w:rsid w:val="00AF7C51"/>
    <w:rsid w:val="00B00930"/>
    <w:rsid w:val="00B00A4E"/>
    <w:rsid w:val="00B00BB2"/>
    <w:rsid w:val="00B00E72"/>
    <w:rsid w:val="00B0115F"/>
    <w:rsid w:val="00B0142D"/>
    <w:rsid w:val="00B01550"/>
    <w:rsid w:val="00B01750"/>
    <w:rsid w:val="00B0183C"/>
    <w:rsid w:val="00B01A68"/>
    <w:rsid w:val="00B01B94"/>
    <w:rsid w:val="00B022F2"/>
    <w:rsid w:val="00B0286B"/>
    <w:rsid w:val="00B02BE4"/>
    <w:rsid w:val="00B03469"/>
    <w:rsid w:val="00B03621"/>
    <w:rsid w:val="00B039F9"/>
    <w:rsid w:val="00B03AE6"/>
    <w:rsid w:val="00B03C4C"/>
    <w:rsid w:val="00B03DC7"/>
    <w:rsid w:val="00B03E27"/>
    <w:rsid w:val="00B0424F"/>
    <w:rsid w:val="00B043B5"/>
    <w:rsid w:val="00B0441E"/>
    <w:rsid w:val="00B0475F"/>
    <w:rsid w:val="00B04EDA"/>
    <w:rsid w:val="00B052F2"/>
    <w:rsid w:val="00B0548F"/>
    <w:rsid w:val="00B0565C"/>
    <w:rsid w:val="00B0575F"/>
    <w:rsid w:val="00B058EF"/>
    <w:rsid w:val="00B05C90"/>
    <w:rsid w:val="00B0614C"/>
    <w:rsid w:val="00B06655"/>
    <w:rsid w:val="00B067BD"/>
    <w:rsid w:val="00B06C3D"/>
    <w:rsid w:val="00B06C91"/>
    <w:rsid w:val="00B06D0C"/>
    <w:rsid w:val="00B06D6F"/>
    <w:rsid w:val="00B06DE0"/>
    <w:rsid w:val="00B06F31"/>
    <w:rsid w:val="00B077A8"/>
    <w:rsid w:val="00B07964"/>
    <w:rsid w:val="00B07CCF"/>
    <w:rsid w:val="00B07D8C"/>
    <w:rsid w:val="00B07DF5"/>
    <w:rsid w:val="00B07FB4"/>
    <w:rsid w:val="00B10027"/>
    <w:rsid w:val="00B1013D"/>
    <w:rsid w:val="00B10286"/>
    <w:rsid w:val="00B104C7"/>
    <w:rsid w:val="00B106EA"/>
    <w:rsid w:val="00B10B87"/>
    <w:rsid w:val="00B10CFF"/>
    <w:rsid w:val="00B11154"/>
    <w:rsid w:val="00B114F9"/>
    <w:rsid w:val="00B1150A"/>
    <w:rsid w:val="00B1182D"/>
    <w:rsid w:val="00B11911"/>
    <w:rsid w:val="00B11A1A"/>
    <w:rsid w:val="00B11BA8"/>
    <w:rsid w:val="00B11BD8"/>
    <w:rsid w:val="00B11C16"/>
    <w:rsid w:val="00B11DE5"/>
    <w:rsid w:val="00B12027"/>
    <w:rsid w:val="00B12251"/>
    <w:rsid w:val="00B1245B"/>
    <w:rsid w:val="00B126A1"/>
    <w:rsid w:val="00B12C86"/>
    <w:rsid w:val="00B12D91"/>
    <w:rsid w:val="00B12EAE"/>
    <w:rsid w:val="00B130EC"/>
    <w:rsid w:val="00B13228"/>
    <w:rsid w:val="00B132A5"/>
    <w:rsid w:val="00B139FF"/>
    <w:rsid w:val="00B142AC"/>
    <w:rsid w:val="00B1444B"/>
    <w:rsid w:val="00B1467D"/>
    <w:rsid w:val="00B149B2"/>
    <w:rsid w:val="00B149C3"/>
    <w:rsid w:val="00B149C9"/>
    <w:rsid w:val="00B14D82"/>
    <w:rsid w:val="00B14E92"/>
    <w:rsid w:val="00B1512A"/>
    <w:rsid w:val="00B15255"/>
    <w:rsid w:val="00B15441"/>
    <w:rsid w:val="00B15BB8"/>
    <w:rsid w:val="00B15C06"/>
    <w:rsid w:val="00B16051"/>
    <w:rsid w:val="00B1641D"/>
    <w:rsid w:val="00B1642A"/>
    <w:rsid w:val="00B16A31"/>
    <w:rsid w:val="00B16E4B"/>
    <w:rsid w:val="00B16E5C"/>
    <w:rsid w:val="00B172EC"/>
    <w:rsid w:val="00B176EA"/>
    <w:rsid w:val="00B1785D"/>
    <w:rsid w:val="00B178B0"/>
    <w:rsid w:val="00B17A06"/>
    <w:rsid w:val="00B17A40"/>
    <w:rsid w:val="00B17F87"/>
    <w:rsid w:val="00B20035"/>
    <w:rsid w:val="00B200CA"/>
    <w:rsid w:val="00B20692"/>
    <w:rsid w:val="00B207F5"/>
    <w:rsid w:val="00B20B18"/>
    <w:rsid w:val="00B20CF6"/>
    <w:rsid w:val="00B20D6A"/>
    <w:rsid w:val="00B20F7D"/>
    <w:rsid w:val="00B2167D"/>
    <w:rsid w:val="00B216B8"/>
    <w:rsid w:val="00B2187B"/>
    <w:rsid w:val="00B219CE"/>
    <w:rsid w:val="00B21B84"/>
    <w:rsid w:val="00B21C0F"/>
    <w:rsid w:val="00B21C6B"/>
    <w:rsid w:val="00B21CBB"/>
    <w:rsid w:val="00B21D21"/>
    <w:rsid w:val="00B21D36"/>
    <w:rsid w:val="00B21FA0"/>
    <w:rsid w:val="00B21FEF"/>
    <w:rsid w:val="00B222CA"/>
    <w:rsid w:val="00B22453"/>
    <w:rsid w:val="00B224CD"/>
    <w:rsid w:val="00B226C2"/>
    <w:rsid w:val="00B22708"/>
    <w:rsid w:val="00B22846"/>
    <w:rsid w:val="00B22987"/>
    <w:rsid w:val="00B22A6E"/>
    <w:rsid w:val="00B22B03"/>
    <w:rsid w:val="00B22C11"/>
    <w:rsid w:val="00B22CF0"/>
    <w:rsid w:val="00B22D6A"/>
    <w:rsid w:val="00B22E29"/>
    <w:rsid w:val="00B22F2B"/>
    <w:rsid w:val="00B23058"/>
    <w:rsid w:val="00B232B3"/>
    <w:rsid w:val="00B23961"/>
    <w:rsid w:val="00B23BED"/>
    <w:rsid w:val="00B23C27"/>
    <w:rsid w:val="00B23D15"/>
    <w:rsid w:val="00B23D21"/>
    <w:rsid w:val="00B23FFC"/>
    <w:rsid w:val="00B240E6"/>
    <w:rsid w:val="00B24242"/>
    <w:rsid w:val="00B24263"/>
    <w:rsid w:val="00B2483A"/>
    <w:rsid w:val="00B24973"/>
    <w:rsid w:val="00B25085"/>
    <w:rsid w:val="00B25189"/>
    <w:rsid w:val="00B25888"/>
    <w:rsid w:val="00B25935"/>
    <w:rsid w:val="00B25FDA"/>
    <w:rsid w:val="00B26190"/>
    <w:rsid w:val="00B26592"/>
    <w:rsid w:val="00B267C0"/>
    <w:rsid w:val="00B26D77"/>
    <w:rsid w:val="00B26EC1"/>
    <w:rsid w:val="00B2742B"/>
    <w:rsid w:val="00B276BB"/>
    <w:rsid w:val="00B27755"/>
    <w:rsid w:val="00B27962"/>
    <w:rsid w:val="00B27C77"/>
    <w:rsid w:val="00B27E07"/>
    <w:rsid w:val="00B301F1"/>
    <w:rsid w:val="00B30AFF"/>
    <w:rsid w:val="00B30B10"/>
    <w:rsid w:val="00B30F24"/>
    <w:rsid w:val="00B30F5C"/>
    <w:rsid w:val="00B31071"/>
    <w:rsid w:val="00B31536"/>
    <w:rsid w:val="00B31775"/>
    <w:rsid w:val="00B3178F"/>
    <w:rsid w:val="00B31A2D"/>
    <w:rsid w:val="00B31D4A"/>
    <w:rsid w:val="00B31EDD"/>
    <w:rsid w:val="00B32003"/>
    <w:rsid w:val="00B320DD"/>
    <w:rsid w:val="00B32503"/>
    <w:rsid w:val="00B3275E"/>
    <w:rsid w:val="00B32849"/>
    <w:rsid w:val="00B32A92"/>
    <w:rsid w:val="00B32AA0"/>
    <w:rsid w:val="00B32B0B"/>
    <w:rsid w:val="00B32E54"/>
    <w:rsid w:val="00B33920"/>
    <w:rsid w:val="00B33AD2"/>
    <w:rsid w:val="00B33BEA"/>
    <w:rsid w:val="00B33F0D"/>
    <w:rsid w:val="00B3471A"/>
    <w:rsid w:val="00B34ADC"/>
    <w:rsid w:val="00B34BBD"/>
    <w:rsid w:val="00B34CC4"/>
    <w:rsid w:val="00B34FE8"/>
    <w:rsid w:val="00B35648"/>
    <w:rsid w:val="00B359EF"/>
    <w:rsid w:val="00B35AB8"/>
    <w:rsid w:val="00B360B1"/>
    <w:rsid w:val="00B364CF"/>
    <w:rsid w:val="00B367FD"/>
    <w:rsid w:val="00B369DB"/>
    <w:rsid w:val="00B36B45"/>
    <w:rsid w:val="00B36D50"/>
    <w:rsid w:val="00B36EDF"/>
    <w:rsid w:val="00B3760B"/>
    <w:rsid w:val="00B37999"/>
    <w:rsid w:val="00B3799C"/>
    <w:rsid w:val="00B379CD"/>
    <w:rsid w:val="00B37A15"/>
    <w:rsid w:val="00B37A6F"/>
    <w:rsid w:val="00B37AFA"/>
    <w:rsid w:val="00B37CD1"/>
    <w:rsid w:val="00B37EB9"/>
    <w:rsid w:val="00B37EE7"/>
    <w:rsid w:val="00B4007E"/>
    <w:rsid w:val="00B400B6"/>
    <w:rsid w:val="00B402F1"/>
    <w:rsid w:val="00B4033D"/>
    <w:rsid w:val="00B4060B"/>
    <w:rsid w:val="00B40751"/>
    <w:rsid w:val="00B40985"/>
    <w:rsid w:val="00B4119F"/>
    <w:rsid w:val="00B418D6"/>
    <w:rsid w:val="00B41B62"/>
    <w:rsid w:val="00B41F2D"/>
    <w:rsid w:val="00B4218A"/>
    <w:rsid w:val="00B42748"/>
    <w:rsid w:val="00B42803"/>
    <w:rsid w:val="00B42C53"/>
    <w:rsid w:val="00B4305F"/>
    <w:rsid w:val="00B43977"/>
    <w:rsid w:val="00B43BA6"/>
    <w:rsid w:val="00B44115"/>
    <w:rsid w:val="00B447E6"/>
    <w:rsid w:val="00B44CD3"/>
    <w:rsid w:val="00B44DB7"/>
    <w:rsid w:val="00B44F16"/>
    <w:rsid w:val="00B4500F"/>
    <w:rsid w:val="00B45079"/>
    <w:rsid w:val="00B451BF"/>
    <w:rsid w:val="00B45313"/>
    <w:rsid w:val="00B45368"/>
    <w:rsid w:val="00B4558A"/>
    <w:rsid w:val="00B458AC"/>
    <w:rsid w:val="00B45BB3"/>
    <w:rsid w:val="00B45ECF"/>
    <w:rsid w:val="00B45F0E"/>
    <w:rsid w:val="00B45FC9"/>
    <w:rsid w:val="00B462BE"/>
    <w:rsid w:val="00B46831"/>
    <w:rsid w:val="00B46BED"/>
    <w:rsid w:val="00B46D13"/>
    <w:rsid w:val="00B46E5F"/>
    <w:rsid w:val="00B47035"/>
    <w:rsid w:val="00B47085"/>
    <w:rsid w:val="00B472A6"/>
    <w:rsid w:val="00B4776E"/>
    <w:rsid w:val="00B47B13"/>
    <w:rsid w:val="00B47DF1"/>
    <w:rsid w:val="00B50153"/>
    <w:rsid w:val="00B5026B"/>
    <w:rsid w:val="00B502B4"/>
    <w:rsid w:val="00B503E5"/>
    <w:rsid w:val="00B505EC"/>
    <w:rsid w:val="00B506D5"/>
    <w:rsid w:val="00B507D4"/>
    <w:rsid w:val="00B5101D"/>
    <w:rsid w:val="00B51424"/>
    <w:rsid w:val="00B515C2"/>
    <w:rsid w:val="00B51A65"/>
    <w:rsid w:val="00B51B41"/>
    <w:rsid w:val="00B51ED5"/>
    <w:rsid w:val="00B520F0"/>
    <w:rsid w:val="00B5215A"/>
    <w:rsid w:val="00B52247"/>
    <w:rsid w:val="00B52542"/>
    <w:rsid w:val="00B5262C"/>
    <w:rsid w:val="00B5294D"/>
    <w:rsid w:val="00B52971"/>
    <w:rsid w:val="00B529C7"/>
    <w:rsid w:val="00B52A81"/>
    <w:rsid w:val="00B52BDE"/>
    <w:rsid w:val="00B52F0D"/>
    <w:rsid w:val="00B52FA3"/>
    <w:rsid w:val="00B532C4"/>
    <w:rsid w:val="00B53345"/>
    <w:rsid w:val="00B53396"/>
    <w:rsid w:val="00B533B9"/>
    <w:rsid w:val="00B5389E"/>
    <w:rsid w:val="00B53C44"/>
    <w:rsid w:val="00B53D7E"/>
    <w:rsid w:val="00B53F64"/>
    <w:rsid w:val="00B53FBE"/>
    <w:rsid w:val="00B54262"/>
    <w:rsid w:val="00B543EB"/>
    <w:rsid w:val="00B5442A"/>
    <w:rsid w:val="00B546B0"/>
    <w:rsid w:val="00B546E7"/>
    <w:rsid w:val="00B54865"/>
    <w:rsid w:val="00B54BFB"/>
    <w:rsid w:val="00B55116"/>
    <w:rsid w:val="00B55331"/>
    <w:rsid w:val="00B55338"/>
    <w:rsid w:val="00B55493"/>
    <w:rsid w:val="00B55677"/>
    <w:rsid w:val="00B55FAE"/>
    <w:rsid w:val="00B5610D"/>
    <w:rsid w:val="00B5613B"/>
    <w:rsid w:val="00B56374"/>
    <w:rsid w:val="00B5660F"/>
    <w:rsid w:val="00B56762"/>
    <w:rsid w:val="00B56A56"/>
    <w:rsid w:val="00B56BCB"/>
    <w:rsid w:val="00B56F23"/>
    <w:rsid w:val="00B56FDF"/>
    <w:rsid w:val="00B57069"/>
    <w:rsid w:val="00B5716D"/>
    <w:rsid w:val="00B57541"/>
    <w:rsid w:val="00B5784A"/>
    <w:rsid w:val="00B578DD"/>
    <w:rsid w:val="00B57E5B"/>
    <w:rsid w:val="00B57ED0"/>
    <w:rsid w:val="00B57F32"/>
    <w:rsid w:val="00B6032D"/>
    <w:rsid w:val="00B60368"/>
    <w:rsid w:val="00B60770"/>
    <w:rsid w:val="00B60946"/>
    <w:rsid w:val="00B60954"/>
    <w:rsid w:val="00B60BAE"/>
    <w:rsid w:val="00B60D2D"/>
    <w:rsid w:val="00B60F7C"/>
    <w:rsid w:val="00B61195"/>
    <w:rsid w:val="00B6124E"/>
    <w:rsid w:val="00B61494"/>
    <w:rsid w:val="00B61683"/>
    <w:rsid w:val="00B6195E"/>
    <w:rsid w:val="00B61A77"/>
    <w:rsid w:val="00B61BA2"/>
    <w:rsid w:val="00B61EE0"/>
    <w:rsid w:val="00B62074"/>
    <w:rsid w:val="00B620DB"/>
    <w:rsid w:val="00B62283"/>
    <w:rsid w:val="00B626B7"/>
    <w:rsid w:val="00B62B94"/>
    <w:rsid w:val="00B62EE5"/>
    <w:rsid w:val="00B62FBF"/>
    <w:rsid w:val="00B62FF5"/>
    <w:rsid w:val="00B6314B"/>
    <w:rsid w:val="00B63600"/>
    <w:rsid w:val="00B63893"/>
    <w:rsid w:val="00B63C8D"/>
    <w:rsid w:val="00B63D16"/>
    <w:rsid w:val="00B63EEB"/>
    <w:rsid w:val="00B63FC8"/>
    <w:rsid w:val="00B64068"/>
    <w:rsid w:val="00B6409A"/>
    <w:rsid w:val="00B642B3"/>
    <w:rsid w:val="00B64375"/>
    <w:rsid w:val="00B644FD"/>
    <w:rsid w:val="00B647CB"/>
    <w:rsid w:val="00B64868"/>
    <w:rsid w:val="00B64AF1"/>
    <w:rsid w:val="00B64BAF"/>
    <w:rsid w:val="00B64BD8"/>
    <w:rsid w:val="00B64DF4"/>
    <w:rsid w:val="00B65028"/>
    <w:rsid w:val="00B650EA"/>
    <w:rsid w:val="00B651FF"/>
    <w:rsid w:val="00B65411"/>
    <w:rsid w:val="00B65493"/>
    <w:rsid w:val="00B65A73"/>
    <w:rsid w:val="00B65E16"/>
    <w:rsid w:val="00B65E3C"/>
    <w:rsid w:val="00B662BF"/>
    <w:rsid w:val="00B666EF"/>
    <w:rsid w:val="00B668FA"/>
    <w:rsid w:val="00B66ADD"/>
    <w:rsid w:val="00B66B83"/>
    <w:rsid w:val="00B66BAE"/>
    <w:rsid w:val="00B66C54"/>
    <w:rsid w:val="00B66E24"/>
    <w:rsid w:val="00B66E59"/>
    <w:rsid w:val="00B67046"/>
    <w:rsid w:val="00B6724A"/>
    <w:rsid w:val="00B67296"/>
    <w:rsid w:val="00B674AD"/>
    <w:rsid w:val="00B67B49"/>
    <w:rsid w:val="00B67FD4"/>
    <w:rsid w:val="00B67FE7"/>
    <w:rsid w:val="00B70246"/>
    <w:rsid w:val="00B704C1"/>
    <w:rsid w:val="00B70A8B"/>
    <w:rsid w:val="00B70ABB"/>
    <w:rsid w:val="00B70B6C"/>
    <w:rsid w:val="00B70D16"/>
    <w:rsid w:val="00B70E87"/>
    <w:rsid w:val="00B712E5"/>
    <w:rsid w:val="00B71412"/>
    <w:rsid w:val="00B714A0"/>
    <w:rsid w:val="00B718E4"/>
    <w:rsid w:val="00B71D50"/>
    <w:rsid w:val="00B71E20"/>
    <w:rsid w:val="00B71E7C"/>
    <w:rsid w:val="00B71ED7"/>
    <w:rsid w:val="00B721C1"/>
    <w:rsid w:val="00B7222F"/>
    <w:rsid w:val="00B72287"/>
    <w:rsid w:val="00B72340"/>
    <w:rsid w:val="00B723B9"/>
    <w:rsid w:val="00B72535"/>
    <w:rsid w:val="00B7255E"/>
    <w:rsid w:val="00B72758"/>
    <w:rsid w:val="00B72839"/>
    <w:rsid w:val="00B72867"/>
    <w:rsid w:val="00B729FA"/>
    <w:rsid w:val="00B72B36"/>
    <w:rsid w:val="00B72E5A"/>
    <w:rsid w:val="00B72E6D"/>
    <w:rsid w:val="00B72F22"/>
    <w:rsid w:val="00B7314E"/>
    <w:rsid w:val="00B7344E"/>
    <w:rsid w:val="00B73514"/>
    <w:rsid w:val="00B7388F"/>
    <w:rsid w:val="00B7390E"/>
    <w:rsid w:val="00B7394D"/>
    <w:rsid w:val="00B73958"/>
    <w:rsid w:val="00B73C8D"/>
    <w:rsid w:val="00B73F49"/>
    <w:rsid w:val="00B742A7"/>
    <w:rsid w:val="00B746DF"/>
    <w:rsid w:val="00B74C34"/>
    <w:rsid w:val="00B74F12"/>
    <w:rsid w:val="00B750C3"/>
    <w:rsid w:val="00B75152"/>
    <w:rsid w:val="00B752E5"/>
    <w:rsid w:val="00B7531C"/>
    <w:rsid w:val="00B75352"/>
    <w:rsid w:val="00B756BF"/>
    <w:rsid w:val="00B759F9"/>
    <w:rsid w:val="00B75D2B"/>
    <w:rsid w:val="00B75ED5"/>
    <w:rsid w:val="00B75F07"/>
    <w:rsid w:val="00B75F7C"/>
    <w:rsid w:val="00B7617C"/>
    <w:rsid w:val="00B76497"/>
    <w:rsid w:val="00B76F2C"/>
    <w:rsid w:val="00B770C5"/>
    <w:rsid w:val="00B770D8"/>
    <w:rsid w:val="00B771A1"/>
    <w:rsid w:val="00B771E6"/>
    <w:rsid w:val="00B7722C"/>
    <w:rsid w:val="00B7737A"/>
    <w:rsid w:val="00B7774D"/>
    <w:rsid w:val="00B77769"/>
    <w:rsid w:val="00B77CCE"/>
    <w:rsid w:val="00B80119"/>
    <w:rsid w:val="00B8020E"/>
    <w:rsid w:val="00B80324"/>
    <w:rsid w:val="00B803CD"/>
    <w:rsid w:val="00B8060F"/>
    <w:rsid w:val="00B8064D"/>
    <w:rsid w:val="00B8094D"/>
    <w:rsid w:val="00B80C00"/>
    <w:rsid w:val="00B80E53"/>
    <w:rsid w:val="00B81068"/>
    <w:rsid w:val="00B8123A"/>
    <w:rsid w:val="00B8146F"/>
    <w:rsid w:val="00B81850"/>
    <w:rsid w:val="00B8198E"/>
    <w:rsid w:val="00B81BCB"/>
    <w:rsid w:val="00B81CF2"/>
    <w:rsid w:val="00B81D68"/>
    <w:rsid w:val="00B82050"/>
    <w:rsid w:val="00B82099"/>
    <w:rsid w:val="00B821AD"/>
    <w:rsid w:val="00B82323"/>
    <w:rsid w:val="00B8235D"/>
    <w:rsid w:val="00B824B2"/>
    <w:rsid w:val="00B829B3"/>
    <w:rsid w:val="00B82A53"/>
    <w:rsid w:val="00B82D9C"/>
    <w:rsid w:val="00B82E54"/>
    <w:rsid w:val="00B8310C"/>
    <w:rsid w:val="00B833AD"/>
    <w:rsid w:val="00B83843"/>
    <w:rsid w:val="00B83A84"/>
    <w:rsid w:val="00B83B52"/>
    <w:rsid w:val="00B83BBA"/>
    <w:rsid w:val="00B842E4"/>
    <w:rsid w:val="00B843D5"/>
    <w:rsid w:val="00B84558"/>
    <w:rsid w:val="00B84F12"/>
    <w:rsid w:val="00B85549"/>
    <w:rsid w:val="00B857D5"/>
    <w:rsid w:val="00B85CDE"/>
    <w:rsid w:val="00B85FCA"/>
    <w:rsid w:val="00B860F1"/>
    <w:rsid w:val="00B861C4"/>
    <w:rsid w:val="00B86203"/>
    <w:rsid w:val="00B862F2"/>
    <w:rsid w:val="00B865D7"/>
    <w:rsid w:val="00B8662B"/>
    <w:rsid w:val="00B868A6"/>
    <w:rsid w:val="00B8694C"/>
    <w:rsid w:val="00B86F05"/>
    <w:rsid w:val="00B86F2B"/>
    <w:rsid w:val="00B870F4"/>
    <w:rsid w:val="00B8732A"/>
    <w:rsid w:val="00B879F2"/>
    <w:rsid w:val="00B87B14"/>
    <w:rsid w:val="00B87C3D"/>
    <w:rsid w:val="00B87D46"/>
    <w:rsid w:val="00B905A2"/>
    <w:rsid w:val="00B907CD"/>
    <w:rsid w:val="00B90DF5"/>
    <w:rsid w:val="00B92180"/>
    <w:rsid w:val="00B92279"/>
    <w:rsid w:val="00B9243A"/>
    <w:rsid w:val="00B92AA6"/>
    <w:rsid w:val="00B92B62"/>
    <w:rsid w:val="00B92C96"/>
    <w:rsid w:val="00B92D97"/>
    <w:rsid w:val="00B931D8"/>
    <w:rsid w:val="00B933B4"/>
    <w:rsid w:val="00B93BF3"/>
    <w:rsid w:val="00B93E7F"/>
    <w:rsid w:val="00B94080"/>
    <w:rsid w:val="00B9424D"/>
    <w:rsid w:val="00B9427B"/>
    <w:rsid w:val="00B94318"/>
    <w:rsid w:val="00B9461B"/>
    <w:rsid w:val="00B9479B"/>
    <w:rsid w:val="00B947F7"/>
    <w:rsid w:val="00B951CF"/>
    <w:rsid w:val="00B9521D"/>
    <w:rsid w:val="00B95429"/>
    <w:rsid w:val="00B95614"/>
    <w:rsid w:val="00B956B7"/>
    <w:rsid w:val="00B9577C"/>
    <w:rsid w:val="00B95D9E"/>
    <w:rsid w:val="00B95E38"/>
    <w:rsid w:val="00B95FAD"/>
    <w:rsid w:val="00B9643A"/>
    <w:rsid w:val="00B964AA"/>
    <w:rsid w:val="00B965FC"/>
    <w:rsid w:val="00B96A9B"/>
    <w:rsid w:val="00B96D45"/>
    <w:rsid w:val="00B973F1"/>
    <w:rsid w:val="00B974AC"/>
    <w:rsid w:val="00B974D5"/>
    <w:rsid w:val="00B9758F"/>
    <w:rsid w:val="00B977A0"/>
    <w:rsid w:val="00B97DE3"/>
    <w:rsid w:val="00BA0193"/>
    <w:rsid w:val="00BA05AD"/>
    <w:rsid w:val="00BA071E"/>
    <w:rsid w:val="00BA0B26"/>
    <w:rsid w:val="00BA0BA5"/>
    <w:rsid w:val="00BA121F"/>
    <w:rsid w:val="00BA13E4"/>
    <w:rsid w:val="00BA144A"/>
    <w:rsid w:val="00BA178B"/>
    <w:rsid w:val="00BA1B7B"/>
    <w:rsid w:val="00BA1DE7"/>
    <w:rsid w:val="00BA25DA"/>
    <w:rsid w:val="00BA2689"/>
    <w:rsid w:val="00BA2C87"/>
    <w:rsid w:val="00BA2EE7"/>
    <w:rsid w:val="00BA2F74"/>
    <w:rsid w:val="00BA3103"/>
    <w:rsid w:val="00BA3211"/>
    <w:rsid w:val="00BA3A78"/>
    <w:rsid w:val="00BA3ACB"/>
    <w:rsid w:val="00BA3F27"/>
    <w:rsid w:val="00BA407F"/>
    <w:rsid w:val="00BA44D7"/>
    <w:rsid w:val="00BA4C40"/>
    <w:rsid w:val="00BA5265"/>
    <w:rsid w:val="00BA52A1"/>
    <w:rsid w:val="00BA5D00"/>
    <w:rsid w:val="00BA5F8D"/>
    <w:rsid w:val="00BA6136"/>
    <w:rsid w:val="00BA6196"/>
    <w:rsid w:val="00BA64C2"/>
    <w:rsid w:val="00BA665E"/>
    <w:rsid w:val="00BA6D8E"/>
    <w:rsid w:val="00BA732E"/>
    <w:rsid w:val="00BA73E2"/>
    <w:rsid w:val="00BA743E"/>
    <w:rsid w:val="00BA75A4"/>
    <w:rsid w:val="00BA7913"/>
    <w:rsid w:val="00BA7C70"/>
    <w:rsid w:val="00BA7E45"/>
    <w:rsid w:val="00BB00CA"/>
    <w:rsid w:val="00BB070F"/>
    <w:rsid w:val="00BB0A33"/>
    <w:rsid w:val="00BB0B4A"/>
    <w:rsid w:val="00BB1C76"/>
    <w:rsid w:val="00BB1F5A"/>
    <w:rsid w:val="00BB2077"/>
    <w:rsid w:val="00BB2194"/>
    <w:rsid w:val="00BB24E9"/>
    <w:rsid w:val="00BB2501"/>
    <w:rsid w:val="00BB26E2"/>
    <w:rsid w:val="00BB2955"/>
    <w:rsid w:val="00BB2FB3"/>
    <w:rsid w:val="00BB3194"/>
    <w:rsid w:val="00BB3265"/>
    <w:rsid w:val="00BB3304"/>
    <w:rsid w:val="00BB3602"/>
    <w:rsid w:val="00BB362F"/>
    <w:rsid w:val="00BB3911"/>
    <w:rsid w:val="00BB3E36"/>
    <w:rsid w:val="00BB47D4"/>
    <w:rsid w:val="00BB4904"/>
    <w:rsid w:val="00BB4E77"/>
    <w:rsid w:val="00BB508C"/>
    <w:rsid w:val="00BB5149"/>
    <w:rsid w:val="00BB5361"/>
    <w:rsid w:val="00BB548B"/>
    <w:rsid w:val="00BB5627"/>
    <w:rsid w:val="00BB563E"/>
    <w:rsid w:val="00BB589A"/>
    <w:rsid w:val="00BB5BBB"/>
    <w:rsid w:val="00BB5CD8"/>
    <w:rsid w:val="00BB5DD4"/>
    <w:rsid w:val="00BB5EB9"/>
    <w:rsid w:val="00BB63F6"/>
    <w:rsid w:val="00BB64AA"/>
    <w:rsid w:val="00BB6523"/>
    <w:rsid w:val="00BB6997"/>
    <w:rsid w:val="00BB6ABC"/>
    <w:rsid w:val="00BB6FAA"/>
    <w:rsid w:val="00BB705E"/>
    <w:rsid w:val="00BB706A"/>
    <w:rsid w:val="00BB786A"/>
    <w:rsid w:val="00BC01C4"/>
    <w:rsid w:val="00BC0244"/>
    <w:rsid w:val="00BC076C"/>
    <w:rsid w:val="00BC0B98"/>
    <w:rsid w:val="00BC0D13"/>
    <w:rsid w:val="00BC0E7B"/>
    <w:rsid w:val="00BC15B8"/>
    <w:rsid w:val="00BC165C"/>
    <w:rsid w:val="00BC16F6"/>
    <w:rsid w:val="00BC1802"/>
    <w:rsid w:val="00BC1A28"/>
    <w:rsid w:val="00BC1A9F"/>
    <w:rsid w:val="00BC1CF9"/>
    <w:rsid w:val="00BC1DC3"/>
    <w:rsid w:val="00BC1F3A"/>
    <w:rsid w:val="00BC2138"/>
    <w:rsid w:val="00BC23B2"/>
    <w:rsid w:val="00BC2465"/>
    <w:rsid w:val="00BC29A1"/>
    <w:rsid w:val="00BC2B27"/>
    <w:rsid w:val="00BC330E"/>
    <w:rsid w:val="00BC342A"/>
    <w:rsid w:val="00BC35C9"/>
    <w:rsid w:val="00BC3725"/>
    <w:rsid w:val="00BC3933"/>
    <w:rsid w:val="00BC4412"/>
    <w:rsid w:val="00BC4E40"/>
    <w:rsid w:val="00BC4FD4"/>
    <w:rsid w:val="00BC5076"/>
    <w:rsid w:val="00BC509B"/>
    <w:rsid w:val="00BC5281"/>
    <w:rsid w:val="00BC55A4"/>
    <w:rsid w:val="00BC55CF"/>
    <w:rsid w:val="00BC581D"/>
    <w:rsid w:val="00BC58BA"/>
    <w:rsid w:val="00BC5AF1"/>
    <w:rsid w:val="00BC5C91"/>
    <w:rsid w:val="00BC5DEF"/>
    <w:rsid w:val="00BC5F44"/>
    <w:rsid w:val="00BC651A"/>
    <w:rsid w:val="00BC660C"/>
    <w:rsid w:val="00BC6958"/>
    <w:rsid w:val="00BC6A40"/>
    <w:rsid w:val="00BC6C0C"/>
    <w:rsid w:val="00BC6E36"/>
    <w:rsid w:val="00BC6F8E"/>
    <w:rsid w:val="00BC7478"/>
    <w:rsid w:val="00BC7497"/>
    <w:rsid w:val="00BC7540"/>
    <w:rsid w:val="00BC77BD"/>
    <w:rsid w:val="00BC79C5"/>
    <w:rsid w:val="00BC7FA6"/>
    <w:rsid w:val="00BD05D4"/>
    <w:rsid w:val="00BD0BE4"/>
    <w:rsid w:val="00BD0EA3"/>
    <w:rsid w:val="00BD137C"/>
    <w:rsid w:val="00BD14C8"/>
    <w:rsid w:val="00BD1677"/>
    <w:rsid w:val="00BD180F"/>
    <w:rsid w:val="00BD1A28"/>
    <w:rsid w:val="00BD20F5"/>
    <w:rsid w:val="00BD23C1"/>
    <w:rsid w:val="00BD2C47"/>
    <w:rsid w:val="00BD2C6B"/>
    <w:rsid w:val="00BD3737"/>
    <w:rsid w:val="00BD3C0A"/>
    <w:rsid w:val="00BD3FC3"/>
    <w:rsid w:val="00BD462A"/>
    <w:rsid w:val="00BD4663"/>
    <w:rsid w:val="00BD4C25"/>
    <w:rsid w:val="00BD4D90"/>
    <w:rsid w:val="00BD5059"/>
    <w:rsid w:val="00BD506F"/>
    <w:rsid w:val="00BD518C"/>
    <w:rsid w:val="00BD52BB"/>
    <w:rsid w:val="00BD55FB"/>
    <w:rsid w:val="00BD5C2A"/>
    <w:rsid w:val="00BD5C6C"/>
    <w:rsid w:val="00BD5E36"/>
    <w:rsid w:val="00BD60C4"/>
    <w:rsid w:val="00BD640E"/>
    <w:rsid w:val="00BD6630"/>
    <w:rsid w:val="00BD6668"/>
    <w:rsid w:val="00BD6735"/>
    <w:rsid w:val="00BD6BF3"/>
    <w:rsid w:val="00BD6C66"/>
    <w:rsid w:val="00BD71FF"/>
    <w:rsid w:val="00BD742D"/>
    <w:rsid w:val="00BD7465"/>
    <w:rsid w:val="00BD7690"/>
    <w:rsid w:val="00BD77D0"/>
    <w:rsid w:val="00BD7880"/>
    <w:rsid w:val="00BD7BA1"/>
    <w:rsid w:val="00BD7E48"/>
    <w:rsid w:val="00BD7E70"/>
    <w:rsid w:val="00BD7F81"/>
    <w:rsid w:val="00BD7F8D"/>
    <w:rsid w:val="00BE01F9"/>
    <w:rsid w:val="00BE0411"/>
    <w:rsid w:val="00BE0945"/>
    <w:rsid w:val="00BE0AB6"/>
    <w:rsid w:val="00BE0CA6"/>
    <w:rsid w:val="00BE0D2E"/>
    <w:rsid w:val="00BE0F9F"/>
    <w:rsid w:val="00BE13FD"/>
    <w:rsid w:val="00BE151D"/>
    <w:rsid w:val="00BE173D"/>
    <w:rsid w:val="00BE19DE"/>
    <w:rsid w:val="00BE1CF6"/>
    <w:rsid w:val="00BE1DFA"/>
    <w:rsid w:val="00BE1EA0"/>
    <w:rsid w:val="00BE201B"/>
    <w:rsid w:val="00BE223A"/>
    <w:rsid w:val="00BE2476"/>
    <w:rsid w:val="00BE2655"/>
    <w:rsid w:val="00BE26AC"/>
    <w:rsid w:val="00BE2774"/>
    <w:rsid w:val="00BE2C3C"/>
    <w:rsid w:val="00BE2F3D"/>
    <w:rsid w:val="00BE305F"/>
    <w:rsid w:val="00BE3185"/>
    <w:rsid w:val="00BE32CD"/>
    <w:rsid w:val="00BE32EA"/>
    <w:rsid w:val="00BE346B"/>
    <w:rsid w:val="00BE3638"/>
    <w:rsid w:val="00BE3B19"/>
    <w:rsid w:val="00BE43A5"/>
    <w:rsid w:val="00BE4796"/>
    <w:rsid w:val="00BE48BF"/>
    <w:rsid w:val="00BE48ED"/>
    <w:rsid w:val="00BE49BF"/>
    <w:rsid w:val="00BE4AE0"/>
    <w:rsid w:val="00BE4B6E"/>
    <w:rsid w:val="00BE4B72"/>
    <w:rsid w:val="00BE4DEF"/>
    <w:rsid w:val="00BE4F66"/>
    <w:rsid w:val="00BE56B2"/>
    <w:rsid w:val="00BE5DBC"/>
    <w:rsid w:val="00BE5FAD"/>
    <w:rsid w:val="00BE60F5"/>
    <w:rsid w:val="00BE614B"/>
    <w:rsid w:val="00BE65D5"/>
    <w:rsid w:val="00BE67B6"/>
    <w:rsid w:val="00BE69B8"/>
    <w:rsid w:val="00BE6D46"/>
    <w:rsid w:val="00BE6FE5"/>
    <w:rsid w:val="00BE74C4"/>
    <w:rsid w:val="00BE76E8"/>
    <w:rsid w:val="00BE7CE4"/>
    <w:rsid w:val="00BE7DA5"/>
    <w:rsid w:val="00BE7F32"/>
    <w:rsid w:val="00BF0257"/>
    <w:rsid w:val="00BF04CB"/>
    <w:rsid w:val="00BF04EA"/>
    <w:rsid w:val="00BF075E"/>
    <w:rsid w:val="00BF0886"/>
    <w:rsid w:val="00BF0D41"/>
    <w:rsid w:val="00BF0F72"/>
    <w:rsid w:val="00BF117D"/>
    <w:rsid w:val="00BF1190"/>
    <w:rsid w:val="00BF1300"/>
    <w:rsid w:val="00BF13D0"/>
    <w:rsid w:val="00BF157A"/>
    <w:rsid w:val="00BF1747"/>
    <w:rsid w:val="00BF1785"/>
    <w:rsid w:val="00BF1BD8"/>
    <w:rsid w:val="00BF1CFA"/>
    <w:rsid w:val="00BF2116"/>
    <w:rsid w:val="00BF24A9"/>
    <w:rsid w:val="00BF26F7"/>
    <w:rsid w:val="00BF2B52"/>
    <w:rsid w:val="00BF3056"/>
    <w:rsid w:val="00BF308D"/>
    <w:rsid w:val="00BF342F"/>
    <w:rsid w:val="00BF370A"/>
    <w:rsid w:val="00BF3CCB"/>
    <w:rsid w:val="00BF3CED"/>
    <w:rsid w:val="00BF3E29"/>
    <w:rsid w:val="00BF3F2E"/>
    <w:rsid w:val="00BF404D"/>
    <w:rsid w:val="00BF45B6"/>
    <w:rsid w:val="00BF4739"/>
    <w:rsid w:val="00BF48FD"/>
    <w:rsid w:val="00BF53CD"/>
    <w:rsid w:val="00BF56A9"/>
    <w:rsid w:val="00BF5767"/>
    <w:rsid w:val="00BF59E7"/>
    <w:rsid w:val="00BF5C6E"/>
    <w:rsid w:val="00BF5DE6"/>
    <w:rsid w:val="00BF5EF5"/>
    <w:rsid w:val="00BF5FF3"/>
    <w:rsid w:val="00BF6342"/>
    <w:rsid w:val="00BF63C1"/>
    <w:rsid w:val="00BF66A1"/>
    <w:rsid w:val="00BF671A"/>
    <w:rsid w:val="00BF6A91"/>
    <w:rsid w:val="00BF6C70"/>
    <w:rsid w:val="00BF6D97"/>
    <w:rsid w:val="00BF6F07"/>
    <w:rsid w:val="00BF6FF3"/>
    <w:rsid w:val="00BF7003"/>
    <w:rsid w:val="00BF7211"/>
    <w:rsid w:val="00BF798D"/>
    <w:rsid w:val="00BF7C37"/>
    <w:rsid w:val="00BF7CC2"/>
    <w:rsid w:val="00BF7CE4"/>
    <w:rsid w:val="00BF7D3A"/>
    <w:rsid w:val="00C001A0"/>
    <w:rsid w:val="00C00589"/>
    <w:rsid w:val="00C006FA"/>
    <w:rsid w:val="00C00EBE"/>
    <w:rsid w:val="00C011BB"/>
    <w:rsid w:val="00C011FA"/>
    <w:rsid w:val="00C0132F"/>
    <w:rsid w:val="00C0143E"/>
    <w:rsid w:val="00C015A6"/>
    <w:rsid w:val="00C016F5"/>
    <w:rsid w:val="00C01E6D"/>
    <w:rsid w:val="00C01E9F"/>
    <w:rsid w:val="00C02968"/>
    <w:rsid w:val="00C02DAF"/>
    <w:rsid w:val="00C03042"/>
    <w:rsid w:val="00C0328D"/>
    <w:rsid w:val="00C03328"/>
    <w:rsid w:val="00C03616"/>
    <w:rsid w:val="00C0368E"/>
    <w:rsid w:val="00C037E5"/>
    <w:rsid w:val="00C038B9"/>
    <w:rsid w:val="00C03C53"/>
    <w:rsid w:val="00C04750"/>
    <w:rsid w:val="00C04762"/>
    <w:rsid w:val="00C0495A"/>
    <w:rsid w:val="00C049B6"/>
    <w:rsid w:val="00C04BF1"/>
    <w:rsid w:val="00C04D3C"/>
    <w:rsid w:val="00C04DF6"/>
    <w:rsid w:val="00C0510E"/>
    <w:rsid w:val="00C05281"/>
    <w:rsid w:val="00C053F4"/>
    <w:rsid w:val="00C05774"/>
    <w:rsid w:val="00C05A20"/>
    <w:rsid w:val="00C064D3"/>
    <w:rsid w:val="00C067BC"/>
    <w:rsid w:val="00C06D48"/>
    <w:rsid w:val="00C0736E"/>
    <w:rsid w:val="00C075E1"/>
    <w:rsid w:val="00C07673"/>
    <w:rsid w:val="00C07776"/>
    <w:rsid w:val="00C0781C"/>
    <w:rsid w:val="00C07992"/>
    <w:rsid w:val="00C07A21"/>
    <w:rsid w:val="00C07C0C"/>
    <w:rsid w:val="00C07CC7"/>
    <w:rsid w:val="00C07CF8"/>
    <w:rsid w:val="00C07D28"/>
    <w:rsid w:val="00C1015A"/>
    <w:rsid w:val="00C10260"/>
    <w:rsid w:val="00C10496"/>
    <w:rsid w:val="00C105C0"/>
    <w:rsid w:val="00C1093A"/>
    <w:rsid w:val="00C10A55"/>
    <w:rsid w:val="00C10C8D"/>
    <w:rsid w:val="00C110DE"/>
    <w:rsid w:val="00C1115F"/>
    <w:rsid w:val="00C1134C"/>
    <w:rsid w:val="00C1159A"/>
    <w:rsid w:val="00C115B1"/>
    <w:rsid w:val="00C116C5"/>
    <w:rsid w:val="00C118E0"/>
    <w:rsid w:val="00C11968"/>
    <w:rsid w:val="00C11D3F"/>
    <w:rsid w:val="00C11E00"/>
    <w:rsid w:val="00C121DB"/>
    <w:rsid w:val="00C12208"/>
    <w:rsid w:val="00C12B7D"/>
    <w:rsid w:val="00C130AF"/>
    <w:rsid w:val="00C1324E"/>
    <w:rsid w:val="00C133C2"/>
    <w:rsid w:val="00C13546"/>
    <w:rsid w:val="00C13736"/>
    <w:rsid w:val="00C13926"/>
    <w:rsid w:val="00C13963"/>
    <w:rsid w:val="00C13D5D"/>
    <w:rsid w:val="00C13D75"/>
    <w:rsid w:val="00C13DD2"/>
    <w:rsid w:val="00C14219"/>
    <w:rsid w:val="00C143E4"/>
    <w:rsid w:val="00C1471B"/>
    <w:rsid w:val="00C14809"/>
    <w:rsid w:val="00C1581B"/>
    <w:rsid w:val="00C15A3E"/>
    <w:rsid w:val="00C15EB6"/>
    <w:rsid w:val="00C16148"/>
    <w:rsid w:val="00C1616C"/>
    <w:rsid w:val="00C164A1"/>
    <w:rsid w:val="00C164DF"/>
    <w:rsid w:val="00C16A08"/>
    <w:rsid w:val="00C16C06"/>
    <w:rsid w:val="00C16C34"/>
    <w:rsid w:val="00C16CD6"/>
    <w:rsid w:val="00C16DCF"/>
    <w:rsid w:val="00C16DEC"/>
    <w:rsid w:val="00C16F7E"/>
    <w:rsid w:val="00C17138"/>
    <w:rsid w:val="00C1722C"/>
    <w:rsid w:val="00C17696"/>
    <w:rsid w:val="00C1778F"/>
    <w:rsid w:val="00C17FC7"/>
    <w:rsid w:val="00C2017D"/>
    <w:rsid w:val="00C2023E"/>
    <w:rsid w:val="00C205E8"/>
    <w:rsid w:val="00C208F3"/>
    <w:rsid w:val="00C20A65"/>
    <w:rsid w:val="00C20D88"/>
    <w:rsid w:val="00C20FBA"/>
    <w:rsid w:val="00C211BF"/>
    <w:rsid w:val="00C21239"/>
    <w:rsid w:val="00C212C0"/>
    <w:rsid w:val="00C21832"/>
    <w:rsid w:val="00C21C21"/>
    <w:rsid w:val="00C21C71"/>
    <w:rsid w:val="00C22242"/>
    <w:rsid w:val="00C222B6"/>
    <w:rsid w:val="00C2262E"/>
    <w:rsid w:val="00C227D9"/>
    <w:rsid w:val="00C22A04"/>
    <w:rsid w:val="00C22A3F"/>
    <w:rsid w:val="00C22E60"/>
    <w:rsid w:val="00C22EF8"/>
    <w:rsid w:val="00C23102"/>
    <w:rsid w:val="00C231B2"/>
    <w:rsid w:val="00C2322A"/>
    <w:rsid w:val="00C2359E"/>
    <w:rsid w:val="00C235FD"/>
    <w:rsid w:val="00C23758"/>
    <w:rsid w:val="00C23CEC"/>
    <w:rsid w:val="00C23D65"/>
    <w:rsid w:val="00C23D68"/>
    <w:rsid w:val="00C24419"/>
    <w:rsid w:val="00C2460C"/>
    <w:rsid w:val="00C24612"/>
    <w:rsid w:val="00C2464E"/>
    <w:rsid w:val="00C248C1"/>
    <w:rsid w:val="00C24A0E"/>
    <w:rsid w:val="00C24A48"/>
    <w:rsid w:val="00C24D3A"/>
    <w:rsid w:val="00C25117"/>
    <w:rsid w:val="00C25640"/>
    <w:rsid w:val="00C258BC"/>
    <w:rsid w:val="00C25AB9"/>
    <w:rsid w:val="00C263FE"/>
    <w:rsid w:val="00C265AB"/>
    <w:rsid w:val="00C2678D"/>
    <w:rsid w:val="00C2682A"/>
    <w:rsid w:val="00C26E81"/>
    <w:rsid w:val="00C26FB8"/>
    <w:rsid w:val="00C274B4"/>
    <w:rsid w:val="00C27604"/>
    <w:rsid w:val="00C27677"/>
    <w:rsid w:val="00C277B4"/>
    <w:rsid w:val="00C27957"/>
    <w:rsid w:val="00C27C3B"/>
    <w:rsid w:val="00C30392"/>
    <w:rsid w:val="00C303EB"/>
    <w:rsid w:val="00C3095F"/>
    <w:rsid w:val="00C30EEA"/>
    <w:rsid w:val="00C30FBB"/>
    <w:rsid w:val="00C31064"/>
    <w:rsid w:val="00C3132F"/>
    <w:rsid w:val="00C314ED"/>
    <w:rsid w:val="00C31687"/>
    <w:rsid w:val="00C31B50"/>
    <w:rsid w:val="00C31BC5"/>
    <w:rsid w:val="00C3236C"/>
    <w:rsid w:val="00C3252B"/>
    <w:rsid w:val="00C32626"/>
    <w:rsid w:val="00C3268F"/>
    <w:rsid w:val="00C326FA"/>
    <w:rsid w:val="00C32BA5"/>
    <w:rsid w:val="00C32E63"/>
    <w:rsid w:val="00C32F7B"/>
    <w:rsid w:val="00C32FF5"/>
    <w:rsid w:val="00C3303D"/>
    <w:rsid w:val="00C330E1"/>
    <w:rsid w:val="00C33216"/>
    <w:rsid w:val="00C338F6"/>
    <w:rsid w:val="00C339C0"/>
    <w:rsid w:val="00C33E8E"/>
    <w:rsid w:val="00C33EB7"/>
    <w:rsid w:val="00C341B9"/>
    <w:rsid w:val="00C34546"/>
    <w:rsid w:val="00C34B04"/>
    <w:rsid w:val="00C34BDF"/>
    <w:rsid w:val="00C34D3D"/>
    <w:rsid w:val="00C3528C"/>
    <w:rsid w:val="00C3534F"/>
    <w:rsid w:val="00C355D3"/>
    <w:rsid w:val="00C35A56"/>
    <w:rsid w:val="00C35B33"/>
    <w:rsid w:val="00C35C7E"/>
    <w:rsid w:val="00C35C88"/>
    <w:rsid w:val="00C35CC0"/>
    <w:rsid w:val="00C35FB1"/>
    <w:rsid w:val="00C360C2"/>
    <w:rsid w:val="00C36148"/>
    <w:rsid w:val="00C361AA"/>
    <w:rsid w:val="00C362C8"/>
    <w:rsid w:val="00C36339"/>
    <w:rsid w:val="00C36499"/>
    <w:rsid w:val="00C36D18"/>
    <w:rsid w:val="00C36DCA"/>
    <w:rsid w:val="00C37329"/>
    <w:rsid w:val="00C376A6"/>
    <w:rsid w:val="00C378EB"/>
    <w:rsid w:val="00C37AA1"/>
    <w:rsid w:val="00C37C17"/>
    <w:rsid w:val="00C37C7C"/>
    <w:rsid w:val="00C37CA3"/>
    <w:rsid w:val="00C37E73"/>
    <w:rsid w:val="00C4005E"/>
    <w:rsid w:val="00C4022C"/>
    <w:rsid w:val="00C40390"/>
    <w:rsid w:val="00C4039F"/>
    <w:rsid w:val="00C4079E"/>
    <w:rsid w:val="00C40908"/>
    <w:rsid w:val="00C4100B"/>
    <w:rsid w:val="00C4154D"/>
    <w:rsid w:val="00C41BF5"/>
    <w:rsid w:val="00C41BFB"/>
    <w:rsid w:val="00C41E99"/>
    <w:rsid w:val="00C41FD9"/>
    <w:rsid w:val="00C42111"/>
    <w:rsid w:val="00C42523"/>
    <w:rsid w:val="00C4259C"/>
    <w:rsid w:val="00C4282B"/>
    <w:rsid w:val="00C42CF1"/>
    <w:rsid w:val="00C434A2"/>
    <w:rsid w:val="00C43607"/>
    <w:rsid w:val="00C43D0D"/>
    <w:rsid w:val="00C43D6C"/>
    <w:rsid w:val="00C44249"/>
    <w:rsid w:val="00C44328"/>
    <w:rsid w:val="00C444EB"/>
    <w:rsid w:val="00C44516"/>
    <w:rsid w:val="00C4455A"/>
    <w:rsid w:val="00C44A51"/>
    <w:rsid w:val="00C44FA1"/>
    <w:rsid w:val="00C45413"/>
    <w:rsid w:val="00C456E2"/>
    <w:rsid w:val="00C45B35"/>
    <w:rsid w:val="00C45C18"/>
    <w:rsid w:val="00C45C75"/>
    <w:rsid w:val="00C46585"/>
    <w:rsid w:val="00C46630"/>
    <w:rsid w:val="00C46832"/>
    <w:rsid w:val="00C46D6A"/>
    <w:rsid w:val="00C46DD8"/>
    <w:rsid w:val="00C46F57"/>
    <w:rsid w:val="00C4727D"/>
    <w:rsid w:val="00C4764F"/>
    <w:rsid w:val="00C4793E"/>
    <w:rsid w:val="00C47D67"/>
    <w:rsid w:val="00C503A2"/>
    <w:rsid w:val="00C50482"/>
    <w:rsid w:val="00C5082A"/>
    <w:rsid w:val="00C50835"/>
    <w:rsid w:val="00C508BA"/>
    <w:rsid w:val="00C50A22"/>
    <w:rsid w:val="00C50AEF"/>
    <w:rsid w:val="00C50B25"/>
    <w:rsid w:val="00C50E13"/>
    <w:rsid w:val="00C5110E"/>
    <w:rsid w:val="00C51173"/>
    <w:rsid w:val="00C511B3"/>
    <w:rsid w:val="00C517D8"/>
    <w:rsid w:val="00C518E8"/>
    <w:rsid w:val="00C51A53"/>
    <w:rsid w:val="00C51D70"/>
    <w:rsid w:val="00C51E23"/>
    <w:rsid w:val="00C51E88"/>
    <w:rsid w:val="00C52390"/>
    <w:rsid w:val="00C528DE"/>
    <w:rsid w:val="00C52C41"/>
    <w:rsid w:val="00C53452"/>
    <w:rsid w:val="00C53613"/>
    <w:rsid w:val="00C53AFD"/>
    <w:rsid w:val="00C53BE9"/>
    <w:rsid w:val="00C53D89"/>
    <w:rsid w:val="00C54622"/>
    <w:rsid w:val="00C54664"/>
    <w:rsid w:val="00C5468D"/>
    <w:rsid w:val="00C54975"/>
    <w:rsid w:val="00C549DB"/>
    <w:rsid w:val="00C54A64"/>
    <w:rsid w:val="00C54A7A"/>
    <w:rsid w:val="00C54BFF"/>
    <w:rsid w:val="00C54DED"/>
    <w:rsid w:val="00C55161"/>
    <w:rsid w:val="00C55272"/>
    <w:rsid w:val="00C5531D"/>
    <w:rsid w:val="00C5563D"/>
    <w:rsid w:val="00C55671"/>
    <w:rsid w:val="00C557B3"/>
    <w:rsid w:val="00C55E39"/>
    <w:rsid w:val="00C56572"/>
    <w:rsid w:val="00C565C6"/>
    <w:rsid w:val="00C56658"/>
    <w:rsid w:val="00C5666A"/>
    <w:rsid w:val="00C56703"/>
    <w:rsid w:val="00C56817"/>
    <w:rsid w:val="00C56C5F"/>
    <w:rsid w:val="00C56C9D"/>
    <w:rsid w:val="00C56FDC"/>
    <w:rsid w:val="00C57043"/>
    <w:rsid w:val="00C5720E"/>
    <w:rsid w:val="00C5732D"/>
    <w:rsid w:val="00C574D8"/>
    <w:rsid w:val="00C57525"/>
    <w:rsid w:val="00C576E0"/>
    <w:rsid w:val="00C578B2"/>
    <w:rsid w:val="00C57961"/>
    <w:rsid w:val="00C579B3"/>
    <w:rsid w:val="00C579F5"/>
    <w:rsid w:val="00C57D8D"/>
    <w:rsid w:val="00C57E41"/>
    <w:rsid w:val="00C57E9F"/>
    <w:rsid w:val="00C605A8"/>
    <w:rsid w:val="00C60860"/>
    <w:rsid w:val="00C60CC1"/>
    <w:rsid w:val="00C60E79"/>
    <w:rsid w:val="00C60F0B"/>
    <w:rsid w:val="00C60F3C"/>
    <w:rsid w:val="00C613D9"/>
    <w:rsid w:val="00C619D5"/>
    <w:rsid w:val="00C61BD6"/>
    <w:rsid w:val="00C61C4A"/>
    <w:rsid w:val="00C61C83"/>
    <w:rsid w:val="00C61E1C"/>
    <w:rsid w:val="00C62586"/>
    <w:rsid w:val="00C6267D"/>
    <w:rsid w:val="00C62893"/>
    <w:rsid w:val="00C6299B"/>
    <w:rsid w:val="00C62BF4"/>
    <w:rsid w:val="00C62C67"/>
    <w:rsid w:val="00C62CF3"/>
    <w:rsid w:val="00C62D50"/>
    <w:rsid w:val="00C634D0"/>
    <w:rsid w:val="00C635DC"/>
    <w:rsid w:val="00C6377B"/>
    <w:rsid w:val="00C63AAD"/>
    <w:rsid w:val="00C63EAE"/>
    <w:rsid w:val="00C63F45"/>
    <w:rsid w:val="00C63F53"/>
    <w:rsid w:val="00C64C79"/>
    <w:rsid w:val="00C64D96"/>
    <w:rsid w:val="00C6531A"/>
    <w:rsid w:val="00C65646"/>
    <w:rsid w:val="00C6592F"/>
    <w:rsid w:val="00C65BFD"/>
    <w:rsid w:val="00C65E53"/>
    <w:rsid w:val="00C65EEA"/>
    <w:rsid w:val="00C66129"/>
    <w:rsid w:val="00C661C7"/>
    <w:rsid w:val="00C66326"/>
    <w:rsid w:val="00C6638F"/>
    <w:rsid w:val="00C666E8"/>
    <w:rsid w:val="00C66A27"/>
    <w:rsid w:val="00C66B86"/>
    <w:rsid w:val="00C66BB2"/>
    <w:rsid w:val="00C671F5"/>
    <w:rsid w:val="00C673E0"/>
    <w:rsid w:val="00C679B1"/>
    <w:rsid w:val="00C67AB3"/>
    <w:rsid w:val="00C67CAB"/>
    <w:rsid w:val="00C67D2B"/>
    <w:rsid w:val="00C67E25"/>
    <w:rsid w:val="00C67F92"/>
    <w:rsid w:val="00C7014A"/>
    <w:rsid w:val="00C7016B"/>
    <w:rsid w:val="00C70495"/>
    <w:rsid w:val="00C70756"/>
    <w:rsid w:val="00C709A2"/>
    <w:rsid w:val="00C70ABF"/>
    <w:rsid w:val="00C70BF3"/>
    <w:rsid w:val="00C70D17"/>
    <w:rsid w:val="00C71752"/>
    <w:rsid w:val="00C717D4"/>
    <w:rsid w:val="00C7185A"/>
    <w:rsid w:val="00C718EC"/>
    <w:rsid w:val="00C71DCA"/>
    <w:rsid w:val="00C72004"/>
    <w:rsid w:val="00C72420"/>
    <w:rsid w:val="00C7252F"/>
    <w:rsid w:val="00C72A12"/>
    <w:rsid w:val="00C72A4F"/>
    <w:rsid w:val="00C72DDE"/>
    <w:rsid w:val="00C731F8"/>
    <w:rsid w:val="00C733FD"/>
    <w:rsid w:val="00C7373F"/>
    <w:rsid w:val="00C73A5B"/>
    <w:rsid w:val="00C73A62"/>
    <w:rsid w:val="00C73E50"/>
    <w:rsid w:val="00C73ECC"/>
    <w:rsid w:val="00C73FF3"/>
    <w:rsid w:val="00C74160"/>
    <w:rsid w:val="00C741C6"/>
    <w:rsid w:val="00C745C3"/>
    <w:rsid w:val="00C74753"/>
    <w:rsid w:val="00C74862"/>
    <w:rsid w:val="00C749DC"/>
    <w:rsid w:val="00C74BE3"/>
    <w:rsid w:val="00C74F4D"/>
    <w:rsid w:val="00C74FCF"/>
    <w:rsid w:val="00C753A5"/>
    <w:rsid w:val="00C7582B"/>
    <w:rsid w:val="00C75BE1"/>
    <w:rsid w:val="00C75C99"/>
    <w:rsid w:val="00C75CF4"/>
    <w:rsid w:val="00C75D6A"/>
    <w:rsid w:val="00C762DF"/>
    <w:rsid w:val="00C76308"/>
    <w:rsid w:val="00C76699"/>
    <w:rsid w:val="00C76991"/>
    <w:rsid w:val="00C76EA8"/>
    <w:rsid w:val="00C76FA8"/>
    <w:rsid w:val="00C77500"/>
    <w:rsid w:val="00C778AE"/>
    <w:rsid w:val="00C77A70"/>
    <w:rsid w:val="00C77A8B"/>
    <w:rsid w:val="00C77B7C"/>
    <w:rsid w:val="00C77E54"/>
    <w:rsid w:val="00C802A0"/>
    <w:rsid w:val="00C802C7"/>
    <w:rsid w:val="00C802D0"/>
    <w:rsid w:val="00C804A8"/>
    <w:rsid w:val="00C804F9"/>
    <w:rsid w:val="00C8055A"/>
    <w:rsid w:val="00C80A45"/>
    <w:rsid w:val="00C80E2A"/>
    <w:rsid w:val="00C80E40"/>
    <w:rsid w:val="00C812EB"/>
    <w:rsid w:val="00C815C9"/>
    <w:rsid w:val="00C8163F"/>
    <w:rsid w:val="00C81B86"/>
    <w:rsid w:val="00C81CC5"/>
    <w:rsid w:val="00C821E3"/>
    <w:rsid w:val="00C82229"/>
    <w:rsid w:val="00C82324"/>
    <w:rsid w:val="00C82386"/>
    <w:rsid w:val="00C82576"/>
    <w:rsid w:val="00C82586"/>
    <w:rsid w:val="00C82773"/>
    <w:rsid w:val="00C82CA4"/>
    <w:rsid w:val="00C82F50"/>
    <w:rsid w:val="00C830DB"/>
    <w:rsid w:val="00C831A9"/>
    <w:rsid w:val="00C831BF"/>
    <w:rsid w:val="00C83279"/>
    <w:rsid w:val="00C83505"/>
    <w:rsid w:val="00C8366A"/>
    <w:rsid w:val="00C837A1"/>
    <w:rsid w:val="00C83C43"/>
    <w:rsid w:val="00C8414F"/>
    <w:rsid w:val="00C841CF"/>
    <w:rsid w:val="00C841D5"/>
    <w:rsid w:val="00C8438F"/>
    <w:rsid w:val="00C8468D"/>
    <w:rsid w:val="00C848CC"/>
    <w:rsid w:val="00C84C20"/>
    <w:rsid w:val="00C84CB8"/>
    <w:rsid w:val="00C84CC6"/>
    <w:rsid w:val="00C85472"/>
    <w:rsid w:val="00C8559F"/>
    <w:rsid w:val="00C856B1"/>
    <w:rsid w:val="00C8571F"/>
    <w:rsid w:val="00C85863"/>
    <w:rsid w:val="00C85B8A"/>
    <w:rsid w:val="00C85C7A"/>
    <w:rsid w:val="00C85D4E"/>
    <w:rsid w:val="00C85DAB"/>
    <w:rsid w:val="00C861C8"/>
    <w:rsid w:val="00C86984"/>
    <w:rsid w:val="00C869C4"/>
    <w:rsid w:val="00C86EA9"/>
    <w:rsid w:val="00C86FB5"/>
    <w:rsid w:val="00C86FBD"/>
    <w:rsid w:val="00C873E1"/>
    <w:rsid w:val="00C873F8"/>
    <w:rsid w:val="00C879CA"/>
    <w:rsid w:val="00C87AF7"/>
    <w:rsid w:val="00C87B1E"/>
    <w:rsid w:val="00C87EA9"/>
    <w:rsid w:val="00C87F60"/>
    <w:rsid w:val="00C90018"/>
    <w:rsid w:val="00C904E5"/>
    <w:rsid w:val="00C906D1"/>
    <w:rsid w:val="00C908B1"/>
    <w:rsid w:val="00C90BE1"/>
    <w:rsid w:val="00C90E7C"/>
    <w:rsid w:val="00C90F7A"/>
    <w:rsid w:val="00C90F9B"/>
    <w:rsid w:val="00C916E9"/>
    <w:rsid w:val="00C91C10"/>
    <w:rsid w:val="00C91CE0"/>
    <w:rsid w:val="00C91DA2"/>
    <w:rsid w:val="00C91E88"/>
    <w:rsid w:val="00C91F3B"/>
    <w:rsid w:val="00C921D5"/>
    <w:rsid w:val="00C92711"/>
    <w:rsid w:val="00C92883"/>
    <w:rsid w:val="00C92DA4"/>
    <w:rsid w:val="00C93775"/>
    <w:rsid w:val="00C93917"/>
    <w:rsid w:val="00C93A52"/>
    <w:rsid w:val="00C93D35"/>
    <w:rsid w:val="00C93E6F"/>
    <w:rsid w:val="00C94017"/>
    <w:rsid w:val="00C94263"/>
    <w:rsid w:val="00C946AC"/>
    <w:rsid w:val="00C94C2E"/>
    <w:rsid w:val="00C94D86"/>
    <w:rsid w:val="00C94ECC"/>
    <w:rsid w:val="00C9552F"/>
    <w:rsid w:val="00C95945"/>
    <w:rsid w:val="00C95AE5"/>
    <w:rsid w:val="00C95E7F"/>
    <w:rsid w:val="00C95FF9"/>
    <w:rsid w:val="00C960D3"/>
    <w:rsid w:val="00C963CE"/>
    <w:rsid w:val="00C96491"/>
    <w:rsid w:val="00C96975"/>
    <w:rsid w:val="00C96B0A"/>
    <w:rsid w:val="00C96C69"/>
    <w:rsid w:val="00C96EE7"/>
    <w:rsid w:val="00C97413"/>
    <w:rsid w:val="00C97545"/>
    <w:rsid w:val="00C97D9F"/>
    <w:rsid w:val="00C97E56"/>
    <w:rsid w:val="00CA0039"/>
    <w:rsid w:val="00CA015D"/>
    <w:rsid w:val="00CA020C"/>
    <w:rsid w:val="00CA0249"/>
    <w:rsid w:val="00CA0722"/>
    <w:rsid w:val="00CA0942"/>
    <w:rsid w:val="00CA0E31"/>
    <w:rsid w:val="00CA121A"/>
    <w:rsid w:val="00CA149A"/>
    <w:rsid w:val="00CA17A0"/>
    <w:rsid w:val="00CA1911"/>
    <w:rsid w:val="00CA19A8"/>
    <w:rsid w:val="00CA1B9A"/>
    <w:rsid w:val="00CA1C4C"/>
    <w:rsid w:val="00CA1D33"/>
    <w:rsid w:val="00CA1E3A"/>
    <w:rsid w:val="00CA22F4"/>
    <w:rsid w:val="00CA233F"/>
    <w:rsid w:val="00CA242C"/>
    <w:rsid w:val="00CA268B"/>
    <w:rsid w:val="00CA2780"/>
    <w:rsid w:val="00CA28A8"/>
    <w:rsid w:val="00CA300F"/>
    <w:rsid w:val="00CA3054"/>
    <w:rsid w:val="00CA3273"/>
    <w:rsid w:val="00CA358A"/>
    <w:rsid w:val="00CA3A55"/>
    <w:rsid w:val="00CA3B98"/>
    <w:rsid w:val="00CA3D4F"/>
    <w:rsid w:val="00CA4277"/>
    <w:rsid w:val="00CA4354"/>
    <w:rsid w:val="00CA444D"/>
    <w:rsid w:val="00CA4681"/>
    <w:rsid w:val="00CA469F"/>
    <w:rsid w:val="00CA4984"/>
    <w:rsid w:val="00CA4C0C"/>
    <w:rsid w:val="00CA4DF2"/>
    <w:rsid w:val="00CA4EB3"/>
    <w:rsid w:val="00CA5072"/>
    <w:rsid w:val="00CA5256"/>
    <w:rsid w:val="00CA575B"/>
    <w:rsid w:val="00CA58A8"/>
    <w:rsid w:val="00CA5AA8"/>
    <w:rsid w:val="00CA5B9A"/>
    <w:rsid w:val="00CA5CAD"/>
    <w:rsid w:val="00CA5DC1"/>
    <w:rsid w:val="00CA61A4"/>
    <w:rsid w:val="00CA662B"/>
    <w:rsid w:val="00CA6C52"/>
    <w:rsid w:val="00CA70B9"/>
    <w:rsid w:val="00CA7273"/>
    <w:rsid w:val="00CA7521"/>
    <w:rsid w:val="00CA778C"/>
    <w:rsid w:val="00CA7B50"/>
    <w:rsid w:val="00CA7BF4"/>
    <w:rsid w:val="00CB03EC"/>
    <w:rsid w:val="00CB0475"/>
    <w:rsid w:val="00CB05BD"/>
    <w:rsid w:val="00CB06C1"/>
    <w:rsid w:val="00CB0B38"/>
    <w:rsid w:val="00CB0CB0"/>
    <w:rsid w:val="00CB0D91"/>
    <w:rsid w:val="00CB0ECF"/>
    <w:rsid w:val="00CB0F50"/>
    <w:rsid w:val="00CB1070"/>
    <w:rsid w:val="00CB1405"/>
    <w:rsid w:val="00CB1526"/>
    <w:rsid w:val="00CB17E1"/>
    <w:rsid w:val="00CB1D1C"/>
    <w:rsid w:val="00CB1ECB"/>
    <w:rsid w:val="00CB1F63"/>
    <w:rsid w:val="00CB20DF"/>
    <w:rsid w:val="00CB27CC"/>
    <w:rsid w:val="00CB2866"/>
    <w:rsid w:val="00CB28B1"/>
    <w:rsid w:val="00CB2911"/>
    <w:rsid w:val="00CB2E25"/>
    <w:rsid w:val="00CB2FFF"/>
    <w:rsid w:val="00CB3150"/>
    <w:rsid w:val="00CB31D3"/>
    <w:rsid w:val="00CB3256"/>
    <w:rsid w:val="00CB3658"/>
    <w:rsid w:val="00CB3F4B"/>
    <w:rsid w:val="00CB3FDE"/>
    <w:rsid w:val="00CB4404"/>
    <w:rsid w:val="00CB440D"/>
    <w:rsid w:val="00CB4943"/>
    <w:rsid w:val="00CB4A39"/>
    <w:rsid w:val="00CB4D07"/>
    <w:rsid w:val="00CB4D25"/>
    <w:rsid w:val="00CB4D7A"/>
    <w:rsid w:val="00CB4E1E"/>
    <w:rsid w:val="00CB5018"/>
    <w:rsid w:val="00CB502E"/>
    <w:rsid w:val="00CB5790"/>
    <w:rsid w:val="00CB57F3"/>
    <w:rsid w:val="00CB58C7"/>
    <w:rsid w:val="00CB58E4"/>
    <w:rsid w:val="00CB591B"/>
    <w:rsid w:val="00CB59AB"/>
    <w:rsid w:val="00CB59B3"/>
    <w:rsid w:val="00CB5E14"/>
    <w:rsid w:val="00CB603F"/>
    <w:rsid w:val="00CB6116"/>
    <w:rsid w:val="00CB61C1"/>
    <w:rsid w:val="00CB645C"/>
    <w:rsid w:val="00CB66E4"/>
    <w:rsid w:val="00CB67E3"/>
    <w:rsid w:val="00CB68A6"/>
    <w:rsid w:val="00CB6CDC"/>
    <w:rsid w:val="00CB6CE1"/>
    <w:rsid w:val="00CB7011"/>
    <w:rsid w:val="00CB7908"/>
    <w:rsid w:val="00CB7C4C"/>
    <w:rsid w:val="00CB7CAA"/>
    <w:rsid w:val="00CB7D0E"/>
    <w:rsid w:val="00CC07DD"/>
    <w:rsid w:val="00CC0825"/>
    <w:rsid w:val="00CC096A"/>
    <w:rsid w:val="00CC0970"/>
    <w:rsid w:val="00CC0EEE"/>
    <w:rsid w:val="00CC1058"/>
    <w:rsid w:val="00CC10DA"/>
    <w:rsid w:val="00CC13EA"/>
    <w:rsid w:val="00CC1655"/>
    <w:rsid w:val="00CC17BD"/>
    <w:rsid w:val="00CC18A6"/>
    <w:rsid w:val="00CC191C"/>
    <w:rsid w:val="00CC1B17"/>
    <w:rsid w:val="00CC1D71"/>
    <w:rsid w:val="00CC1D85"/>
    <w:rsid w:val="00CC1ED8"/>
    <w:rsid w:val="00CC20FA"/>
    <w:rsid w:val="00CC2490"/>
    <w:rsid w:val="00CC2969"/>
    <w:rsid w:val="00CC2CE3"/>
    <w:rsid w:val="00CC2DFF"/>
    <w:rsid w:val="00CC2E48"/>
    <w:rsid w:val="00CC2E61"/>
    <w:rsid w:val="00CC30FB"/>
    <w:rsid w:val="00CC320E"/>
    <w:rsid w:val="00CC3282"/>
    <w:rsid w:val="00CC37B0"/>
    <w:rsid w:val="00CC37C8"/>
    <w:rsid w:val="00CC398A"/>
    <w:rsid w:val="00CC3EE7"/>
    <w:rsid w:val="00CC4186"/>
    <w:rsid w:val="00CC4AE6"/>
    <w:rsid w:val="00CC4AED"/>
    <w:rsid w:val="00CC4B9A"/>
    <w:rsid w:val="00CC4D27"/>
    <w:rsid w:val="00CC4E4E"/>
    <w:rsid w:val="00CC4FEE"/>
    <w:rsid w:val="00CC5039"/>
    <w:rsid w:val="00CC51C0"/>
    <w:rsid w:val="00CC51E9"/>
    <w:rsid w:val="00CC534B"/>
    <w:rsid w:val="00CC5468"/>
    <w:rsid w:val="00CC589F"/>
    <w:rsid w:val="00CC5A54"/>
    <w:rsid w:val="00CC5A5A"/>
    <w:rsid w:val="00CC5B27"/>
    <w:rsid w:val="00CC5CB1"/>
    <w:rsid w:val="00CC5CF3"/>
    <w:rsid w:val="00CC5D3A"/>
    <w:rsid w:val="00CC5ED0"/>
    <w:rsid w:val="00CC606A"/>
    <w:rsid w:val="00CC6383"/>
    <w:rsid w:val="00CC64FA"/>
    <w:rsid w:val="00CC66F3"/>
    <w:rsid w:val="00CC6844"/>
    <w:rsid w:val="00CC6D94"/>
    <w:rsid w:val="00CC7124"/>
    <w:rsid w:val="00CC72B2"/>
    <w:rsid w:val="00CC7AC5"/>
    <w:rsid w:val="00CC7C65"/>
    <w:rsid w:val="00CC7E31"/>
    <w:rsid w:val="00CC7F1F"/>
    <w:rsid w:val="00CD06E6"/>
    <w:rsid w:val="00CD07BD"/>
    <w:rsid w:val="00CD09B5"/>
    <w:rsid w:val="00CD0D42"/>
    <w:rsid w:val="00CD1036"/>
    <w:rsid w:val="00CD1047"/>
    <w:rsid w:val="00CD131A"/>
    <w:rsid w:val="00CD1429"/>
    <w:rsid w:val="00CD18CA"/>
    <w:rsid w:val="00CD1994"/>
    <w:rsid w:val="00CD1AD7"/>
    <w:rsid w:val="00CD228F"/>
    <w:rsid w:val="00CD24CF"/>
    <w:rsid w:val="00CD261F"/>
    <w:rsid w:val="00CD2CF6"/>
    <w:rsid w:val="00CD2D31"/>
    <w:rsid w:val="00CD2D89"/>
    <w:rsid w:val="00CD2E39"/>
    <w:rsid w:val="00CD31C4"/>
    <w:rsid w:val="00CD3474"/>
    <w:rsid w:val="00CD3509"/>
    <w:rsid w:val="00CD353F"/>
    <w:rsid w:val="00CD3A60"/>
    <w:rsid w:val="00CD3CDA"/>
    <w:rsid w:val="00CD3F5C"/>
    <w:rsid w:val="00CD46AD"/>
    <w:rsid w:val="00CD4883"/>
    <w:rsid w:val="00CD50C4"/>
    <w:rsid w:val="00CD563D"/>
    <w:rsid w:val="00CD591E"/>
    <w:rsid w:val="00CD59E8"/>
    <w:rsid w:val="00CD5B6D"/>
    <w:rsid w:val="00CD5E00"/>
    <w:rsid w:val="00CD5F40"/>
    <w:rsid w:val="00CD6138"/>
    <w:rsid w:val="00CD63FE"/>
    <w:rsid w:val="00CD646C"/>
    <w:rsid w:val="00CD6B57"/>
    <w:rsid w:val="00CD6BCC"/>
    <w:rsid w:val="00CD7310"/>
    <w:rsid w:val="00CD7625"/>
    <w:rsid w:val="00CD784C"/>
    <w:rsid w:val="00CD796F"/>
    <w:rsid w:val="00CD7C3D"/>
    <w:rsid w:val="00CE086F"/>
    <w:rsid w:val="00CE089A"/>
    <w:rsid w:val="00CE090F"/>
    <w:rsid w:val="00CE0973"/>
    <w:rsid w:val="00CE0BA4"/>
    <w:rsid w:val="00CE0E87"/>
    <w:rsid w:val="00CE0EA9"/>
    <w:rsid w:val="00CE0F7B"/>
    <w:rsid w:val="00CE0FD3"/>
    <w:rsid w:val="00CE11A6"/>
    <w:rsid w:val="00CE1387"/>
    <w:rsid w:val="00CE15E4"/>
    <w:rsid w:val="00CE16E5"/>
    <w:rsid w:val="00CE206D"/>
    <w:rsid w:val="00CE214A"/>
    <w:rsid w:val="00CE2341"/>
    <w:rsid w:val="00CE29BA"/>
    <w:rsid w:val="00CE2BF9"/>
    <w:rsid w:val="00CE2C1E"/>
    <w:rsid w:val="00CE2E9A"/>
    <w:rsid w:val="00CE3083"/>
    <w:rsid w:val="00CE33BA"/>
    <w:rsid w:val="00CE35C2"/>
    <w:rsid w:val="00CE39FC"/>
    <w:rsid w:val="00CE3EA4"/>
    <w:rsid w:val="00CE3F7F"/>
    <w:rsid w:val="00CE41FF"/>
    <w:rsid w:val="00CE42DA"/>
    <w:rsid w:val="00CE42FE"/>
    <w:rsid w:val="00CE4A9B"/>
    <w:rsid w:val="00CE50F4"/>
    <w:rsid w:val="00CE52FE"/>
    <w:rsid w:val="00CE53AF"/>
    <w:rsid w:val="00CE5B50"/>
    <w:rsid w:val="00CE5D24"/>
    <w:rsid w:val="00CE612D"/>
    <w:rsid w:val="00CE621F"/>
    <w:rsid w:val="00CE6233"/>
    <w:rsid w:val="00CE62A5"/>
    <w:rsid w:val="00CE65CC"/>
    <w:rsid w:val="00CE661E"/>
    <w:rsid w:val="00CE661F"/>
    <w:rsid w:val="00CE6804"/>
    <w:rsid w:val="00CE6861"/>
    <w:rsid w:val="00CE6CE3"/>
    <w:rsid w:val="00CE6ED4"/>
    <w:rsid w:val="00CE7542"/>
    <w:rsid w:val="00CE756F"/>
    <w:rsid w:val="00CE796C"/>
    <w:rsid w:val="00CE7AFE"/>
    <w:rsid w:val="00CE7C72"/>
    <w:rsid w:val="00CE7FAD"/>
    <w:rsid w:val="00CF0383"/>
    <w:rsid w:val="00CF043B"/>
    <w:rsid w:val="00CF0725"/>
    <w:rsid w:val="00CF0A82"/>
    <w:rsid w:val="00CF0BBA"/>
    <w:rsid w:val="00CF0C3C"/>
    <w:rsid w:val="00CF0C3F"/>
    <w:rsid w:val="00CF0CB2"/>
    <w:rsid w:val="00CF0D34"/>
    <w:rsid w:val="00CF0DBB"/>
    <w:rsid w:val="00CF1116"/>
    <w:rsid w:val="00CF12EA"/>
    <w:rsid w:val="00CF14CA"/>
    <w:rsid w:val="00CF1731"/>
    <w:rsid w:val="00CF1754"/>
    <w:rsid w:val="00CF17BE"/>
    <w:rsid w:val="00CF17C6"/>
    <w:rsid w:val="00CF1B25"/>
    <w:rsid w:val="00CF1C32"/>
    <w:rsid w:val="00CF2788"/>
    <w:rsid w:val="00CF280F"/>
    <w:rsid w:val="00CF2856"/>
    <w:rsid w:val="00CF2932"/>
    <w:rsid w:val="00CF297B"/>
    <w:rsid w:val="00CF2995"/>
    <w:rsid w:val="00CF2B7A"/>
    <w:rsid w:val="00CF2EFB"/>
    <w:rsid w:val="00CF312A"/>
    <w:rsid w:val="00CF3263"/>
    <w:rsid w:val="00CF34D8"/>
    <w:rsid w:val="00CF362F"/>
    <w:rsid w:val="00CF3666"/>
    <w:rsid w:val="00CF3853"/>
    <w:rsid w:val="00CF3B6D"/>
    <w:rsid w:val="00CF3C83"/>
    <w:rsid w:val="00CF3CD4"/>
    <w:rsid w:val="00CF3DC1"/>
    <w:rsid w:val="00CF403F"/>
    <w:rsid w:val="00CF4106"/>
    <w:rsid w:val="00CF4142"/>
    <w:rsid w:val="00CF480A"/>
    <w:rsid w:val="00CF49D9"/>
    <w:rsid w:val="00CF4A9F"/>
    <w:rsid w:val="00CF4B7E"/>
    <w:rsid w:val="00CF4E11"/>
    <w:rsid w:val="00CF53BE"/>
    <w:rsid w:val="00CF5846"/>
    <w:rsid w:val="00CF5A01"/>
    <w:rsid w:val="00CF5A73"/>
    <w:rsid w:val="00CF5D19"/>
    <w:rsid w:val="00CF5D9B"/>
    <w:rsid w:val="00CF5F41"/>
    <w:rsid w:val="00CF6131"/>
    <w:rsid w:val="00CF6319"/>
    <w:rsid w:val="00CF66BA"/>
    <w:rsid w:val="00CF673C"/>
    <w:rsid w:val="00CF675E"/>
    <w:rsid w:val="00CF67C2"/>
    <w:rsid w:val="00CF6804"/>
    <w:rsid w:val="00CF699E"/>
    <w:rsid w:val="00CF6ABC"/>
    <w:rsid w:val="00CF6EBD"/>
    <w:rsid w:val="00CF70AE"/>
    <w:rsid w:val="00CF73A4"/>
    <w:rsid w:val="00CF7643"/>
    <w:rsid w:val="00CF787C"/>
    <w:rsid w:val="00D001B0"/>
    <w:rsid w:val="00D001CF"/>
    <w:rsid w:val="00D005DD"/>
    <w:rsid w:val="00D00C85"/>
    <w:rsid w:val="00D00E6A"/>
    <w:rsid w:val="00D01766"/>
    <w:rsid w:val="00D018E4"/>
    <w:rsid w:val="00D01B7A"/>
    <w:rsid w:val="00D02327"/>
    <w:rsid w:val="00D023EA"/>
    <w:rsid w:val="00D02438"/>
    <w:rsid w:val="00D0246C"/>
    <w:rsid w:val="00D027FE"/>
    <w:rsid w:val="00D02836"/>
    <w:rsid w:val="00D02938"/>
    <w:rsid w:val="00D02A38"/>
    <w:rsid w:val="00D02B69"/>
    <w:rsid w:val="00D02C7F"/>
    <w:rsid w:val="00D02EE1"/>
    <w:rsid w:val="00D02F27"/>
    <w:rsid w:val="00D0311D"/>
    <w:rsid w:val="00D0380E"/>
    <w:rsid w:val="00D038A6"/>
    <w:rsid w:val="00D038CF"/>
    <w:rsid w:val="00D03A7B"/>
    <w:rsid w:val="00D03B8C"/>
    <w:rsid w:val="00D03BC2"/>
    <w:rsid w:val="00D03C71"/>
    <w:rsid w:val="00D04039"/>
    <w:rsid w:val="00D041E6"/>
    <w:rsid w:val="00D04499"/>
    <w:rsid w:val="00D044B7"/>
    <w:rsid w:val="00D04636"/>
    <w:rsid w:val="00D04638"/>
    <w:rsid w:val="00D046F2"/>
    <w:rsid w:val="00D0484A"/>
    <w:rsid w:val="00D04D33"/>
    <w:rsid w:val="00D04DA6"/>
    <w:rsid w:val="00D0508B"/>
    <w:rsid w:val="00D050AB"/>
    <w:rsid w:val="00D052B1"/>
    <w:rsid w:val="00D05392"/>
    <w:rsid w:val="00D0557D"/>
    <w:rsid w:val="00D05B14"/>
    <w:rsid w:val="00D05C9F"/>
    <w:rsid w:val="00D05D77"/>
    <w:rsid w:val="00D05E41"/>
    <w:rsid w:val="00D05F95"/>
    <w:rsid w:val="00D06280"/>
    <w:rsid w:val="00D064BD"/>
    <w:rsid w:val="00D066A8"/>
    <w:rsid w:val="00D06BAD"/>
    <w:rsid w:val="00D06E12"/>
    <w:rsid w:val="00D0711F"/>
    <w:rsid w:val="00D071BA"/>
    <w:rsid w:val="00D0736E"/>
    <w:rsid w:val="00D07530"/>
    <w:rsid w:val="00D075D1"/>
    <w:rsid w:val="00D07682"/>
    <w:rsid w:val="00D07A1B"/>
    <w:rsid w:val="00D10011"/>
    <w:rsid w:val="00D100F0"/>
    <w:rsid w:val="00D10427"/>
    <w:rsid w:val="00D1094F"/>
    <w:rsid w:val="00D10BD7"/>
    <w:rsid w:val="00D10C69"/>
    <w:rsid w:val="00D10DBF"/>
    <w:rsid w:val="00D1116B"/>
    <w:rsid w:val="00D111B9"/>
    <w:rsid w:val="00D11304"/>
    <w:rsid w:val="00D11891"/>
    <w:rsid w:val="00D11E7E"/>
    <w:rsid w:val="00D11F10"/>
    <w:rsid w:val="00D11F25"/>
    <w:rsid w:val="00D120E9"/>
    <w:rsid w:val="00D12138"/>
    <w:rsid w:val="00D12352"/>
    <w:rsid w:val="00D123E1"/>
    <w:rsid w:val="00D12573"/>
    <w:rsid w:val="00D1292A"/>
    <w:rsid w:val="00D12BAD"/>
    <w:rsid w:val="00D13149"/>
    <w:rsid w:val="00D131DF"/>
    <w:rsid w:val="00D1372F"/>
    <w:rsid w:val="00D13906"/>
    <w:rsid w:val="00D13BEA"/>
    <w:rsid w:val="00D13D52"/>
    <w:rsid w:val="00D13DD5"/>
    <w:rsid w:val="00D14889"/>
    <w:rsid w:val="00D14B16"/>
    <w:rsid w:val="00D14E7D"/>
    <w:rsid w:val="00D1512F"/>
    <w:rsid w:val="00D15360"/>
    <w:rsid w:val="00D1542F"/>
    <w:rsid w:val="00D1546F"/>
    <w:rsid w:val="00D15A40"/>
    <w:rsid w:val="00D15B00"/>
    <w:rsid w:val="00D15D30"/>
    <w:rsid w:val="00D15F80"/>
    <w:rsid w:val="00D161A0"/>
    <w:rsid w:val="00D161C7"/>
    <w:rsid w:val="00D16377"/>
    <w:rsid w:val="00D1652D"/>
    <w:rsid w:val="00D1659B"/>
    <w:rsid w:val="00D16615"/>
    <w:rsid w:val="00D166B2"/>
    <w:rsid w:val="00D167AF"/>
    <w:rsid w:val="00D167B1"/>
    <w:rsid w:val="00D16A8B"/>
    <w:rsid w:val="00D16D6D"/>
    <w:rsid w:val="00D170E3"/>
    <w:rsid w:val="00D1760F"/>
    <w:rsid w:val="00D1767E"/>
    <w:rsid w:val="00D176C8"/>
    <w:rsid w:val="00D1780E"/>
    <w:rsid w:val="00D17896"/>
    <w:rsid w:val="00D17C27"/>
    <w:rsid w:val="00D201D1"/>
    <w:rsid w:val="00D208A6"/>
    <w:rsid w:val="00D20EBC"/>
    <w:rsid w:val="00D21238"/>
    <w:rsid w:val="00D21377"/>
    <w:rsid w:val="00D21879"/>
    <w:rsid w:val="00D219D8"/>
    <w:rsid w:val="00D21C0D"/>
    <w:rsid w:val="00D21D63"/>
    <w:rsid w:val="00D21E52"/>
    <w:rsid w:val="00D223ED"/>
    <w:rsid w:val="00D22934"/>
    <w:rsid w:val="00D22B3E"/>
    <w:rsid w:val="00D22C56"/>
    <w:rsid w:val="00D22C68"/>
    <w:rsid w:val="00D22FA9"/>
    <w:rsid w:val="00D22FD2"/>
    <w:rsid w:val="00D23280"/>
    <w:rsid w:val="00D237EE"/>
    <w:rsid w:val="00D23965"/>
    <w:rsid w:val="00D23B46"/>
    <w:rsid w:val="00D23C58"/>
    <w:rsid w:val="00D23DF3"/>
    <w:rsid w:val="00D23F23"/>
    <w:rsid w:val="00D23FE6"/>
    <w:rsid w:val="00D240EF"/>
    <w:rsid w:val="00D243DA"/>
    <w:rsid w:val="00D24475"/>
    <w:rsid w:val="00D24506"/>
    <w:rsid w:val="00D246E6"/>
    <w:rsid w:val="00D2493A"/>
    <w:rsid w:val="00D24B44"/>
    <w:rsid w:val="00D24D80"/>
    <w:rsid w:val="00D25433"/>
    <w:rsid w:val="00D2549B"/>
    <w:rsid w:val="00D25560"/>
    <w:rsid w:val="00D25708"/>
    <w:rsid w:val="00D25F87"/>
    <w:rsid w:val="00D261A6"/>
    <w:rsid w:val="00D26392"/>
    <w:rsid w:val="00D26707"/>
    <w:rsid w:val="00D26937"/>
    <w:rsid w:val="00D26F13"/>
    <w:rsid w:val="00D27500"/>
    <w:rsid w:val="00D27736"/>
    <w:rsid w:val="00D27AE4"/>
    <w:rsid w:val="00D27E40"/>
    <w:rsid w:val="00D3004F"/>
    <w:rsid w:val="00D30268"/>
    <w:rsid w:val="00D302B9"/>
    <w:rsid w:val="00D3044C"/>
    <w:rsid w:val="00D304D4"/>
    <w:rsid w:val="00D305D7"/>
    <w:rsid w:val="00D30657"/>
    <w:rsid w:val="00D30752"/>
    <w:rsid w:val="00D308BB"/>
    <w:rsid w:val="00D30927"/>
    <w:rsid w:val="00D30984"/>
    <w:rsid w:val="00D30B20"/>
    <w:rsid w:val="00D30B7B"/>
    <w:rsid w:val="00D30BF6"/>
    <w:rsid w:val="00D30C43"/>
    <w:rsid w:val="00D30CE8"/>
    <w:rsid w:val="00D30DA1"/>
    <w:rsid w:val="00D30EE5"/>
    <w:rsid w:val="00D3134E"/>
    <w:rsid w:val="00D31377"/>
    <w:rsid w:val="00D315CA"/>
    <w:rsid w:val="00D32580"/>
    <w:rsid w:val="00D329A9"/>
    <w:rsid w:val="00D32BD6"/>
    <w:rsid w:val="00D32C4E"/>
    <w:rsid w:val="00D3327D"/>
    <w:rsid w:val="00D332AE"/>
    <w:rsid w:val="00D338BB"/>
    <w:rsid w:val="00D339CB"/>
    <w:rsid w:val="00D33D54"/>
    <w:rsid w:val="00D33FCB"/>
    <w:rsid w:val="00D341CC"/>
    <w:rsid w:val="00D342C1"/>
    <w:rsid w:val="00D34545"/>
    <w:rsid w:val="00D34594"/>
    <w:rsid w:val="00D34882"/>
    <w:rsid w:val="00D34A10"/>
    <w:rsid w:val="00D34A1A"/>
    <w:rsid w:val="00D35086"/>
    <w:rsid w:val="00D354A9"/>
    <w:rsid w:val="00D358D1"/>
    <w:rsid w:val="00D35AD8"/>
    <w:rsid w:val="00D35B0B"/>
    <w:rsid w:val="00D35BEE"/>
    <w:rsid w:val="00D36179"/>
    <w:rsid w:val="00D36456"/>
    <w:rsid w:val="00D36475"/>
    <w:rsid w:val="00D369EE"/>
    <w:rsid w:val="00D36A02"/>
    <w:rsid w:val="00D36D21"/>
    <w:rsid w:val="00D37454"/>
    <w:rsid w:val="00D375AF"/>
    <w:rsid w:val="00D3778D"/>
    <w:rsid w:val="00D377F2"/>
    <w:rsid w:val="00D3781E"/>
    <w:rsid w:val="00D4002A"/>
    <w:rsid w:val="00D4007C"/>
    <w:rsid w:val="00D4016F"/>
    <w:rsid w:val="00D40194"/>
    <w:rsid w:val="00D4055F"/>
    <w:rsid w:val="00D4056D"/>
    <w:rsid w:val="00D4088F"/>
    <w:rsid w:val="00D4166F"/>
    <w:rsid w:val="00D417FD"/>
    <w:rsid w:val="00D41CB1"/>
    <w:rsid w:val="00D41FE0"/>
    <w:rsid w:val="00D4200C"/>
    <w:rsid w:val="00D4203D"/>
    <w:rsid w:val="00D42177"/>
    <w:rsid w:val="00D4232F"/>
    <w:rsid w:val="00D42538"/>
    <w:rsid w:val="00D42558"/>
    <w:rsid w:val="00D42C52"/>
    <w:rsid w:val="00D42D27"/>
    <w:rsid w:val="00D42F01"/>
    <w:rsid w:val="00D4316F"/>
    <w:rsid w:val="00D43CD7"/>
    <w:rsid w:val="00D43E1B"/>
    <w:rsid w:val="00D43EFB"/>
    <w:rsid w:val="00D43FD8"/>
    <w:rsid w:val="00D4427E"/>
    <w:rsid w:val="00D44402"/>
    <w:rsid w:val="00D446B9"/>
    <w:rsid w:val="00D44C32"/>
    <w:rsid w:val="00D44C57"/>
    <w:rsid w:val="00D45110"/>
    <w:rsid w:val="00D45A02"/>
    <w:rsid w:val="00D45B73"/>
    <w:rsid w:val="00D45BBD"/>
    <w:rsid w:val="00D45C1F"/>
    <w:rsid w:val="00D45C86"/>
    <w:rsid w:val="00D46055"/>
    <w:rsid w:val="00D460E2"/>
    <w:rsid w:val="00D461BA"/>
    <w:rsid w:val="00D46421"/>
    <w:rsid w:val="00D466CA"/>
    <w:rsid w:val="00D4692A"/>
    <w:rsid w:val="00D4693D"/>
    <w:rsid w:val="00D46AFB"/>
    <w:rsid w:val="00D46B44"/>
    <w:rsid w:val="00D46B55"/>
    <w:rsid w:val="00D46CAD"/>
    <w:rsid w:val="00D46CC9"/>
    <w:rsid w:val="00D46EE1"/>
    <w:rsid w:val="00D46F71"/>
    <w:rsid w:val="00D46F7A"/>
    <w:rsid w:val="00D46FC9"/>
    <w:rsid w:val="00D470A6"/>
    <w:rsid w:val="00D47168"/>
    <w:rsid w:val="00D4719F"/>
    <w:rsid w:val="00D471B8"/>
    <w:rsid w:val="00D472C2"/>
    <w:rsid w:val="00D47917"/>
    <w:rsid w:val="00D47C7F"/>
    <w:rsid w:val="00D47F81"/>
    <w:rsid w:val="00D5058B"/>
    <w:rsid w:val="00D50964"/>
    <w:rsid w:val="00D50967"/>
    <w:rsid w:val="00D50E14"/>
    <w:rsid w:val="00D51039"/>
    <w:rsid w:val="00D5121B"/>
    <w:rsid w:val="00D51288"/>
    <w:rsid w:val="00D5150C"/>
    <w:rsid w:val="00D51675"/>
    <w:rsid w:val="00D516E7"/>
    <w:rsid w:val="00D51797"/>
    <w:rsid w:val="00D518E7"/>
    <w:rsid w:val="00D51929"/>
    <w:rsid w:val="00D51D6E"/>
    <w:rsid w:val="00D51EDA"/>
    <w:rsid w:val="00D52214"/>
    <w:rsid w:val="00D522B1"/>
    <w:rsid w:val="00D52432"/>
    <w:rsid w:val="00D5288F"/>
    <w:rsid w:val="00D52B9E"/>
    <w:rsid w:val="00D52E8E"/>
    <w:rsid w:val="00D52F90"/>
    <w:rsid w:val="00D53252"/>
    <w:rsid w:val="00D53311"/>
    <w:rsid w:val="00D535C3"/>
    <w:rsid w:val="00D535E8"/>
    <w:rsid w:val="00D5386F"/>
    <w:rsid w:val="00D53C1A"/>
    <w:rsid w:val="00D53C5A"/>
    <w:rsid w:val="00D53F0A"/>
    <w:rsid w:val="00D53FAD"/>
    <w:rsid w:val="00D542FA"/>
    <w:rsid w:val="00D54B19"/>
    <w:rsid w:val="00D54B41"/>
    <w:rsid w:val="00D5512A"/>
    <w:rsid w:val="00D552D2"/>
    <w:rsid w:val="00D55FF0"/>
    <w:rsid w:val="00D56222"/>
    <w:rsid w:val="00D5630D"/>
    <w:rsid w:val="00D56322"/>
    <w:rsid w:val="00D5639E"/>
    <w:rsid w:val="00D56A16"/>
    <w:rsid w:val="00D56B66"/>
    <w:rsid w:val="00D56BEF"/>
    <w:rsid w:val="00D57134"/>
    <w:rsid w:val="00D572BE"/>
    <w:rsid w:val="00D57351"/>
    <w:rsid w:val="00D573D4"/>
    <w:rsid w:val="00D5747A"/>
    <w:rsid w:val="00D5753B"/>
    <w:rsid w:val="00D579A8"/>
    <w:rsid w:val="00D6004C"/>
    <w:rsid w:val="00D60288"/>
    <w:rsid w:val="00D60295"/>
    <w:rsid w:val="00D604B9"/>
    <w:rsid w:val="00D60823"/>
    <w:rsid w:val="00D60CEC"/>
    <w:rsid w:val="00D61504"/>
    <w:rsid w:val="00D619E4"/>
    <w:rsid w:val="00D61B26"/>
    <w:rsid w:val="00D61BD3"/>
    <w:rsid w:val="00D61BF8"/>
    <w:rsid w:val="00D61D6D"/>
    <w:rsid w:val="00D61F21"/>
    <w:rsid w:val="00D62157"/>
    <w:rsid w:val="00D62181"/>
    <w:rsid w:val="00D62493"/>
    <w:rsid w:val="00D624C7"/>
    <w:rsid w:val="00D62599"/>
    <w:rsid w:val="00D62958"/>
    <w:rsid w:val="00D62C00"/>
    <w:rsid w:val="00D62D3C"/>
    <w:rsid w:val="00D62E88"/>
    <w:rsid w:val="00D632D6"/>
    <w:rsid w:val="00D6363D"/>
    <w:rsid w:val="00D63DB5"/>
    <w:rsid w:val="00D6421F"/>
    <w:rsid w:val="00D643DC"/>
    <w:rsid w:val="00D64E3A"/>
    <w:rsid w:val="00D65454"/>
    <w:rsid w:val="00D654A9"/>
    <w:rsid w:val="00D65BB1"/>
    <w:rsid w:val="00D65E81"/>
    <w:rsid w:val="00D66190"/>
    <w:rsid w:val="00D66436"/>
    <w:rsid w:val="00D66B1A"/>
    <w:rsid w:val="00D66E1D"/>
    <w:rsid w:val="00D6716E"/>
    <w:rsid w:val="00D67429"/>
    <w:rsid w:val="00D674FB"/>
    <w:rsid w:val="00D67696"/>
    <w:rsid w:val="00D67A15"/>
    <w:rsid w:val="00D67D48"/>
    <w:rsid w:val="00D67E62"/>
    <w:rsid w:val="00D67ED5"/>
    <w:rsid w:val="00D67F6D"/>
    <w:rsid w:val="00D67FDB"/>
    <w:rsid w:val="00D70033"/>
    <w:rsid w:val="00D7034E"/>
    <w:rsid w:val="00D703BA"/>
    <w:rsid w:val="00D703D6"/>
    <w:rsid w:val="00D7040A"/>
    <w:rsid w:val="00D70850"/>
    <w:rsid w:val="00D70ED9"/>
    <w:rsid w:val="00D70F73"/>
    <w:rsid w:val="00D71285"/>
    <w:rsid w:val="00D71338"/>
    <w:rsid w:val="00D71348"/>
    <w:rsid w:val="00D7190A"/>
    <w:rsid w:val="00D71AFA"/>
    <w:rsid w:val="00D71D69"/>
    <w:rsid w:val="00D7210E"/>
    <w:rsid w:val="00D72139"/>
    <w:rsid w:val="00D7229A"/>
    <w:rsid w:val="00D72519"/>
    <w:rsid w:val="00D7265D"/>
    <w:rsid w:val="00D72858"/>
    <w:rsid w:val="00D72A5F"/>
    <w:rsid w:val="00D73098"/>
    <w:rsid w:val="00D73355"/>
    <w:rsid w:val="00D73954"/>
    <w:rsid w:val="00D73979"/>
    <w:rsid w:val="00D73DB3"/>
    <w:rsid w:val="00D74039"/>
    <w:rsid w:val="00D74532"/>
    <w:rsid w:val="00D74570"/>
    <w:rsid w:val="00D74A15"/>
    <w:rsid w:val="00D74A9D"/>
    <w:rsid w:val="00D74C30"/>
    <w:rsid w:val="00D74E0A"/>
    <w:rsid w:val="00D74F21"/>
    <w:rsid w:val="00D74FB3"/>
    <w:rsid w:val="00D753CD"/>
    <w:rsid w:val="00D753E1"/>
    <w:rsid w:val="00D7569C"/>
    <w:rsid w:val="00D757E8"/>
    <w:rsid w:val="00D7599A"/>
    <w:rsid w:val="00D75A9C"/>
    <w:rsid w:val="00D75B3E"/>
    <w:rsid w:val="00D75F8F"/>
    <w:rsid w:val="00D7600F"/>
    <w:rsid w:val="00D76342"/>
    <w:rsid w:val="00D76598"/>
    <w:rsid w:val="00D7691C"/>
    <w:rsid w:val="00D76B96"/>
    <w:rsid w:val="00D773DF"/>
    <w:rsid w:val="00D77723"/>
    <w:rsid w:val="00D77841"/>
    <w:rsid w:val="00D778DE"/>
    <w:rsid w:val="00D77B87"/>
    <w:rsid w:val="00D77D19"/>
    <w:rsid w:val="00D77DC3"/>
    <w:rsid w:val="00D77F99"/>
    <w:rsid w:val="00D8016A"/>
    <w:rsid w:val="00D802A2"/>
    <w:rsid w:val="00D80AAC"/>
    <w:rsid w:val="00D80D31"/>
    <w:rsid w:val="00D80E00"/>
    <w:rsid w:val="00D80E07"/>
    <w:rsid w:val="00D80F6B"/>
    <w:rsid w:val="00D81048"/>
    <w:rsid w:val="00D8150F"/>
    <w:rsid w:val="00D81620"/>
    <w:rsid w:val="00D819A3"/>
    <w:rsid w:val="00D81B1B"/>
    <w:rsid w:val="00D81D08"/>
    <w:rsid w:val="00D81D70"/>
    <w:rsid w:val="00D81E00"/>
    <w:rsid w:val="00D81E33"/>
    <w:rsid w:val="00D82130"/>
    <w:rsid w:val="00D8275D"/>
    <w:rsid w:val="00D829E3"/>
    <w:rsid w:val="00D82D8E"/>
    <w:rsid w:val="00D82F32"/>
    <w:rsid w:val="00D82F64"/>
    <w:rsid w:val="00D8331B"/>
    <w:rsid w:val="00D8341E"/>
    <w:rsid w:val="00D83FF9"/>
    <w:rsid w:val="00D846F8"/>
    <w:rsid w:val="00D84773"/>
    <w:rsid w:val="00D847AF"/>
    <w:rsid w:val="00D848F4"/>
    <w:rsid w:val="00D849E0"/>
    <w:rsid w:val="00D84C6E"/>
    <w:rsid w:val="00D84FBA"/>
    <w:rsid w:val="00D8535F"/>
    <w:rsid w:val="00D8538D"/>
    <w:rsid w:val="00D85835"/>
    <w:rsid w:val="00D85A58"/>
    <w:rsid w:val="00D85C3D"/>
    <w:rsid w:val="00D85D7F"/>
    <w:rsid w:val="00D85E12"/>
    <w:rsid w:val="00D8639B"/>
    <w:rsid w:val="00D8639C"/>
    <w:rsid w:val="00D8678E"/>
    <w:rsid w:val="00D867F7"/>
    <w:rsid w:val="00D86954"/>
    <w:rsid w:val="00D86A1E"/>
    <w:rsid w:val="00D86CEA"/>
    <w:rsid w:val="00D86D5C"/>
    <w:rsid w:val="00D86DF5"/>
    <w:rsid w:val="00D86F36"/>
    <w:rsid w:val="00D8707A"/>
    <w:rsid w:val="00D8714A"/>
    <w:rsid w:val="00D87643"/>
    <w:rsid w:val="00D876FF"/>
    <w:rsid w:val="00D87BCE"/>
    <w:rsid w:val="00D87D5C"/>
    <w:rsid w:val="00D9017B"/>
    <w:rsid w:val="00D903F8"/>
    <w:rsid w:val="00D9053E"/>
    <w:rsid w:val="00D90751"/>
    <w:rsid w:val="00D90862"/>
    <w:rsid w:val="00D90D46"/>
    <w:rsid w:val="00D91094"/>
    <w:rsid w:val="00D91261"/>
    <w:rsid w:val="00D9126C"/>
    <w:rsid w:val="00D913E1"/>
    <w:rsid w:val="00D916E6"/>
    <w:rsid w:val="00D91B0D"/>
    <w:rsid w:val="00D91C4E"/>
    <w:rsid w:val="00D91DD9"/>
    <w:rsid w:val="00D92147"/>
    <w:rsid w:val="00D923BD"/>
    <w:rsid w:val="00D92750"/>
    <w:rsid w:val="00D92755"/>
    <w:rsid w:val="00D927CD"/>
    <w:rsid w:val="00D92E19"/>
    <w:rsid w:val="00D937FD"/>
    <w:rsid w:val="00D93A16"/>
    <w:rsid w:val="00D93C05"/>
    <w:rsid w:val="00D93FA1"/>
    <w:rsid w:val="00D942B0"/>
    <w:rsid w:val="00D94585"/>
    <w:rsid w:val="00D94843"/>
    <w:rsid w:val="00D948E3"/>
    <w:rsid w:val="00D94B13"/>
    <w:rsid w:val="00D94C5F"/>
    <w:rsid w:val="00D94CF6"/>
    <w:rsid w:val="00D953C7"/>
    <w:rsid w:val="00D95B31"/>
    <w:rsid w:val="00D95D2B"/>
    <w:rsid w:val="00D962D4"/>
    <w:rsid w:val="00D96305"/>
    <w:rsid w:val="00D964A1"/>
    <w:rsid w:val="00D96E69"/>
    <w:rsid w:val="00D9705B"/>
    <w:rsid w:val="00D97776"/>
    <w:rsid w:val="00D97786"/>
    <w:rsid w:val="00D97788"/>
    <w:rsid w:val="00D97A30"/>
    <w:rsid w:val="00D97B74"/>
    <w:rsid w:val="00D97DDD"/>
    <w:rsid w:val="00DA00D1"/>
    <w:rsid w:val="00DA01C9"/>
    <w:rsid w:val="00DA04A6"/>
    <w:rsid w:val="00DA0782"/>
    <w:rsid w:val="00DA0974"/>
    <w:rsid w:val="00DA0BFF"/>
    <w:rsid w:val="00DA0C31"/>
    <w:rsid w:val="00DA0F26"/>
    <w:rsid w:val="00DA1248"/>
    <w:rsid w:val="00DA16BD"/>
    <w:rsid w:val="00DA1A32"/>
    <w:rsid w:val="00DA1D9C"/>
    <w:rsid w:val="00DA2210"/>
    <w:rsid w:val="00DA22F6"/>
    <w:rsid w:val="00DA2563"/>
    <w:rsid w:val="00DA2640"/>
    <w:rsid w:val="00DA26A1"/>
    <w:rsid w:val="00DA26BF"/>
    <w:rsid w:val="00DA2729"/>
    <w:rsid w:val="00DA2CF9"/>
    <w:rsid w:val="00DA2E1F"/>
    <w:rsid w:val="00DA32F1"/>
    <w:rsid w:val="00DA335E"/>
    <w:rsid w:val="00DA34A0"/>
    <w:rsid w:val="00DA358A"/>
    <w:rsid w:val="00DA378A"/>
    <w:rsid w:val="00DA37B6"/>
    <w:rsid w:val="00DA3B88"/>
    <w:rsid w:val="00DA3BD0"/>
    <w:rsid w:val="00DA4837"/>
    <w:rsid w:val="00DA4903"/>
    <w:rsid w:val="00DA4A97"/>
    <w:rsid w:val="00DA4BFC"/>
    <w:rsid w:val="00DA4DB3"/>
    <w:rsid w:val="00DA509C"/>
    <w:rsid w:val="00DA50B2"/>
    <w:rsid w:val="00DA527B"/>
    <w:rsid w:val="00DA5413"/>
    <w:rsid w:val="00DA544C"/>
    <w:rsid w:val="00DA54AA"/>
    <w:rsid w:val="00DA54F8"/>
    <w:rsid w:val="00DA5542"/>
    <w:rsid w:val="00DA580D"/>
    <w:rsid w:val="00DA5AC5"/>
    <w:rsid w:val="00DA5C68"/>
    <w:rsid w:val="00DA5D5E"/>
    <w:rsid w:val="00DA5E87"/>
    <w:rsid w:val="00DA5F7C"/>
    <w:rsid w:val="00DA5FBD"/>
    <w:rsid w:val="00DA617A"/>
    <w:rsid w:val="00DA6B0D"/>
    <w:rsid w:val="00DA6CA1"/>
    <w:rsid w:val="00DA6D4B"/>
    <w:rsid w:val="00DA6E50"/>
    <w:rsid w:val="00DA7038"/>
    <w:rsid w:val="00DA7172"/>
    <w:rsid w:val="00DA720A"/>
    <w:rsid w:val="00DA7283"/>
    <w:rsid w:val="00DA73B2"/>
    <w:rsid w:val="00DA73D0"/>
    <w:rsid w:val="00DA75CA"/>
    <w:rsid w:val="00DA769A"/>
    <w:rsid w:val="00DA76C8"/>
    <w:rsid w:val="00DA7938"/>
    <w:rsid w:val="00DA7AB9"/>
    <w:rsid w:val="00DA7FD0"/>
    <w:rsid w:val="00DB0098"/>
    <w:rsid w:val="00DB0383"/>
    <w:rsid w:val="00DB0502"/>
    <w:rsid w:val="00DB0564"/>
    <w:rsid w:val="00DB091A"/>
    <w:rsid w:val="00DB0B9E"/>
    <w:rsid w:val="00DB0D94"/>
    <w:rsid w:val="00DB0ECC"/>
    <w:rsid w:val="00DB0ECE"/>
    <w:rsid w:val="00DB0F7E"/>
    <w:rsid w:val="00DB10D5"/>
    <w:rsid w:val="00DB1377"/>
    <w:rsid w:val="00DB1473"/>
    <w:rsid w:val="00DB1724"/>
    <w:rsid w:val="00DB193A"/>
    <w:rsid w:val="00DB1E5A"/>
    <w:rsid w:val="00DB2037"/>
    <w:rsid w:val="00DB21D9"/>
    <w:rsid w:val="00DB2480"/>
    <w:rsid w:val="00DB310E"/>
    <w:rsid w:val="00DB31ED"/>
    <w:rsid w:val="00DB339A"/>
    <w:rsid w:val="00DB36CF"/>
    <w:rsid w:val="00DB3958"/>
    <w:rsid w:val="00DB3A54"/>
    <w:rsid w:val="00DB3B22"/>
    <w:rsid w:val="00DB3BF1"/>
    <w:rsid w:val="00DB3EC7"/>
    <w:rsid w:val="00DB403D"/>
    <w:rsid w:val="00DB4318"/>
    <w:rsid w:val="00DB4380"/>
    <w:rsid w:val="00DB438E"/>
    <w:rsid w:val="00DB4409"/>
    <w:rsid w:val="00DB4630"/>
    <w:rsid w:val="00DB4677"/>
    <w:rsid w:val="00DB483C"/>
    <w:rsid w:val="00DB486A"/>
    <w:rsid w:val="00DB4AE8"/>
    <w:rsid w:val="00DB4BCA"/>
    <w:rsid w:val="00DB4C94"/>
    <w:rsid w:val="00DB4DD1"/>
    <w:rsid w:val="00DB4E0E"/>
    <w:rsid w:val="00DB4E50"/>
    <w:rsid w:val="00DB4EF9"/>
    <w:rsid w:val="00DB4FA5"/>
    <w:rsid w:val="00DB54E4"/>
    <w:rsid w:val="00DB5B5E"/>
    <w:rsid w:val="00DB5D6E"/>
    <w:rsid w:val="00DB5DE6"/>
    <w:rsid w:val="00DB5E6B"/>
    <w:rsid w:val="00DB5F7C"/>
    <w:rsid w:val="00DB6049"/>
    <w:rsid w:val="00DB6B23"/>
    <w:rsid w:val="00DB6EF9"/>
    <w:rsid w:val="00DB7028"/>
    <w:rsid w:val="00DB7326"/>
    <w:rsid w:val="00DB739D"/>
    <w:rsid w:val="00DB747B"/>
    <w:rsid w:val="00DB74B8"/>
    <w:rsid w:val="00DB7753"/>
    <w:rsid w:val="00DB785F"/>
    <w:rsid w:val="00DB7D4C"/>
    <w:rsid w:val="00DB7D65"/>
    <w:rsid w:val="00DB7DF7"/>
    <w:rsid w:val="00DC014D"/>
    <w:rsid w:val="00DC055B"/>
    <w:rsid w:val="00DC059F"/>
    <w:rsid w:val="00DC06FE"/>
    <w:rsid w:val="00DC0A46"/>
    <w:rsid w:val="00DC1BBA"/>
    <w:rsid w:val="00DC1CFF"/>
    <w:rsid w:val="00DC2633"/>
    <w:rsid w:val="00DC265F"/>
    <w:rsid w:val="00DC2972"/>
    <w:rsid w:val="00DC29A3"/>
    <w:rsid w:val="00DC29BA"/>
    <w:rsid w:val="00DC2E48"/>
    <w:rsid w:val="00DC2EC4"/>
    <w:rsid w:val="00DC2EFF"/>
    <w:rsid w:val="00DC3008"/>
    <w:rsid w:val="00DC3185"/>
    <w:rsid w:val="00DC32E9"/>
    <w:rsid w:val="00DC3582"/>
    <w:rsid w:val="00DC35B1"/>
    <w:rsid w:val="00DC3641"/>
    <w:rsid w:val="00DC373C"/>
    <w:rsid w:val="00DC396F"/>
    <w:rsid w:val="00DC3A6C"/>
    <w:rsid w:val="00DC3B88"/>
    <w:rsid w:val="00DC3EF8"/>
    <w:rsid w:val="00DC44B9"/>
    <w:rsid w:val="00DC44FB"/>
    <w:rsid w:val="00DC49DA"/>
    <w:rsid w:val="00DC4A04"/>
    <w:rsid w:val="00DC4B00"/>
    <w:rsid w:val="00DC4C18"/>
    <w:rsid w:val="00DC5710"/>
    <w:rsid w:val="00DC5BAD"/>
    <w:rsid w:val="00DC5DAE"/>
    <w:rsid w:val="00DC6340"/>
    <w:rsid w:val="00DC68EC"/>
    <w:rsid w:val="00DC6AD6"/>
    <w:rsid w:val="00DC6E43"/>
    <w:rsid w:val="00DC6F90"/>
    <w:rsid w:val="00DC72FC"/>
    <w:rsid w:val="00DC74F3"/>
    <w:rsid w:val="00DC7702"/>
    <w:rsid w:val="00DC7843"/>
    <w:rsid w:val="00DC794F"/>
    <w:rsid w:val="00DC79CB"/>
    <w:rsid w:val="00DC7BC1"/>
    <w:rsid w:val="00DC7D79"/>
    <w:rsid w:val="00DC7F5D"/>
    <w:rsid w:val="00DD014E"/>
    <w:rsid w:val="00DD061A"/>
    <w:rsid w:val="00DD0771"/>
    <w:rsid w:val="00DD0851"/>
    <w:rsid w:val="00DD0B56"/>
    <w:rsid w:val="00DD0BD3"/>
    <w:rsid w:val="00DD0D23"/>
    <w:rsid w:val="00DD0DBF"/>
    <w:rsid w:val="00DD11E3"/>
    <w:rsid w:val="00DD1462"/>
    <w:rsid w:val="00DD18AC"/>
    <w:rsid w:val="00DD1981"/>
    <w:rsid w:val="00DD19E1"/>
    <w:rsid w:val="00DD19FF"/>
    <w:rsid w:val="00DD1BFD"/>
    <w:rsid w:val="00DD1EB0"/>
    <w:rsid w:val="00DD1F17"/>
    <w:rsid w:val="00DD2052"/>
    <w:rsid w:val="00DD220B"/>
    <w:rsid w:val="00DD2327"/>
    <w:rsid w:val="00DD2702"/>
    <w:rsid w:val="00DD2775"/>
    <w:rsid w:val="00DD3049"/>
    <w:rsid w:val="00DD306E"/>
    <w:rsid w:val="00DD35FD"/>
    <w:rsid w:val="00DD3717"/>
    <w:rsid w:val="00DD3F9A"/>
    <w:rsid w:val="00DD403C"/>
    <w:rsid w:val="00DD44A7"/>
    <w:rsid w:val="00DD4526"/>
    <w:rsid w:val="00DD458E"/>
    <w:rsid w:val="00DD4662"/>
    <w:rsid w:val="00DD470C"/>
    <w:rsid w:val="00DD4868"/>
    <w:rsid w:val="00DD490B"/>
    <w:rsid w:val="00DD49E2"/>
    <w:rsid w:val="00DD4D01"/>
    <w:rsid w:val="00DD4FB2"/>
    <w:rsid w:val="00DD51EC"/>
    <w:rsid w:val="00DD5207"/>
    <w:rsid w:val="00DD5318"/>
    <w:rsid w:val="00DD5470"/>
    <w:rsid w:val="00DD54B1"/>
    <w:rsid w:val="00DD5860"/>
    <w:rsid w:val="00DD5877"/>
    <w:rsid w:val="00DD5B55"/>
    <w:rsid w:val="00DD5B80"/>
    <w:rsid w:val="00DD5CAC"/>
    <w:rsid w:val="00DD5D4B"/>
    <w:rsid w:val="00DD5F0C"/>
    <w:rsid w:val="00DD6057"/>
    <w:rsid w:val="00DD6250"/>
    <w:rsid w:val="00DD6593"/>
    <w:rsid w:val="00DD65D9"/>
    <w:rsid w:val="00DD66A9"/>
    <w:rsid w:val="00DD6E70"/>
    <w:rsid w:val="00DD70E5"/>
    <w:rsid w:val="00DD7186"/>
    <w:rsid w:val="00DD7CC8"/>
    <w:rsid w:val="00DD7D8F"/>
    <w:rsid w:val="00DD7E07"/>
    <w:rsid w:val="00DD7E08"/>
    <w:rsid w:val="00DD7FC7"/>
    <w:rsid w:val="00DE03F8"/>
    <w:rsid w:val="00DE0CF0"/>
    <w:rsid w:val="00DE0D87"/>
    <w:rsid w:val="00DE1762"/>
    <w:rsid w:val="00DE17F8"/>
    <w:rsid w:val="00DE1AB3"/>
    <w:rsid w:val="00DE1AE1"/>
    <w:rsid w:val="00DE1AF6"/>
    <w:rsid w:val="00DE1B2A"/>
    <w:rsid w:val="00DE1F42"/>
    <w:rsid w:val="00DE20D9"/>
    <w:rsid w:val="00DE21CC"/>
    <w:rsid w:val="00DE228E"/>
    <w:rsid w:val="00DE2AE1"/>
    <w:rsid w:val="00DE2B8F"/>
    <w:rsid w:val="00DE303F"/>
    <w:rsid w:val="00DE3098"/>
    <w:rsid w:val="00DE314E"/>
    <w:rsid w:val="00DE3239"/>
    <w:rsid w:val="00DE33AD"/>
    <w:rsid w:val="00DE3423"/>
    <w:rsid w:val="00DE35FB"/>
    <w:rsid w:val="00DE3626"/>
    <w:rsid w:val="00DE37CF"/>
    <w:rsid w:val="00DE3B07"/>
    <w:rsid w:val="00DE3B2F"/>
    <w:rsid w:val="00DE3F38"/>
    <w:rsid w:val="00DE4421"/>
    <w:rsid w:val="00DE4681"/>
    <w:rsid w:val="00DE46C8"/>
    <w:rsid w:val="00DE47C1"/>
    <w:rsid w:val="00DE49C7"/>
    <w:rsid w:val="00DE4E26"/>
    <w:rsid w:val="00DE4EEF"/>
    <w:rsid w:val="00DE4F12"/>
    <w:rsid w:val="00DE527A"/>
    <w:rsid w:val="00DE5761"/>
    <w:rsid w:val="00DE592B"/>
    <w:rsid w:val="00DE5CC0"/>
    <w:rsid w:val="00DE5D62"/>
    <w:rsid w:val="00DE5D80"/>
    <w:rsid w:val="00DE5FE3"/>
    <w:rsid w:val="00DE601D"/>
    <w:rsid w:val="00DE6142"/>
    <w:rsid w:val="00DE6157"/>
    <w:rsid w:val="00DE6870"/>
    <w:rsid w:val="00DE6DBF"/>
    <w:rsid w:val="00DE6E14"/>
    <w:rsid w:val="00DE6E88"/>
    <w:rsid w:val="00DE7294"/>
    <w:rsid w:val="00DE7295"/>
    <w:rsid w:val="00DE75F6"/>
    <w:rsid w:val="00DE75FC"/>
    <w:rsid w:val="00DE7620"/>
    <w:rsid w:val="00DE7852"/>
    <w:rsid w:val="00DE7963"/>
    <w:rsid w:val="00DE7DB5"/>
    <w:rsid w:val="00DE7EC8"/>
    <w:rsid w:val="00DE7F16"/>
    <w:rsid w:val="00DF0193"/>
    <w:rsid w:val="00DF034B"/>
    <w:rsid w:val="00DF034E"/>
    <w:rsid w:val="00DF04C2"/>
    <w:rsid w:val="00DF04EC"/>
    <w:rsid w:val="00DF078C"/>
    <w:rsid w:val="00DF086C"/>
    <w:rsid w:val="00DF08D7"/>
    <w:rsid w:val="00DF0A01"/>
    <w:rsid w:val="00DF1214"/>
    <w:rsid w:val="00DF1381"/>
    <w:rsid w:val="00DF2759"/>
    <w:rsid w:val="00DF27E6"/>
    <w:rsid w:val="00DF2982"/>
    <w:rsid w:val="00DF29FB"/>
    <w:rsid w:val="00DF2BF3"/>
    <w:rsid w:val="00DF2C50"/>
    <w:rsid w:val="00DF2C6B"/>
    <w:rsid w:val="00DF2E78"/>
    <w:rsid w:val="00DF321B"/>
    <w:rsid w:val="00DF33D0"/>
    <w:rsid w:val="00DF34A3"/>
    <w:rsid w:val="00DF34E6"/>
    <w:rsid w:val="00DF35C6"/>
    <w:rsid w:val="00DF406F"/>
    <w:rsid w:val="00DF43D8"/>
    <w:rsid w:val="00DF4629"/>
    <w:rsid w:val="00DF46E9"/>
    <w:rsid w:val="00DF4B42"/>
    <w:rsid w:val="00DF4DFB"/>
    <w:rsid w:val="00DF4EE5"/>
    <w:rsid w:val="00DF4F7D"/>
    <w:rsid w:val="00DF5852"/>
    <w:rsid w:val="00DF58DD"/>
    <w:rsid w:val="00DF5B7C"/>
    <w:rsid w:val="00DF5DD9"/>
    <w:rsid w:val="00DF5FEC"/>
    <w:rsid w:val="00DF617D"/>
    <w:rsid w:val="00DF6288"/>
    <w:rsid w:val="00DF658D"/>
    <w:rsid w:val="00DF6A01"/>
    <w:rsid w:val="00DF7093"/>
    <w:rsid w:val="00DF735B"/>
    <w:rsid w:val="00DF744E"/>
    <w:rsid w:val="00DF7897"/>
    <w:rsid w:val="00DF7D59"/>
    <w:rsid w:val="00E001D2"/>
    <w:rsid w:val="00E002A1"/>
    <w:rsid w:val="00E0034A"/>
    <w:rsid w:val="00E00396"/>
    <w:rsid w:val="00E0049C"/>
    <w:rsid w:val="00E0061A"/>
    <w:rsid w:val="00E008AD"/>
    <w:rsid w:val="00E00988"/>
    <w:rsid w:val="00E00B05"/>
    <w:rsid w:val="00E00B8F"/>
    <w:rsid w:val="00E00BA0"/>
    <w:rsid w:val="00E01188"/>
    <w:rsid w:val="00E012F6"/>
    <w:rsid w:val="00E0175C"/>
    <w:rsid w:val="00E01A99"/>
    <w:rsid w:val="00E01AA6"/>
    <w:rsid w:val="00E01AF3"/>
    <w:rsid w:val="00E0210A"/>
    <w:rsid w:val="00E0253E"/>
    <w:rsid w:val="00E02610"/>
    <w:rsid w:val="00E02781"/>
    <w:rsid w:val="00E02BFC"/>
    <w:rsid w:val="00E02FC1"/>
    <w:rsid w:val="00E033D2"/>
    <w:rsid w:val="00E033E3"/>
    <w:rsid w:val="00E03425"/>
    <w:rsid w:val="00E03C5A"/>
    <w:rsid w:val="00E041E5"/>
    <w:rsid w:val="00E0437A"/>
    <w:rsid w:val="00E0444D"/>
    <w:rsid w:val="00E04478"/>
    <w:rsid w:val="00E044D0"/>
    <w:rsid w:val="00E04607"/>
    <w:rsid w:val="00E0478A"/>
    <w:rsid w:val="00E04892"/>
    <w:rsid w:val="00E04AD4"/>
    <w:rsid w:val="00E04CC1"/>
    <w:rsid w:val="00E05298"/>
    <w:rsid w:val="00E052F3"/>
    <w:rsid w:val="00E05572"/>
    <w:rsid w:val="00E0565D"/>
    <w:rsid w:val="00E05678"/>
    <w:rsid w:val="00E057FC"/>
    <w:rsid w:val="00E059BB"/>
    <w:rsid w:val="00E05F5A"/>
    <w:rsid w:val="00E0600F"/>
    <w:rsid w:val="00E07030"/>
    <w:rsid w:val="00E077B4"/>
    <w:rsid w:val="00E0799D"/>
    <w:rsid w:val="00E07CFF"/>
    <w:rsid w:val="00E1062D"/>
    <w:rsid w:val="00E1067B"/>
    <w:rsid w:val="00E10875"/>
    <w:rsid w:val="00E10B95"/>
    <w:rsid w:val="00E10D5D"/>
    <w:rsid w:val="00E11697"/>
    <w:rsid w:val="00E11886"/>
    <w:rsid w:val="00E118D6"/>
    <w:rsid w:val="00E118EF"/>
    <w:rsid w:val="00E11A17"/>
    <w:rsid w:val="00E11BB7"/>
    <w:rsid w:val="00E11EB5"/>
    <w:rsid w:val="00E11EEB"/>
    <w:rsid w:val="00E1275E"/>
    <w:rsid w:val="00E12869"/>
    <w:rsid w:val="00E12A31"/>
    <w:rsid w:val="00E12AED"/>
    <w:rsid w:val="00E12BB0"/>
    <w:rsid w:val="00E12DB3"/>
    <w:rsid w:val="00E13255"/>
    <w:rsid w:val="00E137A0"/>
    <w:rsid w:val="00E13A49"/>
    <w:rsid w:val="00E13B71"/>
    <w:rsid w:val="00E13D23"/>
    <w:rsid w:val="00E13E29"/>
    <w:rsid w:val="00E13F8B"/>
    <w:rsid w:val="00E13FAF"/>
    <w:rsid w:val="00E14585"/>
    <w:rsid w:val="00E1491C"/>
    <w:rsid w:val="00E14934"/>
    <w:rsid w:val="00E14F2D"/>
    <w:rsid w:val="00E15505"/>
    <w:rsid w:val="00E155AF"/>
    <w:rsid w:val="00E15635"/>
    <w:rsid w:val="00E15651"/>
    <w:rsid w:val="00E15B4D"/>
    <w:rsid w:val="00E15CAA"/>
    <w:rsid w:val="00E15E1F"/>
    <w:rsid w:val="00E15E9F"/>
    <w:rsid w:val="00E16252"/>
    <w:rsid w:val="00E16319"/>
    <w:rsid w:val="00E1651F"/>
    <w:rsid w:val="00E166A2"/>
    <w:rsid w:val="00E1754A"/>
    <w:rsid w:val="00E1757A"/>
    <w:rsid w:val="00E1774F"/>
    <w:rsid w:val="00E17B2E"/>
    <w:rsid w:val="00E17BDC"/>
    <w:rsid w:val="00E17C5D"/>
    <w:rsid w:val="00E17D5D"/>
    <w:rsid w:val="00E17D6B"/>
    <w:rsid w:val="00E17DF2"/>
    <w:rsid w:val="00E17FAB"/>
    <w:rsid w:val="00E204C8"/>
    <w:rsid w:val="00E206DD"/>
    <w:rsid w:val="00E208BD"/>
    <w:rsid w:val="00E208CD"/>
    <w:rsid w:val="00E20964"/>
    <w:rsid w:val="00E20F03"/>
    <w:rsid w:val="00E21001"/>
    <w:rsid w:val="00E21196"/>
    <w:rsid w:val="00E21640"/>
    <w:rsid w:val="00E21684"/>
    <w:rsid w:val="00E2181A"/>
    <w:rsid w:val="00E21C83"/>
    <w:rsid w:val="00E21F0A"/>
    <w:rsid w:val="00E22738"/>
    <w:rsid w:val="00E232E9"/>
    <w:rsid w:val="00E23420"/>
    <w:rsid w:val="00E23664"/>
    <w:rsid w:val="00E2374C"/>
    <w:rsid w:val="00E2376A"/>
    <w:rsid w:val="00E23978"/>
    <w:rsid w:val="00E239C7"/>
    <w:rsid w:val="00E23B46"/>
    <w:rsid w:val="00E2402C"/>
    <w:rsid w:val="00E240BD"/>
    <w:rsid w:val="00E2467F"/>
    <w:rsid w:val="00E24ACA"/>
    <w:rsid w:val="00E24EEF"/>
    <w:rsid w:val="00E24F86"/>
    <w:rsid w:val="00E25201"/>
    <w:rsid w:val="00E25234"/>
    <w:rsid w:val="00E253F9"/>
    <w:rsid w:val="00E254CE"/>
    <w:rsid w:val="00E25512"/>
    <w:rsid w:val="00E257F4"/>
    <w:rsid w:val="00E25C02"/>
    <w:rsid w:val="00E25FF1"/>
    <w:rsid w:val="00E2658E"/>
    <w:rsid w:val="00E265F4"/>
    <w:rsid w:val="00E268D5"/>
    <w:rsid w:val="00E26C5C"/>
    <w:rsid w:val="00E26DA7"/>
    <w:rsid w:val="00E26EE1"/>
    <w:rsid w:val="00E27071"/>
    <w:rsid w:val="00E27426"/>
    <w:rsid w:val="00E27876"/>
    <w:rsid w:val="00E278D3"/>
    <w:rsid w:val="00E27B90"/>
    <w:rsid w:val="00E27BB6"/>
    <w:rsid w:val="00E27CC3"/>
    <w:rsid w:val="00E27DF9"/>
    <w:rsid w:val="00E30011"/>
    <w:rsid w:val="00E30075"/>
    <w:rsid w:val="00E300DB"/>
    <w:rsid w:val="00E303AF"/>
    <w:rsid w:val="00E305A1"/>
    <w:rsid w:val="00E3062D"/>
    <w:rsid w:val="00E307C0"/>
    <w:rsid w:val="00E30D56"/>
    <w:rsid w:val="00E30EC2"/>
    <w:rsid w:val="00E30F02"/>
    <w:rsid w:val="00E3105C"/>
    <w:rsid w:val="00E310A4"/>
    <w:rsid w:val="00E31149"/>
    <w:rsid w:val="00E3139B"/>
    <w:rsid w:val="00E31437"/>
    <w:rsid w:val="00E31610"/>
    <w:rsid w:val="00E316C5"/>
    <w:rsid w:val="00E31715"/>
    <w:rsid w:val="00E31A4A"/>
    <w:rsid w:val="00E31D95"/>
    <w:rsid w:val="00E31ED1"/>
    <w:rsid w:val="00E3219A"/>
    <w:rsid w:val="00E321C0"/>
    <w:rsid w:val="00E321F3"/>
    <w:rsid w:val="00E3275E"/>
    <w:rsid w:val="00E328C4"/>
    <w:rsid w:val="00E32A37"/>
    <w:rsid w:val="00E32A85"/>
    <w:rsid w:val="00E330E1"/>
    <w:rsid w:val="00E334FF"/>
    <w:rsid w:val="00E33561"/>
    <w:rsid w:val="00E33642"/>
    <w:rsid w:val="00E33ABF"/>
    <w:rsid w:val="00E33AE3"/>
    <w:rsid w:val="00E33C18"/>
    <w:rsid w:val="00E33D61"/>
    <w:rsid w:val="00E33F91"/>
    <w:rsid w:val="00E34002"/>
    <w:rsid w:val="00E340B8"/>
    <w:rsid w:val="00E34461"/>
    <w:rsid w:val="00E345F0"/>
    <w:rsid w:val="00E346FC"/>
    <w:rsid w:val="00E3473F"/>
    <w:rsid w:val="00E34790"/>
    <w:rsid w:val="00E34D77"/>
    <w:rsid w:val="00E3510E"/>
    <w:rsid w:val="00E35687"/>
    <w:rsid w:val="00E358EA"/>
    <w:rsid w:val="00E358F4"/>
    <w:rsid w:val="00E35D42"/>
    <w:rsid w:val="00E35D8F"/>
    <w:rsid w:val="00E35E45"/>
    <w:rsid w:val="00E360C3"/>
    <w:rsid w:val="00E36251"/>
    <w:rsid w:val="00E362BE"/>
    <w:rsid w:val="00E362CD"/>
    <w:rsid w:val="00E364E1"/>
    <w:rsid w:val="00E3673F"/>
    <w:rsid w:val="00E36BC0"/>
    <w:rsid w:val="00E36DD2"/>
    <w:rsid w:val="00E36F78"/>
    <w:rsid w:val="00E3701C"/>
    <w:rsid w:val="00E370BD"/>
    <w:rsid w:val="00E3712D"/>
    <w:rsid w:val="00E37422"/>
    <w:rsid w:val="00E37D24"/>
    <w:rsid w:val="00E37F78"/>
    <w:rsid w:val="00E406CC"/>
    <w:rsid w:val="00E406D6"/>
    <w:rsid w:val="00E40D0E"/>
    <w:rsid w:val="00E40EDF"/>
    <w:rsid w:val="00E40F6D"/>
    <w:rsid w:val="00E41226"/>
    <w:rsid w:val="00E419FD"/>
    <w:rsid w:val="00E41B64"/>
    <w:rsid w:val="00E41B87"/>
    <w:rsid w:val="00E41C8D"/>
    <w:rsid w:val="00E41DD2"/>
    <w:rsid w:val="00E42034"/>
    <w:rsid w:val="00E42517"/>
    <w:rsid w:val="00E425DF"/>
    <w:rsid w:val="00E42625"/>
    <w:rsid w:val="00E4301F"/>
    <w:rsid w:val="00E430F1"/>
    <w:rsid w:val="00E431F0"/>
    <w:rsid w:val="00E432BF"/>
    <w:rsid w:val="00E43569"/>
    <w:rsid w:val="00E43769"/>
    <w:rsid w:val="00E43E34"/>
    <w:rsid w:val="00E4460B"/>
    <w:rsid w:val="00E447ED"/>
    <w:rsid w:val="00E44968"/>
    <w:rsid w:val="00E44A10"/>
    <w:rsid w:val="00E44A82"/>
    <w:rsid w:val="00E44C4E"/>
    <w:rsid w:val="00E44CC4"/>
    <w:rsid w:val="00E44CDD"/>
    <w:rsid w:val="00E44EFC"/>
    <w:rsid w:val="00E452E9"/>
    <w:rsid w:val="00E4546B"/>
    <w:rsid w:val="00E45617"/>
    <w:rsid w:val="00E4597C"/>
    <w:rsid w:val="00E45F4B"/>
    <w:rsid w:val="00E461D5"/>
    <w:rsid w:val="00E463B7"/>
    <w:rsid w:val="00E46597"/>
    <w:rsid w:val="00E46929"/>
    <w:rsid w:val="00E46A3B"/>
    <w:rsid w:val="00E47046"/>
    <w:rsid w:val="00E471C1"/>
    <w:rsid w:val="00E474D6"/>
    <w:rsid w:val="00E47BDA"/>
    <w:rsid w:val="00E500D1"/>
    <w:rsid w:val="00E507A5"/>
    <w:rsid w:val="00E50C5A"/>
    <w:rsid w:val="00E50C61"/>
    <w:rsid w:val="00E50E6F"/>
    <w:rsid w:val="00E50F11"/>
    <w:rsid w:val="00E51364"/>
    <w:rsid w:val="00E51851"/>
    <w:rsid w:val="00E5187E"/>
    <w:rsid w:val="00E5193D"/>
    <w:rsid w:val="00E51A99"/>
    <w:rsid w:val="00E51C8E"/>
    <w:rsid w:val="00E51FF4"/>
    <w:rsid w:val="00E523A5"/>
    <w:rsid w:val="00E528BA"/>
    <w:rsid w:val="00E52915"/>
    <w:rsid w:val="00E52968"/>
    <w:rsid w:val="00E529F3"/>
    <w:rsid w:val="00E52B43"/>
    <w:rsid w:val="00E52D8A"/>
    <w:rsid w:val="00E52EBD"/>
    <w:rsid w:val="00E532AB"/>
    <w:rsid w:val="00E53A25"/>
    <w:rsid w:val="00E53BB1"/>
    <w:rsid w:val="00E53BCD"/>
    <w:rsid w:val="00E53BE7"/>
    <w:rsid w:val="00E53E7E"/>
    <w:rsid w:val="00E5447F"/>
    <w:rsid w:val="00E546A4"/>
    <w:rsid w:val="00E5472D"/>
    <w:rsid w:val="00E54A5E"/>
    <w:rsid w:val="00E54CFF"/>
    <w:rsid w:val="00E5506D"/>
    <w:rsid w:val="00E551C3"/>
    <w:rsid w:val="00E5537A"/>
    <w:rsid w:val="00E553DB"/>
    <w:rsid w:val="00E553E0"/>
    <w:rsid w:val="00E55689"/>
    <w:rsid w:val="00E55F40"/>
    <w:rsid w:val="00E56560"/>
    <w:rsid w:val="00E56909"/>
    <w:rsid w:val="00E56CDB"/>
    <w:rsid w:val="00E56E2F"/>
    <w:rsid w:val="00E56E46"/>
    <w:rsid w:val="00E56F8D"/>
    <w:rsid w:val="00E570FA"/>
    <w:rsid w:val="00E571A5"/>
    <w:rsid w:val="00E57606"/>
    <w:rsid w:val="00E577F6"/>
    <w:rsid w:val="00E5788D"/>
    <w:rsid w:val="00E578FB"/>
    <w:rsid w:val="00E600EE"/>
    <w:rsid w:val="00E60560"/>
    <w:rsid w:val="00E60942"/>
    <w:rsid w:val="00E60ACF"/>
    <w:rsid w:val="00E6104C"/>
    <w:rsid w:val="00E6117A"/>
    <w:rsid w:val="00E612E2"/>
    <w:rsid w:val="00E613AE"/>
    <w:rsid w:val="00E617A1"/>
    <w:rsid w:val="00E61A29"/>
    <w:rsid w:val="00E61DD7"/>
    <w:rsid w:val="00E61F3D"/>
    <w:rsid w:val="00E61FC2"/>
    <w:rsid w:val="00E620FC"/>
    <w:rsid w:val="00E622C9"/>
    <w:rsid w:val="00E62411"/>
    <w:rsid w:val="00E624DC"/>
    <w:rsid w:val="00E6269D"/>
    <w:rsid w:val="00E62EAB"/>
    <w:rsid w:val="00E62F8F"/>
    <w:rsid w:val="00E63012"/>
    <w:rsid w:val="00E631AC"/>
    <w:rsid w:val="00E6340D"/>
    <w:rsid w:val="00E638DD"/>
    <w:rsid w:val="00E638EA"/>
    <w:rsid w:val="00E63BE2"/>
    <w:rsid w:val="00E63C00"/>
    <w:rsid w:val="00E63C3D"/>
    <w:rsid w:val="00E63D10"/>
    <w:rsid w:val="00E63ED2"/>
    <w:rsid w:val="00E641FE"/>
    <w:rsid w:val="00E645D9"/>
    <w:rsid w:val="00E64708"/>
    <w:rsid w:val="00E6472E"/>
    <w:rsid w:val="00E64786"/>
    <w:rsid w:val="00E648EF"/>
    <w:rsid w:val="00E656EB"/>
    <w:rsid w:val="00E65AB3"/>
    <w:rsid w:val="00E65B6A"/>
    <w:rsid w:val="00E65C8A"/>
    <w:rsid w:val="00E66D82"/>
    <w:rsid w:val="00E66EF8"/>
    <w:rsid w:val="00E6738A"/>
    <w:rsid w:val="00E674A8"/>
    <w:rsid w:val="00E67D2C"/>
    <w:rsid w:val="00E67FB4"/>
    <w:rsid w:val="00E70305"/>
    <w:rsid w:val="00E704CC"/>
    <w:rsid w:val="00E70693"/>
    <w:rsid w:val="00E70880"/>
    <w:rsid w:val="00E70F30"/>
    <w:rsid w:val="00E7108A"/>
    <w:rsid w:val="00E7142D"/>
    <w:rsid w:val="00E71553"/>
    <w:rsid w:val="00E71641"/>
    <w:rsid w:val="00E717C9"/>
    <w:rsid w:val="00E71A77"/>
    <w:rsid w:val="00E71C3D"/>
    <w:rsid w:val="00E72245"/>
    <w:rsid w:val="00E7264B"/>
    <w:rsid w:val="00E727B1"/>
    <w:rsid w:val="00E72824"/>
    <w:rsid w:val="00E72CCF"/>
    <w:rsid w:val="00E72E23"/>
    <w:rsid w:val="00E72E56"/>
    <w:rsid w:val="00E732FF"/>
    <w:rsid w:val="00E733FB"/>
    <w:rsid w:val="00E73707"/>
    <w:rsid w:val="00E73BBD"/>
    <w:rsid w:val="00E73D30"/>
    <w:rsid w:val="00E73E02"/>
    <w:rsid w:val="00E747CC"/>
    <w:rsid w:val="00E74950"/>
    <w:rsid w:val="00E74B08"/>
    <w:rsid w:val="00E74CAD"/>
    <w:rsid w:val="00E74CBE"/>
    <w:rsid w:val="00E74D5A"/>
    <w:rsid w:val="00E74EB3"/>
    <w:rsid w:val="00E74F13"/>
    <w:rsid w:val="00E74F3E"/>
    <w:rsid w:val="00E75029"/>
    <w:rsid w:val="00E75464"/>
    <w:rsid w:val="00E75483"/>
    <w:rsid w:val="00E756BE"/>
    <w:rsid w:val="00E759AC"/>
    <w:rsid w:val="00E75C1F"/>
    <w:rsid w:val="00E760B8"/>
    <w:rsid w:val="00E7631B"/>
    <w:rsid w:val="00E76513"/>
    <w:rsid w:val="00E7696E"/>
    <w:rsid w:val="00E76BCD"/>
    <w:rsid w:val="00E76F7F"/>
    <w:rsid w:val="00E80818"/>
    <w:rsid w:val="00E8092A"/>
    <w:rsid w:val="00E80A64"/>
    <w:rsid w:val="00E80C0E"/>
    <w:rsid w:val="00E80C54"/>
    <w:rsid w:val="00E81154"/>
    <w:rsid w:val="00E81959"/>
    <w:rsid w:val="00E81AAD"/>
    <w:rsid w:val="00E82259"/>
    <w:rsid w:val="00E826F4"/>
    <w:rsid w:val="00E827A1"/>
    <w:rsid w:val="00E828B4"/>
    <w:rsid w:val="00E82A10"/>
    <w:rsid w:val="00E82B64"/>
    <w:rsid w:val="00E82BB9"/>
    <w:rsid w:val="00E82D13"/>
    <w:rsid w:val="00E82E68"/>
    <w:rsid w:val="00E82F29"/>
    <w:rsid w:val="00E82F8A"/>
    <w:rsid w:val="00E8307F"/>
    <w:rsid w:val="00E83202"/>
    <w:rsid w:val="00E83B51"/>
    <w:rsid w:val="00E83BE2"/>
    <w:rsid w:val="00E83C0E"/>
    <w:rsid w:val="00E83DB7"/>
    <w:rsid w:val="00E8403C"/>
    <w:rsid w:val="00E840BB"/>
    <w:rsid w:val="00E84441"/>
    <w:rsid w:val="00E84595"/>
    <w:rsid w:val="00E8478F"/>
    <w:rsid w:val="00E8490D"/>
    <w:rsid w:val="00E84A1A"/>
    <w:rsid w:val="00E84A5D"/>
    <w:rsid w:val="00E84C9B"/>
    <w:rsid w:val="00E84F14"/>
    <w:rsid w:val="00E8513D"/>
    <w:rsid w:val="00E85392"/>
    <w:rsid w:val="00E853AC"/>
    <w:rsid w:val="00E85512"/>
    <w:rsid w:val="00E85DC1"/>
    <w:rsid w:val="00E85E25"/>
    <w:rsid w:val="00E8603C"/>
    <w:rsid w:val="00E86222"/>
    <w:rsid w:val="00E8626D"/>
    <w:rsid w:val="00E863F8"/>
    <w:rsid w:val="00E86BE4"/>
    <w:rsid w:val="00E86D97"/>
    <w:rsid w:val="00E86EA0"/>
    <w:rsid w:val="00E872B9"/>
    <w:rsid w:val="00E87BCB"/>
    <w:rsid w:val="00E9023E"/>
    <w:rsid w:val="00E90447"/>
    <w:rsid w:val="00E9044B"/>
    <w:rsid w:val="00E9078D"/>
    <w:rsid w:val="00E90BC5"/>
    <w:rsid w:val="00E90DBB"/>
    <w:rsid w:val="00E911CF"/>
    <w:rsid w:val="00E91872"/>
    <w:rsid w:val="00E918D0"/>
    <w:rsid w:val="00E919C2"/>
    <w:rsid w:val="00E919CB"/>
    <w:rsid w:val="00E91C99"/>
    <w:rsid w:val="00E91D07"/>
    <w:rsid w:val="00E91F3D"/>
    <w:rsid w:val="00E927AB"/>
    <w:rsid w:val="00E92A5C"/>
    <w:rsid w:val="00E92AA1"/>
    <w:rsid w:val="00E92C8C"/>
    <w:rsid w:val="00E92F82"/>
    <w:rsid w:val="00E9304A"/>
    <w:rsid w:val="00E931C5"/>
    <w:rsid w:val="00E93242"/>
    <w:rsid w:val="00E932B2"/>
    <w:rsid w:val="00E93360"/>
    <w:rsid w:val="00E933C8"/>
    <w:rsid w:val="00E9363E"/>
    <w:rsid w:val="00E943F5"/>
    <w:rsid w:val="00E94577"/>
    <w:rsid w:val="00E9463E"/>
    <w:rsid w:val="00E94653"/>
    <w:rsid w:val="00E9469C"/>
    <w:rsid w:val="00E94F24"/>
    <w:rsid w:val="00E94F28"/>
    <w:rsid w:val="00E951FF"/>
    <w:rsid w:val="00E9578C"/>
    <w:rsid w:val="00E9594B"/>
    <w:rsid w:val="00E95998"/>
    <w:rsid w:val="00E95FD0"/>
    <w:rsid w:val="00E961CE"/>
    <w:rsid w:val="00E96413"/>
    <w:rsid w:val="00E969DF"/>
    <w:rsid w:val="00E96C80"/>
    <w:rsid w:val="00E9706F"/>
    <w:rsid w:val="00E970AA"/>
    <w:rsid w:val="00E97325"/>
    <w:rsid w:val="00E97538"/>
    <w:rsid w:val="00E9759F"/>
    <w:rsid w:val="00E9761E"/>
    <w:rsid w:val="00E97FE3"/>
    <w:rsid w:val="00EA05FC"/>
    <w:rsid w:val="00EA089D"/>
    <w:rsid w:val="00EA092B"/>
    <w:rsid w:val="00EA099F"/>
    <w:rsid w:val="00EA0C65"/>
    <w:rsid w:val="00EA0D6C"/>
    <w:rsid w:val="00EA10D0"/>
    <w:rsid w:val="00EA11EE"/>
    <w:rsid w:val="00EA157A"/>
    <w:rsid w:val="00EA1915"/>
    <w:rsid w:val="00EA1976"/>
    <w:rsid w:val="00EA19DF"/>
    <w:rsid w:val="00EA1C8F"/>
    <w:rsid w:val="00EA1D70"/>
    <w:rsid w:val="00EA1E49"/>
    <w:rsid w:val="00EA20C4"/>
    <w:rsid w:val="00EA241F"/>
    <w:rsid w:val="00EA25F7"/>
    <w:rsid w:val="00EA2628"/>
    <w:rsid w:val="00EA27AC"/>
    <w:rsid w:val="00EA28EC"/>
    <w:rsid w:val="00EA2A79"/>
    <w:rsid w:val="00EA2C10"/>
    <w:rsid w:val="00EA2D77"/>
    <w:rsid w:val="00EA2F03"/>
    <w:rsid w:val="00EA310A"/>
    <w:rsid w:val="00EA323A"/>
    <w:rsid w:val="00EA3260"/>
    <w:rsid w:val="00EA337A"/>
    <w:rsid w:val="00EA340B"/>
    <w:rsid w:val="00EA36A2"/>
    <w:rsid w:val="00EA3716"/>
    <w:rsid w:val="00EA3840"/>
    <w:rsid w:val="00EA3B57"/>
    <w:rsid w:val="00EA403C"/>
    <w:rsid w:val="00EA4097"/>
    <w:rsid w:val="00EA418B"/>
    <w:rsid w:val="00EA4729"/>
    <w:rsid w:val="00EA481E"/>
    <w:rsid w:val="00EA4981"/>
    <w:rsid w:val="00EA4B40"/>
    <w:rsid w:val="00EA4C5C"/>
    <w:rsid w:val="00EA4E75"/>
    <w:rsid w:val="00EA53B2"/>
    <w:rsid w:val="00EA5445"/>
    <w:rsid w:val="00EA58B5"/>
    <w:rsid w:val="00EA5E73"/>
    <w:rsid w:val="00EA6260"/>
    <w:rsid w:val="00EA6397"/>
    <w:rsid w:val="00EA63CF"/>
    <w:rsid w:val="00EA64DA"/>
    <w:rsid w:val="00EA6783"/>
    <w:rsid w:val="00EA68AA"/>
    <w:rsid w:val="00EA6A48"/>
    <w:rsid w:val="00EA6D5C"/>
    <w:rsid w:val="00EA6F15"/>
    <w:rsid w:val="00EA6F5F"/>
    <w:rsid w:val="00EA7034"/>
    <w:rsid w:val="00EA70B8"/>
    <w:rsid w:val="00EA7254"/>
    <w:rsid w:val="00EA73A9"/>
    <w:rsid w:val="00EA7591"/>
    <w:rsid w:val="00EA763D"/>
    <w:rsid w:val="00EA7A2D"/>
    <w:rsid w:val="00EB0045"/>
    <w:rsid w:val="00EB00A7"/>
    <w:rsid w:val="00EB0165"/>
    <w:rsid w:val="00EB0413"/>
    <w:rsid w:val="00EB0B71"/>
    <w:rsid w:val="00EB0EA8"/>
    <w:rsid w:val="00EB0F8B"/>
    <w:rsid w:val="00EB0FB2"/>
    <w:rsid w:val="00EB1159"/>
    <w:rsid w:val="00EB1527"/>
    <w:rsid w:val="00EB1574"/>
    <w:rsid w:val="00EB1E01"/>
    <w:rsid w:val="00EB22A7"/>
    <w:rsid w:val="00EB2345"/>
    <w:rsid w:val="00EB24F9"/>
    <w:rsid w:val="00EB254E"/>
    <w:rsid w:val="00EB25A4"/>
    <w:rsid w:val="00EB2708"/>
    <w:rsid w:val="00EB2DCA"/>
    <w:rsid w:val="00EB3004"/>
    <w:rsid w:val="00EB3249"/>
    <w:rsid w:val="00EB334A"/>
    <w:rsid w:val="00EB33CE"/>
    <w:rsid w:val="00EB3A7D"/>
    <w:rsid w:val="00EB3BF7"/>
    <w:rsid w:val="00EB3C9B"/>
    <w:rsid w:val="00EB3F87"/>
    <w:rsid w:val="00EB40BA"/>
    <w:rsid w:val="00EB442B"/>
    <w:rsid w:val="00EB454B"/>
    <w:rsid w:val="00EB4551"/>
    <w:rsid w:val="00EB4740"/>
    <w:rsid w:val="00EB4997"/>
    <w:rsid w:val="00EB4E0A"/>
    <w:rsid w:val="00EB4E0B"/>
    <w:rsid w:val="00EB5027"/>
    <w:rsid w:val="00EB5083"/>
    <w:rsid w:val="00EB52F4"/>
    <w:rsid w:val="00EB5402"/>
    <w:rsid w:val="00EB5536"/>
    <w:rsid w:val="00EB59F1"/>
    <w:rsid w:val="00EB5AF8"/>
    <w:rsid w:val="00EB6022"/>
    <w:rsid w:val="00EB602B"/>
    <w:rsid w:val="00EB6078"/>
    <w:rsid w:val="00EB614C"/>
    <w:rsid w:val="00EB66AB"/>
    <w:rsid w:val="00EB6873"/>
    <w:rsid w:val="00EB68BC"/>
    <w:rsid w:val="00EB6C0E"/>
    <w:rsid w:val="00EB6FC1"/>
    <w:rsid w:val="00EB70E3"/>
    <w:rsid w:val="00EB720F"/>
    <w:rsid w:val="00EB7FFB"/>
    <w:rsid w:val="00EC03B3"/>
    <w:rsid w:val="00EC045B"/>
    <w:rsid w:val="00EC0464"/>
    <w:rsid w:val="00EC08C4"/>
    <w:rsid w:val="00EC09D6"/>
    <w:rsid w:val="00EC0B78"/>
    <w:rsid w:val="00EC10E8"/>
    <w:rsid w:val="00EC133C"/>
    <w:rsid w:val="00EC1388"/>
    <w:rsid w:val="00EC15FA"/>
    <w:rsid w:val="00EC1758"/>
    <w:rsid w:val="00EC2086"/>
    <w:rsid w:val="00EC211C"/>
    <w:rsid w:val="00EC22FA"/>
    <w:rsid w:val="00EC28E6"/>
    <w:rsid w:val="00EC2A2A"/>
    <w:rsid w:val="00EC2D38"/>
    <w:rsid w:val="00EC34B4"/>
    <w:rsid w:val="00EC3674"/>
    <w:rsid w:val="00EC380A"/>
    <w:rsid w:val="00EC3AA5"/>
    <w:rsid w:val="00EC3B7A"/>
    <w:rsid w:val="00EC3B9C"/>
    <w:rsid w:val="00EC3C7C"/>
    <w:rsid w:val="00EC3DBF"/>
    <w:rsid w:val="00EC3FCA"/>
    <w:rsid w:val="00EC4205"/>
    <w:rsid w:val="00EC422E"/>
    <w:rsid w:val="00EC472C"/>
    <w:rsid w:val="00EC49C1"/>
    <w:rsid w:val="00EC49F0"/>
    <w:rsid w:val="00EC4C20"/>
    <w:rsid w:val="00EC5288"/>
    <w:rsid w:val="00EC5331"/>
    <w:rsid w:val="00EC5680"/>
    <w:rsid w:val="00EC59E8"/>
    <w:rsid w:val="00EC5A91"/>
    <w:rsid w:val="00EC5ACD"/>
    <w:rsid w:val="00EC5B1A"/>
    <w:rsid w:val="00EC5F09"/>
    <w:rsid w:val="00EC60E5"/>
    <w:rsid w:val="00EC6215"/>
    <w:rsid w:val="00EC63D1"/>
    <w:rsid w:val="00EC64F9"/>
    <w:rsid w:val="00EC66A1"/>
    <w:rsid w:val="00EC674C"/>
    <w:rsid w:val="00EC6807"/>
    <w:rsid w:val="00EC733F"/>
    <w:rsid w:val="00EC74F1"/>
    <w:rsid w:val="00EC7876"/>
    <w:rsid w:val="00EC7F3F"/>
    <w:rsid w:val="00ED008C"/>
    <w:rsid w:val="00ED013F"/>
    <w:rsid w:val="00ED0237"/>
    <w:rsid w:val="00ED05B0"/>
    <w:rsid w:val="00ED05F4"/>
    <w:rsid w:val="00ED0781"/>
    <w:rsid w:val="00ED0B2B"/>
    <w:rsid w:val="00ED0B48"/>
    <w:rsid w:val="00ED0C6C"/>
    <w:rsid w:val="00ED15F9"/>
    <w:rsid w:val="00ED16F7"/>
    <w:rsid w:val="00ED1A07"/>
    <w:rsid w:val="00ED1D18"/>
    <w:rsid w:val="00ED21F0"/>
    <w:rsid w:val="00ED25F4"/>
    <w:rsid w:val="00ED299E"/>
    <w:rsid w:val="00ED3010"/>
    <w:rsid w:val="00ED309C"/>
    <w:rsid w:val="00ED326F"/>
    <w:rsid w:val="00ED357F"/>
    <w:rsid w:val="00ED36D0"/>
    <w:rsid w:val="00ED37D9"/>
    <w:rsid w:val="00ED38ED"/>
    <w:rsid w:val="00ED3BD5"/>
    <w:rsid w:val="00ED3D4F"/>
    <w:rsid w:val="00ED4274"/>
    <w:rsid w:val="00ED4511"/>
    <w:rsid w:val="00ED4586"/>
    <w:rsid w:val="00ED4BAF"/>
    <w:rsid w:val="00ED4C45"/>
    <w:rsid w:val="00ED4CCE"/>
    <w:rsid w:val="00ED4CF8"/>
    <w:rsid w:val="00ED50C6"/>
    <w:rsid w:val="00ED51A2"/>
    <w:rsid w:val="00ED53ED"/>
    <w:rsid w:val="00ED5550"/>
    <w:rsid w:val="00ED5716"/>
    <w:rsid w:val="00ED5739"/>
    <w:rsid w:val="00ED57EA"/>
    <w:rsid w:val="00ED5D95"/>
    <w:rsid w:val="00ED643B"/>
    <w:rsid w:val="00ED6568"/>
    <w:rsid w:val="00ED660F"/>
    <w:rsid w:val="00ED66C5"/>
    <w:rsid w:val="00ED6F2F"/>
    <w:rsid w:val="00ED72EE"/>
    <w:rsid w:val="00ED75F5"/>
    <w:rsid w:val="00ED7622"/>
    <w:rsid w:val="00ED76E3"/>
    <w:rsid w:val="00ED7CAD"/>
    <w:rsid w:val="00ED7D7A"/>
    <w:rsid w:val="00EE08BD"/>
    <w:rsid w:val="00EE0BD6"/>
    <w:rsid w:val="00EE0D5B"/>
    <w:rsid w:val="00EE1207"/>
    <w:rsid w:val="00EE1C2A"/>
    <w:rsid w:val="00EE1C8D"/>
    <w:rsid w:val="00EE1E6F"/>
    <w:rsid w:val="00EE1F46"/>
    <w:rsid w:val="00EE1FD4"/>
    <w:rsid w:val="00EE218A"/>
    <w:rsid w:val="00EE21F4"/>
    <w:rsid w:val="00EE27CD"/>
    <w:rsid w:val="00EE2C0F"/>
    <w:rsid w:val="00EE2CBB"/>
    <w:rsid w:val="00EE2DD9"/>
    <w:rsid w:val="00EE30B1"/>
    <w:rsid w:val="00EE3303"/>
    <w:rsid w:val="00EE34F2"/>
    <w:rsid w:val="00EE3734"/>
    <w:rsid w:val="00EE3D12"/>
    <w:rsid w:val="00EE47F2"/>
    <w:rsid w:val="00EE4912"/>
    <w:rsid w:val="00EE4A61"/>
    <w:rsid w:val="00EE4AC3"/>
    <w:rsid w:val="00EE4DE9"/>
    <w:rsid w:val="00EE4E56"/>
    <w:rsid w:val="00EE4F23"/>
    <w:rsid w:val="00EE51AA"/>
    <w:rsid w:val="00EE51D2"/>
    <w:rsid w:val="00EE5204"/>
    <w:rsid w:val="00EE5386"/>
    <w:rsid w:val="00EE5531"/>
    <w:rsid w:val="00EE5A2E"/>
    <w:rsid w:val="00EE5B29"/>
    <w:rsid w:val="00EE5B62"/>
    <w:rsid w:val="00EE5B6E"/>
    <w:rsid w:val="00EE5E2D"/>
    <w:rsid w:val="00EE5FF1"/>
    <w:rsid w:val="00EE67DA"/>
    <w:rsid w:val="00EE6C85"/>
    <w:rsid w:val="00EE6CD6"/>
    <w:rsid w:val="00EE6D4B"/>
    <w:rsid w:val="00EE7121"/>
    <w:rsid w:val="00EE7149"/>
    <w:rsid w:val="00EE72F2"/>
    <w:rsid w:val="00EE74B2"/>
    <w:rsid w:val="00EE752F"/>
    <w:rsid w:val="00EE76C3"/>
    <w:rsid w:val="00EE7CF7"/>
    <w:rsid w:val="00EF02B0"/>
    <w:rsid w:val="00EF02E1"/>
    <w:rsid w:val="00EF051E"/>
    <w:rsid w:val="00EF081B"/>
    <w:rsid w:val="00EF0872"/>
    <w:rsid w:val="00EF0DBA"/>
    <w:rsid w:val="00EF0DC5"/>
    <w:rsid w:val="00EF0DE0"/>
    <w:rsid w:val="00EF0F12"/>
    <w:rsid w:val="00EF0FB6"/>
    <w:rsid w:val="00EF2139"/>
    <w:rsid w:val="00EF22D5"/>
    <w:rsid w:val="00EF2A57"/>
    <w:rsid w:val="00EF2D75"/>
    <w:rsid w:val="00EF2EDF"/>
    <w:rsid w:val="00EF2F9B"/>
    <w:rsid w:val="00EF30B4"/>
    <w:rsid w:val="00EF331E"/>
    <w:rsid w:val="00EF3EC8"/>
    <w:rsid w:val="00EF41C0"/>
    <w:rsid w:val="00EF4312"/>
    <w:rsid w:val="00EF450A"/>
    <w:rsid w:val="00EF4885"/>
    <w:rsid w:val="00EF4E7C"/>
    <w:rsid w:val="00EF5132"/>
    <w:rsid w:val="00EF5764"/>
    <w:rsid w:val="00EF57BE"/>
    <w:rsid w:val="00EF5C51"/>
    <w:rsid w:val="00EF5FFC"/>
    <w:rsid w:val="00EF61B1"/>
    <w:rsid w:val="00EF64B3"/>
    <w:rsid w:val="00EF66F1"/>
    <w:rsid w:val="00EF6B56"/>
    <w:rsid w:val="00EF6B98"/>
    <w:rsid w:val="00EF749D"/>
    <w:rsid w:val="00EF7696"/>
    <w:rsid w:val="00EF7996"/>
    <w:rsid w:val="00EF79EE"/>
    <w:rsid w:val="00EF7DBD"/>
    <w:rsid w:val="00EF7E4C"/>
    <w:rsid w:val="00EF7E67"/>
    <w:rsid w:val="00F001DE"/>
    <w:rsid w:val="00F00462"/>
    <w:rsid w:val="00F004F0"/>
    <w:rsid w:val="00F0068B"/>
    <w:rsid w:val="00F006A6"/>
    <w:rsid w:val="00F0074C"/>
    <w:rsid w:val="00F0086D"/>
    <w:rsid w:val="00F00AA8"/>
    <w:rsid w:val="00F00C97"/>
    <w:rsid w:val="00F015F4"/>
    <w:rsid w:val="00F01749"/>
    <w:rsid w:val="00F018B8"/>
    <w:rsid w:val="00F018F7"/>
    <w:rsid w:val="00F01DBA"/>
    <w:rsid w:val="00F01EB7"/>
    <w:rsid w:val="00F0201D"/>
    <w:rsid w:val="00F020CA"/>
    <w:rsid w:val="00F02434"/>
    <w:rsid w:val="00F02697"/>
    <w:rsid w:val="00F0290B"/>
    <w:rsid w:val="00F02BB8"/>
    <w:rsid w:val="00F02BF5"/>
    <w:rsid w:val="00F02EDE"/>
    <w:rsid w:val="00F030C0"/>
    <w:rsid w:val="00F031ED"/>
    <w:rsid w:val="00F034B2"/>
    <w:rsid w:val="00F03858"/>
    <w:rsid w:val="00F03C76"/>
    <w:rsid w:val="00F041D3"/>
    <w:rsid w:val="00F0423E"/>
    <w:rsid w:val="00F0435C"/>
    <w:rsid w:val="00F04853"/>
    <w:rsid w:val="00F04C1A"/>
    <w:rsid w:val="00F04F4D"/>
    <w:rsid w:val="00F05054"/>
    <w:rsid w:val="00F05128"/>
    <w:rsid w:val="00F0527D"/>
    <w:rsid w:val="00F052D8"/>
    <w:rsid w:val="00F054B9"/>
    <w:rsid w:val="00F0574F"/>
    <w:rsid w:val="00F05A1A"/>
    <w:rsid w:val="00F05A5A"/>
    <w:rsid w:val="00F05A6F"/>
    <w:rsid w:val="00F05C14"/>
    <w:rsid w:val="00F05CAC"/>
    <w:rsid w:val="00F05CF2"/>
    <w:rsid w:val="00F06173"/>
    <w:rsid w:val="00F06475"/>
    <w:rsid w:val="00F06EF6"/>
    <w:rsid w:val="00F0721C"/>
    <w:rsid w:val="00F07286"/>
    <w:rsid w:val="00F077EE"/>
    <w:rsid w:val="00F07A1A"/>
    <w:rsid w:val="00F07B8C"/>
    <w:rsid w:val="00F07BED"/>
    <w:rsid w:val="00F07C08"/>
    <w:rsid w:val="00F07C3C"/>
    <w:rsid w:val="00F07CEA"/>
    <w:rsid w:val="00F07F2C"/>
    <w:rsid w:val="00F10074"/>
    <w:rsid w:val="00F103C7"/>
    <w:rsid w:val="00F10593"/>
    <w:rsid w:val="00F108E2"/>
    <w:rsid w:val="00F10A77"/>
    <w:rsid w:val="00F10BC7"/>
    <w:rsid w:val="00F10C39"/>
    <w:rsid w:val="00F11D4F"/>
    <w:rsid w:val="00F11EAF"/>
    <w:rsid w:val="00F1203F"/>
    <w:rsid w:val="00F12114"/>
    <w:rsid w:val="00F1214F"/>
    <w:rsid w:val="00F121EA"/>
    <w:rsid w:val="00F122E0"/>
    <w:rsid w:val="00F12482"/>
    <w:rsid w:val="00F12619"/>
    <w:rsid w:val="00F12681"/>
    <w:rsid w:val="00F1274C"/>
    <w:rsid w:val="00F12A42"/>
    <w:rsid w:val="00F12CC7"/>
    <w:rsid w:val="00F131EC"/>
    <w:rsid w:val="00F135FE"/>
    <w:rsid w:val="00F13693"/>
    <w:rsid w:val="00F13CD2"/>
    <w:rsid w:val="00F13E88"/>
    <w:rsid w:val="00F13F91"/>
    <w:rsid w:val="00F14078"/>
    <w:rsid w:val="00F140E5"/>
    <w:rsid w:val="00F1417A"/>
    <w:rsid w:val="00F1496C"/>
    <w:rsid w:val="00F14A93"/>
    <w:rsid w:val="00F1556B"/>
    <w:rsid w:val="00F1558D"/>
    <w:rsid w:val="00F159E0"/>
    <w:rsid w:val="00F15A93"/>
    <w:rsid w:val="00F1660C"/>
    <w:rsid w:val="00F16A4C"/>
    <w:rsid w:val="00F170AE"/>
    <w:rsid w:val="00F17225"/>
    <w:rsid w:val="00F1722E"/>
    <w:rsid w:val="00F17294"/>
    <w:rsid w:val="00F173FA"/>
    <w:rsid w:val="00F17868"/>
    <w:rsid w:val="00F179C6"/>
    <w:rsid w:val="00F179F3"/>
    <w:rsid w:val="00F17C3A"/>
    <w:rsid w:val="00F17D73"/>
    <w:rsid w:val="00F17D74"/>
    <w:rsid w:val="00F17F78"/>
    <w:rsid w:val="00F200FE"/>
    <w:rsid w:val="00F20175"/>
    <w:rsid w:val="00F201A3"/>
    <w:rsid w:val="00F2036C"/>
    <w:rsid w:val="00F205B8"/>
    <w:rsid w:val="00F20BCD"/>
    <w:rsid w:val="00F20E4C"/>
    <w:rsid w:val="00F2107C"/>
    <w:rsid w:val="00F21178"/>
    <w:rsid w:val="00F2152F"/>
    <w:rsid w:val="00F21A06"/>
    <w:rsid w:val="00F21A1D"/>
    <w:rsid w:val="00F21BD3"/>
    <w:rsid w:val="00F21C00"/>
    <w:rsid w:val="00F21E52"/>
    <w:rsid w:val="00F21FEC"/>
    <w:rsid w:val="00F22069"/>
    <w:rsid w:val="00F220CA"/>
    <w:rsid w:val="00F2241A"/>
    <w:rsid w:val="00F22656"/>
    <w:rsid w:val="00F226DB"/>
    <w:rsid w:val="00F228CB"/>
    <w:rsid w:val="00F22C72"/>
    <w:rsid w:val="00F22DBE"/>
    <w:rsid w:val="00F231B1"/>
    <w:rsid w:val="00F2320B"/>
    <w:rsid w:val="00F23241"/>
    <w:rsid w:val="00F235B4"/>
    <w:rsid w:val="00F23803"/>
    <w:rsid w:val="00F23808"/>
    <w:rsid w:val="00F23AD0"/>
    <w:rsid w:val="00F23CF7"/>
    <w:rsid w:val="00F23E13"/>
    <w:rsid w:val="00F23FD6"/>
    <w:rsid w:val="00F24068"/>
    <w:rsid w:val="00F240C5"/>
    <w:rsid w:val="00F24267"/>
    <w:rsid w:val="00F24452"/>
    <w:rsid w:val="00F245F3"/>
    <w:rsid w:val="00F247E6"/>
    <w:rsid w:val="00F24F12"/>
    <w:rsid w:val="00F24F53"/>
    <w:rsid w:val="00F250A1"/>
    <w:rsid w:val="00F250AC"/>
    <w:rsid w:val="00F25135"/>
    <w:rsid w:val="00F251C9"/>
    <w:rsid w:val="00F2525B"/>
    <w:rsid w:val="00F255EF"/>
    <w:rsid w:val="00F257D3"/>
    <w:rsid w:val="00F25A92"/>
    <w:rsid w:val="00F25C1B"/>
    <w:rsid w:val="00F25F07"/>
    <w:rsid w:val="00F26101"/>
    <w:rsid w:val="00F2612A"/>
    <w:rsid w:val="00F2655A"/>
    <w:rsid w:val="00F2656C"/>
    <w:rsid w:val="00F268F0"/>
    <w:rsid w:val="00F26B20"/>
    <w:rsid w:val="00F26CD5"/>
    <w:rsid w:val="00F26CE1"/>
    <w:rsid w:val="00F26E08"/>
    <w:rsid w:val="00F271F9"/>
    <w:rsid w:val="00F272F3"/>
    <w:rsid w:val="00F2749A"/>
    <w:rsid w:val="00F277DE"/>
    <w:rsid w:val="00F27D18"/>
    <w:rsid w:val="00F27D28"/>
    <w:rsid w:val="00F27D80"/>
    <w:rsid w:val="00F27E98"/>
    <w:rsid w:val="00F30155"/>
    <w:rsid w:val="00F303A7"/>
    <w:rsid w:val="00F30A08"/>
    <w:rsid w:val="00F30D9D"/>
    <w:rsid w:val="00F30FDE"/>
    <w:rsid w:val="00F3106A"/>
    <w:rsid w:val="00F31332"/>
    <w:rsid w:val="00F31554"/>
    <w:rsid w:val="00F3158D"/>
    <w:rsid w:val="00F31803"/>
    <w:rsid w:val="00F31BF7"/>
    <w:rsid w:val="00F31F3D"/>
    <w:rsid w:val="00F32845"/>
    <w:rsid w:val="00F328CF"/>
    <w:rsid w:val="00F328F1"/>
    <w:rsid w:val="00F329D6"/>
    <w:rsid w:val="00F32A24"/>
    <w:rsid w:val="00F33823"/>
    <w:rsid w:val="00F33AB9"/>
    <w:rsid w:val="00F33B9A"/>
    <w:rsid w:val="00F34271"/>
    <w:rsid w:val="00F344CD"/>
    <w:rsid w:val="00F35267"/>
    <w:rsid w:val="00F35346"/>
    <w:rsid w:val="00F35744"/>
    <w:rsid w:val="00F35A3D"/>
    <w:rsid w:val="00F35BA2"/>
    <w:rsid w:val="00F35FF9"/>
    <w:rsid w:val="00F362EF"/>
    <w:rsid w:val="00F363FA"/>
    <w:rsid w:val="00F364D7"/>
    <w:rsid w:val="00F3686D"/>
    <w:rsid w:val="00F36982"/>
    <w:rsid w:val="00F36A82"/>
    <w:rsid w:val="00F36CDE"/>
    <w:rsid w:val="00F37192"/>
    <w:rsid w:val="00F3720E"/>
    <w:rsid w:val="00F3735F"/>
    <w:rsid w:val="00F378DA"/>
    <w:rsid w:val="00F37C90"/>
    <w:rsid w:val="00F37E00"/>
    <w:rsid w:val="00F37FAC"/>
    <w:rsid w:val="00F40074"/>
    <w:rsid w:val="00F40313"/>
    <w:rsid w:val="00F403A8"/>
    <w:rsid w:val="00F406BE"/>
    <w:rsid w:val="00F40CFB"/>
    <w:rsid w:val="00F40CFD"/>
    <w:rsid w:val="00F40E01"/>
    <w:rsid w:val="00F4159C"/>
    <w:rsid w:val="00F41C15"/>
    <w:rsid w:val="00F41F52"/>
    <w:rsid w:val="00F41F7E"/>
    <w:rsid w:val="00F41FD7"/>
    <w:rsid w:val="00F42110"/>
    <w:rsid w:val="00F42171"/>
    <w:rsid w:val="00F42320"/>
    <w:rsid w:val="00F42375"/>
    <w:rsid w:val="00F42393"/>
    <w:rsid w:val="00F423AD"/>
    <w:rsid w:val="00F4253D"/>
    <w:rsid w:val="00F4298A"/>
    <w:rsid w:val="00F42A81"/>
    <w:rsid w:val="00F42D0C"/>
    <w:rsid w:val="00F42DC7"/>
    <w:rsid w:val="00F42E88"/>
    <w:rsid w:val="00F42F2A"/>
    <w:rsid w:val="00F43067"/>
    <w:rsid w:val="00F431F0"/>
    <w:rsid w:val="00F43233"/>
    <w:rsid w:val="00F43642"/>
    <w:rsid w:val="00F43803"/>
    <w:rsid w:val="00F43FF4"/>
    <w:rsid w:val="00F44093"/>
    <w:rsid w:val="00F44378"/>
    <w:rsid w:val="00F445E4"/>
    <w:rsid w:val="00F44667"/>
    <w:rsid w:val="00F44948"/>
    <w:rsid w:val="00F44D0B"/>
    <w:rsid w:val="00F44D61"/>
    <w:rsid w:val="00F44EFB"/>
    <w:rsid w:val="00F452A5"/>
    <w:rsid w:val="00F456D8"/>
    <w:rsid w:val="00F4594C"/>
    <w:rsid w:val="00F45D21"/>
    <w:rsid w:val="00F45D75"/>
    <w:rsid w:val="00F46018"/>
    <w:rsid w:val="00F4612D"/>
    <w:rsid w:val="00F4642C"/>
    <w:rsid w:val="00F46797"/>
    <w:rsid w:val="00F46C5D"/>
    <w:rsid w:val="00F46DA9"/>
    <w:rsid w:val="00F46EE0"/>
    <w:rsid w:val="00F47542"/>
    <w:rsid w:val="00F4778C"/>
    <w:rsid w:val="00F4781A"/>
    <w:rsid w:val="00F47972"/>
    <w:rsid w:val="00F47A28"/>
    <w:rsid w:val="00F47AF0"/>
    <w:rsid w:val="00F50022"/>
    <w:rsid w:val="00F5017E"/>
    <w:rsid w:val="00F50244"/>
    <w:rsid w:val="00F5028B"/>
    <w:rsid w:val="00F5045F"/>
    <w:rsid w:val="00F506D0"/>
    <w:rsid w:val="00F5089F"/>
    <w:rsid w:val="00F509D4"/>
    <w:rsid w:val="00F50A24"/>
    <w:rsid w:val="00F50B42"/>
    <w:rsid w:val="00F50B94"/>
    <w:rsid w:val="00F51098"/>
    <w:rsid w:val="00F51284"/>
    <w:rsid w:val="00F51682"/>
    <w:rsid w:val="00F5168C"/>
    <w:rsid w:val="00F51833"/>
    <w:rsid w:val="00F51937"/>
    <w:rsid w:val="00F52079"/>
    <w:rsid w:val="00F52788"/>
    <w:rsid w:val="00F52AB5"/>
    <w:rsid w:val="00F53100"/>
    <w:rsid w:val="00F532AB"/>
    <w:rsid w:val="00F533B2"/>
    <w:rsid w:val="00F533B7"/>
    <w:rsid w:val="00F53567"/>
    <w:rsid w:val="00F539DF"/>
    <w:rsid w:val="00F53B39"/>
    <w:rsid w:val="00F53C86"/>
    <w:rsid w:val="00F53E8A"/>
    <w:rsid w:val="00F53FCD"/>
    <w:rsid w:val="00F549A8"/>
    <w:rsid w:val="00F54B5E"/>
    <w:rsid w:val="00F54E1C"/>
    <w:rsid w:val="00F54E95"/>
    <w:rsid w:val="00F550E8"/>
    <w:rsid w:val="00F552AB"/>
    <w:rsid w:val="00F55A23"/>
    <w:rsid w:val="00F55ADB"/>
    <w:rsid w:val="00F55E30"/>
    <w:rsid w:val="00F55E3A"/>
    <w:rsid w:val="00F55F4F"/>
    <w:rsid w:val="00F5642B"/>
    <w:rsid w:val="00F564D6"/>
    <w:rsid w:val="00F56529"/>
    <w:rsid w:val="00F5668F"/>
    <w:rsid w:val="00F56B4F"/>
    <w:rsid w:val="00F56B8D"/>
    <w:rsid w:val="00F57285"/>
    <w:rsid w:val="00F57403"/>
    <w:rsid w:val="00F57532"/>
    <w:rsid w:val="00F57725"/>
    <w:rsid w:val="00F60316"/>
    <w:rsid w:val="00F6032B"/>
    <w:rsid w:val="00F60398"/>
    <w:rsid w:val="00F605CB"/>
    <w:rsid w:val="00F605D9"/>
    <w:rsid w:val="00F60872"/>
    <w:rsid w:val="00F60F4D"/>
    <w:rsid w:val="00F614E7"/>
    <w:rsid w:val="00F61707"/>
    <w:rsid w:val="00F61C2A"/>
    <w:rsid w:val="00F61CDF"/>
    <w:rsid w:val="00F61DAB"/>
    <w:rsid w:val="00F61E7D"/>
    <w:rsid w:val="00F6252C"/>
    <w:rsid w:val="00F62661"/>
    <w:rsid w:val="00F62ADD"/>
    <w:rsid w:val="00F62E31"/>
    <w:rsid w:val="00F62EA8"/>
    <w:rsid w:val="00F630E5"/>
    <w:rsid w:val="00F63B48"/>
    <w:rsid w:val="00F64059"/>
    <w:rsid w:val="00F6431B"/>
    <w:rsid w:val="00F647C0"/>
    <w:rsid w:val="00F647C2"/>
    <w:rsid w:val="00F6485F"/>
    <w:rsid w:val="00F6489C"/>
    <w:rsid w:val="00F64AB9"/>
    <w:rsid w:val="00F64ABF"/>
    <w:rsid w:val="00F64D31"/>
    <w:rsid w:val="00F6502D"/>
    <w:rsid w:val="00F652FF"/>
    <w:rsid w:val="00F653A8"/>
    <w:rsid w:val="00F657FE"/>
    <w:rsid w:val="00F65869"/>
    <w:rsid w:val="00F65878"/>
    <w:rsid w:val="00F658B7"/>
    <w:rsid w:val="00F65A8B"/>
    <w:rsid w:val="00F65F72"/>
    <w:rsid w:val="00F660C1"/>
    <w:rsid w:val="00F665CB"/>
    <w:rsid w:val="00F666C2"/>
    <w:rsid w:val="00F6675E"/>
    <w:rsid w:val="00F66B9B"/>
    <w:rsid w:val="00F66C36"/>
    <w:rsid w:val="00F67198"/>
    <w:rsid w:val="00F672E1"/>
    <w:rsid w:val="00F673FA"/>
    <w:rsid w:val="00F6753D"/>
    <w:rsid w:val="00F675C1"/>
    <w:rsid w:val="00F67C25"/>
    <w:rsid w:val="00F67FF9"/>
    <w:rsid w:val="00F700BC"/>
    <w:rsid w:val="00F702A0"/>
    <w:rsid w:val="00F706AF"/>
    <w:rsid w:val="00F706D0"/>
    <w:rsid w:val="00F70951"/>
    <w:rsid w:val="00F70B25"/>
    <w:rsid w:val="00F70BAD"/>
    <w:rsid w:val="00F70EE7"/>
    <w:rsid w:val="00F71106"/>
    <w:rsid w:val="00F7118C"/>
    <w:rsid w:val="00F71618"/>
    <w:rsid w:val="00F71658"/>
    <w:rsid w:val="00F71716"/>
    <w:rsid w:val="00F71A0A"/>
    <w:rsid w:val="00F7206C"/>
    <w:rsid w:val="00F7220C"/>
    <w:rsid w:val="00F722F1"/>
    <w:rsid w:val="00F72780"/>
    <w:rsid w:val="00F7292B"/>
    <w:rsid w:val="00F73101"/>
    <w:rsid w:val="00F73445"/>
    <w:rsid w:val="00F73688"/>
    <w:rsid w:val="00F737DE"/>
    <w:rsid w:val="00F73A42"/>
    <w:rsid w:val="00F73C49"/>
    <w:rsid w:val="00F74144"/>
    <w:rsid w:val="00F7418C"/>
    <w:rsid w:val="00F74270"/>
    <w:rsid w:val="00F74285"/>
    <w:rsid w:val="00F74305"/>
    <w:rsid w:val="00F743A4"/>
    <w:rsid w:val="00F743E5"/>
    <w:rsid w:val="00F745B9"/>
    <w:rsid w:val="00F745C5"/>
    <w:rsid w:val="00F74878"/>
    <w:rsid w:val="00F748AA"/>
    <w:rsid w:val="00F748F0"/>
    <w:rsid w:val="00F74A50"/>
    <w:rsid w:val="00F74C93"/>
    <w:rsid w:val="00F74CFF"/>
    <w:rsid w:val="00F74D7E"/>
    <w:rsid w:val="00F75091"/>
    <w:rsid w:val="00F750BD"/>
    <w:rsid w:val="00F7531F"/>
    <w:rsid w:val="00F753F3"/>
    <w:rsid w:val="00F759BC"/>
    <w:rsid w:val="00F76735"/>
    <w:rsid w:val="00F77338"/>
    <w:rsid w:val="00F774E5"/>
    <w:rsid w:val="00F77912"/>
    <w:rsid w:val="00F77A2C"/>
    <w:rsid w:val="00F77C3C"/>
    <w:rsid w:val="00F77D20"/>
    <w:rsid w:val="00F80120"/>
    <w:rsid w:val="00F806CC"/>
    <w:rsid w:val="00F807F4"/>
    <w:rsid w:val="00F80803"/>
    <w:rsid w:val="00F80869"/>
    <w:rsid w:val="00F8087C"/>
    <w:rsid w:val="00F80EBC"/>
    <w:rsid w:val="00F80F9A"/>
    <w:rsid w:val="00F811F0"/>
    <w:rsid w:val="00F81320"/>
    <w:rsid w:val="00F81461"/>
    <w:rsid w:val="00F81D36"/>
    <w:rsid w:val="00F81D80"/>
    <w:rsid w:val="00F81E5D"/>
    <w:rsid w:val="00F81F33"/>
    <w:rsid w:val="00F81FB2"/>
    <w:rsid w:val="00F82064"/>
    <w:rsid w:val="00F8209C"/>
    <w:rsid w:val="00F820D5"/>
    <w:rsid w:val="00F82CD2"/>
    <w:rsid w:val="00F82CE0"/>
    <w:rsid w:val="00F82DD6"/>
    <w:rsid w:val="00F83157"/>
    <w:rsid w:val="00F835E2"/>
    <w:rsid w:val="00F837E4"/>
    <w:rsid w:val="00F83830"/>
    <w:rsid w:val="00F8393A"/>
    <w:rsid w:val="00F83BB6"/>
    <w:rsid w:val="00F83C0D"/>
    <w:rsid w:val="00F83C2C"/>
    <w:rsid w:val="00F83D11"/>
    <w:rsid w:val="00F83D90"/>
    <w:rsid w:val="00F844BA"/>
    <w:rsid w:val="00F84BF3"/>
    <w:rsid w:val="00F84D23"/>
    <w:rsid w:val="00F85046"/>
    <w:rsid w:val="00F851E6"/>
    <w:rsid w:val="00F8563F"/>
    <w:rsid w:val="00F85698"/>
    <w:rsid w:val="00F856E7"/>
    <w:rsid w:val="00F85715"/>
    <w:rsid w:val="00F859C9"/>
    <w:rsid w:val="00F85B36"/>
    <w:rsid w:val="00F85C12"/>
    <w:rsid w:val="00F85D49"/>
    <w:rsid w:val="00F85D59"/>
    <w:rsid w:val="00F85DC7"/>
    <w:rsid w:val="00F85EF7"/>
    <w:rsid w:val="00F86021"/>
    <w:rsid w:val="00F865B3"/>
    <w:rsid w:val="00F86B2B"/>
    <w:rsid w:val="00F86D41"/>
    <w:rsid w:val="00F86D83"/>
    <w:rsid w:val="00F86E7D"/>
    <w:rsid w:val="00F87331"/>
    <w:rsid w:val="00F8749A"/>
    <w:rsid w:val="00F87A8E"/>
    <w:rsid w:val="00F87CAF"/>
    <w:rsid w:val="00F87D81"/>
    <w:rsid w:val="00F87F26"/>
    <w:rsid w:val="00F90378"/>
    <w:rsid w:val="00F90744"/>
    <w:rsid w:val="00F909CA"/>
    <w:rsid w:val="00F90FDE"/>
    <w:rsid w:val="00F9107F"/>
    <w:rsid w:val="00F91257"/>
    <w:rsid w:val="00F9172F"/>
    <w:rsid w:val="00F91ADC"/>
    <w:rsid w:val="00F91DA8"/>
    <w:rsid w:val="00F91FA9"/>
    <w:rsid w:val="00F9201E"/>
    <w:rsid w:val="00F9219B"/>
    <w:rsid w:val="00F92E8C"/>
    <w:rsid w:val="00F92EFE"/>
    <w:rsid w:val="00F93024"/>
    <w:rsid w:val="00F9306E"/>
    <w:rsid w:val="00F934EA"/>
    <w:rsid w:val="00F93599"/>
    <w:rsid w:val="00F935F4"/>
    <w:rsid w:val="00F938F1"/>
    <w:rsid w:val="00F93A71"/>
    <w:rsid w:val="00F93BCB"/>
    <w:rsid w:val="00F93DDA"/>
    <w:rsid w:val="00F93F0E"/>
    <w:rsid w:val="00F940CB"/>
    <w:rsid w:val="00F947C7"/>
    <w:rsid w:val="00F949BE"/>
    <w:rsid w:val="00F94B78"/>
    <w:rsid w:val="00F94E06"/>
    <w:rsid w:val="00F94FEC"/>
    <w:rsid w:val="00F953D2"/>
    <w:rsid w:val="00F95580"/>
    <w:rsid w:val="00F955D6"/>
    <w:rsid w:val="00F956A5"/>
    <w:rsid w:val="00F956DE"/>
    <w:rsid w:val="00F9585F"/>
    <w:rsid w:val="00F95897"/>
    <w:rsid w:val="00F95A6E"/>
    <w:rsid w:val="00F95BBF"/>
    <w:rsid w:val="00F95C3B"/>
    <w:rsid w:val="00F95CBC"/>
    <w:rsid w:val="00F95F4D"/>
    <w:rsid w:val="00F9660A"/>
    <w:rsid w:val="00F96F59"/>
    <w:rsid w:val="00F97164"/>
    <w:rsid w:val="00F974AC"/>
    <w:rsid w:val="00F97A1E"/>
    <w:rsid w:val="00F97F08"/>
    <w:rsid w:val="00FA0C30"/>
    <w:rsid w:val="00FA0DA8"/>
    <w:rsid w:val="00FA0F6E"/>
    <w:rsid w:val="00FA1235"/>
    <w:rsid w:val="00FA16C7"/>
    <w:rsid w:val="00FA1CA9"/>
    <w:rsid w:val="00FA2876"/>
    <w:rsid w:val="00FA28BD"/>
    <w:rsid w:val="00FA2A02"/>
    <w:rsid w:val="00FA2B4C"/>
    <w:rsid w:val="00FA2E24"/>
    <w:rsid w:val="00FA2F5C"/>
    <w:rsid w:val="00FA2FEF"/>
    <w:rsid w:val="00FA3088"/>
    <w:rsid w:val="00FA33CB"/>
    <w:rsid w:val="00FA3789"/>
    <w:rsid w:val="00FA3A19"/>
    <w:rsid w:val="00FA3A4D"/>
    <w:rsid w:val="00FA3B62"/>
    <w:rsid w:val="00FA3CA3"/>
    <w:rsid w:val="00FA3E04"/>
    <w:rsid w:val="00FA3E21"/>
    <w:rsid w:val="00FA453A"/>
    <w:rsid w:val="00FA45BA"/>
    <w:rsid w:val="00FA476B"/>
    <w:rsid w:val="00FA5048"/>
    <w:rsid w:val="00FA52E0"/>
    <w:rsid w:val="00FA5325"/>
    <w:rsid w:val="00FA547D"/>
    <w:rsid w:val="00FA5508"/>
    <w:rsid w:val="00FA57DB"/>
    <w:rsid w:val="00FA5837"/>
    <w:rsid w:val="00FA587C"/>
    <w:rsid w:val="00FA5ABC"/>
    <w:rsid w:val="00FA5B7F"/>
    <w:rsid w:val="00FA6287"/>
    <w:rsid w:val="00FA64C1"/>
    <w:rsid w:val="00FA686F"/>
    <w:rsid w:val="00FA6BC3"/>
    <w:rsid w:val="00FA6BF1"/>
    <w:rsid w:val="00FA6EDF"/>
    <w:rsid w:val="00FA7058"/>
    <w:rsid w:val="00FA7274"/>
    <w:rsid w:val="00FA7539"/>
    <w:rsid w:val="00FA7633"/>
    <w:rsid w:val="00FA77D9"/>
    <w:rsid w:val="00FA7995"/>
    <w:rsid w:val="00FA7B01"/>
    <w:rsid w:val="00FA7DB1"/>
    <w:rsid w:val="00FA7FE1"/>
    <w:rsid w:val="00FB01FB"/>
    <w:rsid w:val="00FB037E"/>
    <w:rsid w:val="00FB10AC"/>
    <w:rsid w:val="00FB10B6"/>
    <w:rsid w:val="00FB1288"/>
    <w:rsid w:val="00FB1506"/>
    <w:rsid w:val="00FB1509"/>
    <w:rsid w:val="00FB150B"/>
    <w:rsid w:val="00FB1619"/>
    <w:rsid w:val="00FB192F"/>
    <w:rsid w:val="00FB227C"/>
    <w:rsid w:val="00FB242E"/>
    <w:rsid w:val="00FB2498"/>
    <w:rsid w:val="00FB25B6"/>
    <w:rsid w:val="00FB260A"/>
    <w:rsid w:val="00FB2803"/>
    <w:rsid w:val="00FB287A"/>
    <w:rsid w:val="00FB2B59"/>
    <w:rsid w:val="00FB2E26"/>
    <w:rsid w:val="00FB2FF8"/>
    <w:rsid w:val="00FB30B4"/>
    <w:rsid w:val="00FB32C9"/>
    <w:rsid w:val="00FB3B5D"/>
    <w:rsid w:val="00FB3DBC"/>
    <w:rsid w:val="00FB3E7E"/>
    <w:rsid w:val="00FB3EDE"/>
    <w:rsid w:val="00FB4343"/>
    <w:rsid w:val="00FB4577"/>
    <w:rsid w:val="00FB48C1"/>
    <w:rsid w:val="00FB4ABD"/>
    <w:rsid w:val="00FB4D20"/>
    <w:rsid w:val="00FB4DB2"/>
    <w:rsid w:val="00FB4FF1"/>
    <w:rsid w:val="00FB5117"/>
    <w:rsid w:val="00FB55A0"/>
    <w:rsid w:val="00FB5A92"/>
    <w:rsid w:val="00FB5AAF"/>
    <w:rsid w:val="00FB5C61"/>
    <w:rsid w:val="00FB5F6A"/>
    <w:rsid w:val="00FB6052"/>
    <w:rsid w:val="00FB60EC"/>
    <w:rsid w:val="00FB61E6"/>
    <w:rsid w:val="00FB62B6"/>
    <w:rsid w:val="00FB62EC"/>
    <w:rsid w:val="00FB6556"/>
    <w:rsid w:val="00FB6681"/>
    <w:rsid w:val="00FB7211"/>
    <w:rsid w:val="00FB7554"/>
    <w:rsid w:val="00FB75F7"/>
    <w:rsid w:val="00FB764A"/>
    <w:rsid w:val="00FB7C65"/>
    <w:rsid w:val="00FC0360"/>
    <w:rsid w:val="00FC0493"/>
    <w:rsid w:val="00FC055B"/>
    <w:rsid w:val="00FC05BD"/>
    <w:rsid w:val="00FC075C"/>
    <w:rsid w:val="00FC0900"/>
    <w:rsid w:val="00FC0B2D"/>
    <w:rsid w:val="00FC0DCB"/>
    <w:rsid w:val="00FC1207"/>
    <w:rsid w:val="00FC172B"/>
    <w:rsid w:val="00FC1790"/>
    <w:rsid w:val="00FC1CE0"/>
    <w:rsid w:val="00FC1D62"/>
    <w:rsid w:val="00FC1DEE"/>
    <w:rsid w:val="00FC1F4A"/>
    <w:rsid w:val="00FC20D3"/>
    <w:rsid w:val="00FC2240"/>
    <w:rsid w:val="00FC26A5"/>
    <w:rsid w:val="00FC277C"/>
    <w:rsid w:val="00FC27DC"/>
    <w:rsid w:val="00FC282F"/>
    <w:rsid w:val="00FC2B8A"/>
    <w:rsid w:val="00FC2C0D"/>
    <w:rsid w:val="00FC2C19"/>
    <w:rsid w:val="00FC2C90"/>
    <w:rsid w:val="00FC2CD9"/>
    <w:rsid w:val="00FC2D27"/>
    <w:rsid w:val="00FC31F6"/>
    <w:rsid w:val="00FC3BDE"/>
    <w:rsid w:val="00FC3D94"/>
    <w:rsid w:val="00FC3EE6"/>
    <w:rsid w:val="00FC421F"/>
    <w:rsid w:val="00FC4274"/>
    <w:rsid w:val="00FC45F4"/>
    <w:rsid w:val="00FC49E7"/>
    <w:rsid w:val="00FC4F8C"/>
    <w:rsid w:val="00FC5095"/>
    <w:rsid w:val="00FC536B"/>
    <w:rsid w:val="00FC56C3"/>
    <w:rsid w:val="00FC56DA"/>
    <w:rsid w:val="00FC5A7E"/>
    <w:rsid w:val="00FC5B00"/>
    <w:rsid w:val="00FC629B"/>
    <w:rsid w:val="00FC6407"/>
    <w:rsid w:val="00FC669F"/>
    <w:rsid w:val="00FC6997"/>
    <w:rsid w:val="00FC74B0"/>
    <w:rsid w:val="00FC7CC0"/>
    <w:rsid w:val="00FD020D"/>
    <w:rsid w:val="00FD02E8"/>
    <w:rsid w:val="00FD06C7"/>
    <w:rsid w:val="00FD09E3"/>
    <w:rsid w:val="00FD09FA"/>
    <w:rsid w:val="00FD0ECD"/>
    <w:rsid w:val="00FD12B3"/>
    <w:rsid w:val="00FD1342"/>
    <w:rsid w:val="00FD15D8"/>
    <w:rsid w:val="00FD1643"/>
    <w:rsid w:val="00FD1717"/>
    <w:rsid w:val="00FD1CB6"/>
    <w:rsid w:val="00FD1EF7"/>
    <w:rsid w:val="00FD2536"/>
    <w:rsid w:val="00FD2585"/>
    <w:rsid w:val="00FD273C"/>
    <w:rsid w:val="00FD27B9"/>
    <w:rsid w:val="00FD2A49"/>
    <w:rsid w:val="00FD2B18"/>
    <w:rsid w:val="00FD2B80"/>
    <w:rsid w:val="00FD2C78"/>
    <w:rsid w:val="00FD2EA5"/>
    <w:rsid w:val="00FD2EB2"/>
    <w:rsid w:val="00FD3080"/>
    <w:rsid w:val="00FD364C"/>
    <w:rsid w:val="00FD37F8"/>
    <w:rsid w:val="00FD3C12"/>
    <w:rsid w:val="00FD3D3B"/>
    <w:rsid w:val="00FD3DF7"/>
    <w:rsid w:val="00FD400A"/>
    <w:rsid w:val="00FD4138"/>
    <w:rsid w:val="00FD41A9"/>
    <w:rsid w:val="00FD481A"/>
    <w:rsid w:val="00FD4931"/>
    <w:rsid w:val="00FD4C20"/>
    <w:rsid w:val="00FD4D84"/>
    <w:rsid w:val="00FD4FE3"/>
    <w:rsid w:val="00FD5493"/>
    <w:rsid w:val="00FD56B4"/>
    <w:rsid w:val="00FD5948"/>
    <w:rsid w:val="00FD5A07"/>
    <w:rsid w:val="00FD5A79"/>
    <w:rsid w:val="00FD5C9A"/>
    <w:rsid w:val="00FD5CAA"/>
    <w:rsid w:val="00FD5D1B"/>
    <w:rsid w:val="00FD5D7B"/>
    <w:rsid w:val="00FD5F51"/>
    <w:rsid w:val="00FD61F7"/>
    <w:rsid w:val="00FD64DC"/>
    <w:rsid w:val="00FD6832"/>
    <w:rsid w:val="00FD6893"/>
    <w:rsid w:val="00FD6C32"/>
    <w:rsid w:val="00FD6E18"/>
    <w:rsid w:val="00FD7123"/>
    <w:rsid w:val="00FD735C"/>
    <w:rsid w:val="00FD7490"/>
    <w:rsid w:val="00FD74CB"/>
    <w:rsid w:val="00FD7663"/>
    <w:rsid w:val="00FD799B"/>
    <w:rsid w:val="00FE108A"/>
    <w:rsid w:val="00FE1513"/>
    <w:rsid w:val="00FE154D"/>
    <w:rsid w:val="00FE1772"/>
    <w:rsid w:val="00FE1B07"/>
    <w:rsid w:val="00FE1DBE"/>
    <w:rsid w:val="00FE21EC"/>
    <w:rsid w:val="00FE2252"/>
    <w:rsid w:val="00FE236F"/>
    <w:rsid w:val="00FE2416"/>
    <w:rsid w:val="00FE271D"/>
    <w:rsid w:val="00FE2918"/>
    <w:rsid w:val="00FE2B67"/>
    <w:rsid w:val="00FE2BBE"/>
    <w:rsid w:val="00FE2D63"/>
    <w:rsid w:val="00FE2E84"/>
    <w:rsid w:val="00FE2F7A"/>
    <w:rsid w:val="00FE383A"/>
    <w:rsid w:val="00FE3844"/>
    <w:rsid w:val="00FE39A9"/>
    <w:rsid w:val="00FE3B65"/>
    <w:rsid w:val="00FE403C"/>
    <w:rsid w:val="00FE432E"/>
    <w:rsid w:val="00FE4446"/>
    <w:rsid w:val="00FE448E"/>
    <w:rsid w:val="00FE4544"/>
    <w:rsid w:val="00FE4837"/>
    <w:rsid w:val="00FE4977"/>
    <w:rsid w:val="00FE4A36"/>
    <w:rsid w:val="00FE4E81"/>
    <w:rsid w:val="00FE4EF3"/>
    <w:rsid w:val="00FE5481"/>
    <w:rsid w:val="00FE5DF2"/>
    <w:rsid w:val="00FE63D2"/>
    <w:rsid w:val="00FE67F1"/>
    <w:rsid w:val="00FE6817"/>
    <w:rsid w:val="00FE68AF"/>
    <w:rsid w:val="00FE6B0B"/>
    <w:rsid w:val="00FE6B2C"/>
    <w:rsid w:val="00FE6F63"/>
    <w:rsid w:val="00FE7082"/>
    <w:rsid w:val="00FE7085"/>
    <w:rsid w:val="00FE75FC"/>
    <w:rsid w:val="00FE7F6A"/>
    <w:rsid w:val="00FE7FF8"/>
    <w:rsid w:val="00FF0010"/>
    <w:rsid w:val="00FF001F"/>
    <w:rsid w:val="00FF01E4"/>
    <w:rsid w:val="00FF0454"/>
    <w:rsid w:val="00FF05CE"/>
    <w:rsid w:val="00FF089E"/>
    <w:rsid w:val="00FF08B8"/>
    <w:rsid w:val="00FF0A99"/>
    <w:rsid w:val="00FF0BB6"/>
    <w:rsid w:val="00FF13C2"/>
    <w:rsid w:val="00FF1778"/>
    <w:rsid w:val="00FF1C68"/>
    <w:rsid w:val="00FF1C98"/>
    <w:rsid w:val="00FF1EF0"/>
    <w:rsid w:val="00FF2068"/>
    <w:rsid w:val="00FF28BB"/>
    <w:rsid w:val="00FF2A24"/>
    <w:rsid w:val="00FF2B2E"/>
    <w:rsid w:val="00FF2D04"/>
    <w:rsid w:val="00FF3789"/>
    <w:rsid w:val="00FF37C1"/>
    <w:rsid w:val="00FF37E2"/>
    <w:rsid w:val="00FF39D6"/>
    <w:rsid w:val="00FF3ADA"/>
    <w:rsid w:val="00FF3BD2"/>
    <w:rsid w:val="00FF3C6A"/>
    <w:rsid w:val="00FF3DBF"/>
    <w:rsid w:val="00FF4027"/>
    <w:rsid w:val="00FF4234"/>
    <w:rsid w:val="00FF455F"/>
    <w:rsid w:val="00FF46BB"/>
    <w:rsid w:val="00FF4726"/>
    <w:rsid w:val="00FF493E"/>
    <w:rsid w:val="00FF49FA"/>
    <w:rsid w:val="00FF4AD1"/>
    <w:rsid w:val="00FF5113"/>
    <w:rsid w:val="00FF5312"/>
    <w:rsid w:val="00FF5385"/>
    <w:rsid w:val="00FF53D1"/>
    <w:rsid w:val="00FF54F4"/>
    <w:rsid w:val="00FF5A64"/>
    <w:rsid w:val="00FF5C5A"/>
    <w:rsid w:val="00FF6176"/>
    <w:rsid w:val="00FF6716"/>
    <w:rsid w:val="00FF697A"/>
    <w:rsid w:val="00FF6AFD"/>
    <w:rsid w:val="00FF6CB6"/>
    <w:rsid w:val="00FF6F86"/>
    <w:rsid w:val="00FF6FF5"/>
    <w:rsid w:val="00FF71A2"/>
    <w:rsid w:val="00FF73C9"/>
    <w:rsid w:val="00FF79D9"/>
    <w:rsid w:val="00FF7A2A"/>
    <w:rsid w:val="00FF7CD6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738ABDF"/>
  <w15:docId w15:val="{648B5ACF-DC7D-461B-B80C-D546C0DAF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5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a">
    <w:name w:val="อักขระ อักขระ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64DF4"/>
    <w:pPr>
      <w:tabs>
        <w:tab w:val="clear" w:pos="907"/>
      </w:tabs>
      <w:spacing w:line="240" w:lineRule="auto"/>
      <w:ind w:left="990"/>
      <w:jc w:val="thaiDistribute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styleId="Strong">
    <w:name w:val="Strong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0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pPr>
      <w:jc w:val="both"/>
    </w:pPr>
    <w:rPr>
      <w:rFonts w:ascii="Angsana New" w:hAnsi="Angsana New"/>
      <w:sz w:val="30"/>
      <w:szCs w:val="30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</w:rPr>
  </w:style>
  <w:style w:type="paragraph" w:styleId="HTMLPreformatted">
    <w:name w:val="HTML Preformatted"/>
    <w:basedOn w:val="Normal"/>
    <w:link w:val="HTML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uiPriority w:val="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เนื้อเรื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xl24">
    <w:name w:val="xl24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1">
    <w:name w:val="เนื้อเรื่อง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odyTextIndent2">
    <w:name w:val="Body Text Indent 2"/>
    <w:basedOn w:val="Normal"/>
    <w:link w:val="BodyTextIndent2Char1"/>
    <w:pPr>
      <w:spacing w:after="120" w:line="480" w:lineRule="auto"/>
      <w:ind w:left="360"/>
    </w:pPr>
    <w:rPr>
      <w:rFonts w:cs="Cordia New"/>
      <w:szCs w:val="21"/>
    </w:rPr>
  </w:style>
  <w:style w:type="paragraph" w:styleId="BodyTextIndent3">
    <w:name w:val="Body Text Indent 3"/>
    <w:basedOn w:val="Normal"/>
    <w:link w:val="BodyTextIndent3Char"/>
    <w:uiPriority w:val="99"/>
    <w:pPr>
      <w:spacing w:after="120"/>
      <w:ind w:left="360"/>
    </w:pPr>
    <w:rPr>
      <w:rFonts w:cs="Cordia New"/>
      <w:sz w:val="16"/>
    </w:rPr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7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</w:rPr>
  </w:style>
  <w:style w:type="paragraph" w:customStyle="1" w:styleId="a8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font5">
    <w:name w:val="font5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8"/>
      <w:szCs w:val="28"/>
    </w:rPr>
  </w:style>
  <w:style w:type="paragraph" w:customStyle="1" w:styleId="Text">
    <w:name w:val="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2"/>
    </w:rPr>
  </w:style>
  <w:style w:type="character" w:customStyle="1" w:styleId="BodyText2Char">
    <w:name w:val="Body Text 2 Char"/>
    <w:link w:val="BodyText2"/>
    <w:rPr>
      <w:rFonts w:ascii="Book Antiqua" w:hAnsi="Book Antiqua"/>
      <w:sz w:val="22"/>
      <w:szCs w:val="22"/>
    </w:rPr>
  </w:style>
  <w:style w:type="character" w:styleId="LineNumber">
    <w:name w:val="line number"/>
    <w:basedOn w:val="DefaultParagraphFont"/>
  </w:style>
  <w:style w:type="paragraph" w:customStyle="1" w:styleId="CharCharCharCharChar1CharCharChar">
    <w:name w:val="อักขระ อักขระ Char Char Char Char Char1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E2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Preformatted">
    <w:name w:val="Preformatted"/>
    <w:basedOn w:val="Normal"/>
    <w:link w:val="Preformatted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Heading7Char">
    <w:name w:val="Heading 7 Char"/>
    <w:link w:val="Heading7"/>
    <w:rPr>
      <w:rFonts w:cs="Angsana New"/>
      <w:b/>
      <w:bCs/>
      <w:sz w:val="30"/>
      <w:szCs w:val="30"/>
      <w:lang w:val="en-US" w:eastAsia="en-US" w:bidi="th-TH"/>
    </w:rPr>
  </w:style>
  <w:style w:type="paragraph" w:styleId="EnvelopeReturn">
    <w:name w:val="envelope return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character" w:customStyle="1" w:styleId="HeaderChar">
    <w:name w:val="Header Char"/>
    <w:link w:val="Header"/>
    <w:uiPriority w:val="99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CordiaNew">
    <w:name w:val="Cordia New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153"/>
        <w:tab w:val="left" w:pos="8306"/>
      </w:tabs>
      <w:spacing w:line="240" w:lineRule="auto"/>
    </w:pPr>
    <w:rPr>
      <w:rFonts w:ascii="Angsana New" w:eastAsia="Cordia New" w:hAnsi="Angsana New"/>
      <w:color w:val="000000"/>
      <w:sz w:val="24"/>
      <w:szCs w:val="24"/>
      <w:lang w:eastAsia="th-TH"/>
    </w:rPr>
  </w:style>
  <w:style w:type="paragraph" w:customStyle="1" w:styleId="AccPolicyalternativeChar">
    <w:name w:val="Acc Policy alternative Char"/>
    <w:basedOn w:val="Normal"/>
    <w:link w:val="AccPolicyalternativeCharChar"/>
    <w:autoRedefine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2"/>
        <w:tab w:val="left" w:pos="0"/>
      </w:tabs>
      <w:ind w:left="1080" w:right="14"/>
      <w:jc w:val="both"/>
    </w:pPr>
    <w:rPr>
      <w:rFonts w:ascii="Times New Roman" w:hAnsi="Times New Roman"/>
      <w:b/>
      <w:i/>
      <w:iCs/>
      <w:sz w:val="22"/>
      <w:szCs w:val="22"/>
      <w:lang w:eastAsia="en-GB"/>
    </w:rPr>
  </w:style>
  <w:style w:type="character" w:customStyle="1" w:styleId="AccPolicyalternativeCharChar">
    <w:name w:val="Acc Policy alternative Char Char"/>
    <w:link w:val="AccPolicyalternativeChar"/>
    <w:rPr>
      <w:rFonts w:cs="Angsana New"/>
      <w:b/>
      <w:i/>
      <w:iCs/>
      <w:sz w:val="22"/>
      <w:szCs w:val="22"/>
      <w:lang w:val="en-US" w:eastAsia="en-GB" w:bidi="th-TH"/>
    </w:rPr>
  </w:style>
  <w:style w:type="paragraph" w:customStyle="1" w:styleId="AA">
    <w:name w:val="AA"/>
    <w:basedOn w:val="Normal"/>
    <w:rsid w:val="00163F97"/>
    <w:pPr>
      <w:pBdr>
        <w:bottom w:val="double" w:sz="4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 w:cs="Times New Roman"/>
      <w:snapToGrid w:val="0"/>
      <w:color w:val="000000"/>
      <w:sz w:val="28"/>
      <w:szCs w:val="28"/>
      <w:lang w:eastAsia="zh-CN"/>
    </w:rPr>
  </w:style>
  <w:style w:type="paragraph" w:customStyle="1" w:styleId="a9">
    <w:name w:val="à¹×éÍàÃ×èÍ§"/>
    <w:basedOn w:val="Normal"/>
    <w:rsid w:val="00F203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color w:val="000080"/>
      <w:sz w:val="28"/>
      <w:szCs w:val="28"/>
      <w:lang w:val="th-TH"/>
    </w:rPr>
  </w:style>
  <w:style w:type="paragraph" w:customStyle="1" w:styleId="ab">
    <w:name w:val="???????????"/>
    <w:basedOn w:val="Normal"/>
    <w:rsid w:val="00CC5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cs="Cordia New"/>
      <w:color w:val="000080"/>
      <w:sz w:val="28"/>
      <w:szCs w:val="28"/>
      <w:lang w:val="th-TH"/>
    </w:rPr>
  </w:style>
  <w:style w:type="paragraph" w:customStyle="1" w:styleId="acctmergecolhdg">
    <w:name w:val="acct merge col hdg"/>
    <w:aliases w:val="mh"/>
    <w:basedOn w:val="Normal"/>
    <w:rsid w:val="00DE5F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Heading2Char">
    <w:name w:val="Heading 2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rsid w:val="00CE621F"/>
    <w:rPr>
      <w:rFonts w:asciiTheme="majorHAnsi" w:eastAsiaTheme="majorEastAsia" w:hAnsiTheme="majorHAnsi" w:cstheme="majorBidi"/>
      <w:b/>
      <w:bCs/>
      <w:color w:val="4F81BD" w:themeColor="accent1"/>
      <w:sz w:val="18"/>
      <w:szCs w:val="22"/>
    </w:rPr>
  </w:style>
  <w:style w:type="character" w:customStyle="1" w:styleId="Heading4Char">
    <w:name w:val="Heading 4 Char"/>
    <w:basedOn w:val="DefaultParagraphFont"/>
    <w:rsid w:val="00CE621F"/>
    <w:rPr>
      <w:rFonts w:asciiTheme="majorHAnsi" w:eastAsiaTheme="majorEastAsia" w:hAnsiTheme="majorHAnsi" w:cstheme="majorBidi"/>
      <w:b/>
      <w:bCs/>
      <w:i/>
      <w:iCs/>
      <w:color w:val="4F81BD" w:themeColor="accent1"/>
      <w:sz w:val="18"/>
      <w:szCs w:val="22"/>
    </w:rPr>
  </w:style>
  <w:style w:type="character" w:customStyle="1" w:styleId="Heading5Char">
    <w:name w:val="Heading 5 Char"/>
    <w:basedOn w:val="DefaultParagraphFont"/>
    <w:rsid w:val="00CE621F"/>
    <w:rPr>
      <w:rFonts w:asciiTheme="majorHAnsi" w:eastAsiaTheme="majorEastAsia" w:hAnsiTheme="majorHAnsi" w:cstheme="majorBidi"/>
      <w:color w:val="243F60" w:themeColor="accent1" w:themeShade="7F"/>
      <w:sz w:val="18"/>
      <w:szCs w:val="22"/>
    </w:rPr>
  </w:style>
  <w:style w:type="character" w:customStyle="1" w:styleId="Heading6Char">
    <w:name w:val="Heading 6 Char"/>
    <w:basedOn w:val="DefaultParagraphFont"/>
    <w:rsid w:val="00CE621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</w:rPr>
  </w:style>
  <w:style w:type="character" w:customStyle="1" w:styleId="Heading8Char">
    <w:name w:val="Heading 8 Char"/>
    <w:basedOn w:val="DefaultParagraphFont"/>
    <w:rsid w:val="00CE621F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customStyle="1" w:styleId="Heading9Char">
    <w:name w:val="Heading 9 Char"/>
    <w:basedOn w:val="DefaultParagraphFont"/>
    <w:rsid w:val="00CE62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customStyle="1" w:styleId="Heading1Char1">
    <w:name w:val="Heading 1 Char1"/>
    <w:basedOn w:val="DefaultParagraphFont"/>
    <w:uiPriority w:val="99"/>
    <w:rsid w:val="00CE621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CE621F"/>
    <w:rPr>
      <w:rFonts w:ascii="Arial" w:hAnsi="Arial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E621F"/>
    <w:rPr>
      <w:rFonts w:ascii="Arial" w:hAnsi="Arial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E621F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E621F"/>
    <w:rPr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E621F"/>
    <w:rPr>
      <w:b/>
      <w:bCs/>
      <w:sz w:val="30"/>
      <w:szCs w:val="30"/>
    </w:rPr>
  </w:style>
  <w:style w:type="character" w:customStyle="1" w:styleId="Heading7Char1">
    <w:name w:val="Heading 7 Char1"/>
    <w:basedOn w:val="DefaultParagraphFont"/>
    <w:rsid w:val="00CE621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E621F"/>
    <w:rPr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CE621F"/>
    <w:rPr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CE621F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basedOn w:val="DefaultParagraphFont"/>
    <w:link w:val="Footer"/>
    <w:uiPriority w:val="99"/>
    <w:rsid w:val="00CE621F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basedOn w:val="BodyTextChar1"/>
    <w:link w:val="BodyTextFirstIndent"/>
    <w:rsid w:val="00CE621F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E621F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basedOn w:val="BodyTextIndentChar1"/>
    <w:link w:val="BodyTextFirstIndent2"/>
    <w:rsid w:val="00CE621F"/>
    <w:rPr>
      <w:rFonts w:ascii="Arial" w:hAnsi="Arial"/>
      <w:sz w:val="18"/>
      <w:szCs w:val="18"/>
    </w:rPr>
  </w:style>
  <w:style w:type="character" w:customStyle="1" w:styleId="BodyText2Char1">
    <w:name w:val="Body Text 2 Char1"/>
    <w:basedOn w:val="DefaultParagraphFont"/>
    <w:rsid w:val="00CE621F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">
    <w:name w:val="ลบ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rsid w:val="00CE621F"/>
    <w:rPr>
      <w:rFonts w:ascii="Arial" w:eastAsia="Times New Roman" w:hAnsi="Arial" w:cs="Angsana New"/>
      <w:sz w:val="16"/>
      <w:szCs w:val="20"/>
    </w:rPr>
  </w:style>
  <w:style w:type="character" w:customStyle="1" w:styleId="BodyText3Char1">
    <w:name w:val="Body Text 3 Char1"/>
    <w:basedOn w:val="DefaultParagraphFont"/>
    <w:link w:val="BodyText3"/>
    <w:rsid w:val="00CE621F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rsid w:val="00CE621F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basedOn w:val="DefaultParagraphFont"/>
    <w:link w:val="BodyTextIndent2"/>
    <w:rsid w:val="00CE621F"/>
    <w:rPr>
      <w:rFonts w:ascii="Arial" w:hAnsi="Arial" w:cs="Cordia New"/>
      <w:sz w:val="18"/>
      <w:szCs w:val="21"/>
    </w:rPr>
  </w:style>
  <w:style w:type="character" w:customStyle="1" w:styleId="BalloonTextChar">
    <w:name w:val="Balloon Text Char"/>
    <w:basedOn w:val="DefaultParagraphFont"/>
    <w:link w:val="BalloonText"/>
    <w:semiHidden/>
    <w:rsid w:val="00CE621F"/>
    <w:rPr>
      <w:rFonts w:ascii="Tahoma" w:hAnsi="Tahoma"/>
      <w:sz w:val="16"/>
      <w:szCs w:val="18"/>
    </w:rPr>
  </w:style>
  <w:style w:type="paragraph" w:styleId="Signature">
    <w:name w:val="Signature"/>
    <w:basedOn w:val="Normal"/>
    <w:link w:val="SignatureChar1"/>
    <w:rsid w:val="00CE621F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CE621F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CE621F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E621F"/>
    <w:rPr>
      <w:rFonts w:ascii="Arial" w:hAnsi="Arial"/>
    </w:rPr>
  </w:style>
  <w:style w:type="paragraph" w:customStyle="1" w:styleId="Graphic">
    <w:name w:val="Graphic"/>
    <w:basedOn w:val="Signature"/>
    <w:rsid w:val="00CE6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E621F"/>
    <w:pPr>
      <w:spacing w:after="0"/>
    </w:pPr>
  </w:style>
  <w:style w:type="paragraph" w:customStyle="1" w:styleId="acctdividends">
    <w:name w:val="acct dividends"/>
    <w:aliases w:val="a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E621F"/>
    <w:pPr>
      <w:spacing w:after="0"/>
    </w:pPr>
  </w:style>
  <w:style w:type="paragraph" w:customStyle="1" w:styleId="acctindent">
    <w:name w:val="acct indent"/>
    <w:aliases w:val="ai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E621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E621F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E621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E621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E621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E621F"/>
    <w:pPr>
      <w:ind w:left="1134"/>
    </w:pPr>
    <w:rPr>
      <w:rFonts w:eastAsiaTheme="minorHAnsi" w:cstheme="minorBidi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E621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E621F"/>
    <w:pPr>
      <w:spacing w:after="0"/>
    </w:pPr>
    <w:rPr>
      <w:rFonts w:eastAsiaTheme="minorHAnsi" w:cstheme="minorBidi"/>
    </w:rPr>
  </w:style>
  <w:style w:type="paragraph" w:customStyle="1" w:styleId="block2nospaceafter">
    <w:name w:val="block2 no space after"/>
    <w:aliases w:val="b2n,block2 no sp"/>
    <w:basedOn w:val="block2"/>
    <w:rsid w:val="00CE621F"/>
    <w:pPr>
      <w:spacing w:after="0"/>
    </w:pPr>
  </w:style>
  <w:style w:type="paragraph" w:customStyle="1" w:styleId="List1a">
    <w:name w:val="List 1a"/>
    <w:aliases w:val="1a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E6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CE621F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CE621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E621F"/>
  </w:style>
  <w:style w:type="paragraph" w:customStyle="1" w:styleId="zreportaddinfo">
    <w:name w:val="zreport addinfo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E621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E621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E621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ind">
    <w:name w:val="*ind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E621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E621F"/>
    <w:rPr>
      <w:b/>
      <w:bCs/>
    </w:rPr>
  </w:style>
  <w:style w:type="paragraph" w:customStyle="1" w:styleId="nineptbodytext">
    <w:name w:val="nine pt body text"/>
    <w:aliases w:val="9bt"/>
    <w:basedOn w:val="nineptnormal"/>
    <w:rsid w:val="00CE621F"/>
    <w:pPr>
      <w:spacing w:after="220"/>
    </w:pPr>
  </w:style>
  <w:style w:type="paragraph" w:customStyle="1" w:styleId="nineptnormal">
    <w:name w:val="nine pt normal"/>
    <w:aliases w:val="9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E621F"/>
    <w:pPr>
      <w:jc w:val="center"/>
    </w:pPr>
  </w:style>
  <w:style w:type="paragraph" w:customStyle="1" w:styleId="heading">
    <w:name w:val="heading"/>
    <w:aliases w:val="h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E621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E621F"/>
  </w:style>
  <w:style w:type="paragraph" w:customStyle="1" w:styleId="nineptheadingcentredbold">
    <w:name w:val="nine pt heading centred bold"/>
    <w:aliases w:val="9hc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E621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E621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E621F"/>
    <w:rPr>
      <w:b/>
    </w:rPr>
  </w:style>
  <w:style w:type="paragraph" w:customStyle="1" w:styleId="nineptcolumntab1">
    <w:name w:val="nine pt column tab1"/>
    <w:aliases w:val="a91"/>
    <w:basedOn w:val="nineptnormal"/>
    <w:rsid w:val="00CE621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E621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E621F"/>
    <w:pPr>
      <w:jc w:val="center"/>
    </w:pPr>
  </w:style>
  <w:style w:type="paragraph" w:customStyle="1" w:styleId="Normalheading">
    <w:name w:val="Normal heading"/>
    <w:aliases w:val="nh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E621F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E621F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E621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E621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Theme="minorHAnsi" w:hAnsi="Times New Roman" w:cstheme="minorBidi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E621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E621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E621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E621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E621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E621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E621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E621F"/>
    <w:pPr>
      <w:ind w:left="1134" w:hanging="567"/>
    </w:pPr>
    <w:rPr>
      <w:rFonts w:eastAsiaTheme="minorHAnsi" w:cstheme="minorBidi"/>
    </w:rPr>
  </w:style>
  <w:style w:type="paragraph" w:customStyle="1" w:styleId="blocklist2">
    <w:name w:val="block list2"/>
    <w:aliases w:val="blist2"/>
    <w:basedOn w:val="blocklist"/>
    <w:rsid w:val="00CE621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E621F"/>
    <w:pPr>
      <w:keepNext/>
      <w:keepLines/>
      <w:spacing w:before="70"/>
    </w:pPr>
    <w:rPr>
      <w:rFonts w:eastAsiaTheme="minorHAnsi" w:cstheme="minorBidi"/>
      <w:b/>
    </w:rPr>
  </w:style>
  <w:style w:type="paragraph" w:customStyle="1" w:styleId="blockheadingitalicnosp">
    <w:name w:val="block heading italic no sp"/>
    <w:aliases w:val="bhin"/>
    <w:basedOn w:val="blockheadingitalic"/>
    <w:rsid w:val="00CE621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E621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E621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E621F"/>
    <w:pPr>
      <w:spacing w:after="0"/>
    </w:pPr>
  </w:style>
  <w:style w:type="paragraph" w:customStyle="1" w:styleId="smallreturn">
    <w:name w:val="small return"/>
    <w:aliases w:val="sr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E621F"/>
    <w:pPr>
      <w:spacing w:after="0"/>
    </w:pPr>
  </w:style>
  <w:style w:type="paragraph" w:customStyle="1" w:styleId="headingbolditalic">
    <w:name w:val="heading bold italic"/>
    <w:aliases w:val="hbi"/>
    <w:basedOn w:val="heading"/>
    <w:rsid w:val="00CE621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E621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E621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E621F"/>
    <w:pPr>
      <w:spacing w:after="0"/>
    </w:pPr>
  </w:style>
  <w:style w:type="paragraph" w:customStyle="1" w:styleId="blockbullet">
    <w:name w:val="block bullet"/>
    <w:aliases w:val="bb"/>
    <w:basedOn w:val="block"/>
    <w:rsid w:val="00CE621F"/>
    <w:pPr>
      <w:tabs>
        <w:tab w:val="num" w:pos="907"/>
      </w:tabs>
      <w:ind w:left="907" w:hanging="340"/>
    </w:pPr>
    <w:rPr>
      <w:rFonts w:eastAsiaTheme="minorHAnsi" w:cstheme="minorBidi"/>
    </w:rPr>
  </w:style>
  <w:style w:type="paragraph" w:customStyle="1" w:styleId="acctfourfigureslongernumber3">
    <w:name w:val="acct four figures longer number3"/>
    <w:aliases w:val="a4+3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E621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E621F"/>
    <w:pPr>
      <w:spacing w:after="0"/>
    </w:pPr>
  </w:style>
  <w:style w:type="paragraph" w:customStyle="1" w:styleId="eightptnormal">
    <w:name w:val="eight pt normal"/>
    <w:aliases w:val="8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E621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E621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E621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E621F"/>
    <w:rPr>
      <w:b/>
      <w:bCs/>
    </w:rPr>
  </w:style>
  <w:style w:type="paragraph" w:customStyle="1" w:styleId="eightptbodytext">
    <w:name w:val="eight pt body text"/>
    <w:aliases w:val="8bt"/>
    <w:basedOn w:val="eightptnormal"/>
    <w:rsid w:val="00CE621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E621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E621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E621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E621F"/>
    <w:pPr>
      <w:spacing w:after="0"/>
    </w:pPr>
  </w:style>
  <w:style w:type="paragraph" w:customStyle="1" w:styleId="eightptblock">
    <w:name w:val="eight pt block"/>
    <w:aliases w:val="8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E621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E621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E621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E621F"/>
    <w:pPr>
      <w:spacing w:after="0"/>
    </w:pPr>
  </w:style>
  <w:style w:type="paragraph" w:customStyle="1" w:styleId="blockindent">
    <w:name w:val="block indent"/>
    <w:aliases w:val="bi"/>
    <w:basedOn w:val="block"/>
    <w:rsid w:val="00CE621F"/>
    <w:pPr>
      <w:ind w:left="737" w:hanging="170"/>
    </w:pPr>
    <w:rPr>
      <w:rFonts w:eastAsiaTheme="minorHAnsi" w:cstheme="minorBidi"/>
    </w:rPr>
  </w:style>
  <w:style w:type="paragraph" w:customStyle="1" w:styleId="nineptnormalcentred">
    <w:name w:val="nine pt normal centred"/>
    <w:aliases w:val="9nc"/>
    <w:basedOn w:val="nineptnormal"/>
    <w:rsid w:val="00CE621F"/>
    <w:pPr>
      <w:jc w:val="center"/>
    </w:pPr>
  </w:style>
  <w:style w:type="paragraph" w:customStyle="1" w:styleId="nineptcol">
    <w:name w:val="nine pt %col"/>
    <w:aliases w:val="9%"/>
    <w:basedOn w:val="nineptnormal"/>
    <w:rsid w:val="00CE621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E621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E621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E621F"/>
    <w:pPr>
      <w:spacing w:after="0"/>
    </w:pPr>
  </w:style>
  <w:style w:type="paragraph" w:customStyle="1" w:styleId="nineptblocklist">
    <w:name w:val="nine pt block list"/>
    <w:aliases w:val="9bl"/>
    <w:basedOn w:val="nineptblock"/>
    <w:rsid w:val="00CE621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E621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E621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E621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E621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E621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E621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E621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E621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E621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E621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E621F"/>
    <w:pPr>
      <w:spacing w:after="80"/>
    </w:pPr>
  </w:style>
  <w:style w:type="paragraph" w:customStyle="1" w:styleId="nineptratecol">
    <w:name w:val="nine pt rate col"/>
    <w:aliases w:val="a9r"/>
    <w:basedOn w:val="nineptnormal"/>
    <w:rsid w:val="00CE621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E621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E621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E621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E621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E621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E621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E621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E621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E621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E621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E621F"/>
    <w:pPr>
      <w:ind w:left="907" w:hanging="340"/>
    </w:pPr>
    <w:rPr>
      <w:rFonts w:eastAsiaTheme="minorHAnsi" w:cstheme="minorBidi"/>
    </w:rPr>
  </w:style>
  <w:style w:type="paragraph" w:customStyle="1" w:styleId="List3i">
    <w:name w:val="List 3i"/>
    <w:aliases w:val="3i"/>
    <w:basedOn w:val="List2i"/>
    <w:rsid w:val="00CE621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E621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E621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E621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E621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E621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E621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E621F"/>
    <w:pPr>
      <w:spacing w:after="80"/>
    </w:pPr>
  </w:style>
  <w:style w:type="paragraph" w:customStyle="1" w:styleId="blockbullet2">
    <w:name w:val="block bullet 2"/>
    <w:aliases w:val="bb2"/>
    <w:basedOn w:val="BodyText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Theme="minorHAnsi" w:hAnsi="Times New Roman" w:cstheme="minorBidi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E621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E621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Theme="minorHAns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CE621F"/>
    <w:rPr>
      <w:rFonts w:ascii="Angsana New" w:eastAsiaTheme="minorHAns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Theme="minorHAnsi" w:hAnsi="Times New Roman" w:cstheme="minorBidi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Theme="minorHAnsi" w:hAnsi="Times New Roman" w:cstheme="minorBidi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CE621F"/>
    <w:pPr>
      <w:tabs>
        <w:tab w:val="left" w:pos="540"/>
      </w:tabs>
      <w:ind w:right="-43"/>
    </w:pPr>
  </w:style>
  <w:style w:type="paragraph" w:customStyle="1" w:styleId="CoverTitle">
    <w:name w:val="Cover Tit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E621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E621F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E621F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E621F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E621F"/>
    <w:rPr>
      <w:sz w:val="29"/>
      <w:szCs w:val="29"/>
    </w:rPr>
  </w:style>
  <w:style w:type="character" w:customStyle="1" w:styleId="shorttext">
    <w:name w:val="short_text"/>
    <w:basedOn w:val="DefaultParagraphFont"/>
    <w:rsid w:val="00CE621F"/>
  </w:style>
  <w:style w:type="paragraph" w:customStyle="1" w:styleId="Default">
    <w:name w:val="Default"/>
    <w:rsid w:val="00CE621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CE621F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CE621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E621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E62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621F"/>
    <w:rPr>
      <w:rFonts w:ascii="Arial" w:hAnsi="Arial"/>
      <w:b/>
      <w:bCs/>
      <w:szCs w:val="25"/>
    </w:rPr>
  </w:style>
  <w:style w:type="character" w:customStyle="1" w:styleId="hps">
    <w:name w:val="hps"/>
    <w:basedOn w:val="DefaultParagraphFont"/>
    <w:rsid w:val="00CE621F"/>
    <w:rPr>
      <w:rFonts w:cs="Times New Roman"/>
    </w:rPr>
  </w:style>
  <w:style w:type="character" w:customStyle="1" w:styleId="gt-icon-text1">
    <w:name w:val="gt-icon-text1"/>
    <w:basedOn w:val="DefaultParagraphFont"/>
    <w:rsid w:val="00CE621F"/>
    <w:rPr>
      <w:rFonts w:cs="Times New Roman"/>
    </w:rPr>
  </w:style>
  <w:style w:type="character" w:customStyle="1" w:styleId="longtext">
    <w:name w:val="long_text"/>
    <w:basedOn w:val="DefaultParagraphFont"/>
    <w:rsid w:val="00CE621F"/>
    <w:rPr>
      <w:rFonts w:cs="Times New Roman"/>
    </w:rPr>
  </w:style>
  <w:style w:type="character" w:styleId="CommentReference">
    <w:name w:val="annotation reference"/>
    <w:basedOn w:val="DefaultParagraphFont"/>
    <w:rsid w:val="00CE621F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CE621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CE621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CE621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E621F"/>
  </w:style>
  <w:style w:type="character" w:styleId="Emphasis">
    <w:name w:val="Emphasis"/>
    <w:basedOn w:val="DefaultParagraphFont"/>
    <w:uiPriority w:val="20"/>
    <w:qFormat/>
    <w:rsid w:val="00CE621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E621F"/>
  </w:style>
  <w:style w:type="paragraph" w:styleId="Revision">
    <w:name w:val="Revision"/>
    <w:hidden/>
    <w:uiPriority w:val="99"/>
    <w:semiHidden/>
    <w:rsid w:val="00CE621F"/>
    <w:rPr>
      <w:rFonts w:ascii="Arial" w:hAnsi="Arial"/>
      <w:sz w:val="18"/>
      <w:szCs w:val="22"/>
    </w:rPr>
  </w:style>
  <w:style w:type="character" w:customStyle="1" w:styleId="alt-edited1">
    <w:name w:val="alt-edited1"/>
    <w:basedOn w:val="DefaultParagraphFont"/>
    <w:rsid w:val="00CE621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CE62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CE621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E621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CE621F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E621F"/>
    <w:rPr>
      <w:rFonts w:ascii="Arial" w:hAnsi="Arial" w:cs="Cordia New"/>
      <w:sz w:val="16"/>
      <w:szCs w:val="18"/>
    </w:rPr>
  </w:style>
  <w:style w:type="paragraph" w:customStyle="1" w:styleId="CharCharCharCharCharCharCharCharCharCharChar1">
    <w:name w:val="อักขระ Char Char Char Char Char Char Char Char Char Char Char1"/>
    <w:basedOn w:val="Normal"/>
    <w:uiPriority w:val="99"/>
    <w:rsid w:val="003C6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2E2D04"/>
    <w:rPr>
      <w:rFonts w:ascii="Tahoma" w:hAnsi="Tahoma" w:cs="Tahoma"/>
    </w:rPr>
  </w:style>
  <w:style w:type="table" w:customStyle="1" w:styleId="TableGrid1">
    <w:name w:val="Table Grid1"/>
    <w:basedOn w:val="TableNormal"/>
    <w:next w:val="TableGrid"/>
    <w:uiPriority w:val="59"/>
    <w:rsid w:val="00315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eformattedChar">
    <w:name w:val="Preformatted Char"/>
    <w:link w:val="Preformatted"/>
    <w:rsid w:val="00FA0C30"/>
    <w:rPr>
      <w:lang w:eastAsia="zh-CN"/>
    </w:rPr>
  </w:style>
  <w:style w:type="paragraph" w:customStyle="1" w:styleId="m-1693923720144214152ydp9fcb67femsonormal">
    <w:name w:val="m_-1693923720144214152ydp9fcb67femsonormal"/>
    <w:basedOn w:val="Normal"/>
    <w:rsid w:val="007E1A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customStyle="1" w:styleId="ydp6e30cdd4yiv7734717157gmail-style11pt">
    <w:name w:val="ydp6e30cdd4yiv7734717157gmail-style11pt"/>
    <w:basedOn w:val="DefaultParagraphFont"/>
    <w:rsid w:val="007A5E14"/>
  </w:style>
  <w:style w:type="character" w:customStyle="1" w:styleId="normaltextrun">
    <w:name w:val="normaltextrun"/>
    <w:basedOn w:val="DefaultParagraphFont"/>
    <w:rsid w:val="00E92A5C"/>
  </w:style>
  <w:style w:type="character" w:customStyle="1" w:styleId="eop">
    <w:name w:val="eop"/>
    <w:basedOn w:val="DefaultParagraphFont"/>
    <w:rsid w:val="003C3883"/>
  </w:style>
  <w:style w:type="character" w:customStyle="1" w:styleId="ListParagraphChar">
    <w:name w:val="List Paragraph Char"/>
    <w:link w:val="ListParagraph"/>
    <w:uiPriority w:val="34"/>
    <w:locked/>
    <w:rsid w:val="00442681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A25C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Style1">
    <w:name w:val="Style1"/>
    <w:uiPriority w:val="99"/>
    <w:rsid w:val="00A5356A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42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6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2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4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203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06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5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8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622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88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05820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492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448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3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18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7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3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45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1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38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70BF34A2CD545987F5807F0E7501A" ma:contentTypeVersion="10" ma:contentTypeDescription="Create a new document." ma:contentTypeScope="" ma:versionID="44ce42fbbb9d2035709494925af36281">
  <xsd:schema xmlns:xsd="http://www.w3.org/2001/XMLSchema" xmlns:xs="http://www.w3.org/2001/XMLSchema" xmlns:p="http://schemas.microsoft.com/office/2006/metadata/properties" xmlns:ns2="7ed38e77-dc4d-4e77-8159-460feb1a403a" xmlns:ns3="6d4000a0-b162-4fca-ac2c-ce72dff4cd87" targetNamespace="http://schemas.microsoft.com/office/2006/metadata/properties" ma:root="true" ma:fieldsID="928bae43e5f2d5e6474fd7b4016035e0" ns2:_="" ns3:_="">
    <xsd:import namespace="7ed38e77-dc4d-4e77-8159-460feb1a403a"/>
    <xsd:import namespace="6d4000a0-b162-4fca-ac2c-ce72dff4cd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38e77-dc4d-4e77-8159-460feb1a4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000a0-b162-4fca-ac2c-ce72dff4cd8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526519-7F9B-41F3-87BF-CEFFA7D3EF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652C92-5614-4005-A2B4-5CC7BA178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816536-D1F8-4F88-82E1-E524DE8BC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38e77-dc4d-4e77-8159-460feb1a403a"/>
    <ds:schemaRef ds:uri="6d4000a0-b162-4fca-ac2c-ce72dff4cd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E3C1AB-52AC-452B-A787-230A61ADD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1825</TotalTime>
  <Pages>84</Pages>
  <Words>20548</Words>
  <Characters>117129</Characters>
  <Application>Microsoft Office Word</Application>
  <DocSecurity>0</DocSecurity>
  <Lines>976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>Grant Thornton Thailand</Company>
  <LinksUpToDate>false</LinksUpToDate>
  <CharactersWithSpaces>137403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Poomrapee Pairojsatidkul</dc:creator>
  <cp:lastModifiedBy>Soisuda Moyai</cp:lastModifiedBy>
  <cp:revision>1583</cp:revision>
  <cp:lastPrinted>2021-02-28T23:20:00Z</cp:lastPrinted>
  <dcterms:created xsi:type="dcterms:W3CDTF">2021-02-22T21:53:00Z</dcterms:created>
  <dcterms:modified xsi:type="dcterms:W3CDTF">2021-02-28T23:50:00Z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0x010100A1770BF34A2CD545987F5807F0E7501A</vt:lpwstr>
  </property>
</Properties>
</file>