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D6373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b/>
          <w:bCs/>
          <w:cs/>
        </w:rPr>
      </w:pPr>
    </w:p>
    <w:p w14:paraId="39AD1622" w14:textId="77777777"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4036EAA5" w14:textId="77777777"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5D4A30C" w14:textId="77777777"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97FB471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33A058D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73F3DC65" w14:textId="77777777" w:rsidR="00C2486D" w:rsidRPr="00C2486D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6D5AF74A" w14:textId="77777777" w:rsidR="00DE1C23" w:rsidRPr="00C218AD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="00F77136">
        <w:rPr>
          <w:rFonts w:ascii="Angsana New" w:hAnsi="Angsana New" w:cs="Angsana New" w:hint="cs"/>
          <w:sz w:val="52"/>
          <w:szCs w:val="52"/>
          <w:cs/>
        </w:rPr>
        <w:t>อมรินทร์พริ้นติ้ง แอนด์ พับลิชชิ่ง</w:t>
      </w:r>
      <w:r w:rsidRPr="00C218AD">
        <w:rPr>
          <w:rFonts w:ascii="Angsana New" w:hAnsi="Angsana New" w:cs="Angsana New" w:hint="cs"/>
          <w:sz w:val="52"/>
          <w:szCs w:val="52"/>
          <w:cs/>
        </w:rPr>
        <w:t xml:space="preserve"> จำกัด (มหาชน)</w:t>
      </w:r>
    </w:p>
    <w:p w14:paraId="55CDC19A" w14:textId="77777777" w:rsidR="00DE1C23" w:rsidRPr="00C218AD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1890431" w14:textId="77777777" w:rsidR="00DE1C23" w:rsidRPr="00EE0C3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0729E13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งบการเงินสำหรับ</w:t>
      </w:r>
      <w:r w:rsidR="00E35B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ปี</w:t>
      </w:r>
      <w:r w:rsidR="00F771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737017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="00E35B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="00737017">
        <w:rPr>
          <w:rFonts w:ascii="Angsana New" w:hAnsi="Angsana New" w:cs="Angsana New"/>
          <w:b w:val="0"/>
          <w:bCs w:val="0"/>
          <w:sz w:val="32"/>
          <w:szCs w:val="32"/>
        </w:rPr>
        <w:t xml:space="preserve"> 2563</w:t>
      </w:r>
    </w:p>
    <w:p w14:paraId="18270351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2BB6E7AF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E35B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E2F353" w14:textId="77777777"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79D8D51" w14:textId="77777777" w:rsidR="00DE1C23" w:rsidRPr="00C218AD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C218AD" w:rsidSect="005E58FF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2435848" w14:textId="77777777"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C9EA5BD" w14:textId="77777777"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D490693" w14:textId="77777777"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58DF0BF" w14:textId="77777777"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159A3D4" w14:textId="77777777"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6EEF10E" w14:textId="77777777"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7A2756F" w14:textId="77777777"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800AE0" w14:textId="77777777" w:rsidR="00DE1C23" w:rsidRPr="00DF068F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35F0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FA69EF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135F0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12E0E43" w14:textId="77777777"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E606D8" w14:textId="77777777"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FA69EF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6161C7">
        <w:rPr>
          <w:rFonts w:ascii="Angsana New" w:hAnsi="Angsana New" w:hint="cs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537579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29A15287" w14:textId="77777777"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E7D884" w14:textId="77777777" w:rsidR="009D1FBB" w:rsidRPr="009D1FBB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D1FBB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556A00C4" w14:textId="77777777" w:rsidR="009D1FBB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EAC3D9C" w14:textId="778233FC" w:rsidR="009D1FBB" w:rsidRDefault="009D1FB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1FBB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>
        <w:rPr>
          <w:rFonts w:ascii="Angsana New" w:hAnsi="Angsana New" w:hint="cs"/>
          <w:sz w:val="30"/>
          <w:szCs w:val="30"/>
          <w:cs/>
        </w:rPr>
        <w:t>อมรินทร์พริ้นติ้ง แอนด์ พับลิชชิ่ง</w:t>
      </w:r>
      <w:r w:rsidRPr="009D1FBB">
        <w:rPr>
          <w:rFonts w:ascii="Angsana New" w:hAnsi="Angsana New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</w:t>
      </w:r>
      <w:r w:rsidRPr="009D1FBB">
        <w:rPr>
          <w:rFonts w:ascii="Angsana New" w:hAnsi="Angsana New"/>
          <w:sz w:val="30"/>
          <w:szCs w:val="30"/>
          <w:cs/>
        </w:rPr>
        <w:t xml:space="preserve">และบริษัทย่อย (กลุ่มบริษัท) และของเฉพาะบริษัท </w:t>
      </w:r>
      <w:r>
        <w:rPr>
          <w:rFonts w:ascii="Angsana New" w:hAnsi="Angsana New" w:hint="cs"/>
          <w:sz w:val="30"/>
          <w:szCs w:val="30"/>
          <w:cs/>
        </w:rPr>
        <w:t>อมรินทร์พริ้นติ้ง แอนด์ พับลิชชิ่ง</w:t>
      </w:r>
      <w:r w:rsidRPr="009D1FBB">
        <w:rPr>
          <w:rFonts w:ascii="Angsana New" w:hAnsi="Angsana New"/>
          <w:sz w:val="30"/>
          <w:szCs w:val="30"/>
          <w:cs/>
        </w:rPr>
        <w:t xml:space="preserve"> จำกัด (มหาชน) (บริษัท) ตามลำดับ ซึ่งประกอบด้วยงบแสดงฐานะการเงินรวมและงบแสดงฐานะการเงินเฉพาะ</w:t>
      </w:r>
      <w:r>
        <w:rPr>
          <w:rFonts w:ascii="Angsana New" w:hAnsi="Angsana New"/>
          <w:sz w:val="30"/>
          <w:szCs w:val="30"/>
          <w:cs/>
        </w:rPr>
        <w:t>กิจการ ณ วันที่</w:t>
      </w:r>
      <w:r w:rsidR="00301846"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/>
          <w:sz w:val="30"/>
          <w:szCs w:val="30"/>
          <w:cs/>
        </w:rPr>
        <w:t>ธันวาคม</w:t>
      </w:r>
      <w:r w:rsidR="00301846">
        <w:rPr>
          <w:rFonts w:ascii="Angsana New" w:hAnsi="Angsana New"/>
          <w:sz w:val="30"/>
          <w:szCs w:val="30"/>
        </w:rPr>
        <w:t xml:space="preserve"> 2563</w:t>
      </w:r>
      <w:r w:rsidR="00596648">
        <w:rPr>
          <w:rFonts w:ascii="Angsana New" w:hAnsi="Angsana New"/>
          <w:sz w:val="30"/>
          <w:szCs w:val="30"/>
        </w:rPr>
        <w:t xml:space="preserve"> </w:t>
      </w:r>
      <w:r w:rsidRPr="009D1FBB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</w:t>
      </w:r>
      <w:r>
        <w:rPr>
          <w:rFonts w:ascii="Angsana New" w:hAnsi="Angsana New"/>
          <w:sz w:val="30"/>
          <w:szCs w:val="30"/>
          <w:cs/>
        </w:rPr>
        <w:t>ายการบัญชีที่สำคัญและเรื่องอื่น</w:t>
      </w:r>
      <w:r w:rsidRPr="009D1FBB">
        <w:rPr>
          <w:rFonts w:ascii="Angsana New" w:hAnsi="Angsana New"/>
          <w:sz w:val="30"/>
          <w:szCs w:val="30"/>
          <w:cs/>
        </w:rPr>
        <w:t>ๆ</w:t>
      </w:r>
    </w:p>
    <w:p w14:paraId="10C484C8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 xml:space="preserve"> </w:t>
      </w:r>
    </w:p>
    <w:p w14:paraId="5E26B0D7" w14:textId="6EACD29B" w:rsidR="00FB7536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B7536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</w:t>
      </w:r>
      <w:r w:rsidR="00301846">
        <w:rPr>
          <w:rFonts w:ascii="Angsana New" w:hAnsi="Angsana New"/>
          <w:sz w:val="30"/>
          <w:szCs w:val="30"/>
        </w:rPr>
        <w:t xml:space="preserve"> 31</w:t>
      </w:r>
      <w:r w:rsidRPr="00FB7536">
        <w:rPr>
          <w:rFonts w:ascii="Angsana New" w:hAnsi="Angsana New"/>
          <w:sz w:val="30"/>
          <w:szCs w:val="30"/>
          <w:cs/>
        </w:rPr>
        <w:t xml:space="preserve"> ธันวาคม</w:t>
      </w:r>
      <w:r w:rsidR="00301846">
        <w:rPr>
          <w:rFonts w:ascii="Angsana New" w:hAnsi="Angsana New"/>
          <w:sz w:val="30"/>
          <w:szCs w:val="30"/>
        </w:rPr>
        <w:t xml:space="preserve"> 2563</w:t>
      </w:r>
      <w:r w:rsidRPr="00FB7536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D5B0D30" w14:textId="77777777" w:rsidR="007E0C60" w:rsidRDefault="007E0C6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9159F2F" w14:textId="77777777" w:rsidR="007E0C60" w:rsidRPr="00FB7536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B7536">
        <w:rPr>
          <w:rFonts w:ascii="Angsana New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4D88C97B" w14:textId="77777777" w:rsidR="007E0C60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A653D2" w14:textId="77777777" w:rsidR="007E0C60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B7536">
        <w:rPr>
          <w:rFonts w:ascii="Angsana New" w:hAnsi="Angsana New"/>
          <w:sz w:val="30"/>
          <w:szCs w:val="30"/>
          <w:cs/>
        </w:rPr>
        <w:t>ข้าพเจ้าได้ปฏิบัติ</w:t>
      </w:r>
      <w:r>
        <w:rPr>
          <w:rFonts w:ascii="Angsana New" w:hAnsi="Angsana New"/>
          <w:sz w:val="30"/>
          <w:szCs w:val="30"/>
          <w:cs/>
        </w:rPr>
        <w:t xml:space="preserve">งานตรวจสอบตามมาตรฐานการสอบบัญชี </w:t>
      </w:r>
      <w:r w:rsidRPr="00FB7536">
        <w:rPr>
          <w:rFonts w:ascii="Angsana New" w:hAnsi="Angsana New"/>
          <w:sz w:val="30"/>
          <w:szCs w:val="30"/>
          <w:cs/>
        </w:rPr>
        <w:t>ความรับผิดชอบของข้าพเจ้าได้กล่าวไว้ในวรรค</w:t>
      </w:r>
      <w:r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FB7536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B7536">
        <w:rPr>
          <w:rFonts w:ascii="Angsana New" w:hAnsi="Angsana New"/>
          <w:sz w:val="30"/>
          <w:szCs w:val="30"/>
          <w:cs/>
        </w:rPr>
        <w:t xml:space="preserve">ในรายงานของข้าพเจ้า </w:t>
      </w:r>
      <w:r w:rsidRPr="00821BEC">
        <w:rPr>
          <w:rFonts w:ascii="Angsana New" w:hAnsi="Angsana New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B75E5B">
        <w:rPr>
          <w:rFonts w:ascii="Angsana New" w:hAnsi="Angsana New"/>
          <w:sz w:val="30"/>
          <w:szCs w:val="30"/>
          <w:cs/>
        </w:rPr>
        <w:t>มความรับผิดชอบด้านจรรยาบรรณอื่น</w:t>
      </w:r>
      <w:r w:rsidRPr="00821BEC">
        <w:rPr>
          <w:rFonts w:ascii="Angsana New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EEA547C" w14:textId="77777777" w:rsidR="007E0C60" w:rsidRDefault="007E0C6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7E0C60" w:rsidSect="005E58FF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2EB817E7" w14:textId="77777777" w:rsidR="009261F3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261F3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6779C053" w14:textId="77777777" w:rsidR="009261F3" w:rsidRPr="009261F3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D40DF6" w14:textId="77777777" w:rsidR="00FB7536" w:rsidRDefault="00821BE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1BEC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85F98B1" w14:textId="77777777" w:rsidR="0071368D" w:rsidRPr="00896F9A" w:rsidRDefault="0071368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860"/>
      </w:tblGrid>
      <w:tr w:rsidR="004426F3" w:rsidRPr="009261F3" w14:paraId="21D0ED65" w14:textId="77777777" w:rsidTr="002940C2">
        <w:trPr>
          <w:tblHeader/>
        </w:trPr>
        <w:tc>
          <w:tcPr>
            <w:tcW w:w="9535" w:type="dxa"/>
            <w:gridSpan w:val="2"/>
            <w:shd w:val="clear" w:color="auto" w:fill="auto"/>
          </w:tcPr>
          <w:p w14:paraId="6202D5CC" w14:textId="77777777" w:rsidR="004426F3" w:rsidRPr="009261F3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426F3">
              <w:rPr>
                <w:rFonts w:ascii="Angsana New" w:hAnsi="Angsana New" w:cs="Angsana New"/>
                <w:sz w:val="30"/>
                <w:szCs w:val="30"/>
                <w:cs/>
              </w:rPr>
              <w:t>การรับรู้รายได้จากการให้บริการ</w:t>
            </w:r>
          </w:p>
        </w:tc>
      </w:tr>
      <w:tr w:rsidR="004426F3" w:rsidRPr="009261F3" w14:paraId="377AF953" w14:textId="77777777" w:rsidTr="002940C2">
        <w:trPr>
          <w:tblHeader/>
        </w:trPr>
        <w:tc>
          <w:tcPr>
            <w:tcW w:w="9535" w:type="dxa"/>
            <w:gridSpan w:val="2"/>
            <w:shd w:val="clear" w:color="auto" w:fill="auto"/>
          </w:tcPr>
          <w:p w14:paraId="672FFFF3" w14:textId="06EDD2E0" w:rsidR="004426F3" w:rsidRPr="008B2A38" w:rsidRDefault="004426F3" w:rsidP="00494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B2A38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8B2A38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Pr="008B2A3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C3A7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B2A38" w:rsidRPr="008B2A3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9273F">
              <w:rPr>
                <w:rFonts w:ascii="Angsana New" w:hAnsi="Angsana New" w:cs="Angsana New" w:hint="cs"/>
                <w:sz w:val="30"/>
                <w:szCs w:val="30"/>
                <w:cs/>
              </w:rPr>
              <w:t>ถ</w:t>
            </w:r>
            <w:r w:rsidR="0059273F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61595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426F3" w:rsidRPr="009261F3" w14:paraId="774D5075" w14:textId="77777777" w:rsidTr="002940C2">
        <w:trPr>
          <w:tblHeader/>
        </w:trPr>
        <w:tc>
          <w:tcPr>
            <w:tcW w:w="4675" w:type="dxa"/>
            <w:shd w:val="clear" w:color="auto" w:fill="auto"/>
          </w:tcPr>
          <w:p w14:paraId="03BBBC26" w14:textId="77777777" w:rsidR="004426F3" w:rsidRPr="009261F3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542DACDC" w14:textId="77777777" w:rsidR="004426F3" w:rsidRPr="009261F3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C3B52" w:rsidRPr="009261F3" w14:paraId="05C6F003" w14:textId="77777777" w:rsidTr="00AB7DF5">
        <w:tc>
          <w:tcPr>
            <w:tcW w:w="4675" w:type="dxa"/>
            <w:tcBorders>
              <w:top w:val="dotted" w:sz="4" w:space="0" w:color="auto"/>
            </w:tcBorders>
            <w:shd w:val="clear" w:color="auto" w:fill="auto"/>
          </w:tcPr>
          <w:p w14:paraId="69537631" w14:textId="21BE9E37" w:rsidR="00BC3B52" w:rsidRPr="00BC3B52" w:rsidRDefault="00BC3B52" w:rsidP="00BC3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3B5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กลุ่มบริษัทมีรายได้จากการให้บริการหลายประเภท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</w:t>
            </w:r>
            <w:r w:rsidRPr="00BC3B5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ผ่านหลายช่องทาง โดยสัญญาที่ทำกับลูกค้ามีข้อกำหนดและเงื่อนไขต่างๆ ตามประเภทและขอบเขตการ</w:t>
            </w:r>
            <w:r w:rsidRPr="00BC3B52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ให้บริการ การกำหนดราคา อีกทั้งรายการส่งเสริมการขาย</w:t>
            </w:r>
            <w:r w:rsidRPr="00BC3B5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และการให้ส่วนลดต่างๆ ซึ่งปัจจัยเหล่านี้มีผลต่อจำนวนและระยะเวลาในการรับรู้รายได้ การใช้ดุลยพินิจ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</w:t>
            </w:r>
            <w:r w:rsidRPr="00BC3B5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ในการรวมหรือแยกภาระผูกพันในแต่ละสัญญารวมถึงความเหมาะสมของจำนวนและระยะเวลาในการรับรู้รายได้ ในแต่ละภาระผูกพัน ทั้งนี้รายได้ของกลุ่มบริษัทและผลการดำเนินงานเป็นส่วนสำคัญในการตัดสินใจของผู้ใช้งบการเงิน เรื่องดังกล่าวจึงถือเป็นเรื่องสำคัญในการตรวจสอบ  </w:t>
            </w:r>
          </w:p>
        </w:tc>
        <w:tc>
          <w:tcPr>
            <w:tcW w:w="4860" w:type="dxa"/>
          </w:tcPr>
          <w:p w14:paraId="41EA1F86" w14:textId="77777777" w:rsidR="00BC3B52" w:rsidRPr="006C002B" w:rsidRDefault="00BC3B52" w:rsidP="00BC3B5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002B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DC83CD5" w14:textId="77777777" w:rsidR="00BC3B52" w:rsidRPr="006C002B" w:rsidRDefault="00BC3B52" w:rsidP="00BC3B5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C002B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ทำความเข้าใจและประเมินประสิทธิภาพของการควบคุมภายในที่เกี่ยวข้องกับการรับรู้รายได้</w:t>
            </w:r>
          </w:p>
          <w:p w14:paraId="15D29977" w14:textId="77777777" w:rsidR="00BC3B52" w:rsidRPr="006C002B" w:rsidRDefault="00BC3B52" w:rsidP="00BC3B5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C002B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 รวมถึงประเมินความเหมาะสมของการแยกภาระผูกพันในสัญญาแต่ละประเภท วิธีการปฏิบัติในการรับรู้รายได้และช่วงเวลาที่รับรู้รายได้</w:t>
            </w:r>
          </w:p>
          <w:p w14:paraId="4B5614CA" w14:textId="77777777" w:rsidR="00BC3B52" w:rsidRPr="006C002B" w:rsidRDefault="00BC3B52" w:rsidP="00BC3B5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C002B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406869D1" w14:textId="0178DCE8" w:rsidR="00BC3B52" w:rsidRPr="006C002B" w:rsidRDefault="00BC3B52" w:rsidP="00BC3B5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C002B">
              <w:rPr>
                <w:rFonts w:ascii="Angsana New" w:hAnsi="Angsana New" w:cs="Angsana New" w:hint="cs"/>
                <w:sz w:val="30"/>
                <w:szCs w:val="30"/>
                <w:cs/>
              </w:rPr>
              <w:t>วิเคราะห์รายได้โดยเปรียบเทียบกับข้อมูลในอดีต และข้อมูลของอุตสาหกรรม</w:t>
            </w:r>
          </w:p>
          <w:p w14:paraId="00B04801" w14:textId="77777777" w:rsidR="00BC3B52" w:rsidRPr="006C002B" w:rsidRDefault="00BC3B52" w:rsidP="00BC3B52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C002B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BF2458F" w14:textId="77777777" w:rsidR="005B15BF" w:rsidRDefault="005B15B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8635333" w14:textId="77777777" w:rsidR="00F3071B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71B">
        <w:rPr>
          <w:rFonts w:ascii="Angsana New" w:hAnsi="Angsana New" w:hint="cs"/>
          <w:i/>
          <w:iCs/>
          <w:sz w:val="30"/>
          <w:szCs w:val="30"/>
          <w:cs/>
        </w:rPr>
        <w:t>ข้อมูลอื่น</w:t>
      </w:r>
    </w:p>
    <w:p w14:paraId="757BBAB8" w14:textId="77777777" w:rsidR="00F3071B" w:rsidRPr="005822FA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B713F7" w14:textId="77777777"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5822FA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885AC97" w14:textId="77777777"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3B1019" w14:textId="77777777"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5822FA">
        <w:rPr>
          <w:rFonts w:ascii="Angsana New" w:hAnsi="Angsana New"/>
          <w:sz w:val="30"/>
          <w:szCs w:val="30"/>
          <w:cs/>
        </w:rPr>
        <w:t xml:space="preserve">ความเชื่อมั่นต่อข้อมูลอื่น </w:t>
      </w:r>
    </w:p>
    <w:p w14:paraId="4F4DE191" w14:textId="77777777" w:rsidR="00F3071B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9D351D0" w14:textId="77777777" w:rsidR="000F236B" w:rsidRDefault="000F236B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F6861C" w14:textId="77777777" w:rsidR="000F236B" w:rsidRPr="00F3071B" w:rsidRDefault="000F236B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F236B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E83A93B" w14:textId="77777777" w:rsidR="0090554A" w:rsidRDefault="0090554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FFF3BB" w14:textId="77777777"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822FA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53628B8" w14:textId="77777777"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C5083D" w14:textId="77777777" w:rsid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5822FA">
        <w:rPr>
          <w:rFonts w:ascii="Angsana New" w:hAnsi="Angsana New"/>
          <w:sz w:val="30"/>
          <w:szCs w:val="30"/>
          <w:cs/>
        </w:rPr>
        <w:t xml:space="preserve"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6D9ED7E" w14:textId="77777777" w:rsidR="00EA11A5" w:rsidRPr="005822FA" w:rsidRDefault="00EA11A5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78D2BE" w14:textId="77777777"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z w:val="30"/>
          <w:szCs w:val="30"/>
          <w:cs/>
        </w:rPr>
        <w:t>ในการจัดทำงบการ</w:t>
      </w:r>
      <w:r>
        <w:rPr>
          <w:rFonts w:ascii="Angsana New" w:hAnsi="Angsana New"/>
          <w:sz w:val="30"/>
          <w:szCs w:val="30"/>
          <w:cs/>
        </w:rPr>
        <w:t xml:space="preserve">เงินรวมและงบการเงินเฉพาะกิจการ </w:t>
      </w:r>
      <w:r w:rsidRPr="005822FA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3397FF2" w14:textId="77777777" w:rsidR="00466320" w:rsidRPr="005822FA" w:rsidRDefault="00466320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EE0DE0" w14:textId="77777777" w:rsidR="00F3071B" w:rsidRPr="0090554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90554A">
        <w:rPr>
          <w:rFonts w:ascii="Angsana New" w:hAnsi="Angsana New"/>
          <w:spacing w:val="-6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A973599" w14:textId="77777777" w:rsidR="005B15BF" w:rsidRDefault="005B15B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5F01CA8" w14:textId="77777777" w:rsidR="00F3071B" w:rsidRPr="005822FA" w:rsidRDefault="005822F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822FA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7880610" w14:textId="77777777" w:rsidR="00F3071B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5D7404" w14:textId="77777777" w:rsidR="005822FA" w:rsidRDefault="00D44CD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D44CDD">
        <w:rPr>
          <w:rFonts w:ascii="Angsana New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>
        <w:rPr>
          <w:rFonts w:ascii="Angsana New" w:hAnsi="Angsana New"/>
          <w:sz w:val="30"/>
          <w:szCs w:val="30"/>
          <w:cs/>
        </w:rPr>
        <w:t xml:space="preserve">งรวมความเห็นของข้าพเจ้าอยู่ด้วย </w:t>
      </w:r>
      <w:r w:rsidRPr="00D44CDD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D44CDD">
        <w:rPr>
          <w:rFonts w:ascii="Angsana New" w:hAnsi="Angsana New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D44CDD">
        <w:rPr>
          <w:rFonts w:ascii="Angsana New" w:hAnsi="Angsana New"/>
          <w:sz w:val="30"/>
          <w:szCs w:val="30"/>
          <w:cs/>
        </w:rPr>
        <w:t>เฉพาะกิจการเหล่านี้</w:t>
      </w:r>
    </w:p>
    <w:p w14:paraId="3438C659" w14:textId="77777777" w:rsidR="00841F9B" w:rsidRDefault="00841F9B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1E18C8" w14:textId="10992DE9" w:rsidR="00D05FDD" w:rsidRDefault="00D05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A2D7F88" w14:textId="77777777"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823ED9" w14:textId="77777777" w:rsidR="00D44CDD" w:rsidRP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D44CD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44CDD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D44CDD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D44CDD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        </w:t>
      </w:r>
      <w:r w:rsidRPr="00D44CDD">
        <w:rPr>
          <w:rFonts w:ascii="Angsana New" w:eastAsia="Calibri" w:hAnsi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>
        <w:rPr>
          <w:rFonts w:ascii="Angsana New" w:eastAsia="Calibri" w:hAnsi="Angsana New" w:hint="cs"/>
          <w:sz w:val="30"/>
          <w:szCs w:val="30"/>
          <w:cs/>
        </w:rPr>
        <w:t xml:space="preserve">         </w:t>
      </w:r>
      <w:r w:rsidRPr="00D44CDD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D44CDD">
        <w:rPr>
          <w:rFonts w:ascii="Angsana New" w:hAnsi="Angsana New"/>
          <w:sz w:val="30"/>
          <w:szCs w:val="30"/>
          <w:cs/>
        </w:rPr>
        <w:t>ายใน</w:t>
      </w:r>
    </w:p>
    <w:p w14:paraId="45B1FEBF" w14:textId="77777777" w:rsidR="00EA11A5" w:rsidRPr="0090554A" w:rsidRDefault="00D44CDD" w:rsidP="004901D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  <w:lang w:bidi="ar-SA"/>
        </w:rPr>
      </w:pPr>
      <w:r w:rsidRPr="0090554A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90554A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90554A">
        <w:rPr>
          <w:rFonts w:ascii="Angsana New" w:eastAsia="Calibri" w:hAnsi="Angsana New"/>
          <w:sz w:val="30"/>
          <w:szCs w:val="30"/>
          <w:cs/>
        </w:rPr>
        <w:t>ของ</w:t>
      </w:r>
      <w:r w:rsidRPr="0090554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90554A">
        <w:rPr>
          <w:rFonts w:ascii="Angsana New" w:hAnsi="Angsana New"/>
          <w:sz w:val="30"/>
          <w:szCs w:val="30"/>
          <w:cs/>
        </w:rPr>
        <w:t>บริษัท</w:t>
      </w:r>
    </w:p>
    <w:p w14:paraId="5886BF26" w14:textId="77777777" w:rsid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D44CDD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44CDD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46005DF" w14:textId="77777777" w:rsidR="00D44CDD" w:rsidRP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D44CDD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D44CD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44CDD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D44CDD">
        <w:rPr>
          <w:rFonts w:ascii="Angsana New" w:hAnsi="Angsana New" w:hint="cs"/>
          <w:sz w:val="30"/>
          <w:szCs w:val="30"/>
          <w:cs/>
        </w:rPr>
        <w:t xml:space="preserve"> </w:t>
      </w:r>
      <w:r w:rsidRPr="00D44CDD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D44CDD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D44CDD">
        <w:rPr>
          <w:rFonts w:ascii="Angsana New" w:hAnsi="Angsana New"/>
          <w:sz w:val="30"/>
          <w:szCs w:val="30"/>
          <w:cs/>
        </w:rPr>
        <w:t>ถึงการเปิดเผย</w:t>
      </w:r>
      <w:r w:rsidRPr="00D44CDD">
        <w:rPr>
          <w:rFonts w:ascii="Angsana New" w:hAnsi="Angsana New" w:hint="cs"/>
          <w:sz w:val="30"/>
          <w:szCs w:val="30"/>
          <w:cs/>
        </w:rPr>
        <w:t>ข้อมูล</w:t>
      </w:r>
      <w:r w:rsidRPr="00D44CDD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D44CDD">
        <w:rPr>
          <w:rFonts w:ascii="Angsana New" w:hAnsi="Angsana New" w:hint="cs"/>
          <w:sz w:val="30"/>
          <w:szCs w:val="30"/>
          <w:cs/>
        </w:rPr>
        <w:t xml:space="preserve"> </w:t>
      </w:r>
      <w:r w:rsidRPr="00D44CDD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D44CDD">
        <w:rPr>
          <w:rFonts w:ascii="Angsana New" w:hAnsi="Angsana New" w:hint="cs"/>
          <w:sz w:val="30"/>
          <w:szCs w:val="30"/>
          <w:cs/>
        </w:rPr>
        <w:t>ข้อมูล</w:t>
      </w:r>
      <w:r w:rsidRPr="00D44CDD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D44CD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44CDD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32CE1986" w14:textId="77777777" w:rsidR="00D44CDD" w:rsidRP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D44CDD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D44CDD">
        <w:rPr>
          <w:rFonts w:ascii="Angsana New" w:hAnsi="Angsana New"/>
          <w:sz w:val="30"/>
          <w:szCs w:val="30"/>
          <w:cs/>
        </w:rPr>
        <w:t>การเปิดเผย</w:t>
      </w:r>
      <w:r w:rsidRPr="00D44CDD">
        <w:rPr>
          <w:rFonts w:ascii="Angsana New" w:hAnsi="Angsana New" w:hint="cs"/>
          <w:sz w:val="30"/>
          <w:szCs w:val="30"/>
          <w:cs/>
        </w:rPr>
        <w:t>ข้อมูล</w:t>
      </w:r>
      <w:r w:rsidRPr="00D44CDD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115041">
        <w:rPr>
          <w:rFonts w:ascii="Angsana New" w:hAnsi="Angsana New" w:hint="cs"/>
          <w:sz w:val="30"/>
          <w:szCs w:val="30"/>
          <w:cs/>
        </w:rPr>
        <w:t xml:space="preserve">     </w:t>
      </w:r>
      <w:r w:rsidRPr="00D44CDD">
        <w:rPr>
          <w:rFonts w:ascii="Angsana New" w:hAnsi="Angsana New"/>
          <w:sz w:val="30"/>
          <w:szCs w:val="30"/>
          <w:cs/>
        </w:rPr>
        <w:t>การนำเสนอข้อมูลโดยถูกต้องตามที่ควร</w:t>
      </w:r>
      <w:r w:rsidRPr="00D44CDD">
        <w:rPr>
          <w:rFonts w:ascii="Angsana New" w:hAnsi="Angsana New" w:hint="cs"/>
          <w:sz w:val="30"/>
          <w:szCs w:val="30"/>
          <w:cs/>
        </w:rPr>
        <w:t>หรือไม่</w:t>
      </w:r>
      <w:r w:rsidRPr="00D44CDD">
        <w:rPr>
          <w:rFonts w:ascii="Angsana New" w:hAnsi="Angsana New"/>
          <w:sz w:val="30"/>
          <w:szCs w:val="30"/>
          <w:cs/>
        </w:rPr>
        <w:t xml:space="preserve">   </w:t>
      </w:r>
    </w:p>
    <w:p w14:paraId="27B5F788" w14:textId="77777777" w:rsid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eastAsiaTheme="minorHAnsi" w:hAnsi="Angsana New"/>
          <w:sz w:val="30"/>
          <w:szCs w:val="30"/>
        </w:rPr>
      </w:pPr>
      <w:r w:rsidRPr="00D44CDD">
        <w:rPr>
          <w:rFonts w:ascii="Angsana New" w:eastAsiaTheme="minorHAnsi" w:hAnsi="Angsana New"/>
          <w:sz w:val="30"/>
          <w:szCs w:val="30"/>
          <w:cs/>
        </w:rPr>
        <w:t>ได้</w:t>
      </w:r>
      <w:r w:rsidRPr="00D44CDD">
        <w:rPr>
          <w:rFonts w:ascii="Angsana New" w:eastAsiaTheme="minorHAnsi" w:hAnsi="Angsana New" w:hint="cs"/>
          <w:sz w:val="30"/>
          <w:szCs w:val="30"/>
          <w:cs/>
        </w:rPr>
        <w:t>รับ</w:t>
      </w:r>
      <w:r w:rsidRPr="00D44CDD">
        <w:rPr>
          <w:rFonts w:ascii="Angsana New" w:eastAsiaTheme="minorHAns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44CDD">
        <w:rPr>
          <w:rFonts w:ascii="Angsana New" w:eastAsiaTheme="minorHAnsi" w:hAnsi="Angsana New"/>
          <w:sz w:val="30"/>
          <w:szCs w:val="30"/>
        </w:rPr>
        <w:t xml:space="preserve"> </w:t>
      </w:r>
      <w:r w:rsidRPr="00D44CDD">
        <w:rPr>
          <w:rFonts w:ascii="Angsana New" w:eastAsiaTheme="minorHAnsi" w:hAnsi="Angsana New"/>
          <w:sz w:val="30"/>
          <w:szCs w:val="30"/>
          <w:cs/>
        </w:rPr>
        <w:t>ข้าพเจ้ารับผิดชอบต่อ</w:t>
      </w:r>
      <w:r w:rsidRPr="00D44CDD">
        <w:rPr>
          <w:rFonts w:ascii="Angsana New" w:eastAsiaTheme="minorHAnsi" w:hAnsi="Angsana New" w:hint="cs"/>
          <w:sz w:val="30"/>
          <w:szCs w:val="30"/>
          <w:cs/>
        </w:rPr>
        <w:t xml:space="preserve">การกำหนดแนวทาง </w:t>
      </w:r>
      <w:r>
        <w:rPr>
          <w:rFonts w:ascii="Angsana New" w:eastAsiaTheme="minorHAnsi" w:hAnsi="Angsana New" w:hint="cs"/>
          <w:sz w:val="30"/>
          <w:szCs w:val="30"/>
          <w:cs/>
        </w:rPr>
        <w:t xml:space="preserve">         </w:t>
      </w:r>
      <w:r w:rsidR="00115041">
        <w:rPr>
          <w:rFonts w:ascii="Angsana New" w:eastAsiaTheme="minorHAnsi" w:hAnsi="Angsana New" w:hint="cs"/>
          <w:sz w:val="30"/>
          <w:szCs w:val="30"/>
          <w:cs/>
        </w:rPr>
        <w:t>การควบคุมดูแล</w:t>
      </w:r>
      <w:r w:rsidRPr="00D44CDD">
        <w:rPr>
          <w:rFonts w:ascii="Angsana New" w:eastAsiaTheme="minorHAnsi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D44CDD">
        <w:rPr>
          <w:rFonts w:ascii="Angsana New" w:eastAsiaTheme="minorHAnsi" w:hAnsi="Angsana New"/>
          <w:sz w:val="30"/>
          <w:szCs w:val="30"/>
        </w:rPr>
        <w:t xml:space="preserve"> </w:t>
      </w:r>
      <w:r w:rsidRPr="00D44CDD">
        <w:rPr>
          <w:rFonts w:ascii="Angsana New" w:eastAsiaTheme="minorHAnsi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AE5EBAF" w14:textId="77777777"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/>
        <w:contextualSpacing/>
        <w:jc w:val="thaiDistribute"/>
        <w:rPr>
          <w:rFonts w:ascii="Angsana New" w:eastAsiaTheme="minorHAnsi" w:hAnsi="Angsana New"/>
          <w:sz w:val="30"/>
          <w:szCs w:val="30"/>
        </w:rPr>
      </w:pPr>
    </w:p>
    <w:p w14:paraId="318F52CB" w14:textId="77777777"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</w:t>
      </w:r>
      <w:bookmarkStart w:id="0" w:name="_GoBack"/>
      <w:bookmarkEnd w:id="0"/>
      <w:r w:rsidRPr="00D44CDD">
        <w:rPr>
          <w:rFonts w:ascii="Angsana New" w:hAnsi="Angsana New"/>
          <w:sz w:val="30"/>
          <w:szCs w:val="30"/>
          <w:cs/>
        </w:rPr>
        <w:t>ในการกำกับดูแล</w:t>
      </w:r>
      <w:r>
        <w:rPr>
          <w:rFonts w:ascii="Angsana New" w:hAnsi="Angsana New" w:hint="cs"/>
          <w:sz w:val="30"/>
          <w:szCs w:val="30"/>
          <w:cs/>
        </w:rPr>
        <w:t>ในเรื่องต่าง</w:t>
      </w:r>
      <w:r w:rsidRPr="00D44CDD">
        <w:rPr>
          <w:rFonts w:ascii="Angsana New" w:hAnsi="Angsana New" w:hint="cs"/>
          <w:sz w:val="30"/>
          <w:szCs w:val="30"/>
          <w:cs/>
        </w:rPr>
        <w:t>ๆ ที่สำคัญซึ่งรวมถึง</w:t>
      </w:r>
      <w:r w:rsidRPr="00D44CDD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D44CDD">
        <w:rPr>
          <w:rFonts w:ascii="Angsana New" w:hAnsi="Angsana New" w:hint="cs"/>
          <w:sz w:val="30"/>
          <w:szCs w:val="30"/>
          <w:cs/>
        </w:rPr>
        <w:t>หาก</w:t>
      </w:r>
      <w:r w:rsidRPr="00D44CDD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626814C1" w14:textId="77777777"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115041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D44CDD">
        <w:rPr>
          <w:rFonts w:ascii="Angsana New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115041">
        <w:rPr>
          <w:rFonts w:ascii="Angsana New" w:hAnsi="Angsana New" w:hint="cs"/>
          <w:sz w:val="30"/>
          <w:szCs w:val="30"/>
          <w:cs/>
        </w:rPr>
        <w:t xml:space="preserve">      </w:t>
      </w:r>
      <w:r w:rsidRPr="00D44CDD">
        <w:rPr>
          <w:rFonts w:ascii="Angsana New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DF1163D" w14:textId="77777777" w:rsidR="00EA11A5" w:rsidRDefault="00EA11A5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4EF121B" w14:textId="77777777"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</w:t>
      </w:r>
      <w:r>
        <w:rPr>
          <w:rFonts w:ascii="Angsana New" w:hAnsi="Angsana New"/>
          <w:sz w:val="30"/>
          <w:szCs w:val="30"/>
          <w:cs/>
        </w:rPr>
        <w:t>ต่าง</w:t>
      </w:r>
      <w:r w:rsidRPr="00D44CDD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D44CDD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</w:t>
      </w:r>
      <w:r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D44CDD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D44CDD">
        <w:rPr>
          <w:rFonts w:ascii="Angsana New" w:hAnsi="Angsana New"/>
          <w:sz w:val="30"/>
          <w:szCs w:val="30"/>
          <w:cs/>
        </w:rPr>
        <w:t xml:space="preserve"> หรื</w:t>
      </w:r>
      <w:r>
        <w:rPr>
          <w:rFonts w:ascii="Angsana New" w:hAnsi="Angsana New"/>
          <w:sz w:val="30"/>
          <w:szCs w:val="30"/>
          <w:cs/>
        </w:rPr>
        <w:t xml:space="preserve">อในสถานการณ์ที่ยากที่จะเกิดขึ้น </w:t>
      </w:r>
      <w:r w:rsidRPr="00D44CDD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</w:t>
      </w:r>
      <w:r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D44CDD">
        <w:rPr>
          <w:rFonts w:ascii="Angsana New" w:hAnsi="Angsana New"/>
          <w:sz w:val="30"/>
          <w:szCs w:val="30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965785" w14:textId="77777777" w:rsidR="00FC0317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CA86E9E" w14:textId="77777777" w:rsidR="00466320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4A8936B" w14:textId="77777777" w:rsidR="00466320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2C38A1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5853A47" w14:textId="77777777" w:rsidR="00DE1C23" w:rsidRPr="005553EE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14BF2">
        <w:rPr>
          <w:rFonts w:ascii="Angsana New" w:hAnsi="Angsana New"/>
          <w:sz w:val="30"/>
          <w:szCs w:val="30"/>
          <w:cs/>
        </w:rPr>
        <w:t>(</w:t>
      </w:r>
      <w:r w:rsidR="00D901BC">
        <w:rPr>
          <w:rFonts w:ascii="Angsana New" w:hAnsi="Angsana New" w:hint="cs"/>
          <w:sz w:val="30"/>
          <w:szCs w:val="30"/>
          <w:cs/>
        </w:rPr>
        <w:t>นิตยา</w:t>
      </w:r>
      <w:r w:rsidR="00D14BF2" w:rsidRPr="00D14BF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901BC">
        <w:rPr>
          <w:rFonts w:ascii="Angsana New" w:hAnsi="Angsana New" w:hint="cs"/>
          <w:sz w:val="30"/>
          <w:szCs w:val="30"/>
          <w:cs/>
          <w:lang w:val="th-TH"/>
        </w:rPr>
        <w:t>เชษฐโชติรส</w:t>
      </w:r>
      <w:r w:rsidRPr="00D14BF2">
        <w:rPr>
          <w:rFonts w:ascii="Angsana New" w:hAnsi="Angsana New"/>
          <w:sz w:val="30"/>
          <w:szCs w:val="30"/>
          <w:cs/>
        </w:rPr>
        <w:t>)</w:t>
      </w:r>
    </w:p>
    <w:p w14:paraId="33197BB4" w14:textId="77777777" w:rsidR="00DE1C23" w:rsidRPr="005553EE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3AB6DEC" w14:textId="77777777" w:rsidR="00DE1C23" w:rsidRPr="00D14BF2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D901BC">
        <w:rPr>
          <w:rFonts w:ascii="Angsana New" w:hAnsi="Angsana New" w:cs="Angsana New"/>
          <w:sz w:val="30"/>
          <w:szCs w:val="30"/>
          <w:lang w:val="en-US"/>
        </w:rPr>
        <w:t>4439</w:t>
      </w:r>
    </w:p>
    <w:p w14:paraId="12A4E628" w14:textId="77777777" w:rsidR="00DE1C23" w:rsidRPr="00277266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B1E43E7" w14:textId="77777777" w:rsidR="00DE1C23" w:rsidRPr="0027726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31FD7AD" w14:textId="77777777" w:rsidR="00DE1C23" w:rsidRPr="0027726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BA0B970" w14:textId="77777777" w:rsidR="007B671E" w:rsidRDefault="005904A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0F042A">
        <w:rPr>
          <w:rFonts w:ascii="Angsana New" w:hAnsi="Angsana New"/>
          <w:sz w:val="30"/>
          <w:szCs w:val="30"/>
        </w:rPr>
        <w:t>2</w:t>
      </w:r>
      <w:r w:rsidR="000F042A" w:rsidRPr="000F042A">
        <w:rPr>
          <w:rFonts w:ascii="Angsana New" w:hAnsi="Angsana New"/>
          <w:sz w:val="30"/>
          <w:szCs w:val="30"/>
        </w:rPr>
        <w:t>5</w:t>
      </w:r>
      <w:r w:rsidR="00416F64" w:rsidRPr="000F042A">
        <w:rPr>
          <w:rFonts w:ascii="Angsana New" w:hAnsi="Angsana New"/>
          <w:sz w:val="30"/>
          <w:szCs w:val="30"/>
        </w:rPr>
        <w:t xml:space="preserve"> </w:t>
      </w:r>
      <w:r w:rsidR="00416F64" w:rsidRPr="000F042A">
        <w:rPr>
          <w:rFonts w:ascii="Angsana New" w:hAnsi="Angsana New" w:hint="cs"/>
          <w:sz w:val="30"/>
          <w:szCs w:val="30"/>
          <w:cs/>
        </w:rPr>
        <w:t>กุมภาพันธ์</w:t>
      </w:r>
      <w:r w:rsidR="001F2057">
        <w:rPr>
          <w:rFonts w:ascii="Angsana New" w:hAnsi="Angsana New"/>
          <w:sz w:val="30"/>
          <w:szCs w:val="30"/>
        </w:rPr>
        <w:t xml:space="preserve"> </w:t>
      </w:r>
      <w:r w:rsidR="000F042A" w:rsidRPr="000F042A">
        <w:rPr>
          <w:rFonts w:ascii="Angsana New" w:hAnsi="Angsana New"/>
          <w:sz w:val="30"/>
          <w:szCs w:val="30"/>
        </w:rPr>
        <w:t>2564</w:t>
      </w:r>
    </w:p>
    <w:p w14:paraId="698C60AC" w14:textId="77777777" w:rsidR="00D05FDD" w:rsidRDefault="00D05FD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AA13117" w14:textId="77777777" w:rsidR="00437397" w:rsidRPr="00437397" w:rsidRDefault="00437397" w:rsidP="00747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0" w:right="-45" w:hanging="360"/>
        <w:jc w:val="thaiDistribute"/>
        <w:rPr>
          <w:rFonts w:ascii="Angsana New" w:hAnsi="Angsana New"/>
          <w:sz w:val="24"/>
          <w:szCs w:val="24"/>
        </w:rPr>
      </w:pPr>
    </w:p>
    <w:sectPr w:rsidR="00437397" w:rsidRPr="00437397" w:rsidSect="005E58FF">
      <w:headerReference w:type="default" r:id="rId13"/>
      <w:footerReference w:type="default" r:id="rId14"/>
      <w:footerReference w:type="first" r:id="rId15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D52C3" w14:textId="77777777" w:rsidR="00F82319" w:rsidRDefault="00F82319">
      <w:r>
        <w:separator/>
      </w:r>
    </w:p>
  </w:endnote>
  <w:endnote w:type="continuationSeparator" w:id="0">
    <w:p w14:paraId="37466D39" w14:textId="77777777" w:rsidR="00F82319" w:rsidRDefault="00F82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29815" w14:textId="77777777" w:rsidR="00B274DB" w:rsidRDefault="00B274D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0ED14256" w14:textId="77777777" w:rsidR="00B274DB" w:rsidRDefault="00B274D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6AC3E" w14:textId="77777777" w:rsidR="00B274DB" w:rsidRPr="00305593" w:rsidRDefault="00B274DB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9BA7E58" w14:textId="77777777" w:rsidR="00B274DB" w:rsidRPr="002D3586" w:rsidRDefault="00B274DB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8B41A" w14:textId="77777777" w:rsidR="00B274DB" w:rsidRPr="00AA5FE5" w:rsidRDefault="00B274DB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7200B" w14:textId="77777777" w:rsidR="00B274DB" w:rsidRPr="001E26BA" w:rsidRDefault="00B274DB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105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A1546A5" w14:textId="77777777" w:rsidR="00B274DB" w:rsidRPr="00E4104E" w:rsidRDefault="00B274DB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2AD22" w14:textId="0438D1AF" w:rsidR="00B274DB" w:rsidRPr="004B7A13" w:rsidRDefault="00B274DB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D05FDD">
      <w:rPr>
        <w:rFonts w:ascii="Angsana New" w:hAnsi="Angsana New"/>
        <w:noProof/>
        <w:sz w:val="30"/>
        <w:szCs w:val="30"/>
      </w:rPr>
      <w:t>Amarint1-Set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DF118" w14:textId="77777777" w:rsidR="00F82319" w:rsidRDefault="00F82319">
      <w:r>
        <w:separator/>
      </w:r>
    </w:p>
  </w:footnote>
  <w:footnote w:type="continuationSeparator" w:id="0">
    <w:p w14:paraId="18472917" w14:textId="77777777" w:rsidR="00F82319" w:rsidRDefault="00F82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500FE" w14:textId="77777777" w:rsidR="00B274DB" w:rsidRDefault="00B274DB">
    <w:pPr>
      <w:rPr>
        <w:rFonts w:ascii="Angsana New" w:hAnsi="Angsana New"/>
        <w:sz w:val="32"/>
        <w:szCs w:val="32"/>
        <w:lang w:val="en-GB"/>
      </w:rPr>
    </w:pPr>
  </w:p>
  <w:p w14:paraId="5063EE9C" w14:textId="77777777" w:rsidR="00B274DB" w:rsidRPr="006B3A86" w:rsidRDefault="00B274DB">
    <w:pPr>
      <w:rPr>
        <w:rFonts w:ascii="Angsana New" w:hAnsi="Angsana New"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45488" w14:textId="77777777" w:rsidR="00B274DB" w:rsidRDefault="00B274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81728" w14:textId="510BECB9" w:rsidR="00B274DB" w:rsidRDefault="00B274DB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14:paraId="51855F3B" w14:textId="77777777" w:rsidR="00D05FDD" w:rsidRDefault="00D05FDD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7B0E68"/>
    <w:multiLevelType w:val="hybridMultilevel"/>
    <w:tmpl w:val="8CF65C3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75604EE2"/>
    <w:lvl w:ilvl="0" w:tplc="94CCE95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19412D1"/>
    <w:multiLevelType w:val="hybridMultilevel"/>
    <w:tmpl w:val="5F54A42E"/>
    <w:lvl w:ilvl="0" w:tplc="0CB0386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5C4712"/>
    <w:multiLevelType w:val="hybridMultilevel"/>
    <w:tmpl w:val="9272C86E"/>
    <w:lvl w:ilvl="0" w:tplc="AA2E5B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E23D67"/>
    <w:multiLevelType w:val="hybridMultilevel"/>
    <w:tmpl w:val="C27CC562"/>
    <w:lvl w:ilvl="0" w:tplc="2614422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185C3160"/>
    <w:multiLevelType w:val="multilevel"/>
    <w:tmpl w:val="F152998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D546711"/>
    <w:multiLevelType w:val="hybridMultilevel"/>
    <w:tmpl w:val="D82482A2"/>
    <w:lvl w:ilvl="0" w:tplc="0C9AD6E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DCC3076"/>
    <w:multiLevelType w:val="hybridMultilevel"/>
    <w:tmpl w:val="452876B2"/>
    <w:lvl w:ilvl="0" w:tplc="9C3C15D8">
      <w:start w:val="1"/>
      <w:numFmt w:val="decimal"/>
      <w:lvlText w:val="%1)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F272913"/>
    <w:multiLevelType w:val="hybridMultilevel"/>
    <w:tmpl w:val="9966465C"/>
    <w:lvl w:ilvl="0" w:tplc="7DB2984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4D33308"/>
    <w:multiLevelType w:val="hybridMultilevel"/>
    <w:tmpl w:val="5F54A42E"/>
    <w:lvl w:ilvl="0" w:tplc="0CB0386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BB1479C"/>
    <w:multiLevelType w:val="hybridMultilevel"/>
    <w:tmpl w:val="387C63F8"/>
    <w:lvl w:ilvl="0" w:tplc="BE58C8D6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C94AA7"/>
    <w:multiLevelType w:val="hybridMultilevel"/>
    <w:tmpl w:val="06067592"/>
    <w:lvl w:ilvl="0" w:tplc="DF8C951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52BB05EE"/>
    <w:multiLevelType w:val="hybridMultilevel"/>
    <w:tmpl w:val="8A6E3C60"/>
    <w:lvl w:ilvl="0" w:tplc="9CDC2FA8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B52344"/>
    <w:multiLevelType w:val="hybridMultilevel"/>
    <w:tmpl w:val="B284EFD4"/>
    <w:lvl w:ilvl="0" w:tplc="5582E69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b w:val="0"/>
        <w:bCs w:val="0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CED004A"/>
    <w:multiLevelType w:val="hybridMultilevel"/>
    <w:tmpl w:val="59F6CB9A"/>
    <w:lvl w:ilvl="0" w:tplc="4978CE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45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2"/>
  </w:num>
  <w:num w:numId="13">
    <w:abstractNumId w:val="40"/>
  </w:num>
  <w:num w:numId="14">
    <w:abstractNumId w:val="27"/>
  </w:num>
  <w:num w:numId="15">
    <w:abstractNumId w:val="31"/>
  </w:num>
  <w:num w:numId="16">
    <w:abstractNumId w:val="16"/>
  </w:num>
  <w:num w:numId="17">
    <w:abstractNumId w:val="24"/>
  </w:num>
  <w:num w:numId="18">
    <w:abstractNumId w:val="14"/>
  </w:num>
  <w:num w:numId="19">
    <w:abstractNumId w:val="20"/>
  </w:num>
  <w:num w:numId="20">
    <w:abstractNumId w:val="36"/>
  </w:num>
  <w:num w:numId="21">
    <w:abstractNumId w:val="45"/>
  </w:num>
  <w:num w:numId="22">
    <w:abstractNumId w:val="10"/>
  </w:num>
  <w:num w:numId="23">
    <w:abstractNumId w:val="41"/>
  </w:num>
  <w:num w:numId="24">
    <w:abstractNumId w:val="19"/>
  </w:num>
  <w:num w:numId="25">
    <w:abstractNumId w:val="28"/>
  </w:num>
  <w:num w:numId="26">
    <w:abstractNumId w:val="17"/>
  </w:num>
  <w:num w:numId="27">
    <w:abstractNumId w:val="25"/>
  </w:num>
  <w:num w:numId="28">
    <w:abstractNumId w:val="46"/>
  </w:num>
  <w:num w:numId="29">
    <w:abstractNumId w:val="47"/>
  </w:num>
  <w:num w:numId="30">
    <w:abstractNumId w:val="26"/>
  </w:num>
  <w:num w:numId="31">
    <w:abstractNumId w:val="38"/>
  </w:num>
  <w:num w:numId="32">
    <w:abstractNumId w:val="18"/>
  </w:num>
  <w:num w:numId="33">
    <w:abstractNumId w:val="13"/>
  </w:num>
  <w:num w:numId="34">
    <w:abstractNumId w:val="37"/>
  </w:num>
  <w:num w:numId="35">
    <w:abstractNumId w:val="44"/>
  </w:num>
  <w:num w:numId="36">
    <w:abstractNumId w:val="34"/>
  </w:num>
  <w:num w:numId="37">
    <w:abstractNumId w:val="32"/>
  </w:num>
  <w:num w:numId="38">
    <w:abstractNumId w:val="49"/>
  </w:num>
  <w:num w:numId="39">
    <w:abstractNumId w:val="21"/>
  </w:num>
  <w:num w:numId="40">
    <w:abstractNumId w:val="35"/>
  </w:num>
  <w:num w:numId="41">
    <w:abstractNumId w:val="33"/>
  </w:num>
  <w:num w:numId="42">
    <w:abstractNumId w:val="15"/>
  </w:num>
  <w:num w:numId="43">
    <w:abstractNumId w:val="42"/>
  </w:num>
  <w:num w:numId="44">
    <w:abstractNumId w:val="23"/>
  </w:num>
  <w:num w:numId="45">
    <w:abstractNumId w:val="48"/>
  </w:num>
  <w:num w:numId="46">
    <w:abstractNumId w:val="30"/>
  </w:num>
  <w:num w:numId="47">
    <w:abstractNumId w:val="12"/>
  </w:num>
  <w:num w:numId="48">
    <w:abstractNumId w:val="39"/>
  </w:num>
  <w:num w:numId="49">
    <w:abstractNumId w:val="43"/>
  </w:num>
  <w:num w:numId="50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0CD"/>
    <w:rsid w:val="0000050B"/>
    <w:rsid w:val="00000911"/>
    <w:rsid w:val="00000D80"/>
    <w:rsid w:val="00000DF2"/>
    <w:rsid w:val="000012A2"/>
    <w:rsid w:val="00001385"/>
    <w:rsid w:val="0000142E"/>
    <w:rsid w:val="000014C8"/>
    <w:rsid w:val="00001A62"/>
    <w:rsid w:val="00001B17"/>
    <w:rsid w:val="00001B39"/>
    <w:rsid w:val="00001B47"/>
    <w:rsid w:val="00001BC5"/>
    <w:rsid w:val="000026AE"/>
    <w:rsid w:val="000029DE"/>
    <w:rsid w:val="00002B18"/>
    <w:rsid w:val="000035E3"/>
    <w:rsid w:val="0000361A"/>
    <w:rsid w:val="00003804"/>
    <w:rsid w:val="00003832"/>
    <w:rsid w:val="000038E6"/>
    <w:rsid w:val="00003BED"/>
    <w:rsid w:val="00003D19"/>
    <w:rsid w:val="00003E43"/>
    <w:rsid w:val="00003EEC"/>
    <w:rsid w:val="00004F47"/>
    <w:rsid w:val="00005628"/>
    <w:rsid w:val="00005682"/>
    <w:rsid w:val="000056DD"/>
    <w:rsid w:val="000058F6"/>
    <w:rsid w:val="00005B3B"/>
    <w:rsid w:val="000062F0"/>
    <w:rsid w:val="00006499"/>
    <w:rsid w:val="00006C56"/>
    <w:rsid w:val="00006DA6"/>
    <w:rsid w:val="00007083"/>
    <w:rsid w:val="000076F5"/>
    <w:rsid w:val="00007C5B"/>
    <w:rsid w:val="00007CBA"/>
    <w:rsid w:val="00007F68"/>
    <w:rsid w:val="00010187"/>
    <w:rsid w:val="0001025E"/>
    <w:rsid w:val="000103CA"/>
    <w:rsid w:val="00010875"/>
    <w:rsid w:val="00010AA3"/>
    <w:rsid w:val="00010B2D"/>
    <w:rsid w:val="00010F2D"/>
    <w:rsid w:val="00011114"/>
    <w:rsid w:val="0001113D"/>
    <w:rsid w:val="0001117B"/>
    <w:rsid w:val="00011511"/>
    <w:rsid w:val="000117D9"/>
    <w:rsid w:val="000119D0"/>
    <w:rsid w:val="00011B2C"/>
    <w:rsid w:val="0001215B"/>
    <w:rsid w:val="00012211"/>
    <w:rsid w:val="00012304"/>
    <w:rsid w:val="0001249B"/>
    <w:rsid w:val="000125D2"/>
    <w:rsid w:val="000127EE"/>
    <w:rsid w:val="0001280D"/>
    <w:rsid w:val="0001281E"/>
    <w:rsid w:val="00012A90"/>
    <w:rsid w:val="00012F3A"/>
    <w:rsid w:val="00013352"/>
    <w:rsid w:val="00013385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4EBD"/>
    <w:rsid w:val="00014FF4"/>
    <w:rsid w:val="00015241"/>
    <w:rsid w:val="00015BCB"/>
    <w:rsid w:val="00015F48"/>
    <w:rsid w:val="000160C4"/>
    <w:rsid w:val="0001616C"/>
    <w:rsid w:val="000162B2"/>
    <w:rsid w:val="00016378"/>
    <w:rsid w:val="000164FD"/>
    <w:rsid w:val="00016611"/>
    <w:rsid w:val="00016752"/>
    <w:rsid w:val="0001687E"/>
    <w:rsid w:val="0001689D"/>
    <w:rsid w:val="0001698B"/>
    <w:rsid w:val="00016AFB"/>
    <w:rsid w:val="00016B39"/>
    <w:rsid w:val="00016E05"/>
    <w:rsid w:val="00016F77"/>
    <w:rsid w:val="00017219"/>
    <w:rsid w:val="00017B72"/>
    <w:rsid w:val="00017CD4"/>
    <w:rsid w:val="00020331"/>
    <w:rsid w:val="000204CD"/>
    <w:rsid w:val="00020593"/>
    <w:rsid w:val="000207E3"/>
    <w:rsid w:val="000208D9"/>
    <w:rsid w:val="000209F7"/>
    <w:rsid w:val="00020BF2"/>
    <w:rsid w:val="00020E0D"/>
    <w:rsid w:val="000211F7"/>
    <w:rsid w:val="00021D0E"/>
    <w:rsid w:val="000221BA"/>
    <w:rsid w:val="0002244C"/>
    <w:rsid w:val="00022517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876"/>
    <w:rsid w:val="00025941"/>
    <w:rsid w:val="00025CF5"/>
    <w:rsid w:val="00025D28"/>
    <w:rsid w:val="0002656A"/>
    <w:rsid w:val="0002674C"/>
    <w:rsid w:val="00026BE1"/>
    <w:rsid w:val="0002700E"/>
    <w:rsid w:val="0002724A"/>
    <w:rsid w:val="00027574"/>
    <w:rsid w:val="000277DA"/>
    <w:rsid w:val="00027E5C"/>
    <w:rsid w:val="00027F23"/>
    <w:rsid w:val="0003014A"/>
    <w:rsid w:val="0003047C"/>
    <w:rsid w:val="000305C0"/>
    <w:rsid w:val="00030BBF"/>
    <w:rsid w:val="00030BCB"/>
    <w:rsid w:val="00030ED3"/>
    <w:rsid w:val="000310D3"/>
    <w:rsid w:val="0003114D"/>
    <w:rsid w:val="00031156"/>
    <w:rsid w:val="000313E7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618"/>
    <w:rsid w:val="00032918"/>
    <w:rsid w:val="00032C1C"/>
    <w:rsid w:val="00032DD3"/>
    <w:rsid w:val="00032F61"/>
    <w:rsid w:val="000335A7"/>
    <w:rsid w:val="0003374D"/>
    <w:rsid w:val="00033956"/>
    <w:rsid w:val="0003409F"/>
    <w:rsid w:val="000342DC"/>
    <w:rsid w:val="00034301"/>
    <w:rsid w:val="00034623"/>
    <w:rsid w:val="00034954"/>
    <w:rsid w:val="00034A07"/>
    <w:rsid w:val="00034BB8"/>
    <w:rsid w:val="00034C10"/>
    <w:rsid w:val="00034CEA"/>
    <w:rsid w:val="00035027"/>
    <w:rsid w:val="00035259"/>
    <w:rsid w:val="0003554B"/>
    <w:rsid w:val="0003563F"/>
    <w:rsid w:val="0003564F"/>
    <w:rsid w:val="000356BA"/>
    <w:rsid w:val="000357C6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6F9D"/>
    <w:rsid w:val="00037043"/>
    <w:rsid w:val="0003704C"/>
    <w:rsid w:val="000374FD"/>
    <w:rsid w:val="00037BBB"/>
    <w:rsid w:val="00037C28"/>
    <w:rsid w:val="00037CDD"/>
    <w:rsid w:val="00037F1A"/>
    <w:rsid w:val="0004002E"/>
    <w:rsid w:val="0004078D"/>
    <w:rsid w:val="00040A75"/>
    <w:rsid w:val="00041233"/>
    <w:rsid w:val="000413F1"/>
    <w:rsid w:val="0004164F"/>
    <w:rsid w:val="00041A70"/>
    <w:rsid w:val="00041B29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34EE"/>
    <w:rsid w:val="0004399C"/>
    <w:rsid w:val="000439AC"/>
    <w:rsid w:val="00043A5B"/>
    <w:rsid w:val="00043B5A"/>
    <w:rsid w:val="00043E2A"/>
    <w:rsid w:val="00044391"/>
    <w:rsid w:val="0004444F"/>
    <w:rsid w:val="00044584"/>
    <w:rsid w:val="0004465B"/>
    <w:rsid w:val="000447C9"/>
    <w:rsid w:val="000449B1"/>
    <w:rsid w:val="00044C85"/>
    <w:rsid w:val="000450BF"/>
    <w:rsid w:val="000453BA"/>
    <w:rsid w:val="0004591E"/>
    <w:rsid w:val="00045D7E"/>
    <w:rsid w:val="00045ECF"/>
    <w:rsid w:val="00046285"/>
    <w:rsid w:val="000465F4"/>
    <w:rsid w:val="00046696"/>
    <w:rsid w:val="00046F76"/>
    <w:rsid w:val="00047125"/>
    <w:rsid w:val="00047389"/>
    <w:rsid w:val="0004774F"/>
    <w:rsid w:val="0004785C"/>
    <w:rsid w:val="00047C73"/>
    <w:rsid w:val="00047D8B"/>
    <w:rsid w:val="00050257"/>
    <w:rsid w:val="000502D0"/>
    <w:rsid w:val="00050828"/>
    <w:rsid w:val="00050AA8"/>
    <w:rsid w:val="00050C53"/>
    <w:rsid w:val="00051285"/>
    <w:rsid w:val="0005146F"/>
    <w:rsid w:val="0005184E"/>
    <w:rsid w:val="00051CFE"/>
    <w:rsid w:val="0005208D"/>
    <w:rsid w:val="00052332"/>
    <w:rsid w:val="00052738"/>
    <w:rsid w:val="000527EE"/>
    <w:rsid w:val="00052A8A"/>
    <w:rsid w:val="00053015"/>
    <w:rsid w:val="00053083"/>
    <w:rsid w:val="00053733"/>
    <w:rsid w:val="00053D6E"/>
    <w:rsid w:val="00053DDD"/>
    <w:rsid w:val="00053E50"/>
    <w:rsid w:val="00053EA2"/>
    <w:rsid w:val="00053F4C"/>
    <w:rsid w:val="00054130"/>
    <w:rsid w:val="0005425D"/>
    <w:rsid w:val="00054312"/>
    <w:rsid w:val="00054588"/>
    <w:rsid w:val="0005460B"/>
    <w:rsid w:val="00054D35"/>
    <w:rsid w:val="000554B8"/>
    <w:rsid w:val="00056175"/>
    <w:rsid w:val="000561AA"/>
    <w:rsid w:val="0005622E"/>
    <w:rsid w:val="00057122"/>
    <w:rsid w:val="00057492"/>
    <w:rsid w:val="00057A15"/>
    <w:rsid w:val="00057C78"/>
    <w:rsid w:val="00057EED"/>
    <w:rsid w:val="000602DB"/>
    <w:rsid w:val="000605F1"/>
    <w:rsid w:val="00060918"/>
    <w:rsid w:val="00060DFF"/>
    <w:rsid w:val="00060FAC"/>
    <w:rsid w:val="000612BE"/>
    <w:rsid w:val="0006145F"/>
    <w:rsid w:val="00061B99"/>
    <w:rsid w:val="00062182"/>
    <w:rsid w:val="000623DC"/>
    <w:rsid w:val="000625CF"/>
    <w:rsid w:val="000625DB"/>
    <w:rsid w:val="00062668"/>
    <w:rsid w:val="0006274E"/>
    <w:rsid w:val="0006284F"/>
    <w:rsid w:val="00062E18"/>
    <w:rsid w:val="000632AF"/>
    <w:rsid w:val="000634B9"/>
    <w:rsid w:val="00063511"/>
    <w:rsid w:val="00063AC6"/>
    <w:rsid w:val="00063E9C"/>
    <w:rsid w:val="000646D2"/>
    <w:rsid w:val="000647B3"/>
    <w:rsid w:val="000647F8"/>
    <w:rsid w:val="000648D5"/>
    <w:rsid w:val="00064996"/>
    <w:rsid w:val="00064B44"/>
    <w:rsid w:val="00064D98"/>
    <w:rsid w:val="000651A1"/>
    <w:rsid w:val="000654D3"/>
    <w:rsid w:val="00065A5B"/>
    <w:rsid w:val="00066212"/>
    <w:rsid w:val="000662C9"/>
    <w:rsid w:val="00066625"/>
    <w:rsid w:val="000668A7"/>
    <w:rsid w:val="00066A6F"/>
    <w:rsid w:val="00066A80"/>
    <w:rsid w:val="00066DA8"/>
    <w:rsid w:val="00066F4E"/>
    <w:rsid w:val="00067062"/>
    <w:rsid w:val="0006716F"/>
    <w:rsid w:val="000674A8"/>
    <w:rsid w:val="0006761C"/>
    <w:rsid w:val="0006764D"/>
    <w:rsid w:val="000678F9"/>
    <w:rsid w:val="0006791F"/>
    <w:rsid w:val="0006799D"/>
    <w:rsid w:val="00067C17"/>
    <w:rsid w:val="00067CB6"/>
    <w:rsid w:val="00067DBE"/>
    <w:rsid w:val="00070054"/>
    <w:rsid w:val="0007075F"/>
    <w:rsid w:val="000707D9"/>
    <w:rsid w:val="000709CB"/>
    <w:rsid w:val="00070BC6"/>
    <w:rsid w:val="00070CA0"/>
    <w:rsid w:val="00070D5A"/>
    <w:rsid w:val="00071022"/>
    <w:rsid w:val="000711A0"/>
    <w:rsid w:val="000712AB"/>
    <w:rsid w:val="000716C5"/>
    <w:rsid w:val="000717E2"/>
    <w:rsid w:val="00071ADA"/>
    <w:rsid w:val="00071E45"/>
    <w:rsid w:val="00071E61"/>
    <w:rsid w:val="0007213A"/>
    <w:rsid w:val="000721C1"/>
    <w:rsid w:val="00072357"/>
    <w:rsid w:val="00072C13"/>
    <w:rsid w:val="00072CDE"/>
    <w:rsid w:val="000730A5"/>
    <w:rsid w:val="00073148"/>
    <w:rsid w:val="00073162"/>
    <w:rsid w:val="000734F3"/>
    <w:rsid w:val="000737E9"/>
    <w:rsid w:val="00073898"/>
    <w:rsid w:val="00073A56"/>
    <w:rsid w:val="00073A73"/>
    <w:rsid w:val="00074147"/>
    <w:rsid w:val="00074279"/>
    <w:rsid w:val="00074398"/>
    <w:rsid w:val="00074735"/>
    <w:rsid w:val="000749A4"/>
    <w:rsid w:val="00074B3F"/>
    <w:rsid w:val="00074FCA"/>
    <w:rsid w:val="000752A6"/>
    <w:rsid w:val="000758E1"/>
    <w:rsid w:val="00075B3B"/>
    <w:rsid w:val="00075E6F"/>
    <w:rsid w:val="000764B2"/>
    <w:rsid w:val="0007655A"/>
    <w:rsid w:val="00076709"/>
    <w:rsid w:val="00076A05"/>
    <w:rsid w:val="00076BE8"/>
    <w:rsid w:val="00076DEC"/>
    <w:rsid w:val="00076E7D"/>
    <w:rsid w:val="00076EFB"/>
    <w:rsid w:val="00077164"/>
    <w:rsid w:val="000771EA"/>
    <w:rsid w:val="000777BB"/>
    <w:rsid w:val="00077C97"/>
    <w:rsid w:val="00077CAF"/>
    <w:rsid w:val="00077E06"/>
    <w:rsid w:val="00077E41"/>
    <w:rsid w:val="00077F3F"/>
    <w:rsid w:val="00077F46"/>
    <w:rsid w:val="00077F90"/>
    <w:rsid w:val="000800C4"/>
    <w:rsid w:val="000800F1"/>
    <w:rsid w:val="00080546"/>
    <w:rsid w:val="00080553"/>
    <w:rsid w:val="000805A6"/>
    <w:rsid w:val="00080900"/>
    <w:rsid w:val="00080F97"/>
    <w:rsid w:val="000810FA"/>
    <w:rsid w:val="00081568"/>
    <w:rsid w:val="000817F1"/>
    <w:rsid w:val="00081954"/>
    <w:rsid w:val="00081BDF"/>
    <w:rsid w:val="00081BFB"/>
    <w:rsid w:val="00081D03"/>
    <w:rsid w:val="00081FC8"/>
    <w:rsid w:val="00082352"/>
    <w:rsid w:val="000823A8"/>
    <w:rsid w:val="00082455"/>
    <w:rsid w:val="000825B1"/>
    <w:rsid w:val="000827F0"/>
    <w:rsid w:val="00082873"/>
    <w:rsid w:val="00082C3E"/>
    <w:rsid w:val="000832C3"/>
    <w:rsid w:val="0008384F"/>
    <w:rsid w:val="00083B9E"/>
    <w:rsid w:val="00083C04"/>
    <w:rsid w:val="00083CA4"/>
    <w:rsid w:val="00083EDC"/>
    <w:rsid w:val="00084149"/>
    <w:rsid w:val="000843FA"/>
    <w:rsid w:val="00084EBF"/>
    <w:rsid w:val="00084FF5"/>
    <w:rsid w:val="000854AA"/>
    <w:rsid w:val="00085638"/>
    <w:rsid w:val="00085CD9"/>
    <w:rsid w:val="00085D68"/>
    <w:rsid w:val="0008635C"/>
    <w:rsid w:val="000867AA"/>
    <w:rsid w:val="00086B68"/>
    <w:rsid w:val="00086D70"/>
    <w:rsid w:val="00086DC1"/>
    <w:rsid w:val="00086E2A"/>
    <w:rsid w:val="00087836"/>
    <w:rsid w:val="00087963"/>
    <w:rsid w:val="000879E9"/>
    <w:rsid w:val="00090095"/>
    <w:rsid w:val="00090E53"/>
    <w:rsid w:val="00091066"/>
    <w:rsid w:val="000917D6"/>
    <w:rsid w:val="00091F4C"/>
    <w:rsid w:val="00092821"/>
    <w:rsid w:val="00092895"/>
    <w:rsid w:val="000928A3"/>
    <w:rsid w:val="00092944"/>
    <w:rsid w:val="00092D16"/>
    <w:rsid w:val="000932ED"/>
    <w:rsid w:val="0009333E"/>
    <w:rsid w:val="00093349"/>
    <w:rsid w:val="00093389"/>
    <w:rsid w:val="00093736"/>
    <w:rsid w:val="00094019"/>
    <w:rsid w:val="0009417A"/>
    <w:rsid w:val="0009419B"/>
    <w:rsid w:val="00094446"/>
    <w:rsid w:val="00094447"/>
    <w:rsid w:val="000945CD"/>
    <w:rsid w:val="00094BD7"/>
    <w:rsid w:val="00094CE4"/>
    <w:rsid w:val="000950D5"/>
    <w:rsid w:val="0009518B"/>
    <w:rsid w:val="000951B7"/>
    <w:rsid w:val="00095A5B"/>
    <w:rsid w:val="00095C4B"/>
    <w:rsid w:val="00095D8F"/>
    <w:rsid w:val="00095E77"/>
    <w:rsid w:val="00096658"/>
    <w:rsid w:val="000966F6"/>
    <w:rsid w:val="00096A81"/>
    <w:rsid w:val="00096B72"/>
    <w:rsid w:val="00096BA2"/>
    <w:rsid w:val="00096D61"/>
    <w:rsid w:val="0009706E"/>
    <w:rsid w:val="0009710A"/>
    <w:rsid w:val="0009745D"/>
    <w:rsid w:val="0009782D"/>
    <w:rsid w:val="00097F4E"/>
    <w:rsid w:val="00097FC6"/>
    <w:rsid w:val="000A019F"/>
    <w:rsid w:val="000A05C9"/>
    <w:rsid w:val="000A07A0"/>
    <w:rsid w:val="000A0874"/>
    <w:rsid w:val="000A09C1"/>
    <w:rsid w:val="000A0C50"/>
    <w:rsid w:val="000A0F37"/>
    <w:rsid w:val="000A1008"/>
    <w:rsid w:val="000A1091"/>
    <w:rsid w:val="000A14B5"/>
    <w:rsid w:val="000A1773"/>
    <w:rsid w:val="000A1946"/>
    <w:rsid w:val="000A1CDD"/>
    <w:rsid w:val="000A1D5E"/>
    <w:rsid w:val="000A205B"/>
    <w:rsid w:val="000A2142"/>
    <w:rsid w:val="000A21CF"/>
    <w:rsid w:val="000A232B"/>
    <w:rsid w:val="000A2721"/>
    <w:rsid w:val="000A2777"/>
    <w:rsid w:val="000A2861"/>
    <w:rsid w:val="000A30FC"/>
    <w:rsid w:val="000A325C"/>
    <w:rsid w:val="000A32AC"/>
    <w:rsid w:val="000A3329"/>
    <w:rsid w:val="000A3737"/>
    <w:rsid w:val="000A3E00"/>
    <w:rsid w:val="000A4813"/>
    <w:rsid w:val="000A483C"/>
    <w:rsid w:val="000A4C16"/>
    <w:rsid w:val="000A4E6D"/>
    <w:rsid w:val="000A50D3"/>
    <w:rsid w:val="000A5217"/>
    <w:rsid w:val="000A544F"/>
    <w:rsid w:val="000A5939"/>
    <w:rsid w:val="000A598F"/>
    <w:rsid w:val="000A6010"/>
    <w:rsid w:val="000A62A0"/>
    <w:rsid w:val="000A630F"/>
    <w:rsid w:val="000A681D"/>
    <w:rsid w:val="000A6A51"/>
    <w:rsid w:val="000A6C32"/>
    <w:rsid w:val="000A6EA9"/>
    <w:rsid w:val="000A7413"/>
    <w:rsid w:val="000A7923"/>
    <w:rsid w:val="000A79E5"/>
    <w:rsid w:val="000A7A9C"/>
    <w:rsid w:val="000A7D4E"/>
    <w:rsid w:val="000A7E06"/>
    <w:rsid w:val="000A7FA6"/>
    <w:rsid w:val="000B00CD"/>
    <w:rsid w:val="000B01CA"/>
    <w:rsid w:val="000B02BF"/>
    <w:rsid w:val="000B034D"/>
    <w:rsid w:val="000B08F7"/>
    <w:rsid w:val="000B0CC4"/>
    <w:rsid w:val="000B0D4B"/>
    <w:rsid w:val="000B0E0D"/>
    <w:rsid w:val="000B0EF3"/>
    <w:rsid w:val="000B0FD2"/>
    <w:rsid w:val="000B1068"/>
    <w:rsid w:val="000B1334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9F"/>
    <w:rsid w:val="000B22AD"/>
    <w:rsid w:val="000B232C"/>
    <w:rsid w:val="000B23BA"/>
    <w:rsid w:val="000B243C"/>
    <w:rsid w:val="000B26A1"/>
    <w:rsid w:val="000B29E2"/>
    <w:rsid w:val="000B2B32"/>
    <w:rsid w:val="000B2BE0"/>
    <w:rsid w:val="000B2F10"/>
    <w:rsid w:val="000B335D"/>
    <w:rsid w:val="000B35A7"/>
    <w:rsid w:val="000B3711"/>
    <w:rsid w:val="000B409C"/>
    <w:rsid w:val="000B41D2"/>
    <w:rsid w:val="000B4285"/>
    <w:rsid w:val="000B42CA"/>
    <w:rsid w:val="000B431C"/>
    <w:rsid w:val="000B442A"/>
    <w:rsid w:val="000B4481"/>
    <w:rsid w:val="000B4847"/>
    <w:rsid w:val="000B4933"/>
    <w:rsid w:val="000B495E"/>
    <w:rsid w:val="000B4A2D"/>
    <w:rsid w:val="000B4A7F"/>
    <w:rsid w:val="000B4BB2"/>
    <w:rsid w:val="000B4BFD"/>
    <w:rsid w:val="000B4E19"/>
    <w:rsid w:val="000B4EC0"/>
    <w:rsid w:val="000B4FDA"/>
    <w:rsid w:val="000B5075"/>
    <w:rsid w:val="000B5376"/>
    <w:rsid w:val="000B5755"/>
    <w:rsid w:val="000B5799"/>
    <w:rsid w:val="000B598F"/>
    <w:rsid w:val="000B5A0D"/>
    <w:rsid w:val="000B5A4A"/>
    <w:rsid w:val="000B5CF1"/>
    <w:rsid w:val="000B5EC1"/>
    <w:rsid w:val="000B5F36"/>
    <w:rsid w:val="000B6429"/>
    <w:rsid w:val="000B687F"/>
    <w:rsid w:val="000B69EE"/>
    <w:rsid w:val="000B6D8D"/>
    <w:rsid w:val="000B6DE0"/>
    <w:rsid w:val="000B726B"/>
    <w:rsid w:val="000C054A"/>
    <w:rsid w:val="000C05D8"/>
    <w:rsid w:val="000C05E3"/>
    <w:rsid w:val="000C08C9"/>
    <w:rsid w:val="000C095E"/>
    <w:rsid w:val="000C0979"/>
    <w:rsid w:val="000C0AC3"/>
    <w:rsid w:val="000C0B3E"/>
    <w:rsid w:val="000C0E6A"/>
    <w:rsid w:val="000C0E6F"/>
    <w:rsid w:val="000C0EE1"/>
    <w:rsid w:val="000C1472"/>
    <w:rsid w:val="000C1BC9"/>
    <w:rsid w:val="000C2531"/>
    <w:rsid w:val="000C2568"/>
    <w:rsid w:val="000C2752"/>
    <w:rsid w:val="000C27DC"/>
    <w:rsid w:val="000C27E3"/>
    <w:rsid w:val="000C294B"/>
    <w:rsid w:val="000C29E5"/>
    <w:rsid w:val="000C2A92"/>
    <w:rsid w:val="000C2B17"/>
    <w:rsid w:val="000C320E"/>
    <w:rsid w:val="000C342C"/>
    <w:rsid w:val="000C3562"/>
    <w:rsid w:val="000C3DB4"/>
    <w:rsid w:val="000C401E"/>
    <w:rsid w:val="000C4BD0"/>
    <w:rsid w:val="000C4DC3"/>
    <w:rsid w:val="000C5180"/>
    <w:rsid w:val="000C58DE"/>
    <w:rsid w:val="000C59E1"/>
    <w:rsid w:val="000C5A5D"/>
    <w:rsid w:val="000C5F11"/>
    <w:rsid w:val="000C6217"/>
    <w:rsid w:val="000C662B"/>
    <w:rsid w:val="000C69EC"/>
    <w:rsid w:val="000C6EAC"/>
    <w:rsid w:val="000C71FF"/>
    <w:rsid w:val="000C799A"/>
    <w:rsid w:val="000C7F55"/>
    <w:rsid w:val="000D043D"/>
    <w:rsid w:val="000D04BD"/>
    <w:rsid w:val="000D04D1"/>
    <w:rsid w:val="000D062E"/>
    <w:rsid w:val="000D067A"/>
    <w:rsid w:val="000D0A35"/>
    <w:rsid w:val="000D0B16"/>
    <w:rsid w:val="000D1087"/>
    <w:rsid w:val="000D10C2"/>
    <w:rsid w:val="000D11E2"/>
    <w:rsid w:val="000D171B"/>
    <w:rsid w:val="000D17BF"/>
    <w:rsid w:val="000D1C75"/>
    <w:rsid w:val="000D1C7D"/>
    <w:rsid w:val="000D1D26"/>
    <w:rsid w:val="000D21AC"/>
    <w:rsid w:val="000D23B0"/>
    <w:rsid w:val="000D24E6"/>
    <w:rsid w:val="000D29A6"/>
    <w:rsid w:val="000D2E95"/>
    <w:rsid w:val="000D3062"/>
    <w:rsid w:val="000D3086"/>
    <w:rsid w:val="000D3164"/>
    <w:rsid w:val="000D3336"/>
    <w:rsid w:val="000D38D0"/>
    <w:rsid w:val="000D3AE0"/>
    <w:rsid w:val="000D3F52"/>
    <w:rsid w:val="000D4054"/>
    <w:rsid w:val="000D415C"/>
    <w:rsid w:val="000D42A9"/>
    <w:rsid w:val="000D4705"/>
    <w:rsid w:val="000D4C01"/>
    <w:rsid w:val="000D5600"/>
    <w:rsid w:val="000D561C"/>
    <w:rsid w:val="000D587B"/>
    <w:rsid w:val="000D5D4A"/>
    <w:rsid w:val="000D63C6"/>
    <w:rsid w:val="000D6BE9"/>
    <w:rsid w:val="000D6DF4"/>
    <w:rsid w:val="000D6E4A"/>
    <w:rsid w:val="000D6FEF"/>
    <w:rsid w:val="000D7461"/>
    <w:rsid w:val="000D748A"/>
    <w:rsid w:val="000D769D"/>
    <w:rsid w:val="000D7843"/>
    <w:rsid w:val="000D7CE8"/>
    <w:rsid w:val="000D7E3D"/>
    <w:rsid w:val="000D7FEA"/>
    <w:rsid w:val="000E005D"/>
    <w:rsid w:val="000E0477"/>
    <w:rsid w:val="000E07A4"/>
    <w:rsid w:val="000E08CC"/>
    <w:rsid w:val="000E093B"/>
    <w:rsid w:val="000E0A01"/>
    <w:rsid w:val="000E0AD5"/>
    <w:rsid w:val="000E0E9F"/>
    <w:rsid w:val="000E0EEB"/>
    <w:rsid w:val="000E2591"/>
    <w:rsid w:val="000E2AA7"/>
    <w:rsid w:val="000E2D0A"/>
    <w:rsid w:val="000E2EE8"/>
    <w:rsid w:val="000E32A6"/>
    <w:rsid w:val="000E363D"/>
    <w:rsid w:val="000E38AD"/>
    <w:rsid w:val="000E3937"/>
    <w:rsid w:val="000E39CD"/>
    <w:rsid w:val="000E409A"/>
    <w:rsid w:val="000E44B3"/>
    <w:rsid w:val="000E44CA"/>
    <w:rsid w:val="000E4574"/>
    <w:rsid w:val="000E4913"/>
    <w:rsid w:val="000E4B37"/>
    <w:rsid w:val="000E4B8A"/>
    <w:rsid w:val="000E4C7F"/>
    <w:rsid w:val="000E4C8C"/>
    <w:rsid w:val="000E5044"/>
    <w:rsid w:val="000E542C"/>
    <w:rsid w:val="000E5939"/>
    <w:rsid w:val="000E598F"/>
    <w:rsid w:val="000E5D90"/>
    <w:rsid w:val="000E64F9"/>
    <w:rsid w:val="000E671C"/>
    <w:rsid w:val="000E6EE0"/>
    <w:rsid w:val="000E71ED"/>
    <w:rsid w:val="000E77E0"/>
    <w:rsid w:val="000E79B9"/>
    <w:rsid w:val="000E7A3D"/>
    <w:rsid w:val="000E7D7C"/>
    <w:rsid w:val="000F042A"/>
    <w:rsid w:val="000F07DF"/>
    <w:rsid w:val="000F0AC3"/>
    <w:rsid w:val="000F0EC3"/>
    <w:rsid w:val="000F1056"/>
    <w:rsid w:val="000F17A0"/>
    <w:rsid w:val="000F17EB"/>
    <w:rsid w:val="000F1EA8"/>
    <w:rsid w:val="000F1FC1"/>
    <w:rsid w:val="000F200D"/>
    <w:rsid w:val="000F2063"/>
    <w:rsid w:val="000F2288"/>
    <w:rsid w:val="000F2349"/>
    <w:rsid w:val="000F236B"/>
    <w:rsid w:val="000F25D5"/>
    <w:rsid w:val="000F29AF"/>
    <w:rsid w:val="000F2ED0"/>
    <w:rsid w:val="000F32DB"/>
    <w:rsid w:val="000F3725"/>
    <w:rsid w:val="000F387E"/>
    <w:rsid w:val="000F3A0E"/>
    <w:rsid w:val="000F3A17"/>
    <w:rsid w:val="000F3AE7"/>
    <w:rsid w:val="000F3BB5"/>
    <w:rsid w:val="000F3DFA"/>
    <w:rsid w:val="000F3EB2"/>
    <w:rsid w:val="000F3F62"/>
    <w:rsid w:val="000F4962"/>
    <w:rsid w:val="000F4BCC"/>
    <w:rsid w:val="000F4EAF"/>
    <w:rsid w:val="000F4F1B"/>
    <w:rsid w:val="000F5005"/>
    <w:rsid w:val="000F503C"/>
    <w:rsid w:val="000F533B"/>
    <w:rsid w:val="000F5801"/>
    <w:rsid w:val="000F58BC"/>
    <w:rsid w:val="000F5AF6"/>
    <w:rsid w:val="000F5BC7"/>
    <w:rsid w:val="000F5D03"/>
    <w:rsid w:val="000F5E9B"/>
    <w:rsid w:val="000F5EDC"/>
    <w:rsid w:val="000F6774"/>
    <w:rsid w:val="000F6C0A"/>
    <w:rsid w:val="000F72C2"/>
    <w:rsid w:val="000F7423"/>
    <w:rsid w:val="000F760B"/>
    <w:rsid w:val="000F7F3F"/>
    <w:rsid w:val="001001BD"/>
    <w:rsid w:val="00100D70"/>
    <w:rsid w:val="00101020"/>
    <w:rsid w:val="00101477"/>
    <w:rsid w:val="00101FB2"/>
    <w:rsid w:val="001020A3"/>
    <w:rsid w:val="0010225B"/>
    <w:rsid w:val="0010227C"/>
    <w:rsid w:val="00102991"/>
    <w:rsid w:val="00102DA2"/>
    <w:rsid w:val="00103296"/>
    <w:rsid w:val="001032B4"/>
    <w:rsid w:val="00103828"/>
    <w:rsid w:val="001038E5"/>
    <w:rsid w:val="0010391D"/>
    <w:rsid w:val="00103AB4"/>
    <w:rsid w:val="00103BFC"/>
    <w:rsid w:val="00104276"/>
    <w:rsid w:val="00104A8F"/>
    <w:rsid w:val="00104B7D"/>
    <w:rsid w:val="00104FB2"/>
    <w:rsid w:val="00104FE5"/>
    <w:rsid w:val="001051BB"/>
    <w:rsid w:val="0010537A"/>
    <w:rsid w:val="001053B9"/>
    <w:rsid w:val="001053FF"/>
    <w:rsid w:val="00105C72"/>
    <w:rsid w:val="00105EB5"/>
    <w:rsid w:val="00106162"/>
    <w:rsid w:val="001061BF"/>
    <w:rsid w:val="0010674E"/>
    <w:rsid w:val="001068B6"/>
    <w:rsid w:val="00106901"/>
    <w:rsid w:val="00106B89"/>
    <w:rsid w:val="00106D00"/>
    <w:rsid w:val="00107460"/>
    <w:rsid w:val="001078DC"/>
    <w:rsid w:val="00107AFB"/>
    <w:rsid w:val="00107C13"/>
    <w:rsid w:val="00107E8D"/>
    <w:rsid w:val="00110463"/>
    <w:rsid w:val="00110D9C"/>
    <w:rsid w:val="00110E6E"/>
    <w:rsid w:val="001116A2"/>
    <w:rsid w:val="0011184D"/>
    <w:rsid w:val="00111CFE"/>
    <w:rsid w:val="0011219F"/>
    <w:rsid w:val="001121DC"/>
    <w:rsid w:val="001122B2"/>
    <w:rsid w:val="001124F9"/>
    <w:rsid w:val="00112537"/>
    <w:rsid w:val="00112646"/>
    <w:rsid w:val="00112889"/>
    <w:rsid w:val="00112BB5"/>
    <w:rsid w:val="00112D1C"/>
    <w:rsid w:val="00112F82"/>
    <w:rsid w:val="00113610"/>
    <w:rsid w:val="0011362C"/>
    <w:rsid w:val="00113750"/>
    <w:rsid w:val="001138A0"/>
    <w:rsid w:val="001138EF"/>
    <w:rsid w:val="00113B22"/>
    <w:rsid w:val="00113C5E"/>
    <w:rsid w:val="00113EC0"/>
    <w:rsid w:val="001140A4"/>
    <w:rsid w:val="00114118"/>
    <w:rsid w:val="001141EE"/>
    <w:rsid w:val="0011448E"/>
    <w:rsid w:val="001145D4"/>
    <w:rsid w:val="00114C17"/>
    <w:rsid w:val="00114E63"/>
    <w:rsid w:val="00115041"/>
    <w:rsid w:val="00115470"/>
    <w:rsid w:val="001154BD"/>
    <w:rsid w:val="001155B1"/>
    <w:rsid w:val="0011566A"/>
    <w:rsid w:val="001157C0"/>
    <w:rsid w:val="001159E8"/>
    <w:rsid w:val="00115A5C"/>
    <w:rsid w:val="001161F8"/>
    <w:rsid w:val="001163EE"/>
    <w:rsid w:val="001165FA"/>
    <w:rsid w:val="00116710"/>
    <w:rsid w:val="001167B0"/>
    <w:rsid w:val="001169AC"/>
    <w:rsid w:val="00116D85"/>
    <w:rsid w:val="00116DA2"/>
    <w:rsid w:val="00117A8E"/>
    <w:rsid w:val="00117CD8"/>
    <w:rsid w:val="001205DF"/>
    <w:rsid w:val="00120A9F"/>
    <w:rsid w:val="00120AAC"/>
    <w:rsid w:val="00120E9F"/>
    <w:rsid w:val="00121331"/>
    <w:rsid w:val="00121427"/>
    <w:rsid w:val="00121B28"/>
    <w:rsid w:val="00121B8F"/>
    <w:rsid w:val="00121E79"/>
    <w:rsid w:val="00121EB6"/>
    <w:rsid w:val="0012208F"/>
    <w:rsid w:val="0012209B"/>
    <w:rsid w:val="0012256E"/>
    <w:rsid w:val="001225E0"/>
    <w:rsid w:val="00122812"/>
    <w:rsid w:val="00122B1A"/>
    <w:rsid w:val="00122E2F"/>
    <w:rsid w:val="00123228"/>
    <w:rsid w:val="00123595"/>
    <w:rsid w:val="00123789"/>
    <w:rsid w:val="00123935"/>
    <w:rsid w:val="00123A1E"/>
    <w:rsid w:val="00123A2C"/>
    <w:rsid w:val="001241F1"/>
    <w:rsid w:val="0012444E"/>
    <w:rsid w:val="001246AE"/>
    <w:rsid w:val="00124791"/>
    <w:rsid w:val="00124A32"/>
    <w:rsid w:val="00124AEF"/>
    <w:rsid w:val="00124B2F"/>
    <w:rsid w:val="00124F88"/>
    <w:rsid w:val="00125088"/>
    <w:rsid w:val="0012523B"/>
    <w:rsid w:val="00125490"/>
    <w:rsid w:val="001254C6"/>
    <w:rsid w:val="001256A9"/>
    <w:rsid w:val="00125DFB"/>
    <w:rsid w:val="0012602A"/>
    <w:rsid w:val="00126113"/>
    <w:rsid w:val="00126160"/>
    <w:rsid w:val="0012691E"/>
    <w:rsid w:val="00126B46"/>
    <w:rsid w:val="00126E57"/>
    <w:rsid w:val="001272F9"/>
    <w:rsid w:val="001275C6"/>
    <w:rsid w:val="001279CB"/>
    <w:rsid w:val="00127BD5"/>
    <w:rsid w:val="00127C86"/>
    <w:rsid w:val="00127DB8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130F"/>
    <w:rsid w:val="001316DD"/>
    <w:rsid w:val="001316F3"/>
    <w:rsid w:val="00131876"/>
    <w:rsid w:val="00131A2F"/>
    <w:rsid w:val="00131B66"/>
    <w:rsid w:val="001320D5"/>
    <w:rsid w:val="00132257"/>
    <w:rsid w:val="001324E7"/>
    <w:rsid w:val="001325C2"/>
    <w:rsid w:val="0013267B"/>
    <w:rsid w:val="00132874"/>
    <w:rsid w:val="001328DF"/>
    <w:rsid w:val="001330B6"/>
    <w:rsid w:val="00133286"/>
    <w:rsid w:val="00133C4A"/>
    <w:rsid w:val="0013464F"/>
    <w:rsid w:val="00134B29"/>
    <w:rsid w:val="00134D7B"/>
    <w:rsid w:val="00134F62"/>
    <w:rsid w:val="001353DF"/>
    <w:rsid w:val="00135570"/>
    <w:rsid w:val="001355AF"/>
    <w:rsid w:val="001356CD"/>
    <w:rsid w:val="00135F0C"/>
    <w:rsid w:val="00136098"/>
    <w:rsid w:val="00136217"/>
    <w:rsid w:val="0013642B"/>
    <w:rsid w:val="001366B4"/>
    <w:rsid w:val="0013693B"/>
    <w:rsid w:val="00136941"/>
    <w:rsid w:val="00136B32"/>
    <w:rsid w:val="001378C0"/>
    <w:rsid w:val="001379FE"/>
    <w:rsid w:val="00137C46"/>
    <w:rsid w:val="00140107"/>
    <w:rsid w:val="00140A87"/>
    <w:rsid w:val="00140D40"/>
    <w:rsid w:val="001414F5"/>
    <w:rsid w:val="00141891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540"/>
    <w:rsid w:val="001437BD"/>
    <w:rsid w:val="00143987"/>
    <w:rsid w:val="00143B8E"/>
    <w:rsid w:val="00143CDA"/>
    <w:rsid w:val="00144CE0"/>
    <w:rsid w:val="00144D5B"/>
    <w:rsid w:val="00144DE0"/>
    <w:rsid w:val="001451A2"/>
    <w:rsid w:val="001453B4"/>
    <w:rsid w:val="001454C0"/>
    <w:rsid w:val="00145601"/>
    <w:rsid w:val="0014579B"/>
    <w:rsid w:val="00145911"/>
    <w:rsid w:val="001460A9"/>
    <w:rsid w:val="001461A3"/>
    <w:rsid w:val="00146475"/>
    <w:rsid w:val="001466B9"/>
    <w:rsid w:val="00146D9D"/>
    <w:rsid w:val="00146FC4"/>
    <w:rsid w:val="0014714A"/>
    <w:rsid w:val="001473F2"/>
    <w:rsid w:val="001474A4"/>
    <w:rsid w:val="001477E9"/>
    <w:rsid w:val="0014796C"/>
    <w:rsid w:val="001500A6"/>
    <w:rsid w:val="00150189"/>
    <w:rsid w:val="0015048A"/>
    <w:rsid w:val="001504F7"/>
    <w:rsid w:val="00150678"/>
    <w:rsid w:val="001509F3"/>
    <w:rsid w:val="00150A4A"/>
    <w:rsid w:val="00151039"/>
    <w:rsid w:val="001510D3"/>
    <w:rsid w:val="00151379"/>
    <w:rsid w:val="00151654"/>
    <w:rsid w:val="00151C14"/>
    <w:rsid w:val="00151D07"/>
    <w:rsid w:val="00151F34"/>
    <w:rsid w:val="00152182"/>
    <w:rsid w:val="001521BA"/>
    <w:rsid w:val="0015263F"/>
    <w:rsid w:val="0015267A"/>
    <w:rsid w:val="001526BB"/>
    <w:rsid w:val="00152B4E"/>
    <w:rsid w:val="00152FB9"/>
    <w:rsid w:val="0015302E"/>
    <w:rsid w:val="00153BA2"/>
    <w:rsid w:val="00153C44"/>
    <w:rsid w:val="00153D5D"/>
    <w:rsid w:val="00153F35"/>
    <w:rsid w:val="00154163"/>
    <w:rsid w:val="0015446D"/>
    <w:rsid w:val="001544D7"/>
    <w:rsid w:val="00154526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58D"/>
    <w:rsid w:val="0015767F"/>
    <w:rsid w:val="001577E9"/>
    <w:rsid w:val="00157C31"/>
    <w:rsid w:val="00160059"/>
    <w:rsid w:val="001605FF"/>
    <w:rsid w:val="00160AF2"/>
    <w:rsid w:val="00160E6C"/>
    <w:rsid w:val="00161101"/>
    <w:rsid w:val="00161215"/>
    <w:rsid w:val="00161467"/>
    <w:rsid w:val="00161791"/>
    <w:rsid w:val="00161DDA"/>
    <w:rsid w:val="00161EF0"/>
    <w:rsid w:val="00161EF5"/>
    <w:rsid w:val="00162094"/>
    <w:rsid w:val="001622BB"/>
    <w:rsid w:val="00162440"/>
    <w:rsid w:val="001627C9"/>
    <w:rsid w:val="001627FC"/>
    <w:rsid w:val="0016298D"/>
    <w:rsid w:val="001629D4"/>
    <w:rsid w:val="00162C42"/>
    <w:rsid w:val="00162DCE"/>
    <w:rsid w:val="00162DD0"/>
    <w:rsid w:val="00162DF3"/>
    <w:rsid w:val="00163377"/>
    <w:rsid w:val="001634EF"/>
    <w:rsid w:val="001639FE"/>
    <w:rsid w:val="00163C92"/>
    <w:rsid w:val="00163D8D"/>
    <w:rsid w:val="001643E6"/>
    <w:rsid w:val="00164413"/>
    <w:rsid w:val="001646A9"/>
    <w:rsid w:val="001649C5"/>
    <w:rsid w:val="00164D08"/>
    <w:rsid w:val="00164D54"/>
    <w:rsid w:val="00164F8E"/>
    <w:rsid w:val="0016517C"/>
    <w:rsid w:val="0016527A"/>
    <w:rsid w:val="001652DE"/>
    <w:rsid w:val="001656D2"/>
    <w:rsid w:val="00165703"/>
    <w:rsid w:val="00165AA9"/>
    <w:rsid w:val="00165D74"/>
    <w:rsid w:val="00166276"/>
    <w:rsid w:val="001662DD"/>
    <w:rsid w:val="0016645E"/>
    <w:rsid w:val="001665D6"/>
    <w:rsid w:val="00166700"/>
    <w:rsid w:val="001668C9"/>
    <w:rsid w:val="00166F9B"/>
    <w:rsid w:val="001671AB"/>
    <w:rsid w:val="001672F5"/>
    <w:rsid w:val="0016747E"/>
    <w:rsid w:val="00167482"/>
    <w:rsid w:val="001679F1"/>
    <w:rsid w:val="00167BAE"/>
    <w:rsid w:val="00167BE5"/>
    <w:rsid w:val="00167C9A"/>
    <w:rsid w:val="00167EAC"/>
    <w:rsid w:val="00167F17"/>
    <w:rsid w:val="001704AF"/>
    <w:rsid w:val="00170F23"/>
    <w:rsid w:val="0017118E"/>
    <w:rsid w:val="001712FB"/>
    <w:rsid w:val="001715E5"/>
    <w:rsid w:val="001719CD"/>
    <w:rsid w:val="00171BC3"/>
    <w:rsid w:val="0017209C"/>
    <w:rsid w:val="0017256D"/>
    <w:rsid w:val="001727F9"/>
    <w:rsid w:val="001730A8"/>
    <w:rsid w:val="00173167"/>
    <w:rsid w:val="0017317D"/>
    <w:rsid w:val="001731E5"/>
    <w:rsid w:val="0017333F"/>
    <w:rsid w:val="00173641"/>
    <w:rsid w:val="00173C08"/>
    <w:rsid w:val="00173D5A"/>
    <w:rsid w:val="00173E01"/>
    <w:rsid w:val="0017421C"/>
    <w:rsid w:val="00174626"/>
    <w:rsid w:val="00174828"/>
    <w:rsid w:val="0017539E"/>
    <w:rsid w:val="00175610"/>
    <w:rsid w:val="00175892"/>
    <w:rsid w:val="00175D50"/>
    <w:rsid w:val="00176325"/>
    <w:rsid w:val="001763EB"/>
    <w:rsid w:val="001768C6"/>
    <w:rsid w:val="001768F9"/>
    <w:rsid w:val="00176CC5"/>
    <w:rsid w:val="00176DA0"/>
    <w:rsid w:val="00176E4C"/>
    <w:rsid w:val="001772A8"/>
    <w:rsid w:val="001773BC"/>
    <w:rsid w:val="00177641"/>
    <w:rsid w:val="00177810"/>
    <w:rsid w:val="00177CA2"/>
    <w:rsid w:val="001803E0"/>
    <w:rsid w:val="001805BD"/>
    <w:rsid w:val="00180673"/>
    <w:rsid w:val="00180ADF"/>
    <w:rsid w:val="00180B53"/>
    <w:rsid w:val="00180B99"/>
    <w:rsid w:val="00180B9A"/>
    <w:rsid w:val="00180D38"/>
    <w:rsid w:val="001812E9"/>
    <w:rsid w:val="00181544"/>
    <w:rsid w:val="0018197D"/>
    <w:rsid w:val="001825DF"/>
    <w:rsid w:val="001826BF"/>
    <w:rsid w:val="001831A2"/>
    <w:rsid w:val="00183221"/>
    <w:rsid w:val="00183590"/>
    <w:rsid w:val="00183744"/>
    <w:rsid w:val="00183B14"/>
    <w:rsid w:val="00183F6E"/>
    <w:rsid w:val="001841C9"/>
    <w:rsid w:val="001849FF"/>
    <w:rsid w:val="00184C3F"/>
    <w:rsid w:val="00184EE9"/>
    <w:rsid w:val="00185D04"/>
    <w:rsid w:val="00185E75"/>
    <w:rsid w:val="001860C8"/>
    <w:rsid w:val="001860F9"/>
    <w:rsid w:val="0018632C"/>
    <w:rsid w:val="00186B07"/>
    <w:rsid w:val="00186C3B"/>
    <w:rsid w:val="00186C55"/>
    <w:rsid w:val="00186CF7"/>
    <w:rsid w:val="001871AE"/>
    <w:rsid w:val="0018772D"/>
    <w:rsid w:val="00187954"/>
    <w:rsid w:val="00187982"/>
    <w:rsid w:val="001905AF"/>
    <w:rsid w:val="0019095D"/>
    <w:rsid w:val="00190AEE"/>
    <w:rsid w:val="00190BDD"/>
    <w:rsid w:val="00190EB8"/>
    <w:rsid w:val="00190F28"/>
    <w:rsid w:val="001916A2"/>
    <w:rsid w:val="00191905"/>
    <w:rsid w:val="00191A77"/>
    <w:rsid w:val="00191E06"/>
    <w:rsid w:val="001920F0"/>
    <w:rsid w:val="001924B0"/>
    <w:rsid w:val="00192527"/>
    <w:rsid w:val="00192611"/>
    <w:rsid w:val="00192AC2"/>
    <w:rsid w:val="00192D44"/>
    <w:rsid w:val="00192DBF"/>
    <w:rsid w:val="0019339E"/>
    <w:rsid w:val="001935C5"/>
    <w:rsid w:val="0019364D"/>
    <w:rsid w:val="001936FC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780"/>
    <w:rsid w:val="00195857"/>
    <w:rsid w:val="00195876"/>
    <w:rsid w:val="001958E5"/>
    <w:rsid w:val="00195BC3"/>
    <w:rsid w:val="00195C2B"/>
    <w:rsid w:val="00195D17"/>
    <w:rsid w:val="001961B0"/>
    <w:rsid w:val="001962EA"/>
    <w:rsid w:val="001965A7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A0A9F"/>
    <w:rsid w:val="001A0D4C"/>
    <w:rsid w:val="001A0ED1"/>
    <w:rsid w:val="001A1071"/>
    <w:rsid w:val="001A110F"/>
    <w:rsid w:val="001A14FB"/>
    <w:rsid w:val="001A17B9"/>
    <w:rsid w:val="001A196F"/>
    <w:rsid w:val="001A1ADF"/>
    <w:rsid w:val="001A1E66"/>
    <w:rsid w:val="001A1F80"/>
    <w:rsid w:val="001A2025"/>
    <w:rsid w:val="001A2106"/>
    <w:rsid w:val="001A2117"/>
    <w:rsid w:val="001A24AD"/>
    <w:rsid w:val="001A267C"/>
    <w:rsid w:val="001A26E4"/>
    <w:rsid w:val="001A2C4A"/>
    <w:rsid w:val="001A2D7D"/>
    <w:rsid w:val="001A33A6"/>
    <w:rsid w:val="001A3F0F"/>
    <w:rsid w:val="001A3FAD"/>
    <w:rsid w:val="001A4045"/>
    <w:rsid w:val="001A41DF"/>
    <w:rsid w:val="001A47A9"/>
    <w:rsid w:val="001A4952"/>
    <w:rsid w:val="001A4B93"/>
    <w:rsid w:val="001A4BB9"/>
    <w:rsid w:val="001A4F2A"/>
    <w:rsid w:val="001A5172"/>
    <w:rsid w:val="001A5232"/>
    <w:rsid w:val="001A5CEF"/>
    <w:rsid w:val="001A6020"/>
    <w:rsid w:val="001A60AC"/>
    <w:rsid w:val="001A62E6"/>
    <w:rsid w:val="001A6818"/>
    <w:rsid w:val="001A6948"/>
    <w:rsid w:val="001A6B16"/>
    <w:rsid w:val="001A6BB2"/>
    <w:rsid w:val="001A6D18"/>
    <w:rsid w:val="001A6E9E"/>
    <w:rsid w:val="001A6F28"/>
    <w:rsid w:val="001A7374"/>
    <w:rsid w:val="001A7A60"/>
    <w:rsid w:val="001A7A8A"/>
    <w:rsid w:val="001A7CB3"/>
    <w:rsid w:val="001B0081"/>
    <w:rsid w:val="001B016A"/>
    <w:rsid w:val="001B0261"/>
    <w:rsid w:val="001B03CE"/>
    <w:rsid w:val="001B04FF"/>
    <w:rsid w:val="001B055A"/>
    <w:rsid w:val="001B09CA"/>
    <w:rsid w:val="001B121D"/>
    <w:rsid w:val="001B13B0"/>
    <w:rsid w:val="001B14DE"/>
    <w:rsid w:val="001B1500"/>
    <w:rsid w:val="001B1574"/>
    <w:rsid w:val="001B185D"/>
    <w:rsid w:val="001B1947"/>
    <w:rsid w:val="001B1A74"/>
    <w:rsid w:val="001B1B37"/>
    <w:rsid w:val="001B1DF7"/>
    <w:rsid w:val="001B204D"/>
    <w:rsid w:val="001B22B4"/>
    <w:rsid w:val="001B23CA"/>
    <w:rsid w:val="001B26B9"/>
    <w:rsid w:val="001B2B33"/>
    <w:rsid w:val="001B2C46"/>
    <w:rsid w:val="001B2EE2"/>
    <w:rsid w:val="001B3437"/>
    <w:rsid w:val="001B3594"/>
    <w:rsid w:val="001B3612"/>
    <w:rsid w:val="001B3DA7"/>
    <w:rsid w:val="001B3EAE"/>
    <w:rsid w:val="001B3F04"/>
    <w:rsid w:val="001B41C9"/>
    <w:rsid w:val="001B4279"/>
    <w:rsid w:val="001B44E9"/>
    <w:rsid w:val="001B4522"/>
    <w:rsid w:val="001B4529"/>
    <w:rsid w:val="001B4B11"/>
    <w:rsid w:val="001B4DA9"/>
    <w:rsid w:val="001B4F07"/>
    <w:rsid w:val="001B505C"/>
    <w:rsid w:val="001B532D"/>
    <w:rsid w:val="001B5ADD"/>
    <w:rsid w:val="001B5C50"/>
    <w:rsid w:val="001B5C77"/>
    <w:rsid w:val="001B5E83"/>
    <w:rsid w:val="001B60C8"/>
    <w:rsid w:val="001B62FD"/>
    <w:rsid w:val="001B66F0"/>
    <w:rsid w:val="001B6B19"/>
    <w:rsid w:val="001B71F7"/>
    <w:rsid w:val="001B7360"/>
    <w:rsid w:val="001B7556"/>
    <w:rsid w:val="001B76E0"/>
    <w:rsid w:val="001B7BC0"/>
    <w:rsid w:val="001B7C6A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3B5"/>
    <w:rsid w:val="001C28CE"/>
    <w:rsid w:val="001C2962"/>
    <w:rsid w:val="001C2A06"/>
    <w:rsid w:val="001C3207"/>
    <w:rsid w:val="001C3259"/>
    <w:rsid w:val="001C340C"/>
    <w:rsid w:val="001C3464"/>
    <w:rsid w:val="001C359C"/>
    <w:rsid w:val="001C375D"/>
    <w:rsid w:val="001C3A10"/>
    <w:rsid w:val="001C3DB0"/>
    <w:rsid w:val="001C4152"/>
    <w:rsid w:val="001C43CE"/>
    <w:rsid w:val="001C4918"/>
    <w:rsid w:val="001C4932"/>
    <w:rsid w:val="001C52F5"/>
    <w:rsid w:val="001C5354"/>
    <w:rsid w:val="001C5361"/>
    <w:rsid w:val="001C57F1"/>
    <w:rsid w:val="001C595E"/>
    <w:rsid w:val="001C596E"/>
    <w:rsid w:val="001C5A49"/>
    <w:rsid w:val="001C5B95"/>
    <w:rsid w:val="001C5C2B"/>
    <w:rsid w:val="001C5E91"/>
    <w:rsid w:val="001C5EC0"/>
    <w:rsid w:val="001C5F5B"/>
    <w:rsid w:val="001C642A"/>
    <w:rsid w:val="001C65EC"/>
    <w:rsid w:val="001C69BD"/>
    <w:rsid w:val="001C69FA"/>
    <w:rsid w:val="001C6A63"/>
    <w:rsid w:val="001C6BD7"/>
    <w:rsid w:val="001C6C08"/>
    <w:rsid w:val="001C73EB"/>
    <w:rsid w:val="001C745C"/>
    <w:rsid w:val="001C7585"/>
    <w:rsid w:val="001C784A"/>
    <w:rsid w:val="001C796A"/>
    <w:rsid w:val="001C7B5F"/>
    <w:rsid w:val="001C7D13"/>
    <w:rsid w:val="001D13BD"/>
    <w:rsid w:val="001D1441"/>
    <w:rsid w:val="001D1809"/>
    <w:rsid w:val="001D1C34"/>
    <w:rsid w:val="001D1C41"/>
    <w:rsid w:val="001D2209"/>
    <w:rsid w:val="001D233C"/>
    <w:rsid w:val="001D24C9"/>
    <w:rsid w:val="001D2763"/>
    <w:rsid w:val="001D2774"/>
    <w:rsid w:val="001D2CBF"/>
    <w:rsid w:val="001D2F81"/>
    <w:rsid w:val="001D3012"/>
    <w:rsid w:val="001D32DC"/>
    <w:rsid w:val="001D362E"/>
    <w:rsid w:val="001D3CD5"/>
    <w:rsid w:val="001D4067"/>
    <w:rsid w:val="001D4AD3"/>
    <w:rsid w:val="001D4D94"/>
    <w:rsid w:val="001D4F2A"/>
    <w:rsid w:val="001D4FB7"/>
    <w:rsid w:val="001D5018"/>
    <w:rsid w:val="001D5250"/>
    <w:rsid w:val="001D530E"/>
    <w:rsid w:val="001D57DA"/>
    <w:rsid w:val="001D596E"/>
    <w:rsid w:val="001D5AAA"/>
    <w:rsid w:val="001D5B4C"/>
    <w:rsid w:val="001D5BBB"/>
    <w:rsid w:val="001D5BDE"/>
    <w:rsid w:val="001D5C74"/>
    <w:rsid w:val="001D5EB4"/>
    <w:rsid w:val="001D60E5"/>
    <w:rsid w:val="001D61F7"/>
    <w:rsid w:val="001D6335"/>
    <w:rsid w:val="001D65AD"/>
    <w:rsid w:val="001D65E2"/>
    <w:rsid w:val="001D693E"/>
    <w:rsid w:val="001D790D"/>
    <w:rsid w:val="001D7943"/>
    <w:rsid w:val="001E0140"/>
    <w:rsid w:val="001E0326"/>
    <w:rsid w:val="001E0369"/>
    <w:rsid w:val="001E0473"/>
    <w:rsid w:val="001E066E"/>
    <w:rsid w:val="001E0B57"/>
    <w:rsid w:val="001E0DEC"/>
    <w:rsid w:val="001E0E92"/>
    <w:rsid w:val="001E14A6"/>
    <w:rsid w:val="001E18DB"/>
    <w:rsid w:val="001E1B42"/>
    <w:rsid w:val="001E2483"/>
    <w:rsid w:val="001E24AC"/>
    <w:rsid w:val="001E26BA"/>
    <w:rsid w:val="001E26D0"/>
    <w:rsid w:val="001E2965"/>
    <w:rsid w:val="001E2F3C"/>
    <w:rsid w:val="001E2F41"/>
    <w:rsid w:val="001E3562"/>
    <w:rsid w:val="001E3809"/>
    <w:rsid w:val="001E38B9"/>
    <w:rsid w:val="001E3B29"/>
    <w:rsid w:val="001E3C05"/>
    <w:rsid w:val="001E443B"/>
    <w:rsid w:val="001E4960"/>
    <w:rsid w:val="001E4B97"/>
    <w:rsid w:val="001E4C6A"/>
    <w:rsid w:val="001E4DA8"/>
    <w:rsid w:val="001E4F61"/>
    <w:rsid w:val="001E53F9"/>
    <w:rsid w:val="001E5B36"/>
    <w:rsid w:val="001E5EB4"/>
    <w:rsid w:val="001E63EF"/>
    <w:rsid w:val="001E67F9"/>
    <w:rsid w:val="001E6D27"/>
    <w:rsid w:val="001E6D4A"/>
    <w:rsid w:val="001E746B"/>
    <w:rsid w:val="001E75C7"/>
    <w:rsid w:val="001E7651"/>
    <w:rsid w:val="001E79F5"/>
    <w:rsid w:val="001E7F9F"/>
    <w:rsid w:val="001F007E"/>
    <w:rsid w:val="001F025E"/>
    <w:rsid w:val="001F026A"/>
    <w:rsid w:val="001F08A0"/>
    <w:rsid w:val="001F08ED"/>
    <w:rsid w:val="001F0953"/>
    <w:rsid w:val="001F0B6E"/>
    <w:rsid w:val="001F0D56"/>
    <w:rsid w:val="001F1127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057"/>
    <w:rsid w:val="001F2AA8"/>
    <w:rsid w:val="001F2B91"/>
    <w:rsid w:val="001F318A"/>
    <w:rsid w:val="001F31B1"/>
    <w:rsid w:val="001F328F"/>
    <w:rsid w:val="001F3308"/>
    <w:rsid w:val="001F3453"/>
    <w:rsid w:val="001F36EC"/>
    <w:rsid w:val="001F3CB3"/>
    <w:rsid w:val="001F3DD4"/>
    <w:rsid w:val="001F3F81"/>
    <w:rsid w:val="001F40D7"/>
    <w:rsid w:val="001F4130"/>
    <w:rsid w:val="001F41DF"/>
    <w:rsid w:val="001F4461"/>
    <w:rsid w:val="001F45DA"/>
    <w:rsid w:val="001F46A2"/>
    <w:rsid w:val="001F4851"/>
    <w:rsid w:val="001F5057"/>
    <w:rsid w:val="001F517B"/>
    <w:rsid w:val="001F57C4"/>
    <w:rsid w:val="001F58EB"/>
    <w:rsid w:val="001F59AD"/>
    <w:rsid w:val="001F66C7"/>
    <w:rsid w:val="001F6750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CDA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4EE"/>
    <w:rsid w:val="0020271B"/>
    <w:rsid w:val="002027B5"/>
    <w:rsid w:val="00202890"/>
    <w:rsid w:val="00202A50"/>
    <w:rsid w:val="00202EA2"/>
    <w:rsid w:val="00203A36"/>
    <w:rsid w:val="00203B32"/>
    <w:rsid w:val="00203CC7"/>
    <w:rsid w:val="0020471C"/>
    <w:rsid w:val="0020492C"/>
    <w:rsid w:val="00204AB6"/>
    <w:rsid w:val="00204C57"/>
    <w:rsid w:val="00204DD6"/>
    <w:rsid w:val="00204F11"/>
    <w:rsid w:val="00204F6D"/>
    <w:rsid w:val="00205060"/>
    <w:rsid w:val="00205B82"/>
    <w:rsid w:val="00205E0F"/>
    <w:rsid w:val="002060C9"/>
    <w:rsid w:val="002061E0"/>
    <w:rsid w:val="00206511"/>
    <w:rsid w:val="00206551"/>
    <w:rsid w:val="002067CD"/>
    <w:rsid w:val="002068A7"/>
    <w:rsid w:val="00206AA5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2BF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5C1"/>
    <w:rsid w:val="00213170"/>
    <w:rsid w:val="00213323"/>
    <w:rsid w:val="0021354B"/>
    <w:rsid w:val="00213610"/>
    <w:rsid w:val="00213C2D"/>
    <w:rsid w:val="00213F7A"/>
    <w:rsid w:val="00214110"/>
    <w:rsid w:val="002144D4"/>
    <w:rsid w:val="002147FE"/>
    <w:rsid w:val="00214D1A"/>
    <w:rsid w:val="00214D86"/>
    <w:rsid w:val="00214EB4"/>
    <w:rsid w:val="0021519D"/>
    <w:rsid w:val="00215343"/>
    <w:rsid w:val="0021567F"/>
    <w:rsid w:val="002157DA"/>
    <w:rsid w:val="002157EC"/>
    <w:rsid w:val="002158EB"/>
    <w:rsid w:val="00215A36"/>
    <w:rsid w:val="00215CD5"/>
    <w:rsid w:val="00215DDA"/>
    <w:rsid w:val="00215E00"/>
    <w:rsid w:val="00216341"/>
    <w:rsid w:val="00216577"/>
    <w:rsid w:val="00216579"/>
    <w:rsid w:val="00216620"/>
    <w:rsid w:val="00216917"/>
    <w:rsid w:val="00216A03"/>
    <w:rsid w:val="00216B70"/>
    <w:rsid w:val="00216CB1"/>
    <w:rsid w:val="00217179"/>
    <w:rsid w:val="00217700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A80"/>
    <w:rsid w:val="00220C80"/>
    <w:rsid w:val="002212C7"/>
    <w:rsid w:val="00221431"/>
    <w:rsid w:val="00221876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FDA"/>
    <w:rsid w:val="00223400"/>
    <w:rsid w:val="00223913"/>
    <w:rsid w:val="00224141"/>
    <w:rsid w:val="0022459F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A67"/>
    <w:rsid w:val="00225C74"/>
    <w:rsid w:val="00225D25"/>
    <w:rsid w:val="00225D38"/>
    <w:rsid w:val="00225F5E"/>
    <w:rsid w:val="002260FD"/>
    <w:rsid w:val="00226105"/>
    <w:rsid w:val="002262FE"/>
    <w:rsid w:val="00226720"/>
    <w:rsid w:val="00226CF1"/>
    <w:rsid w:val="002270BC"/>
    <w:rsid w:val="00227388"/>
    <w:rsid w:val="00227570"/>
    <w:rsid w:val="00227886"/>
    <w:rsid w:val="00227A59"/>
    <w:rsid w:val="00227CDC"/>
    <w:rsid w:val="002300C8"/>
    <w:rsid w:val="00230137"/>
    <w:rsid w:val="00230765"/>
    <w:rsid w:val="00230976"/>
    <w:rsid w:val="00230A04"/>
    <w:rsid w:val="00230CDB"/>
    <w:rsid w:val="00231580"/>
    <w:rsid w:val="002315F1"/>
    <w:rsid w:val="00231926"/>
    <w:rsid w:val="0023193F"/>
    <w:rsid w:val="00231980"/>
    <w:rsid w:val="00231C58"/>
    <w:rsid w:val="0023218C"/>
    <w:rsid w:val="00232234"/>
    <w:rsid w:val="00232320"/>
    <w:rsid w:val="00232580"/>
    <w:rsid w:val="00232B28"/>
    <w:rsid w:val="00232BE0"/>
    <w:rsid w:val="00232C9C"/>
    <w:rsid w:val="00232F3A"/>
    <w:rsid w:val="00233085"/>
    <w:rsid w:val="002331E3"/>
    <w:rsid w:val="002333AC"/>
    <w:rsid w:val="0023342A"/>
    <w:rsid w:val="0023342D"/>
    <w:rsid w:val="0023355B"/>
    <w:rsid w:val="0023389E"/>
    <w:rsid w:val="00233CE2"/>
    <w:rsid w:val="0023431C"/>
    <w:rsid w:val="002344EE"/>
    <w:rsid w:val="00234A9B"/>
    <w:rsid w:val="00234CDA"/>
    <w:rsid w:val="00234D12"/>
    <w:rsid w:val="00234EAF"/>
    <w:rsid w:val="00234FBA"/>
    <w:rsid w:val="00235606"/>
    <w:rsid w:val="002357DB"/>
    <w:rsid w:val="00235829"/>
    <w:rsid w:val="00235A5B"/>
    <w:rsid w:val="00235D78"/>
    <w:rsid w:val="00236038"/>
    <w:rsid w:val="0023611F"/>
    <w:rsid w:val="002362A1"/>
    <w:rsid w:val="0023632C"/>
    <w:rsid w:val="00236350"/>
    <w:rsid w:val="00236874"/>
    <w:rsid w:val="00236ACB"/>
    <w:rsid w:val="00236B36"/>
    <w:rsid w:val="00236C4E"/>
    <w:rsid w:val="00236FEC"/>
    <w:rsid w:val="00237137"/>
    <w:rsid w:val="002371CF"/>
    <w:rsid w:val="002372E1"/>
    <w:rsid w:val="002373A4"/>
    <w:rsid w:val="002376C2"/>
    <w:rsid w:val="002378C6"/>
    <w:rsid w:val="00240088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58"/>
    <w:rsid w:val="0024206F"/>
    <w:rsid w:val="0024211A"/>
    <w:rsid w:val="00242446"/>
    <w:rsid w:val="002426C6"/>
    <w:rsid w:val="00242DBA"/>
    <w:rsid w:val="002433AD"/>
    <w:rsid w:val="00244252"/>
    <w:rsid w:val="002443E1"/>
    <w:rsid w:val="002445C2"/>
    <w:rsid w:val="00244992"/>
    <w:rsid w:val="00244EF2"/>
    <w:rsid w:val="00244F60"/>
    <w:rsid w:val="00245499"/>
    <w:rsid w:val="002454B6"/>
    <w:rsid w:val="0024564B"/>
    <w:rsid w:val="00245A8E"/>
    <w:rsid w:val="00245D2E"/>
    <w:rsid w:val="00245FDF"/>
    <w:rsid w:val="00246099"/>
    <w:rsid w:val="00247232"/>
    <w:rsid w:val="00247677"/>
    <w:rsid w:val="002476AB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0C49"/>
    <w:rsid w:val="00251020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844"/>
    <w:rsid w:val="00253AC4"/>
    <w:rsid w:val="00253AC7"/>
    <w:rsid w:val="00253D54"/>
    <w:rsid w:val="002540BE"/>
    <w:rsid w:val="00254D35"/>
    <w:rsid w:val="00255119"/>
    <w:rsid w:val="00255223"/>
    <w:rsid w:val="00255285"/>
    <w:rsid w:val="002553F6"/>
    <w:rsid w:val="00255577"/>
    <w:rsid w:val="0025561E"/>
    <w:rsid w:val="00255AA5"/>
    <w:rsid w:val="00255E58"/>
    <w:rsid w:val="00256002"/>
    <w:rsid w:val="0025625D"/>
    <w:rsid w:val="00256309"/>
    <w:rsid w:val="0025650F"/>
    <w:rsid w:val="002567FC"/>
    <w:rsid w:val="002568C5"/>
    <w:rsid w:val="00256AAE"/>
    <w:rsid w:val="00256AC3"/>
    <w:rsid w:val="00256B14"/>
    <w:rsid w:val="00256CFC"/>
    <w:rsid w:val="00256D29"/>
    <w:rsid w:val="002571C7"/>
    <w:rsid w:val="0025768D"/>
    <w:rsid w:val="002578BF"/>
    <w:rsid w:val="00260007"/>
    <w:rsid w:val="00260781"/>
    <w:rsid w:val="002607FE"/>
    <w:rsid w:val="00260F2B"/>
    <w:rsid w:val="0026101D"/>
    <w:rsid w:val="002611EA"/>
    <w:rsid w:val="002614A4"/>
    <w:rsid w:val="0026196E"/>
    <w:rsid w:val="00261C0E"/>
    <w:rsid w:val="00262179"/>
    <w:rsid w:val="002625C8"/>
    <w:rsid w:val="002626FC"/>
    <w:rsid w:val="00262B12"/>
    <w:rsid w:val="00262F4F"/>
    <w:rsid w:val="00263138"/>
    <w:rsid w:val="0026314E"/>
    <w:rsid w:val="00263197"/>
    <w:rsid w:val="002636E1"/>
    <w:rsid w:val="00263CCC"/>
    <w:rsid w:val="00263D87"/>
    <w:rsid w:val="00263D89"/>
    <w:rsid w:val="00263DDE"/>
    <w:rsid w:val="00263E46"/>
    <w:rsid w:val="002647D0"/>
    <w:rsid w:val="00264BEA"/>
    <w:rsid w:val="00264C5F"/>
    <w:rsid w:val="00264F50"/>
    <w:rsid w:val="002652FB"/>
    <w:rsid w:val="00265354"/>
    <w:rsid w:val="002654E3"/>
    <w:rsid w:val="002655EB"/>
    <w:rsid w:val="00265650"/>
    <w:rsid w:val="00265663"/>
    <w:rsid w:val="00265BF4"/>
    <w:rsid w:val="00266198"/>
    <w:rsid w:val="00266620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70529"/>
    <w:rsid w:val="00270A9C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7CB"/>
    <w:rsid w:val="002728B2"/>
    <w:rsid w:val="00272AEE"/>
    <w:rsid w:val="00272CAB"/>
    <w:rsid w:val="00272E94"/>
    <w:rsid w:val="00273281"/>
    <w:rsid w:val="002732C4"/>
    <w:rsid w:val="002735A5"/>
    <w:rsid w:val="002737A8"/>
    <w:rsid w:val="002737EC"/>
    <w:rsid w:val="0027381C"/>
    <w:rsid w:val="00273914"/>
    <w:rsid w:val="00273D99"/>
    <w:rsid w:val="00273E1A"/>
    <w:rsid w:val="00273FD0"/>
    <w:rsid w:val="002745CD"/>
    <w:rsid w:val="00274C16"/>
    <w:rsid w:val="00275277"/>
    <w:rsid w:val="00276133"/>
    <w:rsid w:val="002762E6"/>
    <w:rsid w:val="002768F5"/>
    <w:rsid w:val="00276AFF"/>
    <w:rsid w:val="00276BB1"/>
    <w:rsid w:val="00276D70"/>
    <w:rsid w:val="00276E61"/>
    <w:rsid w:val="00276FEF"/>
    <w:rsid w:val="002770F3"/>
    <w:rsid w:val="0027725A"/>
    <w:rsid w:val="00277266"/>
    <w:rsid w:val="002778F2"/>
    <w:rsid w:val="00277B64"/>
    <w:rsid w:val="00277C6A"/>
    <w:rsid w:val="00277D9A"/>
    <w:rsid w:val="0028018D"/>
    <w:rsid w:val="0028023F"/>
    <w:rsid w:val="0028033B"/>
    <w:rsid w:val="00280847"/>
    <w:rsid w:val="00280D38"/>
    <w:rsid w:val="00280D98"/>
    <w:rsid w:val="0028124C"/>
    <w:rsid w:val="00281306"/>
    <w:rsid w:val="002818F9"/>
    <w:rsid w:val="00281DDA"/>
    <w:rsid w:val="00281FC1"/>
    <w:rsid w:val="00282186"/>
    <w:rsid w:val="002823FB"/>
    <w:rsid w:val="002825BA"/>
    <w:rsid w:val="00282684"/>
    <w:rsid w:val="00282710"/>
    <w:rsid w:val="00282811"/>
    <w:rsid w:val="00282B75"/>
    <w:rsid w:val="00282E99"/>
    <w:rsid w:val="002831A4"/>
    <w:rsid w:val="002831DC"/>
    <w:rsid w:val="0028331B"/>
    <w:rsid w:val="002834AD"/>
    <w:rsid w:val="0028375B"/>
    <w:rsid w:val="00283E27"/>
    <w:rsid w:val="0028406D"/>
    <w:rsid w:val="002840C1"/>
    <w:rsid w:val="00284710"/>
    <w:rsid w:val="002847A1"/>
    <w:rsid w:val="00284F4A"/>
    <w:rsid w:val="00285030"/>
    <w:rsid w:val="0028503B"/>
    <w:rsid w:val="002856A6"/>
    <w:rsid w:val="0028570F"/>
    <w:rsid w:val="00285763"/>
    <w:rsid w:val="00285855"/>
    <w:rsid w:val="00286258"/>
    <w:rsid w:val="00286580"/>
    <w:rsid w:val="002866FF"/>
    <w:rsid w:val="00286A6D"/>
    <w:rsid w:val="00286C26"/>
    <w:rsid w:val="00286C7E"/>
    <w:rsid w:val="00286CA7"/>
    <w:rsid w:val="002871F6"/>
    <w:rsid w:val="0028725A"/>
    <w:rsid w:val="002872C0"/>
    <w:rsid w:val="00287A70"/>
    <w:rsid w:val="00287EA4"/>
    <w:rsid w:val="002901BB"/>
    <w:rsid w:val="0029028B"/>
    <w:rsid w:val="002903EF"/>
    <w:rsid w:val="00290561"/>
    <w:rsid w:val="002905EC"/>
    <w:rsid w:val="00290821"/>
    <w:rsid w:val="002908F9"/>
    <w:rsid w:val="00291022"/>
    <w:rsid w:val="0029148F"/>
    <w:rsid w:val="002916DE"/>
    <w:rsid w:val="0029191C"/>
    <w:rsid w:val="00291A09"/>
    <w:rsid w:val="00291AD3"/>
    <w:rsid w:val="0029200C"/>
    <w:rsid w:val="002920F7"/>
    <w:rsid w:val="00292318"/>
    <w:rsid w:val="002924EE"/>
    <w:rsid w:val="00292C35"/>
    <w:rsid w:val="00292D10"/>
    <w:rsid w:val="002931F4"/>
    <w:rsid w:val="00293336"/>
    <w:rsid w:val="0029333F"/>
    <w:rsid w:val="002939D8"/>
    <w:rsid w:val="00293AD8"/>
    <w:rsid w:val="00293CD4"/>
    <w:rsid w:val="00293F54"/>
    <w:rsid w:val="00293FCD"/>
    <w:rsid w:val="002940C2"/>
    <w:rsid w:val="00294384"/>
    <w:rsid w:val="002948E2"/>
    <w:rsid w:val="00294FC7"/>
    <w:rsid w:val="00295260"/>
    <w:rsid w:val="002953A9"/>
    <w:rsid w:val="0029577E"/>
    <w:rsid w:val="00295A9A"/>
    <w:rsid w:val="00295B37"/>
    <w:rsid w:val="00295B74"/>
    <w:rsid w:val="00295BA9"/>
    <w:rsid w:val="00295CD7"/>
    <w:rsid w:val="00295E32"/>
    <w:rsid w:val="00295FFE"/>
    <w:rsid w:val="002962A0"/>
    <w:rsid w:val="00296674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A31"/>
    <w:rsid w:val="00297B72"/>
    <w:rsid w:val="002A00C1"/>
    <w:rsid w:val="002A012E"/>
    <w:rsid w:val="002A0B6F"/>
    <w:rsid w:val="002A17B7"/>
    <w:rsid w:val="002A1851"/>
    <w:rsid w:val="002A1906"/>
    <w:rsid w:val="002A19D4"/>
    <w:rsid w:val="002A1DF4"/>
    <w:rsid w:val="002A1EE5"/>
    <w:rsid w:val="002A249A"/>
    <w:rsid w:val="002A257D"/>
    <w:rsid w:val="002A266B"/>
    <w:rsid w:val="002A2FCA"/>
    <w:rsid w:val="002A33F5"/>
    <w:rsid w:val="002A3909"/>
    <w:rsid w:val="002A39FC"/>
    <w:rsid w:val="002A3AF5"/>
    <w:rsid w:val="002A41F1"/>
    <w:rsid w:val="002A4A3B"/>
    <w:rsid w:val="002A4B62"/>
    <w:rsid w:val="002A4E81"/>
    <w:rsid w:val="002A5160"/>
    <w:rsid w:val="002A5274"/>
    <w:rsid w:val="002A52A3"/>
    <w:rsid w:val="002A540F"/>
    <w:rsid w:val="002A5413"/>
    <w:rsid w:val="002A54B4"/>
    <w:rsid w:val="002A5640"/>
    <w:rsid w:val="002A5799"/>
    <w:rsid w:val="002A57FE"/>
    <w:rsid w:val="002A5ACA"/>
    <w:rsid w:val="002A5E64"/>
    <w:rsid w:val="002A5F7C"/>
    <w:rsid w:val="002A60D7"/>
    <w:rsid w:val="002A6276"/>
    <w:rsid w:val="002A643D"/>
    <w:rsid w:val="002A66C9"/>
    <w:rsid w:val="002A69EE"/>
    <w:rsid w:val="002A6F84"/>
    <w:rsid w:val="002A6FE1"/>
    <w:rsid w:val="002A72A5"/>
    <w:rsid w:val="002A774A"/>
    <w:rsid w:val="002A788B"/>
    <w:rsid w:val="002B00C1"/>
    <w:rsid w:val="002B0320"/>
    <w:rsid w:val="002B037A"/>
    <w:rsid w:val="002B0CCA"/>
    <w:rsid w:val="002B1325"/>
    <w:rsid w:val="002B1466"/>
    <w:rsid w:val="002B16E1"/>
    <w:rsid w:val="002B1A8F"/>
    <w:rsid w:val="002B1CCC"/>
    <w:rsid w:val="002B1CF1"/>
    <w:rsid w:val="002B224A"/>
    <w:rsid w:val="002B2893"/>
    <w:rsid w:val="002B2983"/>
    <w:rsid w:val="002B2AA7"/>
    <w:rsid w:val="002B2EC4"/>
    <w:rsid w:val="002B2EF8"/>
    <w:rsid w:val="002B2F31"/>
    <w:rsid w:val="002B3003"/>
    <w:rsid w:val="002B31C9"/>
    <w:rsid w:val="002B3A2C"/>
    <w:rsid w:val="002B3AF8"/>
    <w:rsid w:val="002B3C22"/>
    <w:rsid w:val="002B3C8A"/>
    <w:rsid w:val="002B3DC3"/>
    <w:rsid w:val="002B3EE3"/>
    <w:rsid w:val="002B4136"/>
    <w:rsid w:val="002B479C"/>
    <w:rsid w:val="002B49AF"/>
    <w:rsid w:val="002B4CBF"/>
    <w:rsid w:val="002B5400"/>
    <w:rsid w:val="002B5489"/>
    <w:rsid w:val="002B5A02"/>
    <w:rsid w:val="002B5B22"/>
    <w:rsid w:val="002B5D20"/>
    <w:rsid w:val="002B6295"/>
    <w:rsid w:val="002B6943"/>
    <w:rsid w:val="002B6AF6"/>
    <w:rsid w:val="002B6BCB"/>
    <w:rsid w:val="002B6FC4"/>
    <w:rsid w:val="002B71F3"/>
    <w:rsid w:val="002B71F9"/>
    <w:rsid w:val="002B7293"/>
    <w:rsid w:val="002B73C3"/>
    <w:rsid w:val="002B7679"/>
    <w:rsid w:val="002B7BB7"/>
    <w:rsid w:val="002B7CBD"/>
    <w:rsid w:val="002B7D93"/>
    <w:rsid w:val="002B7FE3"/>
    <w:rsid w:val="002C01AC"/>
    <w:rsid w:val="002C023D"/>
    <w:rsid w:val="002C061D"/>
    <w:rsid w:val="002C0709"/>
    <w:rsid w:val="002C0D3F"/>
    <w:rsid w:val="002C0F5C"/>
    <w:rsid w:val="002C102B"/>
    <w:rsid w:val="002C1369"/>
    <w:rsid w:val="002C1559"/>
    <w:rsid w:val="002C19CA"/>
    <w:rsid w:val="002C1D7C"/>
    <w:rsid w:val="002C26F7"/>
    <w:rsid w:val="002C27BC"/>
    <w:rsid w:val="002C29C0"/>
    <w:rsid w:val="002C2AC0"/>
    <w:rsid w:val="002C2CD1"/>
    <w:rsid w:val="002C2EEB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612C"/>
    <w:rsid w:val="002C61BA"/>
    <w:rsid w:val="002C632C"/>
    <w:rsid w:val="002C6422"/>
    <w:rsid w:val="002C644F"/>
    <w:rsid w:val="002C653E"/>
    <w:rsid w:val="002C6DE0"/>
    <w:rsid w:val="002C6FF9"/>
    <w:rsid w:val="002C709F"/>
    <w:rsid w:val="002C7B24"/>
    <w:rsid w:val="002C7FD5"/>
    <w:rsid w:val="002D003D"/>
    <w:rsid w:val="002D09BB"/>
    <w:rsid w:val="002D0B19"/>
    <w:rsid w:val="002D11C8"/>
    <w:rsid w:val="002D1277"/>
    <w:rsid w:val="002D1BBD"/>
    <w:rsid w:val="002D1C5C"/>
    <w:rsid w:val="002D1CCA"/>
    <w:rsid w:val="002D22A5"/>
    <w:rsid w:val="002D24A1"/>
    <w:rsid w:val="002D24AC"/>
    <w:rsid w:val="002D257C"/>
    <w:rsid w:val="002D2695"/>
    <w:rsid w:val="002D26D5"/>
    <w:rsid w:val="002D26F4"/>
    <w:rsid w:val="002D274F"/>
    <w:rsid w:val="002D2837"/>
    <w:rsid w:val="002D2A77"/>
    <w:rsid w:val="002D2C78"/>
    <w:rsid w:val="002D2DA6"/>
    <w:rsid w:val="002D2E3F"/>
    <w:rsid w:val="002D3165"/>
    <w:rsid w:val="002D3586"/>
    <w:rsid w:val="002D367C"/>
    <w:rsid w:val="002D3C49"/>
    <w:rsid w:val="002D3D85"/>
    <w:rsid w:val="002D426A"/>
    <w:rsid w:val="002D46B9"/>
    <w:rsid w:val="002D4AB8"/>
    <w:rsid w:val="002D4C32"/>
    <w:rsid w:val="002D4DFD"/>
    <w:rsid w:val="002D5075"/>
    <w:rsid w:val="002D5332"/>
    <w:rsid w:val="002D546D"/>
    <w:rsid w:val="002D551C"/>
    <w:rsid w:val="002D55B3"/>
    <w:rsid w:val="002D55B6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F"/>
    <w:rsid w:val="002E01E5"/>
    <w:rsid w:val="002E023F"/>
    <w:rsid w:val="002E0723"/>
    <w:rsid w:val="002E0DA6"/>
    <w:rsid w:val="002E13FE"/>
    <w:rsid w:val="002E17FC"/>
    <w:rsid w:val="002E1879"/>
    <w:rsid w:val="002E1BF0"/>
    <w:rsid w:val="002E22F2"/>
    <w:rsid w:val="002E2484"/>
    <w:rsid w:val="002E26C7"/>
    <w:rsid w:val="002E2D68"/>
    <w:rsid w:val="002E330D"/>
    <w:rsid w:val="002E33E7"/>
    <w:rsid w:val="002E3580"/>
    <w:rsid w:val="002E3676"/>
    <w:rsid w:val="002E3A89"/>
    <w:rsid w:val="002E3AC3"/>
    <w:rsid w:val="002E3B04"/>
    <w:rsid w:val="002E3B46"/>
    <w:rsid w:val="002E479E"/>
    <w:rsid w:val="002E489B"/>
    <w:rsid w:val="002E4A47"/>
    <w:rsid w:val="002E4B37"/>
    <w:rsid w:val="002E4B57"/>
    <w:rsid w:val="002E4D96"/>
    <w:rsid w:val="002E513F"/>
    <w:rsid w:val="002E5195"/>
    <w:rsid w:val="002E519B"/>
    <w:rsid w:val="002E62D0"/>
    <w:rsid w:val="002E63A6"/>
    <w:rsid w:val="002E650C"/>
    <w:rsid w:val="002E6538"/>
    <w:rsid w:val="002E68AF"/>
    <w:rsid w:val="002E69CC"/>
    <w:rsid w:val="002E6A8A"/>
    <w:rsid w:val="002E6D1D"/>
    <w:rsid w:val="002E6DD5"/>
    <w:rsid w:val="002E7314"/>
    <w:rsid w:val="002E73B8"/>
    <w:rsid w:val="002E7637"/>
    <w:rsid w:val="002E784C"/>
    <w:rsid w:val="002E7AD7"/>
    <w:rsid w:val="002E7B59"/>
    <w:rsid w:val="002F00F9"/>
    <w:rsid w:val="002F01E6"/>
    <w:rsid w:val="002F050C"/>
    <w:rsid w:val="002F09D6"/>
    <w:rsid w:val="002F1466"/>
    <w:rsid w:val="002F16A7"/>
    <w:rsid w:val="002F177D"/>
    <w:rsid w:val="002F1988"/>
    <w:rsid w:val="002F1995"/>
    <w:rsid w:val="002F19E2"/>
    <w:rsid w:val="002F1A24"/>
    <w:rsid w:val="002F1D2C"/>
    <w:rsid w:val="002F1ED6"/>
    <w:rsid w:val="002F20E9"/>
    <w:rsid w:val="002F2707"/>
    <w:rsid w:val="002F2B2B"/>
    <w:rsid w:val="002F2F1A"/>
    <w:rsid w:val="002F3102"/>
    <w:rsid w:val="002F33B3"/>
    <w:rsid w:val="002F3603"/>
    <w:rsid w:val="002F37B3"/>
    <w:rsid w:val="002F37EB"/>
    <w:rsid w:val="002F38E7"/>
    <w:rsid w:val="002F3B04"/>
    <w:rsid w:val="002F3EA9"/>
    <w:rsid w:val="002F4119"/>
    <w:rsid w:val="002F41C7"/>
    <w:rsid w:val="002F42CE"/>
    <w:rsid w:val="002F47D9"/>
    <w:rsid w:val="002F48B4"/>
    <w:rsid w:val="002F4B0F"/>
    <w:rsid w:val="002F5001"/>
    <w:rsid w:val="002F548D"/>
    <w:rsid w:val="002F61BF"/>
    <w:rsid w:val="002F61FD"/>
    <w:rsid w:val="002F6210"/>
    <w:rsid w:val="002F64A6"/>
    <w:rsid w:val="002F6A29"/>
    <w:rsid w:val="002F6AB5"/>
    <w:rsid w:val="002F6FB7"/>
    <w:rsid w:val="002F7024"/>
    <w:rsid w:val="002F7287"/>
    <w:rsid w:val="002F7CF5"/>
    <w:rsid w:val="002F7DA6"/>
    <w:rsid w:val="002F7F39"/>
    <w:rsid w:val="00300872"/>
    <w:rsid w:val="003009C3"/>
    <w:rsid w:val="00300C16"/>
    <w:rsid w:val="00300D6F"/>
    <w:rsid w:val="00300DC3"/>
    <w:rsid w:val="00300F71"/>
    <w:rsid w:val="00301040"/>
    <w:rsid w:val="00301074"/>
    <w:rsid w:val="00301121"/>
    <w:rsid w:val="00301360"/>
    <w:rsid w:val="003015BE"/>
    <w:rsid w:val="003017DA"/>
    <w:rsid w:val="003017EA"/>
    <w:rsid w:val="0030180B"/>
    <w:rsid w:val="00301846"/>
    <w:rsid w:val="00301888"/>
    <w:rsid w:val="00301899"/>
    <w:rsid w:val="00301B34"/>
    <w:rsid w:val="00301D2B"/>
    <w:rsid w:val="00302465"/>
    <w:rsid w:val="003027D0"/>
    <w:rsid w:val="0030305F"/>
    <w:rsid w:val="003030FB"/>
    <w:rsid w:val="003034F1"/>
    <w:rsid w:val="003036F3"/>
    <w:rsid w:val="00303B45"/>
    <w:rsid w:val="00303C2B"/>
    <w:rsid w:val="00303D4B"/>
    <w:rsid w:val="00304000"/>
    <w:rsid w:val="0030470B"/>
    <w:rsid w:val="003047D8"/>
    <w:rsid w:val="00304A4E"/>
    <w:rsid w:val="00304A86"/>
    <w:rsid w:val="00304BA6"/>
    <w:rsid w:val="00304D99"/>
    <w:rsid w:val="00304DDC"/>
    <w:rsid w:val="00305073"/>
    <w:rsid w:val="00305593"/>
    <w:rsid w:val="003055EC"/>
    <w:rsid w:val="00305675"/>
    <w:rsid w:val="00305768"/>
    <w:rsid w:val="003057AA"/>
    <w:rsid w:val="003057F0"/>
    <w:rsid w:val="003057FE"/>
    <w:rsid w:val="00305C34"/>
    <w:rsid w:val="0030660B"/>
    <w:rsid w:val="00306616"/>
    <w:rsid w:val="00306936"/>
    <w:rsid w:val="00306E30"/>
    <w:rsid w:val="003073DD"/>
    <w:rsid w:val="00307926"/>
    <w:rsid w:val="003079B8"/>
    <w:rsid w:val="00307A76"/>
    <w:rsid w:val="00310987"/>
    <w:rsid w:val="00311402"/>
    <w:rsid w:val="00311501"/>
    <w:rsid w:val="00311907"/>
    <w:rsid w:val="00311ACD"/>
    <w:rsid w:val="00311CE3"/>
    <w:rsid w:val="00311D92"/>
    <w:rsid w:val="00312007"/>
    <w:rsid w:val="003121A1"/>
    <w:rsid w:val="0031244A"/>
    <w:rsid w:val="0031280F"/>
    <w:rsid w:val="003129A7"/>
    <w:rsid w:val="00312A46"/>
    <w:rsid w:val="00312FA3"/>
    <w:rsid w:val="00312FB1"/>
    <w:rsid w:val="0031322A"/>
    <w:rsid w:val="00313D06"/>
    <w:rsid w:val="00313D65"/>
    <w:rsid w:val="00313DBD"/>
    <w:rsid w:val="003144C0"/>
    <w:rsid w:val="003148E6"/>
    <w:rsid w:val="00314B8C"/>
    <w:rsid w:val="00314D93"/>
    <w:rsid w:val="00314E8F"/>
    <w:rsid w:val="003157FF"/>
    <w:rsid w:val="00315F74"/>
    <w:rsid w:val="00315F81"/>
    <w:rsid w:val="00315FAD"/>
    <w:rsid w:val="00316224"/>
    <w:rsid w:val="003167E7"/>
    <w:rsid w:val="0031681C"/>
    <w:rsid w:val="0031696E"/>
    <w:rsid w:val="00316CD1"/>
    <w:rsid w:val="00316DAD"/>
    <w:rsid w:val="00316FE1"/>
    <w:rsid w:val="00317004"/>
    <w:rsid w:val="003170FD"/>
    <w:rsid w:val="003171F0"/>
    <w:rsid w:val="003173BE"/>
    <w:rsid w:val="00317511"/>
    <w:rsid w:val="0031771F"/>
    <w:rsid w:val="00317E16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B9D"/>
    <w:rsid w:val="00320CF6"/>
    <w:rsid w:val="003217EE"/>
    <w:rsid w:val="00321A46"/>
    <w:rsid w:val="00321AD1"/>
    <w:rsid w:val="00321F81"/>
    <w:rsid w:val="00321F9F"/>
    <w:rsid w:val="003220E1"/>
    <w:rsid w:val="003224A6"/>
    <w:rsid w:val="0032258C"/>
    <w:rsid w:val="003226B4"/>
    <w:rsid w:val="003227B9"/>
    <w:rsid w:val="00322A4F"/>
    <w:rsid w:val="00322BA0"/>
    <w:rsid w:val="003230CD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C37"/>
    <w:rsid w:val="00324DBC"/>
    <w:rsid w:val="00324E1B"/>
    <w:rsid w:val="00325349"/>
    <w:rsid w:val="003255DC"/>
    <w:rsid w:val="003256BC"/>
    <w:rsid w:val="00325786"/>
    <w:rsid w:val="0032594F"/>
    <w:rsid w:val="0032623E"/>
    <w:rsid w:val="00326F9B"/>
    <w:rsid w:val="0032710D"/>
    <w:rsid w:val="00327379"/>
    <w:rsid w:val="00327479"/>
    <w:rsid w:val="0032748C"/>
    <w:rsid w:val="00327789"/>
    <w:rsid w:val="00327C3C"/>
    <w:rsid w:val="00327F7C"/>
    <w:rsid w:val="003302BC"/>
    <w:rsid w:val="003306C3"/>
    <w:rsid w:val="00330B38"/>
    <w:rsid w:val="00330F60"/>
    <w:rsid w:val="0033107C"/>
    <w:rsid w:val="00331AEA"/>
    <w:rsid w:val="00331BBF"/>
    <w:rsid w:val="00331BCE"/>
    <w:rsid w:val="00331EF8"/>
    <w:rsid w:val="003321AA"/>
    <w:rsid w:val="0033229B"/>
    <w:rsid w:val="00332570"/>
    <w:rsid w:val="0033272F"/>
    <w:rsid w:val="00332789"/>
    <w:rsid w:val="00332898"/>
    <w:rsid w:val="00332BF9"/>
    <w:rsid w:val="00332D7D"/>
    <w:rsid w:val="00332DDE"/>
    <w:rsid w:val="0033327A"/>
    <w:rsid w:val="003332C8"/>
    <w:rsid w:val="003336E5"/>
    <w:rsid w:val="00333E3D"/>
    <w:rsid w:val="00334021"/>
    <w:rsid w:val="00334619"/>
    <w:rsid w:val="003346AD"/>
    <w:rsid w:val="00334798"/>
    <w:rsid w:val="00334A7B"/>
    <w:rsid w:val="00334AE8"/>
    <w:rsid w:val="00334E54"/>
    <w:rsid w:val="00334F50"/>
    <w:rsid w:val="0033502E"/>
    <w:rsid w:val="0033515B"/>
    <w:rsid w:val="0033566D"/>
    <w:rsid w:val="00335B79"/>
    <w:rsid w:val="00335DC5"/>
    <w:rsid w:val="00335F1F"/>
    <w:rsid w:val="0033623F"/>
    <w:rsid w:val="0033684C"/>
    <w:rsid w:val="003368F9"/>
    <w:rsid w:val="0033698F"/>
    <w:rsid w:val="00336A3F"/>
    <w:rsid w:val="00336BCD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493"/>
    <w:rsid w:val="003405B3"/>
    <w:rsid w:val="003405C2"/>
    <w:rsid w:val="0034069F"/>
    <w:rsid w:val="00340885"/>
    <w:rsid w:val="00340994"/>
    <w:rsid w:val="00340AAC"/>
    <w:rsid w:val="00340B7E"/>
    <w:rsid w:val="00340D11"/>
    <w:rsid w:val="00341063"/>
    <w:rsid w:val="00341125"/>
    <w:rsid w:val="003411CD"/>
    <w:rsid w:val="00341266"/>
    <w:rsid w:val="0034129C"/>
    <w:rsid w:val="0034146E"/>
    <w:rsid w:val="003414E7"/>
    <w:rsid w:val="00341592"/>
    <w:rsid w:val="00341626"/>
    <w:rsid w:val="00341656"/>
    <w:rsid w:val="003419B7"/>
    <w:rsid w:val="00341BDD"/>
    <w:rsid w:val="00341F03"/>
    <w:rsid w:val="003422C6"/>
    <w:rsid w:val="00342641"/>
    <w:rsid w:val="00342662"/>
    <w:rsid w:val="0034273A"/>
    <w:rsid w:val="00342745"/>
    <w:rsid w:val="00342771"/>
    <w:rsid w:val="0034282A"/>
    <w:rsid w:val="00342EFF"/>
    <w:rsid w:val="00342FB1"/>
    <w:rsid w:val="0034302A"/>
    <w:rsid w:val="0034350F"/>
    <w:rsid w:val="0034355A"/>
    <w:rsid w:val="00343579"/>
    <w:rsid w:val="003435A0"/>
    <w:rsid w:val="003435F5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869"/>
    <w:rsid w:val="0034587E"/>
    <w:rsid w:val="003459A5"/>
    <w:rsid w:val="00345BEE"/>
    <w:rsid w:val="00345C1F"/>
    <w:rsid w:val="00345DD7"/>
    <w:rsid w:val="00345E15"/>
    <w:rsid w:val="00346007"/>
    <w:rsid w:val="0034632B"/>
    <w:rsid w:val="003463F2"/>
    <w:rsid w:val="0034675F"/>
    <w:rsid w:val="00346DBE"/>
    <w:rsid w:val="00346F7C"/>
    <w:rsid w:val="00346FF6"/>
    <w:rsid w:val="00347292"/>
    <w:rsid w:val="00347443"/>
    <w:rsid w:val="003475BE"/>
    <w:rsid w:val="003475FA"/>
    <w:rsid w:val="00347701"/>
    <w:rsid w:val="00347AD7"/>
    <w:rsid w:val="00347BF8"/>
    <w:rsid w:val="00347C19"/>
    <w:rsid w:val="0035003E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C3B"/>
    <w:rsid w:val="00351F25"/>
    <w:rsid w:val="003522CA"/>
    <w:rsid w:val="003522EE"/>
    <w:rsid w:val="00352647"/>
    <w:rsid w:val="00352851"/>
    <w:rsid w:val="003529A3"/>
    <w:rsid w:val="00352EE5"/>
    <w:rsid w:val="00352F17"/>
    <w:rsid w:val="0035309E"/>
    <w:rsid w:val="00353442"/>
    <w:rsid w:val="00353500"/>
    <w:rsid w:val="00353B6D"/>
    <w:rsid w:val="0035438F"/>
    <w:rsid w:val="0035440C"/>
    <w:rsid w:val="0035513E"/>
    <w:rsid w:val="00355357"/>
    <w:rsid w:val="0035574C"/>
    <w:rsid w:val="00355993"/>
    <w:rsid w:val="00355AA0"/>
    <w:rsid w:val="00355DA8"/>
    <w:rsid w:val="00355E4F"/>
    <w:rsid w:val="00356018"/>
    <w:rsid w:val="0035656B"/>
    <w:rsid w:val="00356619"/>
    <w:rsid w:val="00356C93"/>
    <w:rsid w:val="003570BA"/>
    <w:rsid w:val="003571A5"/>
    <w:rsid w:val="00360143"/>
    <w:rsid w:val="00360184"/>
    <w:rsid w:val="003601DC"/>
    <w:rsid w:val="00360359"/>
    <w:rsid w:val="0036046E"/>
    <w:rsid w:val="00360FC4"/>
    <w:rsid w:val="00361746"/>
    <w:rsid w:val="0036183E"/>
    <w:rsid w:val="0036199E"/>
    <w:rsid w:val="00361F6C"/>
    <w:rsid w:val="00362796"/>
    <w:rsid w:val="003627EE"/>
    <w:rsid w:val="0036280D"/>
    <w:rsid w:val="00362826"/>
    <w:rsid w:val="003628DD"/>
    <w:rsid w:val="00362C22"/>
    <w:rsid w:val="00362C63"/>
    <w:rsid w:val="00362DF5"/>
    <w:rsid w:val="00362EF6"/>
    <w:rsid w:val="00362FC5"/>
    <w:rsid w:val="00363096"/>
    <w:rsid w:val="003631CC"/>
    <w:rsid w:val="00363302"/>
    <w:rsid w:val="0036338A"/>
    <w:rsid w:val="0036338F"/>
    <w:rsid w:val="00363633"/>
    <w:rsid w:val="0036368C"/>
    <w:rsid w:val="0036387A"/>
    <w:rsid w:val="003639FB"/>
    <w:rsid w:val="003640A7"/>
    <w:rsid w:val="003641B7"/>
    <w:rsid w:val="0036472D"/>
    <w:rsid w:val="00364A00"/>
    <w:rsid w:val="00364BEC"/>
    <w:rsid w:val="00364D2F"/>
    <w:rsid w:val="003653A5"/>
    <w:rsid w:val="00365E02"/>
    <w:rsid w:val="003660F6"/>
    <w:rsid w:val="003663A1"/>
    <w:rsid w:val="00366442"/>
    <w:rsid w:val="0036646E"/>
    <w:rsid w:val="003664E0"/>
    <w:rsid w:val="003664F2"/>
    <w:rsid w:val="00366513"/>
    <w:rsid w:val="0036660B"/>
    <w:rsid w:val="0036668F"/>
    <w:rsid w:val="00366C08"/>
    <w:rsid w:val="00366FD2"/>
    <w:rsid w:val="003672C8"/>
    <w:rsid w:val="00367355"/>
    <w:rsid w:val="00367AD9"/>
    <w:rsid w:val="00367C36"/>
    <w:rsid w:val="00370018"/>
    <w:rsid w:val="0037001D"/>
    <w:rsid w:val="0037018B"/>
    <w:rsid w:val="00370631"/>
    <w:rsid w:val="0037068B"/>
    <w:rsid w:val="00370BF7"/>
    <w:rsid w:val="00370CB6"/>
    <w:rsid w:val="00371456"/>
    <w:rsid w:val="003714EC"/>
    <w:rsid w:val="0037155F"/>
    <w:rsid w:val="00371603"/>
    <w:rsid w:val="0037161D"/>
    <w:rsid w:val="00371B2D"/>
    <w:rsid w:val="00371B66"/>
    <w:rsid w:val="00371BF1"/>
    <w:rsid w:val="00371DBC"/>
    <w:rsid w:val="00371FFB"/>
    <w:rsid w:val="0037203C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5C9"/>
    <w:rsid w:val="00373609"/>
    <w:rsid w:val="003736DB"/>
    <w:rsid w:val="00373DDF"/>
    <w:rsid w:val="00374125"/>
    <w:rsid w:val="003749A1"/>
    <w:rsid w:val="00374BB3"/>
    <w:rsid w:val="00375316"/>
    <w:rsid w:val="003753A6"/>
    <w:rsid w:val="003759EA"/>
    <w:rsid w:val="00375E52"/>
    <w:rsid w:val="00375E99"/>
    <w:rsid w:val="00375F0C"/>
    <w:rsid w:val="00376071"/>
    <w:rsid w:val="0037609E"/>
    <w:rsid w:val="003762F7"/>
    <w:rsid w:val="00376513"/>
    <w:rsid w:val="00376974"/>
    <w:rsid w:val="00376BB6"/>
    <w:rsid w:val="00376CE2"/>
    <w:rsid w:val="00376E23"/>
    <w:rsid w:val="00376E87"/>
    <w:rsid w:val="0037741E"/>
    <w:rsid w:val="0037773E"/>
    <w:rsid w:val="00377AA1"/>
    <w:rsid w:val="00377BCD"/>
    <w:rsid w:val="00377D6C"/>
    <w:rsid w:val="00380501"/>
    <w:rsid w:val="0038068C"/>
    <w:rsid w:val="0038078D"/>
    <w:rsid w:val="003808A6"/>
    <w:rsid w:val="00380B70"/>
    <w:rsid w:val="00380D5E"/>
    <w:rsid w:val="00381187"/>
    <w:rsid w:val="00381259"/>
    <w:rsid w:val="003813A5"/>
    <w:rsid w:val="00381587"/>
    <w:rsid w:val="00381623"/>
    <w:rsid w:val="0038171D"/>
    <w:rsid w:val="003819C6"/>
    <w:rsid w:val="00382934"/>
    <w:rsid w:val="003829E2"/>
    <w:rsid w:val="00382FE0"/>
    <w:rsid w:val="00382FF0"/>
    <w:rsid w:val="00383158"/>
    <w:rsid w:val="003831EE"/>
    <w:rsid w:val="00383886"/>
    <w:rsid w:val="003838B3"/>
    <w:rsid w:val="00383BCF"/>
    <w:rsid w:val="00383F11"/>
    <w:rsid w:val="00383F81"/>
    <w:rsid w:val="00383F9B"/>
    <w:rsid w:val="003840B0"/>
    <w:rsid w:val="003842B0"/>
    <w:rsid w:val="003846B7"/>
    <w:rsid w:val="0038494E"/>
    <w:rsid w:val="00384C95"/>
    <w:rsid w:val="00384D8A"/>
    <w:rsid w:val="00384F3A"/>
    <w:rsid w:val="00384F78"/>
    <w:rsid w:val="00384FE7"/>
    <w:rsid w:val="003853FE"/>
    <w:rsid w:val="003854C5"/>
    <w:rsid w:val="0038550F"/>
    <w:rsid w:val="0038567C"/>
    <w:rsid w:val="00385B22"/>
    <w:rsid w:val="00386172"/>
    <w:rsid w:val="00386205"/>
    <w:rsid w:val="0038634E"/>
    <w:rsid w:val="003863C0"/>
    <w:rsid w:val="003865C5"/>
    <w:rsid w:val="003867E2"/>
    <w:rsid w:val="003868A8"/>
    <w:rsid w:val="00386A18"/>
    <w:rsid w:val="00386D5A"/>
    <w:rsid w:val="00386EA7"/>
    <w:rsid w:val="00386F68"/>
    <w:rsid w:val="00387445"/>
    <w:rsid w:val="00387459"/>
    <w:rsid w:val="00387547"/>
    <w:rsid w:val="00387B59"/>
    <w:rsid w:val="00390082"/>
    <w:rsid w:val="00390153"/>
    <w:rsid w:val="003902CE"/>
    <w:rsid w:val="00390559"/>
    <w:rsid w:val="0039090C"/>
    <w:rsid w:val="00390B2A"/>
    <w:rsid w:val="00390E1E"/>
    <w:rsid w:val="00390FB9"/>
    <w:rsid w:val="00390FD0"/>
    <w:rsid w:val="003912A9"/>
    <w:rsid w:val="0039166E"/>
    <w:rsid w:val="00391841"/>
    <w:rsid w:val="00391912"/>
    <w:rsid w:val="00391B38"/>
    <w:rsid w:val="00391BC8"/>
    <w:rsid w:val="00391D4F"/>
    <w:rsid w:val="00391DC4"/>
    <w:rsid w:val="003926A3"/>
    <w:rsid w:val="00392EBA"/>
    <w:rsid w:val="0039343C"/>
    <w:rsid w:val="00393611"/>
    <w:rsid w:val="00393749"/>
    <w:rsid w:val="00393810"/>
    <w:rsid w:val="00393866"/>
    <w:rsid w:val="00393D44"/>
    <w:rsid w:val="00393E83"/>
    <w:rsid w:val="0039472F"/>
    <w:rsid w:val="00394D95"/>
    <w:rsid w:val="00394D9C"/>
    <w:rsid w:val="00394F10"/>
    <w:rsid w:val="00395005"/>
    <w:rsid w:val="003953A3"/>
    <w:rsid w:val="003955B4"/>
    <w:rsid w:val="0039582B"/>
    <w:rsid w:val="00395A1F"/>
    <w:rsid w:val="00395F7E"/>
    <w:rsid w:val="003961B5"/>
    <w:rsid w:val="003962BF"/>
    <w:rsid w:val="00396315"/>
    <w:rsid w:val="00396520"/>
    <w:rsid w:val="00396562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7F"/>
    <w:rsid w:val="003A1891"/>
    <w:rsid w:val="003A18F9"/>
    <w:rsid w:val="003A194A"/>
    <w:rsid w:val="003A1D02"/>
    <w:rsid w:val="003A2670"/>
    <w:rsid w:val="003A2D75"/>
    <w:rsid w:val="003A2E78"/>
    <w:rsid w:val="003A2F25"/>
    <w:rsid w:val="003A321B"/>
    <w:rsid w:val="003A329F"/>
    <w:rsid w:val="003A3404"/>
    <w:rsid w:val="003A345D"/>
    <w:rsid w:val="003A36A3"/>
    <w:rsid w:val="003A36D9"/>
    <w:rsid w:val="003A3943"/>
    <w:rsid w:val="003A456F"/>
    <w:rsid w:val="003A4895"/>
    <w:rsid w:val="003A48AC"/>
    <w:rsid w:val="003A4921"/>
    <w:rsid w:val="003A495F"/>
    <w:rsid w:val="003A4B16"/>
    <w:rsid w:val="003A4C30"/>
    <w:rsid w:val="003A5158"/>
    <w:rsid w:val="003A520A"/>
    <w:rsid w:val="003A5A1E"/>
    <w:rsid w:val="003A6005"/>
    <w:rsid w:val="003A618C"/>
    <w:rsid w:val="003A687D"/>
    <w:rsid w:val="003A6C09"/>
    <w:rsid w:val="003A6EC1"/>
    <w:rsid w:val="003A74B6"/>
    <w:rsid w:val="003A7846"/>
    <w:rsid w:val="003A7E29"/>
    <w:rsid w:val="003A7E5B"/>
    <w:rsid w:val="003A7F37"/>
    <w:rsid w:val="003B011E"/>
    <w:rsid w:val="003B0163"/>
    <w:rsid w:val="003B038E"/>
    <w:rsid w:val="003B0593"/>
    <w:rsid w:val="003B0716"/>
    <w:rsid w:val="003B101E"/>
    <w:rsid w:val="003B1148"/>
    <w:rsid w:val="003B12CC"/>
    <w:rsid w:val="003B197A"/>
    <w:rsid w:val="003B1DCA"/>
    <w:rsid w:val="003B1E22"/>
    <w:rsid w:val="003B1E74"/>
    <w:rsid w:val="003B1EDF"/>
    <w:rsid w:val="003B1EF0"/>
    <w:rsid w:val="003B2562"/>
    <w:rsid w:val="003B2584"/>
    <w:rsid w:val="003B264B"/>
    <w:rsid w:val="003B2848"/>
    <w:rsid w:val="003B2D00"/>
    <w:rsid w:val="003B30B0"/>
    <w:rsid w:val="003B30E3"/>
    <w:rsid w:val="003B31CF"/>
    <w:rsid w:val="003B3856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B6C"/>
    <w:rsid w:val="003B4D3D"/>
    <w:rsid w:val="003B4DBD"/>
    <w:rsid w:val="003B50E4"/>
    <w:rsid w:val="003B5518"/>
    <w:rsid w:val="003B58D8"/>
    <w:rsid w:val="003B593C"/>
    <w:rsid w:val="003B5CDF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278"/>
    <w:rsid w:val="003B72CC"/>
    <w:rsid w:val="003B7708"/>
    <w:rsid w:val="003B7715"/>
    <w:rsid w:val="003B78A2"/>
    <w:rsid w:val="003B78F7"/>
    <w:rsid w:val="003B7A14"/>
    <w:rsid w:val="003B7C94"/>
    <w:rsid w:val="003B7D63"/>
    <w:rsid w:val="003B7DE0"/>
    <w:rsid w:val="003B7FDA"/>
    <w:rsid w:val="003C010A"/>
    <w:rsid w:val="003C0794"/>
    <w:rsid w:val="003C07F9"/>
    <w:rsid w:val="003C0916"/>
    <w:rsid w:val="003C0AAC"/>
    <w:rsid w:val="003C0EF6"/>
    <w:rsid w:val="003C10F7"/>
    <w:rsid w:val="003C1782"/>
    <w:rsid w:val="003C1B38"/>
    <w:rsid w:val="003C1B89"/>
    <w:rsid w:val="003C1F51"/>
    <w:rsid w:val="003C20A3"/>
    <w:rsid w:val="003C21DB"/>
    <w:rsid w:val="003C2616"/>
    <w:rsid w:val="003C28F9"/>
    <w:rsid w:val="003C2A77"/>
    <w:rsid w:val="003C2B7D"/>
    <w:rsid w:val="003C2BEE"/>
    <w:rsid w:val="003C30F2"/>
    <w:rsid w:val="003C3199"/>
    <w:rsid w:val="003C3320"/>
    <w:rsid w:val="003C33D0"/>
    <w:rsid w:val="003C33D5"/>
    <w:rsid w:val="003C3CB0"/>
    <w:rsid w:val="003C3E2A"/>
    <w:rsid w:val="003C41E8"/>
    <w:rsid w:val="003C440E"/>
    <w:rsid w:val="003C45C9"/>
    <w:rsid w:val="003C487D"/>
    <w:rsid w:val="003C50AA"/>
    <w:rsid w:val="003C5AD6"/>
    <w:rsid w:val="003C5F1D"/>
    <w:rsid w:val="003C6026"/>
    <w:rsid w:val="003C6435"/>
    <w:rsid w:val="003C65FF"/>
    <w:rsid w:val="003C66B9"/>
    <w:rsid w:val="003C69D5"/>
    <w:rsid w:val="003C6DF9"/>
    <w:rsid w:val="003C6FDB"/>
    <w:rsid w:val="003C7056"/>
    <w:rsid w:val="003C7196"/>
    <w:rsid w:val="003C7388"/>
    <w:rsid w:val="003C7644"/>
    <w:rsid w:val="003C7CFC"/>
    <w:rsid w:val="003C7E38"/>
    <w:rsid w:val="003C7EC1"/>
    <w:rsid w:val="003D0064"/>
    <w:rsid w:val="003D0135"/>
    <w:rsid w:val="003D0387"/>
    <w:rsid w:val="003D060E"/>
    <w:rsid w:val="003D08DF"/>
    <w:rsid w:val="003D0995"/>
    <w:rsid w:val="003D0CC7"/>
    <w:rsid w:val="003D107B"/>
    <w:rsid w:val="003D155C"/>
    <w:rsid w:val="003D1970"/>
    <w:rsid w:val="003D1CB5"/>
    <w:rsid w:val="003D21A0"/>
    <w:rsid w:val="003D221F"/>
    <w:rsid w:val="003D245D"/>
    <w:rsid w:val="003D2772"/>
    <w:rsid w:val="003D2839"/>
    <w:rsid w:val="003D2951"/>
    <w:rsid w:val="003D299E"/>
    <w:rsid w:val="003D2BA9"/>
    <w:rsid w:val="003D3173"/>
    <w:rsid w:val="003D33B1"/>
    <w:rsid w:val="003D3423"/>
    <w:rsid w:val="003D3556"/>
    <w:rsid w:val="003D36EB"/>
    <w:rsid w:val="003D3B8C"/>
    <w:rsid w:val="003D406F"/>
    <w:rsid w:val="003D4098"/>
    <w:rsid w:val="003D429C"/>
    <w:rsid w:val="003D43F1"/>
    <w:rsid w:val="003D4E92"/>
    <w:rsid w:val="003D4F7F"/>
    <w:rsid w:val="003D53FD"/>
    <w:rsid w:val="003D5414"/>
    <w:rsid w:val="003D562D"/>
    <w:rsid w:val="003D5B5B"/>
    <w:rsid w:val="003D5BFF"/>
    <w:rsid w:val="003D5CF8"/>
    <w:rsid w:val="003D5D69"/>
    <w:rsid w:val="003D6184"/>
    <w:rsid w:val="003D6185"/>
    <w:rsid w:val="003D6258"/>
    <w:rsid w:val="003D63D7"/>
    <w:rsid w:val="003D6644"/>
    <w:rsid w:val="003D6660"/>
    <w:rsid w:val="003D6AE2"/>
    <w:rsid w:val="003D6CE2"/>
    <w:rsid w:val="003D7336"/>
    <w:rsid w:val="003D74E6"/>
    <w:rsid w:val="003D7709"/>
    <w:rsid w:val="003E004A"/>
    <w:rsid w:val="003E014B"/>
    <w:rsid w:val="003E020E"/>
    <w:rsid w:val="003E0361"/>
    <w:rsid w:val="003E0744"/>
    <w:rsid w:val="003E0E19"/>
    <w:rsid w:val="003E0F2D"/>
    <w:rsid w:val="003E1077"/>
    <w:rsid w:val="003E11D2"/>
    <w:rsid w:val="003E16EC"/>
    <w:rsid w:val="003E2306"/>
    <w:rsid w:val="003E2DE9"/>
    <w:rsid w:val="003E2E4D"/>
    <w:rsid w:val="003E3328"/>
    <w:rsid w:val="003E3959"/>
    <w:rsid w:val="003E3A5E"/>
    <w:rsid w:val="003E3D2C"/>
    <w:rsid w:val="003E3F74"/>
    <w:rsid w:val="003E4531"/>
    <w:rsid w:val="003E46AF"/>
    <w:rsid w:val="003E4774"/>
    <w:rsid w:val="003E487F"/>
    <w:rsid w:val="003E4C40"/>
    <w:rsid w:val="003E4FB2"/>
    <w:rsid w:val="003E5441"/>
    <w:rsid w:val="003E564D"/>
    <w:rsid w:val="003E5B90"/>
    <w:rsid w:val="003E5BB9"/>
    <w:rsid w:val="003E5BE1"/>
    <w:rsid w:val="003E6078"/>
    <w:rsid w:val="003E62CF"/>
    <w:rsid w:val="003E648E"/>
    <w:rsid w:val="003E6B4C"/>
    <w:rsid w:val="003E6E9C"/>
    <w:rsid w:val="003E70DE"/>
    <w:rsid w:val="003E71E7"/>
    <w:rsid w:val="003E72F3"/>
    <w:rsid w:val="003E7965"/>
    <w:rsid w:val="003E79B6"/>
    <w:rsid w:val="003E7B38"/>
    <w:rsid w:val="003E7C8A"/>
    <w:rsid w:val="003E7EC1"/>
    <w:rsid w:val="003E7F61"/>
    <w:rsid w:val="003F02E1"/>
    <w:rsid w:val="003F065E"/>
    <w:rsid w:val="003F0CE1"/>
    <w:rsid w:val="003F0EA9"/>
    <w:rsid w:val="003F1517"/>
    <w:rsid w:val="003F16D7"/>
    <w:rsid w:val="003F1B35"/>
    <w:rsid w:val="003F1FB0"/>
    <w:rsid w:val="003F2471"/>
    <w:rsid w:val="003F2A26"/>
    <w:rsid w:val="003F2AE5"/>
    <w:rsid w:val="003F2B74"/>
    <w:rsid w:val="003F2D3F"/>
    <w:rsid w:val="003F2F09"/>
    <w:rsid w:val="003F308E"/>
    <w:rsid w:val="003F31A5"/>
    <w:rsid w:val="003F32EE"/>
    <w:rsid w:val="003F3C74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990"/>
    <w:rsid w:val="003F6C2C"/>
    <w:rsid w:val="003F6CCB"/>
    <w:rsid w:val="003F6D33"/>
    <w:rsid w:val="003F7160"/>
    <w:rsid w:val="003F7481"/>
    <w:rsid w:val="003F78FE"/>
    <w:rsid w:val="003F7901"/>
    <w:rsid w:val="003F7DD3"/>
    <w:rsid w:val="003F7E92"/>
    <w:rsid w:val="00400311"/>
    <w:rsid w:val="004005B5"/>
    <w:rsid w:val="0040067A"/>
    <w:rsid w:val="004007D0"/>
    <w:rsid w:val="00400908"/>
    <w:rsid w:val="00400A10"/>
    <w:rsid w:val="00400B77"/>
    <w:rsid w:val="00400F4A"/>
    <w:rsid w:val="0040145F"/>
    <w:rsid w:val="004014D5"/>
    <w:rsid w:val="004017CE"/>
    <w:rsid w:val="00401A1B"/>
    <w:rsid w:val="00401C57"/>
    <w:rsid w:val="004024E4"/>
    <w:rsid w:val="00402CD9"/>
    <w:rsid w:val="00402D29"/>
    <w:rsid w:val="00402EBA"/>
    <w:rsid w:val="00402EC9"/>
    <w:rsid w:val="004033F6"/>
    <w:rsid w:val="0040350D"/>
    <w:rsid w:val="00403C55"/>
    <w:rsid w:val="00403C9E"/>
    <w:rsid w:val="00403CF5"/>
    <w:rsid w:val="00404206"/>
    <w:rsid w:val="004044F8"/>
    <w:rsid w:val="00404508"/>
    <w:rsid w:val="0040483E"/>
    <w:rsid w:val="00405130"/>
    <w:rsid w:val="004060E9"/>
    <w:rsid w:val="00406662"/>
    <w:rsid w:val="00406970"/>
    <w:rsid w:val="00406C49"/>
    <w:rsid w:val="00406DD1"/>
    <w:rsid w:val="004073DC"/>
    <w:rsid w:val="004074E7"/>
    <w:rsid w:val="00407963"/>
    <w:rsid w:val="00407B77"/>
    <w:rsid w:val="004100F9"/>
    <w:rsid w:val="004101DE"/>
    <w:rsid w:val="004102CF"/>
    <w:rsid w:val="00410595"/>
    <w:rsid w:val="0041064D"/>
    <w:rsid w:val="0041071D"/>
    <w:rsid w:val="00410D1F"/>
    <w:rsid w:val="00410E40"/>
    <w:rsid w:val="00410F3D"/>
    <w:rsid w:val="00410FA4"/>
    <w:rsid w:val="00411090"/>
    <w:rsid w:val="00411742"/>
    <w:rsid w:val="00411A64"/>
    <w:rsid w:val="00411BB9"/>
    <w:rsid w:val="00411E7F"/>
    <w:rsid w:val="00412790"/>
    <w:rsid w:val="00412795"/>
    <w:rsid w:val="00412911"/>
    <w:rsid w:val="00412F69"/>
    <w:rsid w:val="004132B9"/>
    <w:rsid w:val="0041330E"/>
    <w:rsid w:val="0041338D"/>
    <w:rsid w:val="004136BB"/>
    <w:rsid w:val="004136CD"/>
    <w:rsid w:val="0041386E"/>
    <w:rsid w:val="004139C3"/>
    <w:rsid w:val="00413C52"/>
    <w:rsid w:val="00413CB1"/>
    <w:rsid w:val="00413D14"/>
    <w:rsid w:val="00413DFB"/>
    <w:rsid w:val="0041423D"/>
    <w:rsid w:val="004146C5"/>
    <w:rsid w:val="0041484B"/>
    <w:rsid w:val="00414889"/>
    <w:rsid w:val="00414A05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665"/>
    <w:rsid w:val="00416A3D"/>
    <w:rsid w:val="00416ACD"/>
    <w:rsid w:val="00416E96"/>
    <w:rsid w:val="00416F64"/>
    <w:rsid w:val="004172B8"/>
    <w:rsid w:val="0041759F"/>
    <w:rsid w:val="00417BCA"/>
    <w:rsid w:val="00417C0A"/>
    <w:rsid w:val="00417CE2"/>
    <w:rsid w:val="00420057"/>
    <w:rsid w:val="0042019D"/>
    <w:rsid w:val="00420462"/>
    <w:rsid w:val="00420468"/>
    <w:rsid w:val="0042080B"/>
    <w:rsid w:val="00420A85"/>
    <w:rsid w:val="00421120"/>
    <w:rsid w:val="004213C8"/>
    <w:rsid w:val="0042140B"/>
    <w:rsid w:val="0042182C"/>
    <w:rsid w:val="0042194E"/>
    <w:rsid w:val="004219C5"/>
    <w:rsid w:val="00421D32"/>
    <w:rsid w:val="00422124"/>
    <w:rsid w:val="00422C92"/>
    <w:rsid w:val="00422CE5"/>
    <w:rsid w:val="00422DA0"/>
    <w:rsid w:val="00423027"/>
    <w:rsid w:val="0042309C"/>
    <w:rsid w:val="00423133"/>
    <w:rsid w:val="004233A5"/>
    <w:rsid w:val="004238CE"/>
    <w:rsid w:val="004239BC"/>
    <w:rsid w:val="00423B1D"/>
    <w:rsid w:val="00424685"/>
    <w:rsid w:val="0042496B"/>
    <w:rsid w:val="00424A69"/>
    <w:rsid w:val="00424D90"/>
    <w:rsid w:val="00424FDC"/>
    <w:rsid w:val="004259D2"/>
    <w:rsid w:val="00425FD1"/>
    <w:rsid w:val="0042603D"/>
    <w:rsid w:val="004263CE"/>
    <w:rsid w:val="004268BD"/>
    <w:rsid w:val="004268CC"/>
    <w:rsid w:val="0042695F"/>
    <w:rsid w:val="00426B72"/>
    <w:rsid w:val="0042791D"/>
    <w:rsid w:val="00427B3A"/>
    <w:rsid w:val="00427D16"/>
    <w:rsid w:val="00427FDB"/>
    <w:rsid w:val="004308C4"/>
    <w:rsid w:val="00430A18"/>
    <w:rsid w:val="004312BF"/>
    <w:rsid w:val="004313C7"/>
    <w:rsid w:val="00431554"/>
    <w:rsid w:val="00431592"/>
    <w:rsid w:val="0043165C"/>
    <w:rsid w:val="00431A79"/>
    <w:rsid w:val="00431F90"/>
    <w:rsid w:val="00432038"/>
    <w:rsid w:val="0043216A"/>
    <w:rsid w:val="0043238E"/>
    <w:rsid w:val="00432728"/>
    <w:rsid w:val="00432874"/>
    <w:rsid w:val="00432974"/>
    <w:rsid w:val="004330E9"/>
    <w:rsid w:val="00433252"/>
    <w:rsid w:val="00433279"/>
    <w:rsid w:val="004332F9"/>
    <w:rsid w:val="0043349D"/>
    <w:rsid w:val="004335ED"/>
    <w:rsid w:val="004338E1"/>
    <w:rsid w:val="00433CC6"/>
    <w:rsid w:val="00433CDD"/>
    <w:rsid w:val="00434E0D"/>
    <w:rsid w:val="00434E30"/>
    <w:rsid w:val="0043515D"/>
    <w:rsid w:val="00435419"/>
    <w:rsid w:val="00435830"/>
    <w:rsid w:val="00435999"/>
    <w:rsid w:val="00435B9A"/>
    <w:rsid w:val="00435E76"/>
    <w:rsid w:val="00435EB1"/>
    <w:rsid w:val="0043619E"/>
    <w:rsid w:val="00436287"/>
    <w:rsid w:val="004365EC"/>
    <w:rsid w:val="0043679B"/>
    <w:rsid w:val="00436AC1"/>
    <w:rsid w:val="00436B26"/>
    <w:rsid w:val="00436C72"/>
    <w:rsid w:val="00436E50"/>
    <w:rsid w:val="0043714B"/>
    <w:rsid w:val="00437397"/>
    <w:rsid w:val="004378F5"/>
    <w:rsid w:val="00437A1E"/>
    <w:rsid w:val="00437EC0"/>
    <w:rsid w:val="00440026"/>
    <w:rsid w:val="0044034D"/>
    <w:rsid w:val="00440D5E"/>
    <w:rsid w:val="0044116C"/>
    <w:rsid w:val="00441267"/>
    <w:rsid w:val="00441756"/>
    <w:rsid w:val="00441D50"/>
    <w:rsid w:val="00441DAD"/>
    <w:rsid w:val="00442146"/>
    <w:rsid w:val="00442676"/>
    <w:rsid w:val="004426F3"/>
    <w:rsid w:val="0044286D"/>
    <w:rsid w:val="00442F27"/>
    <w:rsid w:val="0044332F"/>
    <w:rsid w:val="0044336A"/>
    <w:rsid w:val="004434FB"/>
    <w:rsid w:val="004435CF"/>
    <w:rsid w:val="004437D9"/>
    <w:rsid w:val="0044441E"/>
    <w:rsid w:val="0044444A"/>
    <w:rsid w:val="004445C2"/>
    <w:rsid w:val="004445D6"/>
    <w:rsid w:val="00444A73"/>
    <w:rsid w:val="00444B6B"/>
    <w:rsid w:val="00444C7D"/>
    <w:rsid w:val="00445334"/>
    <w:rsid w:val="00445411"/>
    <w:rsid w:val="0044546D"/>
    <w:rsid w:val="004456DC"/>
    <w:rsid w:val="00445C69"/>
    <w:rsid w:val="0044622F"/>
    <w:rsid w:val="00446245"/>
    <w:rsid w:val="0044643E"/>
    <w:rsid w:val="00446985"/>
    <w:rsid w:val="00446B84"/>
    <w:rsid w:val="00446C61"/>
    <w:rsid w:val="00446CE8"/>
    <w:rsid w:val="00446DCF"/>
    <w:rsid w:val="004470C0"/>
    <w:rsid w:val="0044726B"/>
    <w:rsid w:val="00447593"/>
    <w:rsid w:val="004477B4"/>
    <w:rsid w:val="004479DE"/>
    <w:rsid w:val="00447A7B"/>
    <w:rsid w:val="00447CF5"/>
    <w:rsid w:val="00450223"/>
    <w:rsid w:val="004503C5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AF9"/>
    <w:rsid w:val="00451B51"/>
    <w:rsid w:val="00451FA5"/>
    <w:rsid w:val="0045214D"/>
    <w:rsid w:val="0045225D"/>
    <w:rsid w:val="004522AF"/>
    <w:rsid w:val="00452718"/>
    <w:rsid w:val="004527FA"/>
    <w:rsid w:val="00452C44"/>
    <w:rsid w:val="00452F0F"/>
    <w:rsid w:val="00452F2A"/>
    <w:rsid w:val="00453410"/>
    <w:rsid w:val="0045343E"/>
    <w:rsid w:val="004535C7"/>
    <w:rsid w:val="00453AF0"/>
    <w:rsid w:val="00453C0C"/>
    <w:rsid w:val="00453DDF"/>
    <w:rsid w:val="00453FF9"/>
    <w:rsid w:val="004546E6"/>
    <w:rsid w:val="00454881"/>
    <w:rsid w:val="00454A65"/>
    <w:rsid w:val="00455552"/>
    <w:rsid w:val="0045570E"/>
    <w:rsid w:val="00455A6A"/>
    <w:rsid w:val="00455E77"/>
    <w:rsid w:val="00455E94"/>
    <w:rsid w:val="00456211"/>
    <w:rsid w:val="004563C0"/>
    <w:rsid w:val="00456F65"/>
    <w:rsid w:val="00457263"/>
    <w:rsid w:val="004572BE"/>
    <w:rsid w:val="004579B2"/>
    <w:rsid w:val="00457CA8"/>
    <w:rsid w:val="00457EFE"/>
    <w:rsid w:val="00460269"/>
    <w:rsid w:val="004607A2"/>
    <w:rsid w:val="00460A48"/>
    <w:rsid w:val="00460B09"/>
    <w:rsid w:val="00460B30"/>
    <w:rsid w:val="00460BA8"/>
    <w:rsid w:val="00460F02"/>
    <w:rsid w:val="00460F78"/>
    <w:rsid w:val="00461324"/>
    <w:rsid w:val="0046161D"/>
    <w:rsid w:val="004617E9"/>
    <w:rsid w:val="0046180A"/>
    <w:rsid w:val="0046199A"/>
    <w:rsid w:val="00461BB3"/>
    <w:rsid w:val="00461E5F"/>
    <w:rsid w:val="00462A3C"/>
    <w:rsid w:val="00462A69"/>
    <w:rsid w:val="004630EF"/>
    <w:rsid w:val="004630FF"/>
    <w:rsid w:val="0046327E"/>
    <w:rsid w:val="00463479"/>
    <w:rsid w:val="00463502"/>
    <w:rsid w:val="0046382B"/>
    <w:rsid w:val="00463B86"/>
    <w:rsid w:val="00463CC1"/>
    <w:rsid w:val="004644E0"/>
    <w:rsid w:val="004646D9"/>
    <w:rsid w:val="00464BDE"/>
    <w:rsid w:val="00464F21"/>
    <w:rsid w:val="004653D3"/>
    <w:rsid w:val="004657E7"/>
    <w:rsid w:val="00466115"/>
    <w:rsid w:val="00466320"/>
    <w:rsid w:val="004666CC"/>
    <w:rsid w:val="0046684D"/>
    <w:rsid w:val="00466A6D"/>
    <w:rsid w:val="00466B6D"/>
    <w:rsid w:val="00466E87"/>
    <w:rsid w:val="004670FB"/>
    <w:rsid w:val="0046736D"/>
    <w:rsid w:val="00467557"/>
    <w:rsid w:val="00467940"/>
    <w:rsid w:val="00467A7C"/>
    <w:rsid w:val="00467B16"/>
    <w:rsid w:val="00467EDF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8F6"/>
    <w:rsid w:val="00471A08"/>
    <w:rsid w:val="00471AA7"/>
    <w:rsid w:val="00471B94"/>
    <w:rsid w:val="00471D54"/>
    <w:rsid w:val="00471D5A"/>
    <w:rsid w:val="00471ED2"/>
    <w:rsid w:val="00472424"/>
    <w:rsid w:val="00472762"/>
    <w:rsid w:val="004728C4"/>
    <w:rsid w:val="00472F34"/>
    <w:rsid w:val="00473265"/>
    <w:rsid w:val="00473602"/>
    <w:rsid w:val="00473615"/>
    <w:rsid w:val="00473743"/>
    <w:rsid w:val="00473AEE"/>
    <w:rsid w:val="00473D95"/>
    <w:rsid w:val="00473DFD"/>
    <w:rsid w:val="00473FE1"/>
    <w:rsid w:val="004740A0"/>
    <w:rsid w:val="00474892"/>
    <w:rsid w:val="004748E0"/>
    <w:rsid w:val="00474C19"/>
    <w:rsid w:val="00474C4A"/>
    <w:rsid w:val="00474E56"/>
    <w:rsid w:val="00474E78"/>
    <w:rsid w:val="00475122"/>
    <w:rsid w:val="004753B8"/>
    <w:rsid w:val="004757B5"/>
    <w:rsid w:val="004757E1"/>
    <w:rsid w:val="00475857"/>
    <w:rsid w:val="00475970"/>
    <w:rsid w:val="00475A9F"/>
    <w:rsid w:val="00475C83"/>
    <w:rsid w:val="00475DA0"/>
    <w:rsid w:val="00475DCF"/>
    <w:rsid w:val="00475E97"/>
    <w:rsid w:val="004762A9"/>
    <w:rsid w:val="00476B34"/>
    <w:rsid w:val="00476E42"/>
    <w:rsid w:val="00476EB9"/>
    <w:rsid w:val="00477232"/>
    <w:rsid w:val="004773FF"/>
    <w:rsid w:val="004775BC"/>
    <w:rsid w:val="0047767E"/>
    <w:rsid w:val="0047771B"/>
    <w:rsid w:val="0047774C"/>
    <w:rsid w:val="00477A43"/>
    <w:rsid w:val="00477B5D"/>
    <w:rsid w:val="00477F1A"/>
    <w:rsid w:val="004804CA"/>
    <w:rsid w:val="00480654"/>
    <w:rsid w:val="00480A78"/>
    <w:rsid w:val="00480C77"/>
    <w:rsid w:val="00480FE5"/>
    <w:rsid w:val="004812A1"/>
    <w:rsid w:val="004816C0"/>
    <w:rsid w:val="0048179C"/>
    <w:rsid w:val="00482624"/>
    <w:rsid w:val="0048273C"/>
    <w:rsid w:val="0048278A"/>
    <w:rsid w:val="00482824"/>
    <w:rsid w:val="00482E4E"/>
    <w:rsid w:val="00482E86"/>
    <w:rsid w:val="00482F28"/>
    <w:rsid w:val="00483128"/>
    <w:rsid w:val="00483384"/>
    <w:rsid w:val="00483AD0"/>
    <w:rsid w:val="00483D7D"/>
    <w:rsid w:val="00483EF7"/>
    <w:rsid w:val="004840EC"/>
    <w:rsid w:val="00484155"/>
    <w:rsid w:val="00484276"/>
    <w:rsid w:val="004842EB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C42"/>
    <w:rsid w:val="00486C94"/>
    <w:rsid w:val="00486E2F"/>
    <w:rsid w:val="00486F3E"/>
    <w:rsid w:val="004873B2"/>
    <w:rsid w:val="00487935"/>
    <w:rsid w:val="00487B0B"/>
    <w:rsid w:val="00487C12"/>
    <w:rsid w:val="00487CE6"/>
    <w:rsid w:val="00487F31"/>
    <w:rsid w:val="004901DC"/>
    <w:rsid w:val="00490291"/>
    <w:rsid w:val="0049033B"/>
    <w:rsid w:val="0049045D"/>
    <w:rsid w:val="00490765"/>
    <w:rsid w:val="0049094E"/>
    <w:rsid w:val="00490A5E"/>
    <w:rsid w:val="00490A98"/>
    <w:rsid w:val="00490D53"/>
    <w:rsid w:val="00491270"/>
    <w:rsid w:val="0049133F"/>
    <w:rsid w:val="0049138E"/>
    <w:rsid w:val="004913D0"/>
    <w:rsid w:val="004917CF"/>
    <w:rsid w:val="004918BC"/>
    <w:rsid w:val="004919D3"/>
    <w:rsid w:val="00491EA3"/>
    <w:rsid w:val="00491EFD"/>
    <w:rsid w:val="00491F31"/>
    <w:rsid w:val="00492212"/>
    <w:rsid w:val="004923FC"/>
    <w:rsid w:val="00492B48"/>
    <w:rsid w:val="00492B9B"/>
    <w:rsid w:val="00492BCA"/>
    <w:rsid w:val="00492D93"/>
    <w:rsid w:val="00492FB0"/>
    <w:rsid w:val="004933D7"/>
    <w:rsid w:val="00493C8F"/>
    <w:rsid w:val="00493EB5"/>
    <w:rsid w:val="00493EB6"/>
    <w:rsid w:val="00494015"/>
    <w:rsid w:val="00494306"/>
    <w:rsid w:val="004944AD"/>
    <w:rsid w:val="004944FD"/>
    <w:rsid w:val="00494575"/>
    <w:rsid w:val="00494ABE"/>
    <w:rsid w:val="00494C9D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880"/>
    <w:rsid w:val="00495F56"/>
    <w:rsid w:val="0049618D"/>
    <w:rsid w:val="00496466"/>
    <w:rsid w:val="0049674D"/>
    <w:rsid w:val="0049698A"/>
    <w:rsid w:val="00496AD3"/>
    <w:rsid w:val="00496B83"/>
    <w:rsid w:val="00496BC9"/>
    <w:rsid w:val="00496BFE"/>
    <w:rsid w:val="00496DC5"/>
    <w:rsid w:val="00497BF2"/>
    <w:rsid w:val="00497C74"/>
    <w:rsid w:val="00497D04"/>
    <w:rsid w:val="00497D4D"/>
    <w:rsid w:val="00497D57"/>
    <w:rsid w:val="004A002F"/>
    <w:rsid w:val="004A01BD"/>
    <w:rsid w:val="004A01D9"/>
    <w:rsid w:val="004A0301"/>
    <w:rsid w:val="004A049F"/>
    <w:rsid w:val="004A06C7"/>
    <w:rsid w:val="004A0C34"/>
    <w:rsid w:val="004A0DD0"/>
    <w:rsid w:val="004A0FD4"/>
    <w:rsid w:val="004A0FE4"/>
    <w:rsid w:val="004A1251"/>
    <w:rsid w:val="004A1BFC"/>
    <w:rsid w:val="004A1CDC"/>
    <w:rsid w:val="004A1D33"/>
    <w:rsid w:val="004A1D8C"/>
    <w:rsid w:val="004A1E30"/>
    <w:rsid w:val="004A1ECA"/>
    <w:rsid w:val="004A1F12"/>
    <w:rsid w:val="004A2129"/>
    <w:rsid w:val="004A22B9"/>
    <w:rsid w:val="004A234A"/>
    <w:rsid w:val="004A28C0"/>
    <w:rsid w:val="004A2906"/>
    <w:rsid w:val="004A2CAC"/>
    <w:rsid w:val="004A3267"/>
    <w:rsid w:val="004A336D"/>
    <w:rsid w:val="004A33E1"/>
    <w:rsid w:val="004A346E"/>
    <w:rsid w:val="004A34A2"/>
    <w:rsid w:val="004A3B65"/>
    <w:rsid w:val="004A3F56"/>
    <w:rsid w:val="004A4307"/>
    <w:rsid w:val="004A45EC"/>
    <w:rsid w:val="004A5BFC"/>
    <w:rsid w:val="004A5FE9"/>
    <w:rsid w:val="004A625C"/>
    <w:rsid w:val="004A648C"/>
    <w:rsid w:val="004A64EE"/>
    <w:rsid w:val="004A6634"/>
    <w:rsid w:val="004A66E4"/>
    <w:rsid w:val="004A6CF6"/>
    <w:rsid w:val="004A7039"/>
    <w:rsid w:val="004A73A9"/>
    <w:rsid w:val="004A7796"/>
    <w:rsid w:val="004A77B6"/>
    <w:rsid w:val="004A7B68"/>
    <w:rsid w:val="004B0039"/>
    <w:rsid w:val="004B01C2"/>
    <w:rsid w:val="004B0AA2"/>
    <w:rsid w:val="004B0D43"/>
    <w:rsid w:val="004B0DF2"/>
    <w:rsid w:val="004B0E57"/>
    <w:rsid w:val="004B166C"/>
    <w:rsid w:val="004B1CC3"/>
    <w:rsid w:val="004B1DD5"/>
    <w:rsid w:val="004B2B95"/>
    <w:rsid w:val="004B30D4"/>
    <w:rsid w:val="004B3284"/>
    <w:rsid w:val="004B3410"/>
    <w:rsid w:val="004B345B"/>
    <w:rsid w:val="004B364C"/>
    <w:rsid w:val="004B4057"/>
    <w:rsid w:val="004B4532"/>
    <w:rsid w:val="004B45D5"/>
    <w:rsid w:val="004B47F8"/>
    <w:rsid w:val="004B4C47"/>
    <w:rsid w:val="004B4FB7"/>
    <w:rsid w:val="004B54B3"/>
    <w:rsid w:val="004B54B7"/>
    <w:rsid w:val="004B5702"/>
    <w:rsid w:val="004B5867"/>
    <w:rsid w:val="004B5B97"/>
    <w:rsid w:val="004B5BC0"/>
    <w:rsid w:val="004B5CA7"/>
    <w:rsid w:val="004B5FDC"/>
    <w:rsid w:val="004B61C3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1172"/>
    <w:rsid w:val="004C11BE"/>
    <w:rsid w:val="004C179C"/>
    <w:rsid w:val="004C1AB9"/>
    <w:rsid w:val="004C1B73"/>
    <w:rsid w:val="004C1E11"/>
    <w:rsid w:val="004C1F69"/>
    <w:rsid w:val="004C2651"/>
    <w:rsid w:val="004C2890"/>
    <w:rsid w:val="004C2A3B"/>
    <w:rsid w:val="004C2A94"/>
    <w:rsid w:val="004C2B93"/>
    <w:rsid w:val="004C3BD3"/>
    <w:rsid w:val="004C3E89"/>
    <w:rsid w:val="004C3FC8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CF1"/>
    <w:rsid w:val="004C5DC4"/>
    <w:rsid w:val="004C61EB"/>
    <w:rsid w:val="004C65E3"/>
    <w:rsid w:val="004C6697"/>
    <w:rsid w:val="004C66C2"/>
    <w:rsid w:val="004C68B1"/>
    <w:rsid w:val="004C6BCF"/>
    <w:rsid w:val="004C6DF8"/>
    <w:rsid w:val="004C6FCD"/>
    <w:rsid w:val="004C7665"/>
    <w:rsid w:val="004C7874"/>
    <w:rsid w:val="004C7D8C"/>
    <w:rsid w:val="004C7E4C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998"/>
    <w:rsid w:val="004D1A0C"/>
    <w:rsid w:val="004D256D"/>
    <w:rsid w:val="004D25FC"/>
    <w:rsid w:val="004D2675"/>
    <w:rsid w:val="004D27E4"/>
    <w:rsid w:val="004D2BD1"/>
    <w:rsid w:val="004D2C4E"/>
    <w:rsid w:val="004D2D63"/>
    <w:rsid w:val="004D3234"/>
    <w:rsid w:val="004D3486"/>
    <w:rsid w:val="004D382B"/>
    <w:rsid w:val="004D390F"/>
    <w:rsid w:val="004D3AA1"/>
    <w:rsid w:val="004D3AED"/>
    <w:rsid w:val="004D3BC7"/>
    <w:rsid w:val="004D40C7"/>
    <w:rsid w:val="004D44EA"/>
    <w:rsid w:val="004D453F"/>
    <w:rsid w:val="004D4833"/>
    <w:rsid w:val="004D4A96"/>
    <w:rsid w:val="004D4C1B"/>
    <w:rsid w:val="004D4D08"/>
    <w:rsid w:val="004D52BB"/>
    <w:rsid w:val="004D5496"/>
    <w:rsid w:val="004D5660"/>
    <w:rsid w:val="004D5788"/>
    <w:rsid w:val="004D5892"/>
    <w:rsid w:val="004D5B99"/>
    <w:rsid w:val="004D6033"/>
    <w:rsid w:val="004D66AA"/>
    <w:rsid w:val="004D66CD"/>
    <w:rsid w:val="004D67F4"/>
    <w:rsid w:val="004D6C06"/>
    <w:rsid w:val="004D6FB7"/>
    <w:rsid w:val="004D703E"/>
    <w:rsid w:val="004D72DB"/>
    <w:rsid w:val="004D739A"/>
    <w:rsid w:val="004D756B"/>
    <w:rsid w:val="004D79AE"/>
    <w:rsid w:val="004D7F7F"/>
    <w:rsid w:val="004E0091"/>
    <w:rsid w:val="004E01F9"/>
    <w:rsid w:val="004E02C9"/>
    <w:rsid w:val="004E066F"/>
    <w:rsid w:val="004E067A"/>
    <w:rsid w:val="004E0997"/>
    <w:rsid w:val="004E0A5B"/>
    <w:rsid w:val="004E0AC5"/>
    <w:rsid w:val="004E0CA5"/>
    <w:rsid w:val="004E0EF7"/>
    <w:rsid w:val="004E113A"/>
    <w:rsid w:val="004E11F5"/>
    <w:rsid w:val="004E147B"/>
    <w:rsid w:val="004E1C9E"/>
    <w:rsid w:val="004E1E02"/>
    <w:rsid w:val="004E1F0A"/>
    <w:rsid w:val="004E1F1A"/>
    <w:rsid w:val="004E1FC4"/>
    <w:rsid w:val="004E262A"/>
    <w:rsid w:val="004E26A6"/>
    <w:rsid w:val="004E2B50"/>
    <w:rsid w:val="004E2D9D"/>
    <w:rsid w:val="004E2E9D"/>
    <w:rsid w:val="004E32C9"/>
    <w:rsid w:val="004E3422"/>
    <w:rsid w:val="004E3448"/>
    <w:rsid w:val="004E3C3C"/>
    <w:rsid w:val="004E3EA5"/>
    <w:rsid w:val="004E4135"/>
    <w:rsid w:val="004E44D2"/>
    <w:rsid w:val="004E475B"/>
    <w:rsid w:val="004E477E"/>
    <w:rsid w:val="004E47E4"/>
    <w:rsid w:val="004E49B1"/>
    <w:rsid w:val="004E49F0"/>
    <w:rsid w:val="004E4AD7"/>
    <w:rsid w:val="004E4D8E"/>
    <w:rsid w:val="004E4FB0"/>
    <w:rsid w:val="004E5178"/>
    <w:rsid w:val="004E51A9"/>
    <w:rsid w:val="004E5454"/>
    <w:rsid w:val="004E54A8"/>
    <w:rsid w:val="004E57FC"/>
    <w:rsid w:val="004E5AD6"/>
    <w:rsid w:val="004E61DC"/>
    <w:rsid w:val="004E64C6"/>
    <w:rsid w:val="004E6859"/>
    <w:rsid w:val="004E685F"/>
    <w:rsid w:val="004E6D82"/>
    <w:rsid w:val="004E6DE3"/>
    <w:rsid w:val="004E6F4E"/>
    <w:rsid w:val="004E7004"/>
    <w:rsid w:val="004E76C1"/>
    <w:rsid w:val="004E76CD"/>
    <w:rsid w:val="004E78B5"/>
    <w:rsid w:val="004E7967"/>
    <w:rsid w:val="004E7B63"/>
    <w:rsid w:val="004E7FC8"/>
    <w:rsid w:val="004F004F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3ED"/>
    <w:rsid w:val="004F367B"/>
    <w:rsid w:val="004F4000"/>
    <w:rsid w:val="004F40D4"/>
    <w:rsid w:val="004F4419"/>
    <w:rsid w:val="004F4721"/>
    <w:rsid w:val="004F4AC5"/>
    <w:rsid w:val="004F4E59"/>
    <w:rsid w:val="004F4E8C"/>
    <w:rsid w:val="004F4F2A"/>
    <w:rsid w:val="004F507F"/>
    <w:rsid w:val="004F5A9C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74D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ED"/>
    <w:rsid w:val="00501EEA"/>
    <w:rsid w:val="00502329"/>
    <w:rsid w:val="0050273A"/>
    <w:rsid w:val="00502CD8"/>
    <w:rsid w:val="00503054"/>
    <w:rsid w:val="005030A7"/>
    <w:rsid w:val="005030E8"/>
    <w:rsid w:val="0050333C"/>
    <w:rsid w:val="00503498"/>
    <w:rsid w:val="0050389D"/>
    <w:rsid w:val="00503962"/>
    <w:rsid w:val="00503DB1"/>
    <w:rsid w:val="00504B2A"/>
    <w:rsid w:val="00504F10"/>
    <w:rsid w:val="00504F20"/>
    <w:rsid w:val="005050A4"/>
    <w:rsid w:val="0050559E"/>
    <w:rsid w:val="00505B61"/>
    <w:rsid w:val="0050617C"/>
    <w:rsid w:val="0050626E"/>
    <w:rsid w:val="00506C5E"/>
    <w:rsid w:val="00506E67"/>
    <w:rsid w:val="00506EE0"/>
    <w:rsid w:val="005072ED"/>
    <w:rsid w:val="00507903"/>
    <w:rsid w:val="005100DF"/>
    <w:rsid w:val="005102FB"/>
    <w:rsid w:val="0051048A"/>
    <w:rsid w:val="0051053D"/>
    <w:rsid w:val="0051082B"/>
    <w:rsid w:val="00510842"/>
    <w:rsid w:val="00510B97"/>
    <w:rsid w:val="00510E72"/>
    <w:rsid w:val="00510ECC"/>
    <w:rsid w:val="005118D8"/>
    <w:rsid w:val="00511975"/>
    <w:rsid w:val="005119FA"/>
    <w:rsid w:val="00511A1C"/>
    <w:rsid w:val="00511F3A"/>
    <w:rsid w:val="00512385"/>
    <w:rsid w:val="00512595"/>
    <w:rsid w:val="00512B00"/>
    <w:rsid w:val="00512C25"/>
    <w:rsid w:val="00512D66"/>
    <w:rsid w:val="005134EF"/>
    <w:rsid w:val="00513D36"/>
    <w:rsid w:val="005140AE"/>
    <w:rsid w:val="00514283"/>
    <w:rsid w:val="005142BE"/>
    <w:rsid w:val="00514839"/>
    <w:rsid w:val="00514876"/>
    <w:rsid w:val="00514998"/>
    <w:rsid w:val="00514C39"/>
    <w:rsid w:val="00514DBA"/>
    <w:rsid w:val="00515259"/>
    <w:rsid w:val="005152EA"/>
    <w:rsid w:val="00515653"/>
    <w:rsid w:val="00515740"/>
    <w:rsid w:val="005157F9"/>
    <w:rsid w:val="0051591E"/>
    <w:rsid w:val="00515A36"/>
    <w:rsid w:val="00515C34"/>
    <w:rsid w:val="00515FB7"/>
    <w:rsid w:val="0051603C"/>
    <w:rsid w:val="00516184"/>
    <w:rsid w:val="005162F9"/>
    <w:rsid w:val="00516A67"/>
    <w:rsid w:val="00516DBF"/>
    <w:rsid w:val="00516FC5"/>
    <w:rsid w:val="00517230"/>
    <w:rsid w:val="0051766F"/>
    <w:rsid w:val="00517688"/>
    <w:rsid w:val="00517A1A"/>
    <w:rsid w:val="00517B4E"/>
    <w:rsid w:val="00517D6F"/>
    <w:rsid w:val="00520023"/>
    <w:rsid w:val="00520557"/>
    <w:rsid w:val="00520576"/>
    <w:rsid w:val="0052090A"/>
    <w:rsid w:val="00520B02"/>
    <w:rsid w:val="00520BFE"/>
    <w:rsid w:val="0052145A"/>
    <w:rsid w:val="00521473"/>
    <w:rsid w:val="005214C9"/>
    <w:rsid w:val="0052191C"/>
    <w:rsid w:val="00521D48"/>
    <w:rsid w:val="00521ED1"/>
    <w:rsid w:val="00521F99"/>
    <w:rsid w:val="0052214C"/>
    <w:rsid w:val="005223C5"/>
    <w:rsid w:val="00522542"/>
    <w:rsid w:val="0052262C"/>
    <w:rsid w:val="00522784"/>
    <w:rsid w:val="005227E1"/>
    <w:rsid w:val="005229E9"/>
    <w:rsid w:val="00522A2C"/>
    <w:rsid w:val="00522C2D"/>
    <w:rsid w:val="00522DE1"/>
    <w:rsid w:val="005238D2"/>
    <w:rsid w:val="005241FF"/>
    <w:rsid w:val="0052427A"/>
    <w:rsid w:val="0052434A"/>
    <w:rsid w:val="00524400"/>
    <w:rsid w:val="005245DB"/>
    <w:rsid w:val="005249B6"/>
    <w:rsid w:val="00524A05"/>
    <w:rsid w:val="00524B7F"/>
    <w:rsid w:val="00524C54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95"/>
    <w:rsid w:val="00525E77"/>
    <w:rsid w:val="00526287"/>
    <w:rsid w:val="0052652C"/>
    <w:rsid w:val="00526596"/>
    <w:rsid w:val="00526642"/>
    <w:rsid w:val="00527104"/>
    <w:rsid w:val="00527132"/>
    <w:rsid w:val="005271FE"/>
    <w:rsid w:val="005273CF"/>
    <w:rsid w:val="00527490"/>
    <w:rsid w:val="00527844"/>
    <w:rsid w:val="00527C7D"/>
    <w:rsid w:val="00530291"/>
    <w:rsid w:val="0053042E"/>
    <w:rsid w:val="0053067E"/>
    <w:rsid w:val="005308DE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165"/>
    <w:rsid w:val="005321A0"/>
    <w:rsid w:val="005321AA"/>
    <w:rsid w:val="0053237E"/>
    <w:rsid w:val="005327AD"/>
    <w:rsid w:val="0053280B"/>
    <w:rsid w:val="00532A94"/>
    <w:rsid w:val="00532C4F"/>
    <w:rsid w:val="00532CF0"/>
    <w:rsid w:val="00532D0A"/>
    <w:rsid w:val="00532E67"/>
    <w:rsid w:val="0053305E"/>
    <w:rsid w:val="005330D6"/>
    <w:rsid w:val="005332F7"/>
    <w:rsid w:val="005334A8"/>
    <w:rsid w:val="00533580"/>
    <w:rsid w:val="005336B8"/>
    <w:rsid w:val="005338C9"/>
    <w:rsid w:val="0053394D"/>
    <w:rsid w:val="005339BA"/>
    <w:rsid w:val="00533C31"/>
    <w:rsid w:val="00533C55"/>
    <w:rsid w:val="00533DB7"/>
    <w:rsid w:val="00533E99"/>
    <w:rsid w:val="00534085"/>
    <w:rsid w:val="0053422D"/>
    <w:rsid w:val="0053426F"/>
    <w:rsid w:val="005349FA"/>
    <w:rsid w:val="00534ABF"/>
    <w:rsid w:val="00534D1D"/>
    <w:rsid w:val="00535011"/>
    <w:rsid w:val="005350C7"/>
    <w:rsid w:val="00535617"/>
    <w:rsid w:val="0053567E"/>
    <w:rsid w:val="00535877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17E"/>
    <w:rsid w:val="00537579"/>
    <w:rsid w:val="00537666"/>
    <w:rsid w:val="0053777D"/>
    <w:rsid w:val="005378E1"/>
    <w:rsid w:val="005379E4"/>
    <w:rsid w:val="00537A73"/>
    <w:rsid w:val="00537C76"/>
    <w:rsid w:val="00537CB4"/>
    <w:rsid w:val="00537CF7"/>
    <w:rsid w:val="00540502"/>
    <w:rsid w:val="005407B1"/>
    <w:rsid w:val="00540F98"/>
    <w:rsid w:val="005410D4"/>
    <w:rsid w:val="00541340"/>
    <w:rsid w:val="00541422"/>
    <w:rsid w:val="00541591"/>
    <w:rsid w:val="0054162D"/>
    <w:rsid w:val="00541680"/>
    <w:rsid w:val="00541832"/>
    <w:rsid w:val="005419C8"/>
    <w:rsid w:val="00541AC7"/>
    <w:rsid w:val="00541BA4"/>
    <w:rsid w:val="00541C2F"/>
    <w:rsid w:val="00542579"/>
    <w:rsid w:val="005426D6"/>
    <w:rsid w:val="0054272F"/>
    <w:rsid w:val="00542A58"/>
    <w:rsid w:val="00542B3C"/>
    <w:rsid w:val="00543230"/>
    <w:rsid w:val="005434E3"/>
    <w:rsid w:val="005436A1"/>
    <w:rsid w:val="00543A26"/>
    <w:rsid w:val="00543AD4"/>
    <w:rsid w:val="00543AE1"/>
    <w:rsid w:val="00543DE6"/>
    <w:rsid w:val="00544013"/>
    <w:rsid w:val="005440C3"/>
    <w:rsid w:val="0054412D"/>
    <w:rsid w:val="005441D6"/>
    <w:rsid w:val="005441FD"/>
    <w:rsid w:val="00544218"/>
    <w:rsid w:val="005442E6"/>
    <w:rsid w:val="00544695"/>
    <w:rsid w:val="00544762"/>
    <w:rsid w:val="0054476B"/>
    <w:rsid w:val="005449B0"/>
    <w:rsid w:val="00544A22"/>
    <w:rsid w:val="00544E33"/>
    <w:rsid w:val="0054545C"/>
    <w:rsid w:val="0054579A"/>
    <w:rsid w:val="00545BD9"/>
    <w:rsid w:val="00545CB1"/>
    <w:rsid w:val="00545F17"/>
    <w:rsid w:val="005461E5"/>
    <w:rsid w:val="005463A7"/>
    <w:rsid w:val="00546576"/>
    <w:rsid w:val="00547556"/>
    <w:rsid w:val="00547616"/>
    <w:rsid w:val="00547667"/>
    <w:rsid w:val="00547CC9"/>
    <w:rsid w:val="00547CE7"/>
    <w:rsid w:val="00550217"/>
    <w:rsid w:val="005505E3"/>
    <w:rsid w:val="00550C05"/>
    <w:rsid w:val="00550FC2"/>
    <w:rsid w:val="005511D9"/>
    <w:rsid w:val="005513DE"/>
    <w:rsid w:val="00551589"/>
    <w:rsid w:val="00551651"/>
    <w:rsid w:val="00551707"/>
    <w:rsid w:val="005518D2"/>
    <w:rsid w:val="0055190E"/>
    <w:rsid w:val="00551C06"/>
    <w:rsid w:val="00551FDB"/>
    <w:rsid w:val="005522CF"/>
    <w:rsid w:val="00552412"/>
    <w:rsid w:val="005528DE"/>
    <w:rsid w:val="00552F68"/>
    <w:rsid w:val="005534EA"/>
    <w:rsid w:val="005539FA"/>
    <w:rsid w:val="00553D2D"/>
    <w:rsid w:val="00553F23"/>
    <w:rsid w:val="005543C1"/>
    <w:rsid w:val="0055465A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BBB"/>
    <w:rsid w:val="00555CBC"/>
    <w:rsid w:val="0055630F"/>
    <w:rsid w:val="00556A89"/>
    <w:rsid w:val="00556F4D"/>
    <w:rsid w:val="0055707C"/>
    <w:rsid w:val="005570DC"/>
    <w:rsid w:val="00557253"/>
    <w:rsid w:val="0055731D"/>
    <w:rsid w:val="0055745A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0A92"/>
    <w:rsid w:val="0056109B"/>
    <w:rsid w:val="00561139"/>
    <w:rsid w:val="005611E1"/>
    <w:rsid w:val="005612E1"/>
    <w:rsid w:val="00561340"/>
    <w:rsid w:val="00561653"/>
    <w:rsid w:val="00561F94"/>
    <w:rsid w:val="0056248B"/>
    <w:rsid w:val="00562601"/>
    <w:rsid w:val="00562912"/>
    <w:rsid w:val="00562A76"/>
    <w:rsid w:val="00562BFF"/>
    <w:rsid w:val="00562D56"/>
    <w:rsid w:val="00562DC0"/>
    <w:rsid w:val="00563762"/>
    <w:rsid w:val="00563A18"/>
    <w:rsid w:val="00563AAE"/>
    <w:rsid w:val="00563CB9"/>
    <w:rsid w:val="00563D3C"/>
    <w:rsid w:val="00563E58"/>
    <w:rsid w:val="00563FA6"/>
    <w:rsid w:val="00564278"/>
    <w:rsid w:val="00564559"/>
    <w:rsid w:val="00564BC4"/>
    <w:rsid w:val="00564C2B"/>
    <w:rsid w:val="00564D13"/>
    <w:rsid w:val="00564F3C"/>
    <w:rsid w:val="00565350"/>
    <w:rsid w:val="005654BE"/>
    <w:rsid w:val="00565740"/>
    <w:rsid w:val="00565A32"/>
    <w:rsid w:val="00565B1C"/>
    <w:rsid w:val="00565FCF"/>
    <w:rsid w:val="00566142"/>
    <w:rsid w:val="005665F5"/>
    <w:rsid w:val="0056699C"/>
    <w:rsid w:val="00566AE3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70117"/>
    <w:rsid w:val="005704A3"/>
    <w:rsid w:val="005704B2"/>
    <w:rsid w:val="00570523"/>
    <w:rsid w:val="0057085D"/>
    <w:rsid w:val="005709C0"/>
    <w:rsid w:val="00570A34"/>
    <w:rsid w:val="00570ABA"/>
    <w:rsid w:val="00570BEE"/>
    <w:rsid w:val="00570D03"/>
    <w:rsid w:val="00570D42"/>
    <w:rsid w:val="005712EA"/>
    <w:rsid w:val="005712EF"/>
    <w:rsid w:val="0057141B"/>
    <w:rsid w:val="00571740"/>
    <w:rsid w:val="00571AD2"/>
    <w:rsid w:val="00571BAB"/>
    <w:rsid w:val="00571BF0"/>
    <w:rsid w:val="0057203E"/>
    <w:rsid w:val="00572090"/>
    <w:rsid w:val="0057227E"/>
    <w:rsid w:val="00572294"/>
    <w:rsid w:val="0057243F"/>
    <w:rsid w:val="00572447"/>
    <w:rsid w:val="0057249C"/>
    <w:rsid w:val="0057266E"/>
    <w:rsid w:val="00572C09"/>
    <w:rsid w:val="00572D11"/>
    <w:rsid w:val="0057306F"/>
    <w:rsid w:val="0057314F"/>
    <w:rsid w:val="00573227"/>
    <w:rsid w:val="0057325D"/>
    <w:rsid w:val="005734E9"/>
    <w:rsid w:val="005735F1"/>
    <w:rsid w:val="00573A13"/>
    <w:rsid w:val="00574113"/>
    <w:rsid w:val="0057456C"/>
    <w:rsid w:val="00574575"/>
    <w:rsid w:val="00574613"/>
    <w:rsid w:val="00574797"/>
    <w:rsid w:val="00574814"/>
    <w:rsid w:val="00574997"/>
    <w:rsid w:val="00575448"/>
    <w:rsid w:val="005755A7"/>
    <w:rsid w:val="0057573D"/>
    <w:rsid w:val="00575797"/>
    <w:rsid w:val="00575A34"/>
    <w:rsid w:val="00575DA2"/>
    <w:rsid w:val="00576413"/>
    <w:rsid w:val="00576702"/>
    <w:rsid w:val="00576ADA"/>
    <w:rsid w:val="00576AF5"/>
    <w:rsid w:val="00576B20"/>
    <w:rsid w:val="00576C62"/>
    <w:rsid w:val="00577229"/>
    <w:rsid w:val="00577401"/>
    <w:rsid w:val="005779D2"/>
    <w:rsid w:val="00577B47"/>
    <w:rsid w:val="0058084A"/>
    <w:rsid w:val="005808A6"/>
    <w:rsid w:val="00580B0D"/>
    <w:rsid w:val="00580B2E"/>
    <w:rsid w:val="00580C87"/>
    <w:rsid w:val="00580D0B"/>
    <w:rsid w:val="00580F86"/>
    <w:rsid w:val="00581670"/>
    <w:rsid w:val="005817A3"/>
    <w:rsid w:val="0058180B"/>
    <w:rsid w:val="005821FD"/>
    <w:rsid w:val="00582268"/>
    <w:rsid w:val="005822FA"/>
    <w:rsid w:val="005824EA"/>
    <w:rsid w:val="00582703"/>
    <w:rsid w:val="0058290E"/>
    <w:rsid w:val="00582A4D"/>
    <w:rsid w:val="005837AA"/>
    <w:rsid w:val="00583DEB"/>
    <w:rsid w:val="00583E3A"/>
    <w:rsid w:val="00583FB4"/>
    <w:rsid w:val="005843C1"/>
    <w:rsid w:val="00584880"/>
    <w:rsid w:val="00584F45"/>
    <w:rsid w:val="005850E7"/>
    <w:rsid w:val="00585254"/>
    <w:rsid w:val="00585516"/>
    <w:rsid w:val="005858F1"/>
    <w:rsid w:val="00585BB6"/>
    <w:rsid w:val="005860DB"/>
    <w:rsid w:val="005862A8"/>
    <w:rsid w:val="005863EE"/>
    <w:rsid w:val="00586401"/>
    <w:rsid w:val="005867A1"/>
    <w:rsid w:val="00586A29"/>
    <w:rsid w:val="00586B18"/>
    <w:rsid w:val="00587221"/>
    <w:rsid w:val="00587661"/>
    <w:rsid w:val="00587D43"/>
    <w:rsid w:val="00587E66"/>
    <w:rsid w:val="005904A2"/>
    <w:rsid w:val="00590602"/>
    <w:rsid w:val="0059071E"/>
    <w:rsid w:val="00590C9E"/>
    <w:rsid w:val="00590E71"/>
    <w:rsid w:val="00591138"/>
    <w:rsid w:val="00591148"/>
    <w:rsid w:val="00591161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73F"/>
    <w:rsid w:val="005928B5"/>
    <w:rsid w:val="00592A45"/>
    <w:rsid w:val="00592B60"/>
    <w:rsid w:val="00592DF0"/>
    <w:rsid w:val="00592FC9"/>
    <w:rsid w:val="00593384"/>
    <w:rsid w:val="0059344F"/>
    <w:rsid w:val="00593610"/>
    <w:rsid w:val="00593EF3"/>
    <w:rsid w:val="0059407C"/>
    <w:rsid w:val="0059418D"/>
    <w:rsid w:val="005941B8"/>
    <w:rsid w:val="005941D3"/>
    <w:rsid w:val="005946F4"/>
    <w:rsid w:val="00595D77"/>
    <w:rsid w:val="00595EC6"/>
    <w:rsid w:val="005960F3"/>
    <w:rsid w:val="005961AE"/>
    <w:rsid w:val="0059659E"/>
    <w:rsid w:val="00596648"/>
    <w:rsid w:val="005969DB"/>
    <w:rsid w:val="00596E19"/>
    <w:rsid w:val="00597024"/>
    <w:rsid w:val="0059713C"/>
    <w:rsid w:val="005972A4"/>
    <w:rsid w:val="005976E9"/>
    <w:rsid w:val="00597776"/>
    <w:rsid w:val="00597AD5"/>
    <w:rsid w:val="00597DED"/>
    <w:rsid w:val="005A05A7"/>
    <w:rsid w:val="005A064E"/>
    <w:rsid w:val="005A0962"/>
    <w:rsid w:val="005A0CE6"/>
    <w:rsid w:val="005A0D4D"/>
    <w:rsid w:val="005A0DBB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C90"/>
    <w:rsid w:val="005A31A2"/>
    <w:rsid w:val="005A3452"/>
    <w:rsid w:val="005A383F"/>
    <w:rsid w:val="005A3D46"/>
    <w:rsid w:val="005A4130"/>
    <w:rsid w:val="005A44F1"/>
    <w:rsid w:val="005A48BF"/>
    <w:rsid w:val="005A49F2"/>
    <w:rsid w:val="005A4B5E"/>
    <w:rsid w:val="005A4DA4"/>
    <w:rsid w:val="005A4EF4"/>
    <w:rsid w:val="005A56A2"/>
    <w:rsid w:val="005A5BFE"/>
    <w:rsid w:val="005A5C42"/>
    <w:rsid w:val="005A60B2"/>
    <w:rsid w:val="005A6127"/>
    <w:rsid w:val="005A6704"/>
    <w:rsid w:val="005A695B"/>
    <w:rsid w:val="005A6A33"/>
    <w:rsid w:val="005A6DB6"/>
    <w:rsid w:val="005A6ED3"/>
    <w:rsid w:val="005A7341"/>
    <w:rsid w:val="005A76BD"/>
    <w:rsid w:val="005A781B"/>
    <w:rsid w:val="005B02CD"/>
    <w:rsid w:val="005B0351"/>
    <w:rsid w:val="005B041A"/>
    <w:rsid w:val="005B0695"/>
    <w:rsid w:val="005B072A"/>
    <w:rsid w:val="005B11E7"/>
    <w:rsid w:val="005B1412"/>
    <w:rsid w:val="005B155D"/>
    <w:rsid w:val="005B15BF"/>
    <w:rsid w:val="005B1616"/>
    <w:rsid w:val="005B169B"/>
    <w:rsid w:val="005B1B58"/>
    <w:rsid w:val="005B1F3E"/>
    <w:rsid w:val="005B250F"/>
    <w:rsid w:val="005B2808"/>
    <w:rsid w:val="005B297D"/>
    <w:rsid w:val="005B2A18"/>
    <w:rsid w:val="005B2A44"/>
    <w:rsid w:val="005B2B8C"/>
    <w:rsid w:val="005B2D8E"/>
    <w:rsid w:val="005B3012"/>
    <w:rsid w:val="005B310E"/>
    <w:rsid w:val="005B3147"/>
    <w:rsid w:val="005B3237"/>
    <w:rsid w:val="005B3263"/>
    <w:rsid w:val="005B32A4"/>
    <w:rsid w:val="005B34DD"/>
    <w:rsid w:val="005B35E9"/>
    <w:rsid w:val="005B3674"/>
    <w:rsid w:val="005B367B"/>
    <w:rsid w:val="005B3C3C"/>
    <w:rsid w:val="005B3EA2"/>
    <w:rsid w:val="005B3F74"/>
    <w:rsid w:val="005B4011"/>
    <w:rsid w:val="005B4360"/>
    <w:rsid w:val="005B44EF"/>
    <w:rsid w:val="005B4615"/>
    <w:rsid w:val="005B477C"/>
    <w:rsid w:val="005B47A7"/>
    <w:rsid w:val="005B4881"/>
    <w:rsid w:val="005B48F9"/>
    <w:rsid w:val="005B4A43"/>
    <w:rsid w:val="005B50A0"/>
    <w:rsid w:val="005B5464"/>
    <w:rsid w:val="005B55EA"/>
    <w:rsid w:val="005B56D6"/>
    <w:rsid w:val="005B5706"/>
    <w:rsid w:val="005B5A7C"/>
    <w:rsid w:val="005B5D69"/>
    <w:rsid w:val="005B5EF7"/>
    <w:rsid w:val="005B6094"/>
    <w:rsid w:val="005B6367"/>
    <w:rsid w:val="005B6629"/>
    <w:rsid w:val="005B666B"/>
    <w:rsid w:val="005B6769"/>
    <w:rsid w:val="005B68B9"/>
    <w:rsid w:val="005B6BCC"/>
    <w:rsid w:val="005B6C31"/>
    <w:rsid w:val="005B6CC0"/>
    <w:rsid w:val="005B6F45"/>
    <w:rsid w:val="005B7029"/>
    <w:rsid w:val="005B7367"/>
    <w:rsid w:val="005B73A2"/>
    <w:rsid w:val="005B78C1"/>
    <w:rsid w:val="005B7C89"/>
    <w:rsid w:val="005C02C7"/>
    <w:rsid w:val="005C02CE"/>
    <w:rsid w:val="005C0453"/>
    <w:rsid w:val="005C0783"/>
    <w:rsid w:val="005C0E01"/>
    <w:rsid w:val="005C15B6"/>
    <w:rsid w:val="005C1DAE"/>
    <w:rsid w:val="005C26C9"/>
    <w:rsid w:val="005C276F"/>
    <w:rsid w:val="005C2DFE"/>
    <w:rsid w:val="005C2F41"/>
    <w:rsid w:val="005C2F56"/>
    <w:rsid w:val="005C3082"/>
    <w:rsid w:val="005C32AF"/>
    <w:rsid w:val="005C361F"/>
    <w:rsid w:val="005C383A"/>
    <w:rsid w:val="005C3898"/>
    <w:rsid w:val="005C3AAD"/>
    <w:rsid w:val="005C3B7A"/>
    <w:rsid w:val="005C3F93"/>
    <w:rsid w:val="005C42FF"/>
    <w:rsid w:val="005C4653"/>
    <w:rsid w:val="005C468A"/>
    <w:rsid w:val="005C4871"/>
    <w:rsid w:val="005C49F7"/>
    <w:rsid w:val="005C4C23"/>
    <w:rsid w:val="005C4DDA"/>
    <w:rsid w:val="005C53BD"/>
    <w:rsid w:val="005C55C2"/>
    <w:rsid w:val="005C5751"/>
    <w:rsid w:val="005C579F"/>
    <w:rsid w:val="005C580B"/>
    <w:rsid w:val="005C5AAC"/>
    <w:rsid w:val="005C5DBF"/>
    <w:rsid w:val="005C611A"/>
    <w:rsid w:val="005C62C5"/>
    <w:rsid w:val="005C631B"/>
    <w:rsid w:val="005C633C"/>
    <w:rsid w:val="005C639F"/>
    <w:rsid w:val="005C65D0"/>
    <w:rsid w:val="005C6684"/>
    <w:rsid w:val="005C6904"/>
    <w:rsid w:val="005C6D52"/>
    <w:rsid w:val="005C711F"/>
    <w:rsid w:val="005C716E"/>
    <w:rsid w:val="005C7219"/>
    <w:rsid w:val="005C725C"/>
    <w:rsid w:val="005C7716"/>
    <w:rsid w:val="005C789B"/>
    <w:rsid w:val="005C7ADF"/>
    <w:rsid w:val="005D01F0"/>
    <w:rsid w:val="005D0205"/>
    <w:rsid w:val="005D0C2A"/>
    <w:rsid w:val="005D0E9E"/>
    <w:rsid w:val="005D0ED9"/>
    <w:rsid w:val="005D10A6"/>
    <w:rsid w:val="005D1191"/>
    <w:rsid w:val="005D135C"/>
    <w:rsid w:val="005D13C7"/>
    <w:rsid w:val="005D152A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6E1"/>
    <w:rsid w:val="005D2937"/>
    <w:rsid w:val="005D3245"/>
    <w:rsid w:val="005D348C"/>
    <w:rsid w:val="005D4354"/>
    <w:rsid w:val="005D4447"/>
    <w:rsid w:val="005D44F2"/>
    <w:rsid w:val="005D459C"/>
    <w:rsid w:val="005D45EF"/>
    <w:rsid w:val="005D46BE"/>
    <w:rsid w:val="005D46C3"/>
    <w:rsid w:val="005D46DC"/>
    <w:rsid w:val="005D497D"/>
    <w:rsid w:val="005D4DF2"/>
    <w:rsid w:val="005D5145"/>
    <w:rsid w:val="005D5ED3"/>
    <w:rsid w:val="005D611B"/>
    <w:rsid w:val="005D625C"/>
    <w:rsid w:val="005D6695"/>
    <w:rsid w:val="005D66D7"/>
    <w:rsid w:val="005D690E"/>
    <w:rsid w:val="005D6C73"/>
    <w:rsid w:val="005D6EE1"/>
    <w:rsid w:val="005D7031"/>
    <w:rsid w:val="005D7151"/>
    <w:rsid w:val="005D71D0"/>
    <w:rsid w:val="005D72D3"/>
    <w:rsid w:val="005D7493"/>
    <w:rsid w:val="005D7541"/>
    <w:rsid w:val="005D79DE"/>
    <w:rsid w:val="005D7D5B"/>
    <w:rsid w:val="005D7DD0"/>
    <w:rsid w:val="005D7F20"/>
    <w:rsid w:val="005E0226"/>
    <w:rsid w:val="005E03AE"/>
    <w:rsid w:val="005E03F3"/>
    <w:rsid w:val="005E0686"/>
    <w:rsid w:val="005E09A0"/>
    <w:rsid w:val="005E0F47"/>
    <w:rsid w:val="005E1241"/>
    <w:rsid w:val="005E1856"/>
    <w:rsid w:val="005E1A0B"/>
    <w:rsid w:val="005E23F1"/>
    <w:rsid w:val="005E25B0"/>
    <w:rsid w:val="005E280D"/>
    <w:rsid w:val="005E2AA7"/>
    <w:rsid w:val="005E2BAF"/>
    <w:rsid w:val="005E2C8F"/>
    <w:rsid w:val="005E30DD"/>
    <w:rsid w:val="005E336F"/>
    <w:rsid w:val="005E355A"/>
    <w:rsid w:val="005E39AF"/>
    <w:rsid w:val="005E39E5"/>
    <w:rsid w:val="005E3C14"/>
    <w:rsid w:val="005E3E0E"/>
    <w:rsid w:val="005E3E23"/>
    <w:rsid w:val="005E41FB"/>
    <w:rsid w:val="005E42E0"/>
    <w:rsid w:val="005E4335"/>
    <w:rsid w:val="005E4503"/>
    <w:rsid w:val="005E4793"/>
    <w:rsid w:val="005E481E"/>
    <w:rsid w:val="005E4E48"/>
    <w:rsid w:val="005E4F08"/>
    <w:rsid w:val="005E56CF"/>
    <w:rsid w:val="005E56F8"/>
    <w:rsid w:val="005E58FF"/>
    <w:rsid w:val="005E595F"/>
    <w:rsid w:val="005E5A73"/>
    <w:rsid w:val="005E5BFF"/>
    <w:rsid w:val="005E60BE"/>
    <w:rsid w:val="005E60E3"/>
    <w:rsid w:val="005E6253"/>
    <w:rsid w:val="005E638D"/>
    <w:rsid w:val="005E6533"/>
    <w:rsid w:val="005E6581"/>
    <w:rsid w:val="005E669F"/>
    <w:rsid w:val="005E6906"/>
    <w:rsid w:val="005E7184"/>
    <w:rsid w:val="005E758B"/>
    <w:rsid w:val="005E78E3"/>
    <w:rsid w:val="005E7A34"/>
    <w:rsid w:val="005F03E8"/>
    <w:rsid w:val="005F0528"/>
    <w:rsid w:val="005F0652"/>
    <w:rsid w:val="005F0797"/>
    <w:rsid w:val="005F084A"/>
    <w:rsid w:val="005F12E4"/>
    <w:rsid w:val="005F1593"/>
    <w:rsid w:val="005F15A6"/>
    <w:rsid w:val="005F15EB"/>
    <w:rsid w:val="005F164B"/>
    <w:rsid w:val="005F1AC8"/>
    <w:rsid w:val="005F1B2C"/>
    <w:rsid w:val="005F1D67"/>
    <w:rsid w:val="005F21C1"/>
    <w:rsid w:val="005F2334"/>
    <w:rsid w:val="005F271F"/>
    <w:rsid w:val="005F274F"/>
    <w:rsid w:val="005F2E5B"/>
    <w:rsid w:val="005F2EF2"/>
    <w:rsid w:val="005F2FC3"/>
    <w:rsid w:val="005F3274"/>
    <w:rsid w:val="005F377B"/>
    <w:rsid w:val="005F3A11"/>
    <w:rsid w:val="005F3D18"/>
    <w:rsid w:val="005F3FA8"/>
    <w:rsid w:val="005F412A"/>
    <w:rsid w:val="005F41CC"/>
    <w:rsid w:val="005F43CF"/>
    <w:rsid w:val="005F4512"/>
    <w:rsid w:val="005F4AFB"/>
    <w:rsid w:val="005F4D66"/>
    <w:rsid w:val="005F52C2"/>
    <w:rsid w:val="005F52E0"/>
    <w:rsid w:val="005F53B0"/>
    <w:rsid w:val="005F54E3"/>
    <w:rsid w:val="005F5FF8"/>
    <w:rsid w:val="005F632D"/>
    <w:rsid w:val="005F6854"/>
    <w:rsid w:val="005F6E79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3F"/>
    <w:rsid w:val="00600C8F"/>
    <w:rsid w:val="00600F7D"/>
    <w:rsid w:val="00601066"/>
    <w:rsid w:val="0060107F"/>
    <w:rsid w:val="00601390"/>
    <w:rsid w:val="00601408"/>
    <w:rsid w:val="0060159F"/>
    <w:rsid w:val="00601850"/>
    <w:rsid w:val="006018DD"/>
    <w:rsid w:val="006019C1"/>
    <w:rsid w:val="00601AB5"/>
    <w:rsid w:val="00601EF7"/>
    <w:rsid w:val="00602033"/>
    <w:rsid w:val="00602190"/>
    <w:rsid w:val="00602197"/>
    <w:rsid w:val="006023BF"/>
    <w:rsid w:val="0060248D"/>
    <w:rsid w:val="00602637"/>
    <w:rsid w:val="00602737"/>
    <w:rsid w:val="006028E2"/>
    <w:rsid w:val="00602B94"/>
    <w:rsid w:val="00602CB5"/>
    <w:rsid w:val="00602E62"/>
    <w:rsid w:val="0060327A"/>
    <w:rsid w:val="00603718"/>
    <w:rsid w:val="00603773"/>
    <w:rsid w:val="00603921"/>
    <w:rsid w:val="00603BB7"/>
    <w:rsid w:val="00603BC1"/>
    <w:rsid w:val="00603C09"/>
    <w:rsid w:val="00604103"/>
    <w:rsid w:val="00604A9A"/>
    <w:rsid w:val="00604E0D"/>
    <w:rsid w:val="00604E44"/>
    <w:rsid w:val="00605210"/>
    <w:rsid w:val="006056D8"/>
    <w:rsid w:val="00606247"/>
    <w:rsid w:val="0060624A"/>
    <w:rsid w:val="0060680C"/>
    <w:rsid w:val="00606B1E"/>
    <w:rsid w:val="00606F0F"/>
    <w:rsid w:val="006073B3"/>
    <w:rsid w:val="006074F3"/>
    <w:rsid w:val="00607A77"/>
    <w:rsid w:val="00607DA6"/>
    <w:rsid w:val="00607F54"/>
    <w:rsid w:val="006104FD"/>
    <w:rsid w:val="00610662"/>
    <w:rsid w:val="00610686"/>
    <w:rsid w:val="006109C5"/>
    <w:rsid w:val="00610D3A"/>
    <w:rsid w:val="00610DE1"/>
    <w:rsid w:val="00610F0A"/>
    <w:rsid w:val="006110E9"/>
    <w:rsid w:val="006112BB"/>
    <w:rsid w:val="00611AB0"/>
    <w:rsid w:val="00611C2B"/>
    <w:rsid w:val="00612353"/>
    <w:rsid w:val="006127F0"/>
    <w:rsid w:val="00612E5C"/>
    <w:rsid w:val="00612F78"/>
    <w:rsid w:val="00613304"/>
    <w:rsid w:val="00613542"/>
    <w:rsid w:val="00613C1E"/>
    <w:rsid w:val="0061416E"/>
    <w:rsid w:val="006143E0"/>
    <w:rsid w:val="00614789"/>
    <w:rsid w:val="006147F7"/>
    <w:rsid w:val="00614956"/>
    <w:rsid w:val="00614990"/>
    <w:rsid w:val="00614CCB"/>
    <w:rsid w:val="00615184"/>
    <w:rsid w:val="00615401"/>
    <w:rsid w:val="006157F8"/>
    <w:rsid w:val="0061595A"/>
    <w:rsid w:val="0061597E"/>
    <w:rsid w:val="00615B86"/>
    <w:rsid w:val="00615C80"/>
    <w:rsid w:val="00615D01"/>
    <w:rsid w:val="00616069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75E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649"/>
    <w:rsid w:val="00621A62"/>
    <w:rsid w:val="00621C93"/>
    <w:rsid w:val="00622192"/>
    <w:rsid w:val="0062227A"/>
    <w:rsid w:val="006223A5"/>
    <w:rsid w:val="0062243A"/>
    <w:rsid w:val="00622465"/>
    <w:rsid w:val="00622614"/>
    <w:rsid w:val="006226BF"/>
    <w:rsid w:val="006228C7"/>
    <w:rsid w:val="00622B5A"/>
    <w:rsid w:val="00622C23"/>
    <w:rsid w:val="00622D72"/>
    <w:rsid w:val="00622FF8"/>
    <w:rsid w:val="00623690"/>
    <w:rsid w:val="006239B6"/>
    <w:rsid w:val="00623BC4"/>
    <w:rsid w:val="00624328"/>
    <w:rsid w:val="00624696"/>
    <w:rsid w:val="006247DE"/>
    <w:rsid w:val="006249B3"/>
    <w:rsid w:val="006254E3"/>
    <w:rsid w:val="006255ED"/>
    <w:rsid w:val="00625626"/>
    <w:rsid w:val="00625ED3"/>
    <w:rsid w:val="006265DB"/>
    <w:rsid w:val="00626641"/>
    <w:rsid w:val="00626746"/>
    <w:rsid w:val="0062682A"/>
    <w:rsid w:val="0062682D"/>
    <w:rsid w:val="00626AAF"/>
    <w:rsid w:val="00626AEA"/>
    <w:rsid w:val="00627023"/>
    <w:rsid w:val="0062707C"/>
    <w:rsid w:val="0062711C"/>
    <w:rsid w:val="006271F2"/>
    <w:rsid w:val="00627227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3E4"/>
    <w:rsid w:val="00630618"/>
    <w:rsid w:val="00630805"/>
    <w:rsid w:val="006308F0"/>
    <w:rsid w:val="00630923"/>
    <w:rsid w:val="00630DDC"/>
    <w:rsid w:val="00630E31"/>
    <w:rsid w:val="00631000"/>
    <w:rsid w:val="00631003"/>
    <w:rsid w:val="00631168"/>
    <w:rsid w:val="006312D2"/>
    <w:rsid w:val="00631378"/>
    <w:rsid w:val="0063152A"/>
    <w:rsid w:val="006315FA"/>
    <w:rsid w:val="006316F6"/>
    <w:rsid w:val="00631BD0"/>
    <w:rsid w:val="0063227B"/>
    <w:rsid w:val="006322AD"/>
    <w:rsid w:val="0063231A"/>
    <w:rsid w:val="0063234A"/>
    <w:rsid w:val="00632710"/>
    <w:rsid w:val="00632A44"/>
    <w:rsid w:val="00632AC1"/>
    <w:rsid w:val="00632B04"/>
    <w:rsid w:val="00632ED9"/>
    <w:rsid w:val="006330A0"/>
    <w:rsid w:val="0063339C"/>
    <w:rsid w:val="00633592"/>
    <w:rsid w:val="006336DC"/>
    <w:rsid w:val="00633940"/>
    <w:rsid w:val="00633A02"/>
    <w:rsid w:val="00633AD0"/>
    <w:rsid w:val="00633B02"/>
    <w:rsid w:val="0063451C"/>
    <w:rsid w:val="00634856"/>
    <w:rsid w:val="00634F26"/>
    <w:rsid w:val="00635074"/>
    <w:rsid w:val="006351C0"/>
    <w:rsid w:val="006351C4"/>
    <w:rsid w:val="00635291"/>
    <w:rsid w:val="006355EB"/>
    <w:rsid w:val="006358B7"/>
    <w:rsid w:val="00635921"/>
    <w:rsid w:val="00635BAC"/>
    <w:rsid w:val="00635DFD"/>
    <w:rsid w:val="0063605B"/>
    <w:rsid w:val="0063607F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18"/>
    <w:rsid w:val="00637EB0"/>
    <w:rsid w:val="00637EE8"/>
    <w:rsid w:val="00640145"/>
    <w:rsid w:val="006403C5"/>
    <w:rsid w:val="00640A65"/>
    <w:rsid w:val="00640C31"/>
    <w:rsid w:val="00640C83"/>
    <w:rsid w:val="00640EE3"/>
    <w:rsid w:val="00640F24"/>
    <w:rsid w:val="0064102A"/>
    <w:rsid w:val="0064113B"/>
    <w:rsid w:val="00641322"/>
    <w:rsid w:val="006414A5"/>
    <w:rsid w:val="00641AE5"/>
    <w:rsid w:val="00641C76"/>
    <w:rsid w:val="006420A5"/>
    <w:rsid w:val="0064212E"/>
    <w:rsid w:val="00642183"/>
    <w:rsid w:val="00642243"/>
    <w:rsid w:val="006422FD"/>
    <w:rsid w:val="00642A08"/>
    <w:rsid w:val="00642D91"/>
    <w:rsid w:val="00642E98"/>
    <w:rsid w:val="00643087"/>
    <w:rsid w:val="006432A3"/>
    <w:rsid w:val="00643325"/>
    <w:rsid w:val="0064334E"/>
    <w:rsid w:val="00643941"/>
    <w:rsid w:val="00644127"/>
    <w:rsid w:val="0064429A"/>
    <w:rsid w:val="006446FE"/>
    <w:rsid w:val="00644749"/>
    <w:rsid w:val="00644771"/>
    <w:rsid w:val="006447D2"/>
    <w:rsid w:val="006448FC"/>
    <w:rsid w:val="0064498B"/>
    <w:rsid w:val="006449C2"/>
    <w:rsid w:val="00644E21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5A"/>
    <w:rsid w:val="006467D8"/>
    <w:rsid w:val="00646D7F"/>
    <w:rsid w:val="00646DE8"/>
    <w:rsid w:val="00646DEA"/>
    <w:rsid w:val="00647D4E"/>
    <w:rsid w:val="0065010F"/>
    <w:rsid w:val="006502D2"/>
    <w:rsid w:val="006504CD"/>
    <w:rsid w:val="00650744"/>
    <w:rsid w:val="006509CA"/>
    <w:rsid w:val="00650A9C"/>
    <w:rsid w:val="00650D2B"/>
    <w:rsid w:val="00650FF3"/>
    <w:rsid w:val="00651228"/>
    <w:rsid w:val="00651235"/>
    <w:rsid w:val="00651484"/>
    <w:rsid w:val="006517FA"/>
    <w:rsid w:val="006518AE"/>
    <w:rsid w:val="00651E5E"/>
    <w:rsid w:val="00652378"/>
    <w:rsid w:val="00652592"/>
    <w:rsid w:val="00652C25"/>
    <w:rsid w:val="00652F13"/>
    <w:rsid w:val="00653654"/>
    <w:rsid w:val="00653659"/>
    <w:rsid w:val="006536F1"/>
    <w:rsid w:val="00653824"/>
    <w:rsid w:val="00653A07"/>
    <w:rsid w:val="00653B6A"/>
    <w:rsid w:val="00653D2E"/>
    <w:rsid w:val="00653DDC"/>
    <w:rsid w:val="00653FA2"/>
    <w:rsid w:val="00653FEB"/>
    <w:rsid w:val="006546C2"/>
    <w:rsid w:val="00654A70"/>
    <w:rsid w:val="00654DFE"/>
    <w:rsid w:val="006553C2"/>
    <w:rsid w:val="006553F3"/>
    <w:rsid w:val="006559CC"/>
    <w:rsid w:val="00655DD2"/>
    <w:rsid w:val="00655E11"/>
    <w:rsid w:val="00656035"/>
    <w:rsid w:val="006560E1"/>
    <w:rsid w:val="006562FC"/>
    <w:rsid w:val="00656778"/>
    <w:rsid w:val="00656ECB"/>
    <w:rsid w:val="00656EDB"/>
    <w:rsid w:val="00656FD6"/>
    <w:rsid w:val="0065732D"/>
    <w:rsid w:val="0065736F"/>
    <w:rsid w:val="00657588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4E1"/>
    <w:rsid w:val="00662AB3"/>
    <w:rsid w:val="00662BD3"/>
    <w:rsid w:val="0066315F"/>
    <w:rsid w:val="006631FC"/>
    <w:rsid w:val="00663425"/>
    <w:rsid w:val="006637F0"/>
    <w:rsid w:val="00663800"/>
    <w:rsid w:val="00663B8A"/>
    <w:rsid w:val="00663D20"/>
    <w:rsid w:val="00664034"/>
    <w:rsid w:val="00664091"/>
    <w:rsid w:val="006644E1"/>
    <w:rsid w:val="00664522"/>
    <w:rsid w:val="00664A3D"/>
    <w:rsid w:val="00664AF0"/>
    <w:rsid w:val="00664C1E"/>
    <w:rsid w:val="00664DBF"/>
    <w:rsid w:val="00665263"/>
    <w:rsid w:val="006658AD"/>
    <w:rsid w:val="006658CD"/>
    <w:rsid w:val="00665A7D"/>
    <w:rsid w:val="00665B01"/>
    <w:rsid w:val="00666079"/>
    <w:rsid w:val="00666096"/>
    <w:rsid w:val="00666363"/>
    <w:rsid w:val="00666626"/>
    <w:rsid w:val="006666CE"/>
    <w:rsid w:val="006668D2"/>
    <w:rsid w:val="00666DE4"/>
    <w:rsid w:val="00666E41"/>
    <w:rsid w:val="00666E61"/>
    <w:rsid w:val="00666E62"/>
    <w:rsid w:val="00666E63"/>
    <w:rsid w:val="00666EFF"/>
    <w:rsid w:val="0066700A"/>
    <w:rsid w:val="00667137"/>
    <w:rsid w:val="0066746F"/>
    <w:rsid w:val="00667517"/>
    <w:rsid w:val="0066770D"/>
    <w:rsid w:val="00667E75"/>
    <w:rsid w:val="006701F3"/>
    <w:rsid w:val="00670797"/>
    <w:rsid w:val="00670B30"/>
    <w:rsid w:val="00670C03"/>
    <w:rsid w:val="00670DBA"/>
    <w:rsid w:val="0067141C"/>
    <w:rsid w:val="006716B7"/>
    <w:rsid w:val="00671AC7"/>
    <w:rsid w:val="00671C9E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10E"/>
    <w:rsid w:val="006733E4"/>
    <w:rsid w:val="006738BC"/>
    <w:rsid w:val="00673D8F"/>
    <w:rsid w:val="00673D9F"/>
    <w:rsid w:val="00674003"/>
    <w:rsid w:val="006741CB"/>
    <w:rsid w:val="00674414"/>
    <w:rsid w:val="00674543"/>
    <w:rsid w:val="0067500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2D7"/>
    <w:rsid w:val="00680377"/>
    <w:rsid w:val="006806E6"/>
    <w:rsid w:val="00680729"/>
    <w:rsid w:val="006807B0"/>
    <w:rsid w:val="006808A1"/>
    <w:rsid w:val="00680FF0"/>
    <w:rsid w:val="0068128D"/>
    <w:rsid w:val="006812E8"/>
    <w:rsid w:val="006816D3"/>
    <w:rsid w:val="006817C3"/>
    <w:rsid w:val="00681AA1"/>
    <w:rsid w:val="00681EA3"/>
    <w:rsid w:val="00681FB8"/>
    <w:rsid w:val="00682213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0AD"/>
    <w:rsid w:val="00684142"/>
    <w:rsid w:val="006841ED"/>
    <w:rsid w:val="00684322"/>
    <w:rsid w:val="006849E1"/>
    <w:rsid w:val="00684B82"/>
    <w:rsid w:val="00684EC9"/>
    <w:rsid w:val="00684F3D"/>
    <w:rsid w:val="0068521E"/>
    <w:rsid w:val="00685383"/>
    <w:rsid w:val="00685689"/>
    <w:rsid w:val="00685698"/>
    <w:rsid w:val="00685E4B"/>
    <w:rsid w:val="0068614E"/>
    <w:rsid w:val="0068630F"/>
    <w:rsid w:val="00686337"/>
    <w:rsid w:val="00686B28"/>
    <w:rsid w:val="00686CDB"/>
    <w:rsid w:val="006874FB"/>
    <w:rsid w:val="00687A7A"/>
    <w:rsid w:val="00687DF0"/>
    <w:rsid w:val="00687E19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866"/>
    <w:rsid w:val="00691AF1"/>
    <w:rsid w:val="00691BEE"/>
    <w:rsid w:val="00691DF2"/>
    <w:rsid w:val="00691EB1"/>
    <w:rsid w:val="00691F23"/>
    <w:rsid w:val="006925D9"/>
    <w:rsid w:val="006926A2"/>
    <w:rsid w:val="0069284E"/>
    <w:rsid w:val="00692A89"/>
    <w:rsid w:val="00692AAA"/>
    <w:rsid w:val="00692F38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9B2"/>
    <w:rsid w:val="00694DD6"/>
    <w:rsid w:val="006950F8"/>
    <w:rsid w:val="00695264"/>
    <w:rsid w:val="00695D73"/>
    <w:rsid w:val="00695E46"/>
    <w:rsid w:val="006961B4"/>
    <w:rsid w:val="006962A2"/>
    <w:rsid w:val="00696564"/>
    <w:rsid w:val="00696695"/>
    <w:rsid w:val="006967C7"/>
    <w:rsid w:val="00696B98"/>
    <w:rsid w:val="00696C38"/>
    <w:rsid w:val="00696CB5"/>
    <w:rsid w:val="00696E39"/>
    <w:rsid w:val="00696F58"/>
    <w:rsid w:val="006971F0"/>
    <w:rsid w:val="0069754A"/>
    <w:rsid w:val="006975D9"/>
    <w:rsid w:val="00697B20"/>
    <w:rsid w:val="00697D5C"/>
    <w:rsid w:val="006A03C1"/>
    <w:rsid w:val="006A05F0"/>
    <w:rsid w:val="006A061C"/>
    <w:rsid w:val="006A072E"/>
    <w:rsid w:val="006A090E"/>
    <w:rsid w:val="006A0E88"/>
    <w:rsid w:val="006A1104"/>
    <w:rsid w:val="006A14CA"/>
    <w:rsid w:val="006A16AE"/>
    <w:rsid w:val="006A1740"/>
    <w:rsid w:val="006A1B16"/>
    <w:rsid w:val="006A2189"/>
    <w:rsid w:val="006A2987"/>
    <w:rsid w:val="006A2CD4"/>
    <w:rsid w:val="006A3316"/>
    <w:rsid w:val="006A3432"/>
    <w:rsid w:val="006A3A3D"/>
    <w:rsid w:val="006A4B7A"/>
    <w:rsid w:val="006A4FDA"/>
    <w:rsid w:val="006A534A"/>
    <w:rsid w:val="006A5584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A7CEB"/>
    <w:rsid w:val="006B0158"/>
    <w:rsid w:val="006B05AC"/>
    <w:rsid w:val="006B0672"/>
    <w:rsid w:val="006B11AD"/>
    <w:rsid w:val="006B11B9"/>
    <w:rsid w:val="006B15E2"/>
    <w:rsid w:val="006B162E"/>
    <w:rsid w:val="006B19F3"/>
    <w:rsid w:val="006B1B5F"/>
    <w:rsid w:val="006B1DA4"/>
    <w:rsid w:val="006B1EDF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D3C"/>
    <w:rsid w:val="006B2D9B"/>
    <w:rsid w:val="006B2E45"/>
    <w:rsid w:val="006B2F35"/>
    <w:rsid w:val="006B354E"/>
    <w:rsid w:val="006B390A"/>
    <w:rsid w:val="006B3A86"/>
    <w:rsid w:val="006B3CBF"/>
    <w:rsid w:val="006B3F95"/>
    <w:rsid w:val="006B43BE"/>
    <w:rsid w:val="006B4671"/>
    <w:rsid w:val="006B47B0"/>
    <w:rsid w:val="006B497B"/>
    <w:rsid w:val="006B4B89"/>
    <w:rsid w:val="006B4BC7"/>
    <w:rsid w:val="006B5166"/>
    <w:rsid w:val="006B5338"/>
    <w:rsid w:val="006B570F"/>
    <w:rsid w:val="006B5842"/>
    <w:rsid w:val="006B586D"/>
    <w:rsid w:val="006B5B95"/>
    <w:rsid w:val="006B5C05"/>
    <w:rsid w:val="006B5DA2"/>
    <w:rsid w:val="006B6018"/>
    <w:rsid w:val="006B607C"/>
    <w:rsid w:val="006B61F8"/>
    <w:rsid w:val="006B66F5"/>
    <w:rsid w:val="006B6952"/>
    <w:rsid w:val="006B6975"/>
    <w:rsid w:val="006B6B1F"/>
    <w:rsid w:val="006B6B61"/>
    <w:rsid w:val="006B702C"/>
    <w:rsid w:val="006B7166"/>
    <w:rsid w:val="006B7181"/>
    <w:rsid w:val="006B74F0"/>
    <w:rsid w:val="006B77D8"/>
    <w:rsid w:val="006B7827"/>
    <w:rsid w:val="006B784F"/>
    <w:rsid w:val="006B7C1A"/>
    <w:rsid w:val="006C002B"/>
    <w:rsid w:val="006C0240"/>
    <w:rsid w:val="006C05A1"/>
    <w:rsid w:val="006C0927"/>
    <w:rsid w:val="006C0A4D"/>
    <w:rsid w:val="006C0C73"/>
    <w:rsid w:val="006C0E29"/>
    <w:rsid w:val="006C1098"/>
    <w:rsid w:val="006C1391"/>
    <w:rsid w:val="006C1BA4"/>
    <w:rsid w:val="006C1CDF"/>
    <w:rsid w:val="006C1D57"/>
    <w:rsid w:val="006C1EE2"/>
    <w:rsid w:val="006C253B"/>
    <w:rsid w:val="006C2A66"/>
    <w:rsid w:val="006C2C97"/>
    <w:rsid w:val="006C3342"/>
    <w:rsid w:val="006C3376"/>
    <w:rsid w:val="006C33DF"/>
    <w:rsid w:val="006C3431"/>
    <w:rsid w:val="006C3433"/>
    <w:rsid w:val="006C3A1A"/>
    <w:rsid w:val="006C3A71"/>
    <w:rsid w:val="006C3EF7"/>
    <w:rsid w:val="006C4106"/>
    <w:rsid w:val="006C47F5"/>
    <w:rsid w:val="006C492A"/>
    <w:rsid w:val="006C4B68"/>
    <w:rsid w:val="006C4D38"/>
    <w:rsid w:val="006C57DD"/>
    <w:rsid w:val="006C5BFE"/>
    <w:rsid w:val="006C5E11"/>
    <w:rsid w:val="006C6242"/>
    <w:rsid w:val="006C69AB"/>
    <w:rsid w:val="006C6A12"/>
    <w:rsid w:val="006C6B7B"/>
    <w:rsid w:val="006C6C3F"/>
    <w:rsid w:val="006C703E"/>
    <w:rsid w:val="006C7731"/>
    <w:rsid w:val="006C7859"/>
    <w:rsid w:val="006C7AAA"/>
    <w:rsid w:val="006C7FC0"/>
    <w:rsid w:val="006D01D0"/>
    <w:rsid w:val="006D02D0"/>
    <w:rsid w:val="006D075F"/>
    <w:rsid w:val="006D0DAB"/>
    <w:rsid w:val="006D1167"/>
    <w:rsid w:val="006D13B6"/>
    <w:rsid w:val="006D13CF"/>
    <w:rsid w:val="006D1401"/>
    <w:rsid w:val="006D16DC"/>
    <w:rsid w:val="006D16F2"/>
    <w:rsid w:val="006D18CC"/>
    <w:rsid w:val="006D1B21"/>
    <w:rsid w:val="006D1BE3"/>
    <w:rsid w:val="006D1D14"/>
    <w:rsid w:val="006D21AB"/>
    <w:rsid w:val="006D24AB"/>
    <w:rsid w:val="006D2519"/>
    <w:rsid w:val="006D2AE7"/>
    <w:rsid w:val="006D2BBE"/>
    <w:rsid w:val="006D2BC4"/>
    <w:rsid w:val="006D2C29"/>
    <w:rsid w:val="006D2D7B"/>
    <w:rsid w:val="006D35CB"/>
    <w:rsid w:val="006D3792"/>
    <w:rsid w:val="006D391F"/>
    <w:rsid w:val="006D3ACC"/>
    <w:rsid w:val="006D3B71"/>
    <w:rsid w:val="006D52EE"/>
    <w:rsid w:val="006D585A"/>
    <w:rsid w:val="006D5B95"/>
    <w:rsid w:val="006D6056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3A7"/>
    <w:rsid w:val="006D7634"/>
    <w:rsid w:val="006D76A8"/>
    <w:rsid w:val="006D7B35"/>
    <w:rsid w:val="006D7B95"/>
    <w:rsid w:val="006D7D72"/>
    <w:rsid w:val="006D7FF3"/>
    <w:rsid w:val="006E00B9"/>
    <w:rsid w:val="006E0142"/>
    <w:rsid w:val="006E0302"/>
    <w:rsid w:val="006E052E"/>
    <w:rsid w:val="006E0706"/>
    <w:rsid w:val="006E0877"/>
    <w:rsid w:val="006E0AF7"/>
    <w:rsid w:val="006E0B49"/>
    <w:rsid w:val="006E0D05"/>
    <w:rsid w:val="006E0F4A"/>
    <w:rsid w:val="006E133E"/>
    <w:rsid w:val="006E1633"/>
    <w:rsid w:val="006E16A0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3C1"/>
    <w:rsid w:val="006E392A"/>
    <w:rsid w:val="006E39B6"/>
    <w:rsid w:val="006E39FA"/>
    <w:rsid w:val="006E3AA6"/>
    <w:rsid w:val="006E3E4B"/>
    <w:rsid w:val="006E3F2C"/>
    <w:rsid w:val="006E4408"/>
    <w:rsid w:val="006E4666"/>
    <w:rsid w:val="006E47EC"/>
    <w:rsid w:val="006E4B5B"/>
    <w:rsid w:val="006E4E01"/>
    <w:rsid w:val="006E504D"/>
    <w:rsid w:val="006E5060"/>
    <w:rsid w:val="006E526F"/>
    <w:rsid w:val="006E5375"/>
    <w:rsid w:val="006E53C7"/>
    <w:rsid w:val="006E594F"/>
    <w:rsid w:val="006E5B40"/>
    <w:rsid w:val="006E5C56"/>
    <w:rsid w:val="006E640D"/>
    <w:rsid w:val="006E6643"/>
    <w:rsid w:val="006E674A"/>
    <w:rsid w:val="006E6A41"/>
    <w:rsid w:val="006E70C1"/>
    <w:rsid w:val="006E71BF"/>
    <w:rsid w:val="006E7432"/>
    <w:rsid w:val="006E773A"/>
    <w:rsid w:val="006E7880"/>
    <w:rsid w:val="006E7B5E"/>
    <w:rsid w:val="006E7DED"/>
    <w:rsid w:val="006E7FDA"/>
    <w:rsid w:val="006F00EF"/>
    <w:rsid w:val="006F02DD"/>
    <w:rsid w:val="006F043C"/>
    <w:rsid w:val="006F05B0"/>
    <w:rsid w:val="006F07C1"/>
    <w:rsid w:val="006F09EF"/>
    <w:rsid w:val="006F0DD7"/>
    <w:rsid w:val="006F0F8B"/>
    <w:rsid w:val="006F1006"/>
    <w:rsid w:val="006F1352"/>
    <w:rsid w:val="006F135D"/>
    <w:rsid w:val="006F1737"/>
    <w:rsid w:val="006F20D1"/>
    <w:rsid w:val="006F2192"/>
    <w:rsid w:val="006F21D6"/>
    <w:rsid w:val="006F2642"/>
    <w:rsid w:val="006F2F28"/>
    <w:rsid w:val="006F2F96"/>
    <w:rsid w:val="006F2FE3"/>
    <w:rsid w:val="006F378C"/>
    <w:rsid w:val="006F3AED"/>
    <w:rsid w:val="006F3B9E"/>
    <w:rsid w:val="006F3DE4"/>
    <w:rsid w:val="006F3F40"/>
    <w:rsid w:val="006F44CA"/>
    <w:rsid w:val="006F47A3"/>
    <w:rsid w:val="006F481D"/>
    <w:rsid w:val="006F4931"/>
    <w:rsid w:val="006F4A4A"/>
    <w:rsid w:val="006F4C57"/>
    <w:rsid w:val="006F4CFA"/>
    <w:rsid w:val="006F509E"/>
    <w:rsid w:val="006F5557"/>
    <w:rsid w:val="006F55A7"/>
    <w:rsid w:val="006F5620"/>
    <w:rsid w:val="006F56F7"/>
    <w:rsid w:val="006F5A24"/>
    <w:rsid w:val="006F5AB4"/>
    <w:rsid w:val="006F5CE4"/>
    <w:rsid w:val="006F5D6C"/>
    <w:rsid w:val="006F5FDB"/>
    <w:rsid w:val="006F607C"/>
    <w:rsid w:val="006F677A"/>
    <w:rsid w:val="006F69F2"/>
    <w:rsid w:val="006F6A4F"/>
    <w:rsid w:val="006F6CF5"/>
    <w:rsid w:val="006F6D6E"/>
    <w:rsid w:val="006F6FBA"/>
    <w:rsid w:val="006F6FDE"/>
    <w:rsid w:val="006F6FE2"/>
    <w:rsid w:val="006F6FF3"/>
    <w:rsid w:val="006F73F7"/>
    <w:rsid w:val="006F7558"/>
    <w:rsid w:val="006F75C6"/>
    <w:rsid w:val="006F792F"/>
    <w:rsid w:val="006F7D1B"/>
    <w:rsid w:val="006F7FB7"/>
    <w:rsid w:val="006F7FCE"/>
    <w:rsid w:val="00700016"/>
    <w:rsid w:val="00700377"/>
    <w:rsid w:val="00700443"/>
    <w:rsid w:val="0070048B"/>
    <w:rsid w:val="00700966"/>
    <w:rsid w:val="00700D73"/>
    <w:rsid w:val="00700E4A"/>
    <w:rsid w:val="00700E68"/>
    <w:rsid w:val="00700EF8"/>
    <w:rsid w:val="0070123B"/>
    <w:rsid w:val="00701A77"/>
    <w:rsid w:val="00701C68"/>
    <w:rsid w:val="00701C6E"/>
    <w:rsid w:val="00701C97"/>
    <w:rsid w:val="0070246F"/>
    <w:rsid w:val="007028E1"/>
    <w:rsid w:val="00702BC6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3E4"/>
    <w:rsid w:val="00704C58"/>
    <w:rsid w:val="00704D0B"/>
    <w:rsid w:val="00705901"/>
    <w:rsid w:val="00705D39"/>
    <w:rsid w:val="007060B7"/>
    <w:rsid w:val="007060C6"/>
    <w:rsid w:val="0070642B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962"/>
    <w:rsid w:val="007109C3"/>
    <w:rsid w:val="00710C73"/>
    <w:rsid w:val="00710F4B"/>
    <w:rsid w:val="00711043"/>
    <w:rsid w:val="00711279"/>
    <w:rsid w:val="00711327"/>
    <w:rsid w:val="0071143D"/>
    <w:rsid w:val="00711448"/>
    <w:rsid w:val="0071176C"/>
    <w:rsid w:val="007118BB"/>
    <w:rsid w:val="00711A23"/>
    <w:rsid w:val="00711C2C"/>
    <w:rsid w:val="0071222C"/>
    <w:rsid w:val="007122D5"/>
    <w:rsid w:val="007122FE"/>
    <w:rsid w:val="0071244A"/>
    <w:rsid w:val="00712529"/>
    <w:rsid w:val="00712563"/>
    <w:rsid w:val="00712622"/>
    <w:rsid w:val="0071265E"/>
    <w:rsid w:val="007129FF"/>
    <w:rsid w:val="00712ED8"/>
    <w:rsid w:val="0071336A"/>
    <w:rsid w:val="00713446"/>
    <w:rsid w:val="007134BE"/>
    <w:rsid w:val="0071352E"/>
    <w:rsid w:val="0071368D"/>
    <w:rsid w:val="00713A64"/>
    <w:rsid w:val="00713D71"/>
    <w:rsid w:val="00713D92"/>
    <w:rsid w:val="00713EAA"/>
    <w:rsid w:val="007141E8"/>
    <w:rsid w:val="00714212"/>
    <w:rsid w:val="00714254"/>
    <w:rsid w:val="00714349"/>
    <w:rsid w:val="00714559"/>
    <w:rsid w:val="007146AE"/>
    <w:rsid w:val="00714821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51C"/>
    <w:rsid w:val="00716826"/>
    <w:rsid w:val="00716F60"/>
    <w:rsid w:val="0071710D"/>
    <w:rsid w:val="007173DF"/>
    <w:rsid w:val="0071749D"/>
    <w:rsid w:val="0071769F"/>
    <w:rsid w:val="007177A8"/>
    <w:rsid w:val="00717D4D"/>
    <w:rsid w:val="00717D74"/>
    <w:rsid w:val="007202BB"/>
    <w:rsid w:val="00720520"/>
    <w:rsid w:val="00720B2E"/>
    <w:rsid w:val="00720F2B"/>
    <w:rsid w:val="00721166"/>
    <w:rsid w:val="00721925"/>
    <w:rsid w:val="00721B36"/>
    <w:rsid w:val="00721CE4"/>
    <w:rsid w:val="00722055"/>
    <w:rsid w:val="007221DF"/>
    <w:rsid w:val="0072256D"/>
    <w:rsid w:val="00722E93"/>
    <w:rsid w:val="00722FAE"/>
    <w:rsid w:val="00723214"/>
    <w:rsid w:val="00723316"/>
    <w:rsid w:val="00723448"/>
    <w:rsid w:val="007235AD"/>
    <w:rsid w:val="00723704"/>
    <w:rsid w:val="00723B80"/>
    <w:rsid w:val="00723D91"/>
    <w:rsid w:val="00723FF7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C90"/>
    <w:rsid w:val="00724CD6"/>
    <w:rsid w:val="00724D59"/>
    <w:rsid w:val="00724DE3"/>
    <w:rsid w:val="00725644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206"/>
    <w:rsid w:val="00730280"/>
    <w:rsid w:val="007304BC"/>
    <w:rsid w:val="007308C8"/>
    <w:rsid w:val="00730C84"/>
    <w:rsid w:val="00730D10"/>
    <w:rsid w:val="00730E1B"/>
    <w:rsid w:val="00730EF4"/>
    <w:rsid w:val="0073188E"/>
    <w:rsid w:val="007318D9"/>
    <w:rsid w:val="00731D72"/>
    <w:rsid w:val="00731D86"/>
    <w:rsid w:val="00731F29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3FE7"/>
    <w:rsid w:val="0073477F"/>
    <w:rsid w:val="00734A4C"/>
    <w:rsid w:val="00734B5F"/>
    <w:rsid w:val="00734C23"/>
    <w:rsid w:val="00734EB9"/>
    <w:rsid w:val="00734F9F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3E3"/>
    <w:rsid w:val="00736511"/>
    <w:rsid w:val="00736603"/>
    <w:rsid w:val="00736A64"/>
    <w:rsid w:val="00736B87"/>
    <w:rsid w:val="0073701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5F1"/>
    <w:rsid w:val="00741761"/>
    <w:rsid w:val="00741859"/>
    <w:rsid w:val="00741A44"/>
    <w:rsid w:val="00741C03"/>
    <w:rsid w:val="00741FED"/>
    <w:rsid w:val="007422E2"/>
    <w:rsid w:val="007424CB"/>
    <w:rsid w:val="0074273A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0AA"/>
    <w:rsid w:val="0074417F"/>
    <w:rsid w:val="00744490"/>
    <w:rsid w:val="00744554"/>
    <w:rsid w:val="007445D7"/>
    <w:rsid w:val="00744ABE"/>
    <w:rsid w:val="00744C40"/>
    <w:rsid w:val="0074501B"/>
    <w:rsid w:val="007452A3"/>
    <w:rsid w:val="00745308"/>
    <w:rsid w:val="0074593F"/>
    <w:rsid w:val="00745A0C"/>
    <w:rsid w:val="00745EB9"/>
    <w:rsid w:val="00745F04"/>
    <w:rsid w:val="00745FEA"/>
    <w:rsid w:val="0074619F"/>
    <w:rsid w:val="00746249"/>
    <w:rsid w:val="00746261"/>
    <w:rsid w:val="00746334"/>
    <w:rsid w:val="0074675B"/>
    <w:rsid w:val="0074690A"/>
    <w:rsid w:val="00746B2B"/>
    <w:rsid w:val="00746BBA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5E6"/>
    <w:rsid w:val="00750A39"/>
    <w:rsid w:val="00750A40"/>
    <w:rsid w:val="00750CE5"/>
    <w:rsid w:val="00750DAD"/>
    <w:rsid w:val="00750F70"/>
    <w:rsid w:val="00750FBE"/>
    <w:rsid w:val="007519E0"/>
    <w:rsid w:val="00751B50"/>
    <w:rsid w:val="00751D3A"/>
    <w:rsid w:val="00751FFA"/>
    <w:rsid w:val="00752089"/>
    <w:rsid w:val="007520C7"/>
    <w:rsid w:val="007527A3"/>
    <w:rsid w:val="00752B3C"/>
    <w:rsid w:val="00752D8E"/>
    <w:rsid w:val="00752E90"/>
    <w:rsid w:val="00752F3C"/>
    <w:rsid w:val="00752F42"/>
    <w:rsid w:val="00752FC5"/>
    <w:rsid w:val="00752FEC"/>
    <w:rsid w:val="00753157"/>
    <w:rsid w:val="007531A9"/>
    <w:rsid w:val="00753509"/>
    <w:rsid w:val="00753B1A"/>
    <w:rsid w:val="00753C93"/>
    <w:rsid w:val="00753CB3"/>
    <w:rsid w:val="00753E64"/>
    <w:rsid w:val="00753EC1"/>
    <w:rsid w:val="007541AF"/>
    <w:rsid w:val="0075446B"/>
    <w:rsid w:val="007548A8"/>
    <w:rsid w:val="00754ACA"/>
    <w:rsid w:val="00754C2B"/>
    <w:rsid w:val="00754C8B"/>
    <w:rsid w:val="00754D5C"/>
    <w:rsid w:val="0075502E"/>
    <w:rsid w:val="00755243"/>
    <w:rsid w:val="007552EF"/>
    <w:rsid w:val="00755761"/>
    <w:rsid w:val="00755868"/>
    <w:rsid w:val="007564EA"/>
    <w:rsid w:val="00756618"/>
    <w:rsid w:val="007566ED"/>
    <w:rsid w:val="00756840"/>
    <w:rsid w:val="00756A15"/>
    <w:rsid w:val="00756C2E"/>
    <w:rsid w:val="00756FAE"/>
    <w:rsid w:val="00757001"/>
    <w:rsid w:val="00757909"/>
    <w:rsid w:val="007579A4"/>
    <w:rsid w:val="00757B1A"/>
    <w:rsid w:val="00757D4C"/>
    <w:rsid w:val="00757D90"/>
    <w:rsid w:val="00757DA5"/>
    <w:rsid w:val="00757DD6"/>
    <w:rsid w:val="00757E10"/>
    <w:rsid w:val="00760300"/>
    <w:rsid w:val="0076090A"/>
    <w:rsid w:val="00760CA1"/>
    <w:rsid w:val="0076124B"/>
    <w:rsid w:val="0076144D"/>
    <w:rsid w:val="0076181A"/>
    <w:rsid w:val="00761A30"/>
    <w:rsid w:val="00761F0C"/>
    <w:rsid w:val="0076200D"/>
    <w:rsid w:val="0076290B"/>
    <w:rsid w:val="00762A44"/>
    <w:rsid w:val="00762C23"/>
    <w:rsid w:val="00763307"/>
    <w:rsid w:val="0076332B"/>
    <w:rsid w:val="0076426E"/>
    <w:rsid w:val="007643B7"/>
    <w:rsid w:val="00764C8F"/>
    <w:rsid w:val="00764D76"/>
    <w:rsid w:val="00764FB6"/>
    <w:rsid w:val="0076507C"/>
    <w:rsid w:val="00765163"/>
    <w:rsid w:val="00765654"/>
    <w:rsid w:val="00765802"/>
    <w:rsid w:val="00765A0C"/>
    <w:rsid w:val="00765D94"/>
    <w:rsid w:val="00765DE3"/>
    <w:rsid w:val="00765EA5"/>
    <w:rsid w:val="00765F09"/>
    <w:rsid w:val="00766277"/>
    <w:rsid w:val="0076665B"/>
    <w:rsid w:val="00766892"/>
    <w:rsid w:val="00766DBA"/>
    <w:rsid w:val="00766F1F"/>
    <w:rsid w:val="00766F45"/>
    <w:rsid w:val="007672E1"/>
    <w:rsid w:val="0076735E"/>
    <w:rsid w:val="007675DB"/>
    <w:rsid w:val="00767696"/>
    <w:rsid w:val="007677B4"/>
    <w:rsid w:val="00767D93"/>
    <w:rsid w:val="0077049D"/>
    <w:rsid w:val="00770912"/>
    <w:rsid w:val="00770BC8"/>
    <w:rsid w:val="00770DB5"/>
    <w:rsid w:val="00770E53"/>
    <w:rsid w:val="00771483"/>
    <w:rsid w:val="00771624"/>
    <w:rsid w:val="0077179C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4E"/>
    <w:rsid w:val="007738D2"/>
    <w:rsid w:val="0077459A"/>
    <w:rsid w:val="00774C19"/>
    <w:rsid w:val="00774D6B"/>
    <w:rsid w:val="007750FE"/>
    <w:rsid w:val="007751D3"/>
    <w:rsid w:val="0077584C"/>
    <w:rsid w:val="007759FE"/>
    <w:rsid w:val="00776145"/>
    <w:rsid w:val="00776265"/>
    <w:rsid w:val="007768AE"/>
    <w:rsid w:val="0077699A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10E0"/>
    <w:rsid w:val="0078140E"/>
    <w:rsid w:val="007815D0"/>
    <w:rsid w:val="00781978"/>
    <w:rsid w:val="00781A73"/>
    <w:rsid w:val="00781BB0"/>
    <w:rsid w:val="007823A4"/>
    <w:rsid w:val="007829A7"/>
    <w:rsid w:val="00783295"/>
    <w:rsid w:val="00783312"/>
    <w:rsid w:val="007833BC"/>
    <w:rsid w:val="0078354A"/>
    <w:rsid w:val="00783816"/>
    <w:rsid w:val="00783BF1"/>
    <w:rsid w:val="00784076"/>
    <w:rsid w:val="0078407D"/>
    <w:rsid w:val="007842B7"/>
    <w:rsid w:val="00784682"/>
    <w:rsid w:val="007846DE"/>
    <w:rsid w:val="00784C98"/>
    <w:rsid w:val="00784E94"/>
    <w:rsid w:val="00784EA1"/>
    <w:rsid w:val="007857CA"/>
    <w:rsid w:val="00785966"/>
    <w:rsid w:val="00785D89"/>
    <w:rsid w:val="0078604F"/>
    <w:rsid w:val="007865B0"/>
    <w:rsid w:val="007866D6"/>
    <w:rsid w:val="00786905"/>
    <w:rsid w:val="00787214"/>
    <w:rsid w:val="00787C7C"/>
    <w:rsid w:val="00787EC6"/>
    <w:rsid w:val="00787F01"/>
    <w:rsid w:val="00790050"/>
    <w:rsid w:val="007904EB"/>
    <w:rsid w:val="007904F2"/>
    <w:rsid w:val="0079080B"/>
    <w:rsid w:val="00790D9F"/>
    <w:rsid w:val="00791006"/>
    <w:rsid w:val="00791084"/>
    <w:rsid w:val="0079112F"/>
    <w:rsid w:val="007917C3"/>
    <w:rsid w:val="00791C02"/>
    <w:rsid w:val="007920D7"/>
    <w:rsid w:val="00792387"/>
    <w:rsid w:val="00792820"/>
    <w:rsid w:val="007928DE"/>
    <w:rsid w:val="00792902"/>
    <w:rsid w:val="00792ACC"/>
    <w:rsid w:val="00792EA1"/>
    <w:rsid w:val="00793402"/>
    <w:rsid w:val="007938B0"/>
    <w:rsid w:val="0079392A"/>
    <w:rsid w:val="00793966"/>
    <w:rsid w:val="00793F1D"/>
    <w:rsid w:val="007942ED"/>
    <w:rsid w:val="007945F3"/>
    <w:rsid w:val="00794B56"/>
    <w:rsid w:val="007953EB"/>
    <w:rsid w:val="00795704"/>
    <w:rsid w:val="00795742"/>
    <w:rsid w:val="0079595C"/>
    <w:rsid w:val="00795FDC"/>
    <w:rsid w:val="00796537"/>
    <w:rsid w:val="007967DD"/>
    <w:rsid w:val="007967E4"/>
    <w:rsid w:val="00796812"/>
    <w:rsid w:val="00796A0B"/>
    <w:rsid w:val="00797183"/>
    <w:rsid w:val="0079740E"/>
    <w:rsid w:val="00797619"/>
    <w:rsid w:val="007976CE"/>
    <w:rsid w:val="007A00D8"/>
    <w:rsid w:val="007A06EC"/>
    <w:rsid w:val="007A0784"/>
    <w:rsid w:val="007A0805"/>
    <w:rsid w:val="007A0950"/>
    <w:rsid w:val="007A0AB5"/>
    <w:rsid w:val="007A106D"/>
    <w:rsid w:val="007A1682"/>
    <w:rsid w:val="007A1899"/>
    <w:rsid w:val="007A1AC3"/>
    <w:rsid w:val="007A1C22"/>
    <w:rsid w:val="007A1CB1"/>
    <w:rsid w:val="007A1E9E"/>
    <w:rsid w:val="007A23D6"/>
    <w:rsid w:val="007A2427"/>
    <w:rsid w:val="007A2930"/>
    <w:rsid w:val="007A2C8C"/>
    <w:rsid w:val="007A2E3A"/>
    <w:rsid w:val="007A3790"/>
    <w:rsid w:val="007A385E"/>
    <w:rsid w:val="007A389B"/>
    <w:rsid w:val="007A3904"/>
    <w:rsid w:val="007A3B8B"/>
    <w:rsid w:val="007A3D08"/>
    <w:rsid w:val="007A3D9E"/>
    <w:rsid w:val="007A3F8C"/>
    <w:rsid w:val="007A43E4"/>
    <w:rsid w:val="007A43E9"/>
    <w:rsid w:val="007A44A7"/>
    <w:rsid w:val="007A4640"/>
    <w:rsid w:val="007A4D72"/>
    <w:rsid w:val="007A4D88"/>
    <w:rsid w:val="007A4D91"/>
    <w:rsid w:val="007A551C"/>
    <w:rsid w:val="007A5A6C"/>
    <w:rsid w:val="007A5ABA"/>
    <w:rsid w:val="007A5D9F"/>
    <w:rsid w:val="007A5F10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B0C77"/>
    <w:rsid w:val="007B11DF"/>
    <w:rsid w:val="007B133A"/>
    <w:rsid w:val="007B17F2"/>
    <w:rsid w:val="007B18BD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AAA"/>
    <w:rsid w:val="007B3C1D"/>
    <w:rsid w:val="007B3D4F"/>
    <w:rsid w:val="007B3DF0"/>
    <w:rsid w:val="007B3F0D"/>
    <w:rsid w:val="007B408D"/>
    <w:rsid w:val="007B41E7"/>
    <w:rsid w:val="007B4560"/>
    <w:rsid w:val="007B45E4"/>
    <w:rsid w:val="007B4916"/>
    <w:rsid w:val="007B5455"/>
    <w:rsid w:val="007B5C0E"/>
    <w:rsid w:val="007B5E76"/>
    <w:rsid w:val="007B615B"/>
    <w:rsid w:val="007B6394"/>
    <w:rsid w:val="007B65E3"/>
    <w:rsid w:val="007B671E"/>
    <w:rsid w:val="007B6867"/>
    <w:rsid w:val="007B69ED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B783E"/>
    <w:rsid w:val="007B79E6"/>
    <w:rsid w:val="007C0006"/>
    <w:rsid w:val="007C069A"/>
    <w:rsid w:val="007C07E6"/>
    <w:rsid w:val="007C08D2"/>
    <w:rsid w:val="007C0AD6"/>
    <w:rsid w:val="007C1084"/>
    <w:rsid w:val="007C165B"/>
    <w:rsid w:val="007C1676"/>
    <w:rsid w:val="007C18D2"/>
    <w:rsid w:val="007C1C2C"/>
    <w:rsid w:val="007C1F62"/>
    <w:rsid w:val="007C2468"/>
    <w:rsid w:val="007C2F82"/>
    <w:rsid w:val="007C2FDD"/>
    <w:rsid w:val="007C3145"/>
    <w:rsid w:val="007C3176"/>
    <w:rsid w:val="007C34D3"/>
    <w:rsid w:val="007C3514"/>
    <w:rsid w:val="007C3534"/>
    <w:rsid w:val="007C3AB8"/>
    <w:rsid w:val="007C4033"/>
    <w:rsid w:val="007C4499"/>
    <w:rsid w:val="007C44FA"/>
    <w:rsid w:val="007C456E"/>
    <w:rsid w:val="007C49F2"/>
    <w:rsid w:val="007C4AA8"/>
    <w:rsid w:val="007C4C7D"/>
    <w:rsid w:val="007C4CD1"/>
    <w:rsid w:val="007C4D51"/>
    <w:rsid w:val="007C4DBA"/>
    <w:rsid w:val="007C4DE8"/>
    <w:rsid w:val="007C507D"/>
    <w:rsid w:val="007C54ED"/>
    <w:rsid w:val="007C5500"/>
    <w:rsid w:val="007C55C0"/>
    <w:rsid w:val="007C560B"/>
    <w:rsid w:val="007C566D"/>
    <w:rsid w:val="007C5908"/>
    <w:rsid w:val="007C5C24"/>
    <w:rsid w:val="007C5CAD"/>
    <w:rsid w:val="007C6027"/>
    <w:rsid w:val="007C62B6"/>
    <w:rsid w:val="007C6B86"/>
    <w:rsid w:val="007C6E11"/>
    <w:rsid w:val="007C731B"/>
    <w:rsid w:val="007C7E5F"/>
    <w:rsid w:val="007C7F0F"/>
    <w:rsid w:val="007D014B"/>
    <w:rsid w:val="007D04EB"/>
    <w:rsid w:val="007D08A8"/>
    <w:rsid w:val="007D1172"/>
    <w:rsid w:val="007D16C8"/>
    <w:rsid w:val="007D192D"/>
    <w:rsid w:val="007D1A79"/>
    <w:rsid w:val="007D1C80"/>
    <w:rsid w:val="007D1F20"/>
    <w:rsid w:val="007D217D"/>
    <w:rsid w:val="007D21EA"/>
    <w:rsid w:val="007D226D"/>
    <w:rsid w:val="007D2482"/>
    <w:rsid w:val="007D2487"/>
    <w:rsid w:val="007D24D1"/>
    <w:rsid w:val="007D2536"/>
    <w:rsid w:val="007D2547"/>
    <w:rsid w:val="007D259D"/>
    <w:rsid w:val="007D2C49"/>
    <w:rsid w:val="007D2E41"/>
    <w:rsid w:val="007D309A"/>
    <w:rsid w:val="007D3228"/>
    <w:rsid w:val="007D336F"/>
    <w:rsid w:val="007D34BA"/>
    <w:rsid w:val="007D3578"/>
    <w:rsid w:val="007D388C"/>
    <w:rsid w:val="007D3C0F"/>
    <w:rsid w:val="007D3EAE"/>
    <w:rsid w:val="007D486D"/>
    <w:rsid w:val="007D4980"/>
    <w:rsid w:val="007D49D8"/>
    <w:rsid w:val="007D4AEF"/>
    <w:rsid w:val="007D4BEE"/>
    <w:rsid w:val="007D4C85"/>
    <w:rsid w:val="007D4CB3"/>
    <w:rsid w:val="007D4DE0"/>
    <w:rsid w:val="007D4EA1"/>
    <w:rsid w:val="007D52CB"/>
    <w:rsid w:val="007D54B2"/>
    <w:rsid w:val="007D5925"/>
    <w:rsid w:val="007D5997"/>
    <w:rsid w:val="007D5A97"/>
    <w:rsid w:val="007D5C24"/>
    <w:rsid w:val="007D6472"/>
    <w:rsid w:val="007D6566"/>
    <w:rsid w:val="007D6915"/>
    <w:rsid w:val="007D6EDB"/>
    <w:rsid w:val="007D7A43"/>
    <w:rsid w:val="007D7B42"/>
    <w:rsid w:val="007D7BBE"/>
    <w:rsid w:val="007D7C37"/>
    <w:rsid w:val="007D7E66"/>
    <w:rsid w:val="007D7F03"/>
    <w:rsid w:val="007E02C4"/>
    <w:rsid w:val="007E03A3"/>
    <w:rsid w:val="007E0694"/>
    <w:rsid w:val="007E0932"/>
    <w:rsid w:val="007E095F"/>
    <w:rsid w:val="007E0B05"/>
    <w:rsid w:val="007E0C3B"/>
    <w:rsid w:val="007E0C60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2C76"/>
    <w:rsid w:val="007E312E"/>
    <w:rsid w:val="007E3566"/>
    <w:rsid w:val="007E3689"/>
    <w:rsid w:val="007E3C4D"/>
    <w:rsid w:val="007E3D50"/>
    <w:rsid w:val="007E3FBB"/>
    <w:rsid w:val="007E41F7"/>
    <w:rsid w:val="007E4423"/>
    <w:rsid w:val="007E4F5C"/>
    <w:rsid w:val="007E4FA6"/>
    <w:rsid w:val="007E521C"/>
    <w:rsid w:val="007E531A"/>
    <w:rsid w:val="007E53F6"/>
    <w:rsid w:val="007E5690"/>
    <w:rsid w:val="007E5ED4"/>
    <w:rsid w:val="007E5EE5"/>
    <w:rsid w:val="007E69BB"/>
    <w:rsid w:val="007E70C3"/>
    <w:rsid w:val="007E7A6A"/>
    <w:rsid w:val="007E7D04"/>
    <w:rsid w:val="007E7EF0"/>
    <w:rsid w:val="007E7F2E"/>
    <w:rsid w:val="007F0159"/>
    <w:rsid w:val="007F0162"/>
    <w:rsid w:val="007F07B7"/>
    <w:rsid w:val="007F0A42"/>
    <w:rsid w:val="007F0C6E"/>
    <w:rsid w:val="007F0E1B"/>
    <w:rsid w:val="007F0E2B"/>
    <w:rsid w:val="007F0F4A"/>
    <w:rsid w:val="007F0F79"/>
    <w:rsid w:val="007F101D"/>
    <w:rsid w:val="007F11B8"/>
    <w:rsid w:val="007F138A"/>
    <w:rsid w:val="007F1B3F"/>
    <w:rsid w:val="007F2078"/>
    <w:rsid w:val="007F2290"/>
    <w:rsid w:val="007F25AD"/>
    <w:rsid w:val="007F274D"/>
    <w:rsid w:val="007F2ABB"/>
    <w:rsid w:val="007F2C24"/>
    <w:rsid w:val="007F2C25"/>
    <w:rsid w:val="007F2ECF"/>
    <w:rsid w:val="007F2F8D"/>
    <w:rsid w:val="007F3113"/>
    <w:rsid w:val="007F3425"/>
    <w:rsid w:val="007F3833"/>
    <w:rsid w:val="007F38C2"/>
    <w:rsid w:val="007F3BC1"/>
    <w:rsid w:val="007F3CB9"/>
    <w:rsid w:val="007F3EBD"/>
    <w:rsid w:val="007F4586"/>
    <w:rsid w:val="007F458B"/>
    <w:rsid w:val="007F46B3"/>
    <w:rsid w:val="007F4711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60C2"/>
    <w:rsid w:val="007F6540"/>
    <w:rsid w:val="007F6CCA"/>
    <w:rsid w:val="007F6E61"/>
    <w:rsid w:val="007F6FD1"/>
    <w:rsid w:val="007F7034"/>
    <w:rsid w:val="007F7254"/>
    <w:rsid w:val="007F781D"/>
    <w:rsid w:val="007F7969"/>
    <w:rsid w:val="007F7E07"/>
    <w:rsid w:val="00800019"/>
    <w:rsid w:val="008003FF"/>
    <w:rsid w:val="00800410"/>
    <w:rsid w:val="00800491"/>
    <w:rsid w:val="008008A8"/>
    <w:rsid w:val="00800D45"/>
    <w:rsid w:val="0080128B"/>
    <w:rsid w:val="00801304"/>
    <w:rsid w:val="0080152A"/>
    <w:rsid w:val="008017D6"/>
    <w:rsid w:val="00801BC2"/>
    <w:rsid w:val="00801CBE"/>
    <w:rsid w:val="00801E0A"/>
    <w:rsid w:val="00802766"/>
    <w:rsid w:val="008028E0"/>
    <w:rsid w:val="00802B64"/>
    <w:rsid w:val="00802FD3"/>
    <w:rsid w:val="00803032"/>
    <w:rsid w:val="00803421"/>
    <w:rsid w:val="00803769"/>
    <w:rsid w:val="0080392D"/>
    <w:rsid w:val="00803FAC"/>
    <w:rsid w:val="00804420"/>
    <w:rsid w:val="00804519"/>
    <w:rsid w:val="00804B8F"/>
    <w:rsid w:val="00804B99"/>
    <w:rsid w:val="00804BFA"/>
    <w:rsid w:val="0080534E"/>
    <w:rsid w:val="008059B1"/>
    <w:rsid w:val="00805A01"/>
    <w:rsid w:val="00805E60"/>
    <w:rsid w:val="00805EFB"/>
    <w:rsid w:val="00806526"/>
    <w:rsid w:val="00806598"/>
    <w:rsid w:val="008067D8"/>
    <w:rsid w:val="008069FD"/>
    <w:rsid w:val="00806B87"/>
    <w:rsid w:val="00806DF8"/>
    <w:rsid w:val="0080773A"/>
    <w:rsid w:val="008079B5"/>
    <w:rsid w:val="00807BE4"/>
    <w:rsid w:val="0081066C"/>
    <w:rsid w:val="00810AEE"/>
    <w:rsid w:val="00810CA5"/>
    <w:rsid w:val="00810D60"/>
    <w:rsid w:val="00810D9A"/>
    <w:rsid w:val="00810F07"/>
    <w:rsid w:val="00810FE2"/>
    <w:rsid w:val="008110A6"/>
    <w:rsid w:val="0081110E"/>
    <w:rsid w:val="0081111E"/>
    <w:rsid w:val="008116D6"/>
    <w:rsid w:val="00811DF4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3C61"/>
    <w:rsid w:val="00813D9D"/>
    <w:rsid w:val="00813E8A"/>
    <w:rsid w:val="00814013"/>
    <w:rsid w:val="00814056"/>
    <w:rsid w:val="0081425C"/>
    <w:rsid w:val="00814622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7D3"/>
    <w:rsid w:val="00816CED"/>
    <w:rsid w:val="00816FF3"/>
    <w:rsid w:val="0081701D"/>
    <w:rsid w:val="00817051"/>
    <w:rsid w:val="00817297"/>
    <w:rsid w:val="008175F6"/>
    <w:rsid w:val="00817687"/>
    <w:rsid w:val="008177C7"/>
    <w:rsid w:val="008179D9"/>
    <w:rsid w:val="008179DD"/>
    <w:rsid w:val="00817A36"/>
    <w:rsid w:val="00820438"/>
    <w:rsid w:val="00820868"/>
    <w:rsid w:val="00820896"/>
    <w:rsid w:val="00820AFD"/>
    <w:rsid w:val="00820B98"/>
    <w:rsid w:val="00820DE7"/>
    <w:rsid w:val="008214A1"/>
    <w:rsid w:val="0082159B"/>
    <w:rsid w:val="0082196C"/>
    <w:rsid w:val="00821A37"/>
    <w:rsid w:val="00821BEC"/>
    <w:rsid w:val="00821FFC"/>
    <w:rsid w:val="008220EB"/>
    <w:rsid w:val="0082239F"/>
    <w:rsid w:val="00822791"/>
    <w:rsid w:val="00822836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3CB2"/>
    <w:rsid w:val="00824309"/>
    <w:rsid w:val="00824317"/>
    <w:rsid w:val="00824385"/>
    <w:rsid w:val="008246D7"/>
    <w:rsid w:val="00824889"/>
    <w:rsid w:val="00824CA0"/>
    <w:rsid w:val="00824DDA"/>
    <w:rsid w:val="00824DEA"/>
    <w:rsid w:val="00824E0B"/>
    <w:rsid w:val="00824E53"/>
    <w:rsid w:val="008252EA"/>
    <w:rsid w:val="0082530D"/>
    <w:rsid w:val="00825816"/>
    <w:rsid w:val="008258CD"/>
    <w:rsid w:val="00825A47"/>
    <w:rsid w:val="00825F30"/>
    <w:rsid w:val="00826077"/>
    <w:rsid w:val="008261E3"/>
    <w:rsid w:val="00826721"/>
    <w:rsid w:val="00826E31"/>
    <w:rsid w:val="00826EC5"/>
    <w:rsid w:val="008273B9"/>
    <w:rsid w:val="008274F0"/>
    <w:rsid w:val="0082769F"/>
    <w:rsid w:val="00827981"/>
    <w:rsid w:val="0082799B"/>
    <w:rsid w:val="008279D0"/>
    <w:rsid w:val="008279DC"/>
    <w:rsid w:val="00827AE0"/>
    <w:rsid w:val="00827B46"/>
    <w:rsid w:val="00827B89"/>
    <w:rsid w:val="00827D99"/>
    <w:rsid w:val="008300B0"/>
    <w:rsid w:val="0083062A"/>
    <w:rsid w:val="0083069A"/>
    <w:rsid w:val="008308F0"/>
    <w:rsid w:val="00830983"/>
    <w:rsid w:val="00830B13"/>
    <w:rsid w:val="00831272"/>
    <w:rsid w:val="00831362"/>
    <w:rsid w:val="008313C1"/>
    <w:rsid w:val="008314C4"/>
    <w:rsid w:val="00831609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808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2D"/>
    <w:rsid w:val="00834191"/>
    <w:rsid w:val="00834366"/>
    <w:rsid w:val="008347CA"/>
    <w:rsid w:val="008347D5"/>
    <w:rsid w:val="00834A0D"/>
    <w:rsid w:val="00834BB5"/>
    <w:rsid w:val="00834C44"/>
    <w:rsid w:val="008351F3"/>
    <w:rsid w:val="008353A2"/>
    <w:rsid w:val="00835550"/>
    <w:rsid w:val="00835CEF"/>
    <w:rsid w:val="00835D51"/>
    <w:rsid w:val="00835F79"/>
    <w:rsid w:val="00836279"/>
    <w:rsid w:val="0083696A"/>
    <w:rsid w:val="00836D08"/>
    <w:rsid w:val="008370B0"/>
    <w:rsid w:val="0083743F"/>
    <w:rsid w:val="00837764"/>
    <w:rsid w:val="008377C7"/>
    <w:rsid w:val="00837CEB"/>
    <w:rsid w:val="00837CFB"/>
    <w:rsid w:val="00837E29"/>
    <w:rsid w:val="00840486"/>
    <w:rsid w:val="0084065B"/>
    <w:rsid w:val="00840CC6"/>
    <w:rsid w:val="00840E0D"/>
    <w:rsid w:val="008416B6"/>
    <w:rsid w:val="008416CB"/>
    <w:rsid w:val="00841719"/>
    <w:rsid w:val="0084172F"/>
    <w:rsid w:val="008418BF"/>
    <w:rsid w:val="00841B31"/>
    <w:rsid w:val="00841F9B"/>
    <w:rsid w:val="008420DC"/>
    <w:rsid w:val="00842226"/>
    <w:rsid w:val="00842590"/>
    <w:rsid w:val="00842758"/>
    <w:rsid w:val="00842A88"/>
    <w:rsid w:val="00842B0B"/>
    <w:rsid w:val="00842B0E"/>
    <w:rsid w:val="008430E1"/>
    <w:rsid w:val="0084328B"/>
    <w:rsid w:val="00843385"/>
    <w:rsid w:val="00843B64"/>
    <w:rsid w:val="00843DC8"/>
    <w:rsid w:val="00843F52"/>
    <w:rsid w:val="00844151"/>
    <w:rsid w:val="00844242"/>
    <w:rsid w:val="00844301"/>
    <w:rsid w:val="00844BA2"/>
    <w:rsid w:val="00844E9E"/>
    <w:rsid w:val="0084573C"/>
    <w:rsid w:val="008457FF"/>
    <w:rsid w:val="00845D31"/>
    <w:rsid w:val="0084623E"/>
    <w:rsid w:val="008462C1"/>
    <w:rsid w:val="008463ED"/>
    <w:rsid w:val="00846465"/>
    <w:rsid w:val="00846512"/>
    <w:rsid w:val="0084660E"/>
    <w:rsid w:val="00846684"/>
    <w:rsid w:val="008466EF"/>
    <w:rsid w:val="0084780F"/>
    <w:rsid w:val="0084797B"/>
    <w:rsid w:val="00847A59"/>
    <w:rsid w:val="00847DAF"/>
    <w:rsid w:val="00847E02"/>
    <w:rsid w:val="0085012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2C9"/>
    <w:rsid w:val="008514C7"/>
    <w:rsid w:val="00851868"/>
    <w:rsid w:val="00851D82"/>
    <w:rsid w:val="00851DB2"/>
    <w:rsid w:val="008528C4"/>
    <w:rsid w:val="00852C58"/>
    <w:rsid w:val="00852D5F"/>
    <w:rsid w:val="00852DB7"/>
    <w:rsid w:val="00852DFB"/>
    <w:rsid w:val="00852EF2"/>
    <w:rsid w:val="00852F1B"/>
    <w:rsid w:val="008532C5"/>
    <w:rsid w:val="00853A8C"/>
    <w:rsid w:val="00853C84"/>
    <w:rsid w:val="0085418C"/>
    <w:rsid w:val="00854491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430"/>
    <w:rsid w:val="008577DD"/>
    <w:rsid w:val="008578CF"/>
    <w:rsid w:val="00857978"/>
    <w:rsid w:val="00857B4B"/>
    <w:rsid w:val="00857C8B"/>
    <w:rsid w:val="00857E2B"/>
    <w:rsid w:val="00860430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0F"/>
    <w:rsid w:val="008620ED"/>
    <w:rsid w:val="008623B0"/>
    <w:rsid w:val="008625A0"/>
    <w:rsid w:val="008626BC"/>
    <w:rsid w:val="00862C88"/>
    <w:rsid w:val="00862F28"/>
    <w:rsid w:val="00862FCA"/>
    <w:rsid w:val="00863026"/>
    <w:rsid w:val="008631EA"/>
    <w:rsid w:val="00863495"/>
    <w:rsid w:val="00863641"/>
    <w:rsid w:val="008636D3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59C"/>
    <w:rsid w:val="008656DE"/>
    <w:rsid w:val="0086589B"/>
    <w:rsid w:val="008658E7"/>
    <w:rsid w:val="00865E92"/>
    <w:rsid w:val="00865F9E"/>
    <w:rsid w:val="0086605C"/>
    <w:rsid w:val="008661EB"/>
    <w:rsid w:val="00866408"/>
    <w:rsid w:val="008665DF"/>
    <w:rsid w:val="00866663"/>
    <w:rsid w:val="00866737"/>
    <w:rsid w:val="008667E2"/>
    <w:rsid w:val="00866813"/>
    <w:rsid w:val="00866941"/>
    <w:rsid w:val="0086696E"/>
    <w:rsid w:val="00866AB3"/>
    <w:rsid w:val="00866C40"/>
    <w:rsid w:val="00866F34"/>
    <w:rsid w:val="00867024"/>
    <w:rsid w:val="008670D7"/>
    <w:rsid w:val="0086717F"/>
    <w:rsid w:val="00867212"/>
    <w:rsid w:val="00867333"/>
    <w:rsid w:val="00867370"/>
    <w:rsid w:val="0086747B"/>
    <w:rsid w:val="008674D9"/>
    <w:rsid w:val="008678A3"/>
    <w:rsid w:val="00867C5D"/>
    <w:rsid w:val="00867EBE"/>
    <w:rsid w:val="00870060"/>
    <w:rsid w:val="00870A1A"/>
    <w:rsid w:val="00870ACB"/>
    <w:rsid w:val="00870C07"/>
    <w:rsid w:val="00870C73"/>
    <w:rsid w:val="00870C79"/>
    <w:rsid w:val="00870F2C"/>
    <w:rsid w:val="00871024"/>
    <w:rsid w:val="00871191"/>
    <w:rsid w:val="008712B8"/>
    <w:rsid w:val="0087197F"/>
    <w:rsid w:val="008719EF"/>
    <w:rsid w:val="00871C80"/>
    <w:rsid w:val="00871CF2"/>
    <w:rsid w:val="00872060"/>
    <w:rsid w:val="0087217D"/>
    <w:rsid w:val="008722BD"/>
    <w:rsid w:val="00872388"/>
    <w:rsid w:val="00872661"/>
    <w:rsid w:val="008727A1"/>
    <w:rsid w:val="00872C34"/>
    <w:rsid w:val="00872CCA"/>
    <w:rsid w:val="008734A4"/>
    <w:rsid w:val="008736A3"/>
    <w:rsid w:val="008736D7"/>
    <w:rsid w:val="00873744"/>
    <w:rsid w:val="00873783"/>
    <w:rsid w:val="00873907"/>
    <w:rsid w:val="00873913"/>
    <w:rsid w:val="00873936"/>
    <w:rsid w:val="00873F7F"/>
    <w:rsid w:val="00874095"/>
    <w:rsid w:val="008740BE"/>
    <w:rsid w:val="0087427F"/>
    <w:rsid w:val="008742E3"/>
    <w:rsid w:val="0087492F"/>
    <w:rsid w:val="00874D95"/>
    <w:rsid w:val="008751EA"/>
    <w:rsid w:val="008753CD"/>
    <w:rsid w:val="008753FC"/>
    <w:rsid w:val="00875506"/>
    <w:rsid w:val="008757E3"/>
    <w:rsid w:val="00875BFD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6A2"/>
    <w:rsid w:val="00877810"/>
    <w:rsid w:val="00877A08"/>
    <w:rsid w:val="00877B83"/>
    <w:rsid w:val="00877C75"/>
    <w:rsid w:val="00877D8F"/>
    <w:rsid w:val="00877EE3"/>
    <w:rsid w:val="00880178"/>
    <w:rsid w:val="00880B81"/>
    <w:rsid w:val="00880CD9"/>
    <w:rsid w:val="00880E2B"/>
    <w:rsid w:val="008810DD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54A"/>
    <w:rsid w:val="0088286A"/>
    <w:rsid w:val="00882AB2"/>
    <w:rsid w:val="00882CB5"/>
    <w:rsid w:val="00882F0E"/>
    <w:rsid w:val="0088336E"/>
    <w:rsid w:val="00883650"/>
    <w:rsid w:val="0088397A"/>
    <w:rsid w:val="00883ADC"/>
    <w:rsid w:val="00883B30"/>
    <w:rsid w:val="00883DB4"/>
    <w:rsid w:val="00884373"/>
    <w:rsid w:val="0088445E"/>
    <w:rsid w:val="00884489"/>
    <w:rsid w:val="008845C4"/>
    <w:rsid w:val="0088468D"/>
    <w:rsid w:val="00884B74"/>
    <w:rsid w:val="00884B8F"/>
    <w:rsid w:val="0088523F"/>
    <w:rsid w:val="00885504"/>
    <w:rsid w:val="00885BC1"/>
    <w:rsid w:val="008867C3"/>
    <w:rsid w:val="0088693E"/>
    <w:rsid w:val="00886E7F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E62"/>
    <w:rsid w:val="00890FAE"/>
    <w:rsid w:val="00891150"/>
    <w:rsid w:val="008911FF"/>
    <w:rsid w:val="00891225"/>
    <w:rsid w:val="00891B02"/>
    <w:rsid w:val="00891CBE"/>
    <w:rsid w:val="00892049"/>
    <w:rsid w:val="0089244C"/>
    <w:rsid w:val="008927AD"/>
    <w:rsid w:val="00892959"/>
    <w:rsid w:val="00892A47"/>
    <w:rsid w:val="00892B7E"/>
    <w:rsid w:val="00892F5C"/>
    <w:rsid w:val="00893543"/>
    <w:rsid w:val="0089368A"/>
    <w:rsid w:val="00893828"/>
    <w:rsid w:val="008938FF"/>
    <w:rsid w:val="00893F85"/>
    <w:rsid w:val="008946CB"/>
    <w:rsid w:val="008948DE"/>
    <w:rsid w:val="00894D64"/>
    <w:rsid w:val="00894FFF"/>
    <w:rsid w:val="0089513B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6F9A"/>
    <w:rsid w:val="00897082"/>
    <w:rsid w:val="00897133"/>
    <w:rsid w:val="008971CC"/>
    <w:rsid w:val="00897213"/>
    <w:rsid w:val="00897372"/>
    <w:rsid w:val="008976B7"/>
    <w:rsid w:val="008A0019"/>
    <w:rsid w:val="008A003E"/>
    <w:rsid w:val="008A0063"/>
    <w:rsid w:val="008A00E5"/>
    <w:rsid w:val="008A018F"/>
    <w:rsid w:val="008A06E4"/>
    <w:rsid w:val="008A08A0"/>
    <w:rsid w:val="008A094D"/>
    <w:rsid w:val="008A09A5"/>
    <w:rsid w:val="008A0C5B"/>
    <w:rsid w:val="008A1000"/>
    <w:rsid w:val="008A11D5"/>
    <w:rsid w:val="008A13DC"/>
    <w:rsid w:val="008A1468"/>
    <w:rsid w:val="008A14D5"/>
    <w:rsid w:val="008A163C"/>
    <w:rsid w:val="008A19EF"/>
    <w:rsid w:val="008A1B81"/>
    <w:rsid w:val="008A1C92"/>
    <w:rsid w:val="008A1E10"/>
    <w:rsid w:val="008A1FC7"/>
    <w:rsid w:val="008A2028"/>
    <w:rsid w:val="008A217D"/>
    <w:rsid w:val="008A29C9"/>
    <w:rsid w:val="008A2F13"/>
    <w:rsid w:val="008A2F8F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8A"/>
    <w:rsid w:val="008A4CBF"/>
    <w:rsid w:val="008A4F5E"/>
    <w:rsid w:val="008A5189"/>
    <w:rsid w:val="008A54AD"/>
    <w:rsid w:val="008A5519"/>
    <w:rsid w:val="008A55A2"/>
    <w:rsid w:val="008A5FE5"/>
    <w:rsid w:val="008A61DD"/>
    <w:rsid w:val="008A62C0"/>
    <w:rsid w:val="008A632B"/>
    <w:rsid w:val="008A67BD"/>
    <w:rsid w:val="008A6A2B"/>
    <w:rsid w:val="008A717B"/>
    <w:rsid w:val="008A71DC"/>
    <w:rsid w:val="008A7309"/>
    <w:rsid w:val="008A7415"/>
    <w:rsid w:val="008A7900"/>
    <w:rsid w:val="008A7F6D"/>
    <w:rsid w:val="008B0320"/>
    <w:rsid w:val="008B0413"/>
    <w:rsid w:val="008B05C3"/>
    <w:rsid w:val="008B077E"/>
    <w:rsid w:val="008B08A4"/>
    <w:rsid w:val="008B0BBE"/>
    <w:rsid w:val="008B0C84"/>
    <w:rsid w:val="008B11AA"/>
    <w:rsid w:val="008B1451"/>
    <w:rsid w:val="008B157A"/>
    <w:rsid w:val="008B176B"/>
    <w:rsid w:val="008B17BD"/>
    <w:rsid w:val="008B19D5"/>
    <w:rsid w:val="008B20CA"/>
    <w:rsid w:val="008B236A"/>
    <w:rsid w:val="008B286E"/>
    <w:rsid w:val="008B2A38"/>
    <w:rsid w:val="008B2BBB"/>
    <w:rsid w:val="008B2BBD"/>
    <w:rsid w:val="008B2DF0"/>
    <w:rsid w:val="008B30C8"/>
    <w:rsid w:val="008B3396"/>
    <w:rsid w:val="008B3623"/>
    <w:rsid w:val="008B3BBA"/>
    <w:rsid w:val="008B3C2A"/>
    <w:rsid w:val="008B40CD"/>
    <w:rsid w:val="008B4266"/>
    <w:rsid w:val="008B42CB"/>
    <w:rsid w:val="008B457F"/>
    <w:rsid w:val="008B4645"/>
    <w:rsid w:val="008B4870"/>
    <w:rsid w:val="008B504F"/>
    <w:rsid w:val="008B5071"/>
    <w:rsid w:val="008B5165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716"/>
    <w:rsid w:val="008B6785"/>
    <w:rsid w:val="008B67A2"/>
    <w:rsid w:val="008B6909"/>
    <w:rsid w:val="008B6A02"/>
    <w:rsid w:val="008B6AD1"/>
    <w:rsid w:val="008B72C7"/>
    <w:rsid w:val="008B777E"/>
    <w:rsid w:val="008C02E4"/>
    <w:rsid w:val="008C0705"/>
    <w:rsid w:val="008C0AE9"/>
    <w:rsid w:val="008C0BFA"/>
    <w:rsid w:val="008C0EE3"/>
    <w:rsid w:val="008C0F4D"/>
    <w:rsid w:val="008C1516"/>
    <w:rsid w:val="008C17C6"/>
    <w:rsid w:val="008C1C0E"/>
    <w:rsid w:val="008C1DBC"/>
    <w:rsid w:val="008C1E6D"/>
    <w:rsid w:val="008C1F32"/>
    <w:rsid w:val="008C21BE"/>
    <w:rsid w:val="008C225C"/>
    <w:rsid w:val="008C2286"/>
    <w:rsid w:val="008C286B"/>
    <w:rsid w:val="008C28E5"/>
    <w:rsid w:val="008C31BE"/>
    <w:rsid w:val="008C3980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56"/>
    <w:rsid w:val="008C55E7"/>
    <w:rsid w:val="008C56A2"/>
    <w:rsid w:val="008C5AE1"/>
    <w:rsid w:val="008C5C7E"/>
    <w:rsid w:val="008C61DD"/>
    <w:rsid w:val="008C63AA"/>
    <w:rsid w:val="008C65A7"/>
    <w:rsid w:val="008C6893"/>
    <w:rsid w:val="008C764B"/>
    <w:rsid w:val="008C7786"/>
    <w:rsid w:val="008C7D00"/>
    <w:rsid w:val="008C7D7E"/>
    <w:rsid w:val="008C7DE9"/>
    <w:rsid w:val="008C7F62"/>
    <w:rsid w:val="008D00BE"/>
    <w:rsid w:val="008D08C3"/>
    <w:rsid w:val="008D0919"/>
    <w:rsid w:val="008D0BDF"/>
    <w:rsid w:val="008D12C1"/>
    <w:rsid w:val="008D1583"/>
    <w:rsid w:val="008D192E"/>
    <w:rsid w:val="008D1B5F"/>
    <w:rsid w:val="008D1C3C"/>
    <w:rsid w:val="008D1D7D"/>
    <w:rsid w:val="008D2015"/>
    <w:rsid w:val="008D2287"/>
    <w:rsid w:val="008D22B2"/>
    <w:rsid w:val="008D23BA"/>
    <w:rsid w:val="008D2667"/>
    <w:rsid w:val="008D2687"/>
    <w:rsid w:val="008D286E"/>
    <w:rsid w:val="008D2C31"/>
    <w:rsid w:val="008D2CEF"/>
    <w:rsid w:val="008D3080"/>
    <w:rsid w:val="008D30EA"/>
    <w:rsid w:val="008D36E4"/>
    <w:rsid w:val="008D373C"/>
    <w:rsid w:val="008D37E5"/>
    <w:rsid w:val="008D3956"/>
    <w:rsid w:val="008D3E09"/>
    <w:rsid w:val="008D3FE2"/>
    <w:rsid w:val="008D4275"/>
    <w:rsid w:val="008D42A1"/>
    <w:rsid w:val="008D43C9"/>
    <w:rsid w:val="008D459F"/>
    <w:rsid w:val="008D4832"/>
    <w:rsid w:val="008D494A"/>
    <w:rsid w:val="008D52D4"/>
    <w:rsid w:val="008D5464"/>
    <w:rsid w:val="008D5580"/>
    <w:rsid w:val="008D56B3"/>
    <w:rsid w:val="008D5940"/>
    <w:rsid w:val="008D5992"/>
    <w:rsid w:val="008D5C9A"/>
    <w:rsid w:val="008D5CE7"/>
    <w:rsid w:val="008D5E33"/>
    <w:rsid w:val="008D60B2"/>
    <w:rsid w:val="008D622F"/>
    <w:rsid w:val="008D634E"/>
    <w:rsid w:val="008D69D1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621"/>
    <w:rsid w:val="008E0749"/>
    <w:rsid w:val="008E07C0"/>
    <w:rsid w:val="008E09BF"/>
    <w:rsid w:val="008E0BB3"/>
    <w:rsid w:val="008E0E58"/>
    <w:rsid w:val="008E0FBD"/>
    <w:rsid w:val="008E1038"/>
    <w:rsid w:val="008E10FB"/>
    <w:rsid w:val="008E1317"/>
    <w:rsid w:val="008E139A"/>
    <w:rsid w:val="008E15A8"/>
    <w:rsid w:val="008E15AB"/>
    <w:rsid w:val="008E1E73"/>
    <w:rsid w:val="008E21A9"/>
    <w:rsid w:val="008E23B6"/>
    <w:rsid w:val="008E23E6"/>
    <w:rsid w:val="008E2636"/>
    <w:rsid w:val="008E27DB"/>
    <w:rsid w:val="008E283B"/>
    <w:rsid w:val="008E28CF"/>
    <w:rsid w:val="008E2A24"/>
    <w:rsid w:val="008E2AD3"/>
    <w:rsid w:val="008E2B5D"/>
    <w:rsid w:val="008E2E78"/>
    <w:rsid w:val="008E348D"/>
    <w:rsid w:val="008E362A"/>
    <w:rsid w:val="008E3F31"/>
    <w:rsid w:val="008E3FE7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E2"/>
    <w:rsid w:val="008E5C72"/>
    <w:rsid w:val="008E5ECF"/>
    <w:rsid w:val="008E6395"/>
    <w:rsid w:val="008E6552"/>
    <w:rsid w:val="008E6619"/>
    <w:rsid w:val="008E67EF"/>
    <w:rsid w:val="008E689A"/>
    <w:rsid w:val="008E6FD1"/>
    <w:rsid w:val="008E6FEF"/>
    <w:rsid w:val="008E7388"/>
    <w:rsid w:val="008E77BD"/>
    <w:rsid w:val="008E7978"/>
    <w:rsid w:val="008E7F50"/>
    <w:rsid w:val="008F0174"/>
    <w:rsid w:val="008F0268"/>
    <w:rsid w:val="008F0377"/>
    <w:rsid w:val="008F0558"/>
    <w:rsid w:val="008F0761"/>
    <w:rsid w:val="008F0A86"/>
    <w:rsid w:val="008F0AFF"/>
    <w:rsid w:val="008F0DE7"/>
    <w:rsid w:val="008F12BC"/>
    <w:rsid w:val="008F1333"/>
    <w:rsid w:val="008F1550"/>
    <w:rsid w:val="008F172F"/>
    <w:rsid w:val="008F1B23"/>
    <w:rsid w:val="008F1C32"/>
    <w:rsid w:val="008F1C51"/>
    <w:rsid w:val="008F20C7"/>
    <w:rsid w:val="008F2943"/>
    <w:rsid w:val="008F2DBD"/>
    <w:rsid w:val="008F2EE9"/>
    <w:rsid w:val="008F31B5"/>
    <w:rsid w:val="008F363C"/>
    <w:rsid w:val="008F38EF"/>
    <w:rsid w:val="008F3923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5233"/>
    <w:rsid w:val="008F52CE"/>
    <w:rsid w:val="008F54AC"/>
    <w:rsid w:val="008F5C02"/>
    <w:rsid w:val="008F601C"/>
    <w:rsid w:val="008F624E"/>
    <w:rsid w:val="008F6C90"/>
    <w:rsid w:val="008F6EB9"/>
    <w:rsid w:val="008F6FFB"/>
    <w:rsid w:val="008F70B4"/>
    <w:rsid w:val="008F780F"/>
    <w:rsid w:val="008F7CC4"/>
    <w:rsid w:val="008F7EBF"/>
    <w:rsid w:val="008F7EE4"/>
    <w:rsid w:val="008F7EFA"/>
    <w:rsid w:val="0090020A"/>
    <w:rsid w:val="009003D2"/>
    <w:rsid w:val="00900C49"/>
    <w:rsid w:val="00900ECA"/>
    <w:rsid w:val="00900FA0"/>
    <w:rsid w:val="0090101B"/>
    <w:rsid w:val="0090102E"/>
    <w:rsid w:val="00901279"/>
    <w:rsid w:val="0090170D"/>
    <w:rsid w:val="00901792"/>
    <w:rsid w:val="00901889"/>
    <w:rsid w:val="009021A0"/>
    <w:rsid w:val="009029F1"/>
    <w:rsid w:val="00902D35"/>
    <w:rsid w:val="00902D9B"/>
    <w:rsid w:val="00902F76"/>
    <w:rsid w:val="00903146"/>
    <w:rsid w:val="0090348B"/>
    <w:rsid w:val="00903817"/>
    <w:rsid w:val="00903870"/>
    <w:rsid w:val="00903B65"/>
    <w:rsid w:val="00903E4F"/>
    <w:rsid w:val="00903F03"/>
    <w:rsid w:val="00903F3D"/>
    <w:rsid w:val="009041CA"/>
    <w:rsid w:val="009042D3"/>
    <w:rsid w:val="00904846"/>
    <w:rsid w:val="009048D5"/>
    <w:rsid w:val="00904A4C"/>
    <w:rsid w:val="00904B54"/>
    <w:rsid w:val="00904E95"/>
    <w:rsid w:val="00904F0A"/>
    <w:rsid w:val="00904FD2"/>
    <w:rsid w:val="0090502C"/>
    <w:rsid w:val="0090554A"/>
    <w:rsid w:val="00905568"/>
    <w:rsid w:val="009056DA"/>
    <w:rsid w:val="00905767"/>
    <w:rsid w:val="00905BB5"/>
    <w:rsid w:val="00905D54"/>
    <w:rsid w:val="00905FA3"/>
    <w:rsid w:val="0090600B"/>
    <w:rsid w:val="0090674D"/>
    <w:rsid w:val="00906829"/>
    <w:rsid w:val="0090687F"/>
    <w:rsid w:val="00906B9B"/>
    <w:rsid w:val="00906CB3"/>
    <w:rsid w:val="00906F9E"/>
    <w:rsid w:val="0090703B"/>
    <w:rsid w:val="009070A8"/>
    <w:rsid w:val="00907203"/>
    <w:rsid w:val="009077FF"/>
    <w:rsid w:val="00907EBF"/>
    <w:rsid w:val="0091049D"/>
    <w:rsid w:val="00910702"/>
    <w:rsid w:val="00910722"/>
    <w:rsid w:val="00910789"/>
    <w:rsid w:val="0091094A"/>
    <w:rsid w:val="00910B68"/>
    <w:rsid w:val="00910D08"/>
    <w:rsid w:val="009110E9"/>
    <w:rsid w:val="009113B4"/>
    <w:rsid w:val="00911562"/>
    <w:rsid w:val="00911619"/>
    <w:rsid w:val="00911962"/>
    <w:rsid w:val="00911A63"/>
    <w:rsid w:val="009121AA"/>
    <w:rsid w:val="009123C1"/>
    <w:rsid w:val="00912491"/>
    <w:rsid w:val="009126C1"/>
    <w:rsid w:val="0091297D"/>
    <w:rsid w:val="00912A0C"/>
    <w:rsid w:val="00912A14"/>
    <w:rsid w:val="00912CF3"/>
    <w:rsid w:val="00912F11"/>
    <w:rsid w:val="00913894"/>
    <w:rsid w:val="0091396B"/>
    <w:rsid w:val="0091408C"/>
    <w:rsid w:val="009140C8"/>
    <w:rsid w:val="00914697"/>
    <w:rsid w:val="009147D3"/>
    <w:rsid w:val="00914FBE"/>
    <w:rsid w:val="00915034"/>
    <w:rsid w:val="0091526A"/>
    <w:rsid w:val="0091529D"/>
    <w:rsid w:val="0091559C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01E"/>
    <w:rsid w:val="0091724A"/>
    <w:rsid w:val="009176E3"/>
    <w:rsid w:val="009201B7"/>
    <w:rsid w:val="009201F6"/>
    <w:rsid w:val="00920378"/>
    <w:rsid w:val="009204C9"/>
    <w:rsid w:val="0092067F"/>
    <w:rsid w:val="00920840"/>
    <w:rsid w:val="00920E4C"/>
    <w:rsid w:val="00920E8B"/>
    <w:rsid w:val="009214BE"/>
    <w:rsid w:val="009217AC"/>
    <w:rsid w:val="009217B1"/>
    <w:rsid w:val="009219B6"/>
    <w:rsid w:val="00921C5D"/>
    <w:rsid w:val="00921E29"/>
    <w:rsid w:val="00921EAC"/>
    <w:rsid w:val="00921ED4"/>
    <w:rsid w:val="00921EED"/>
    <w:rsid w:val="0092206D"/>
    <w:rsid w:val="0092216D"/>
    <w:rsid w:val="00922735"/>
    <w:rsid w:val="00922771"/>
    <w:rsid w:val="0092297F"/>
    <w:rsid w:val="009229B1"/>
    <w:rsid w:val="00923176"/>
    <w:rsid w:val="00923183"/>
    <w:rsid w:val="009231B4"/>
    <w:rsid w:val="009232B1"/>
    <w:rsid w:val="00923E74"/>
    <w:rsid w:val="00923FBA"/>
    <w:rsid w:val="00924332"/>
    <w:rsid w:val="00924A46"/>
    <w:rsid w:val="00924B24"/>
    <w:rsid w:val="00924D7F"/>
    <w:rsid w:val="00925847"/>
    <w:rsid w:val="00925A64"/>
    <w:rsid w:val="00925D3A"/>
    <w:rsid w:val="009261F3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A3B"/>
    <w:rsid w:val="00930BE7"/>
    <w:rsid w:val="0093122D"/>
    <w:rsid w:val="00931AA4"/>
    <w:rsid w:val="00931CB1"/>
    <w:rsid w:val="009321CE"/>
    <w:rsid w:val="0093282C"/>
    <w:rsid w:val="0093283A"/>
    <w:rsid w:val="009328F4"/>
    <w:rsid w:val="00932B2B"/>
    <w:rsid w:val="00932BFC"/>
    <w:rsid w:val="00933864"/>
    <w:rsid w:val="00933943"/>
    <w:rsid w:val="00933B8E"/>
    <w:rsid w:val="0093432D"/>
    <w:rsid w:val="0093435D"/>
    <w:rsid w:val="0093445B"/>
    <w:rsid w:val="0093472C"/>
    <w:rsid w:val="0093477F"/>
    <w:rsid w:val="00934905"/>
    <w:rsid w:val="00934F74"/>
    <w:rsid w:val="0093546B"/>
    <w:rsid w:val="00935993"/>
    <w:rsid w:val="00935AEE"/>
    <w:rsid w:val="00935BA7"/>
    <w:rsid w:val="00935D1B"/>
    <w:rsid w:val="009361CE"/>
    <w:rsid w:val="0093670F"/>
    <w:rsid w:val="00936974"/>
    <w:rsid w:val="009369DB"/>
    <w:rsid w:val="00936E0C"/>
    <w:rsid w:val="00936E3A"/>
    <w:rsid w:val="00937042"/>
    <w:rsid w:val="00937508"/>
    <w:rsid w:val="0093757B"/>
    <w:rsid w:val="00937734"/>
    <w:rsid w:val="00937942"/>
    <w:rsid w:val="00937EBF"/>
    <w:rsid w:val="00937FDA"/>
    <w:rsid w:val="0094006D"/>
    <w:rsid w:val="00940076"/>
    <w:rsid w:val="00940491"/>
    <w:rsid w:val="0094068C"/>
    <w:rsid w:val="00940795"/>
    <w:rsid w:val="00940A34"/>
    <w:rsid w:val="00940CF8"/>
    <w:rsid w:val="00941240"/>
    <w:rsid w:val="009412D8"/>
    <w:rsid w:val="00941375"/>
    <w:rsid w:val="0094139A"/>
    <w:rsid w:val="009413F0"/>
    <w:rsid w:val="009414B7"/>
    <w:rsid w:val="00941666"/>
    <w:rsid w:val="00941978"/>
    <w:rsid w:val="00941C81"/>
    <w:rsid w:val="00941D36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794"/>
    <w:rsid w:val="00943871"/>
    <w:rsid w:val="00943D35"/>
    <w:rsid w:val="00943EBE"/>
    <w:rsid w:val="00944230"/>
    <w:rsid w:val="009442F1"/>
    <w:rsid w:val="009443C8"/>
    <w:rsid w:val="009447E8"/>
    <w:rsid w:val="009447FE"/>
    <w:rsid w:val="0094485F"/>
    <w:rsid w:val="009449D2"/>
    <w:rsid w:val="0094537A"/>
    <w:rsid w:val="00945597"/>
    <w:rsid w:val="009455B5"/>
    <w:rsid w:val="00945717"/>
    <w:rsid w:val="0094594A"/>
    <w:rsid w:val="00945A06"/>
    <w:rsid w:val="00945FF5"/>
    <w:rsid w:val="0094609F"/>
    <w:rsid w:val="0094614A"/>
    <w:rsid w:val="00946435"/>
    <w:rsid w:val="009466F8"/>
    <w:rsid w:val="009469EF"/>
    <w:rsid w:val="00946BDC"/>
    <w:rsid w:val="009470C1"/>
    <w:rsid w:val="009470E7"/>
    <w:rsid w:val="009473C4"/>
    <w:rsid w:val="009474EE"/>
    <w:rsid w:val="00947614"/>
    <w:rsid w:val="0094762A"/>
    <w:rsid w:val="0094780C"/>
    <w:rsid w:val="0094790B"/>
    <w:rsid w:val="00947BC4"/>
    <w:rsid w:val="009502DF"/>
    <w:rsid w:val="0095032E"/>
    <w:rsid w:val="009505A6"/>
    <w:rsid w:val="0095091D"/>
    <w:rsid w:val="00950B3C"/>
    <w:rsid w:val="00950C2E"/>
    <w:rsid w:val="00950D4B"/>
    <w:rsid w:val="00950E60"/>
    <w:rsid w:val="0095105D"/>
    <w:rsid w:val="009510C6"/>
    <w:rsid w:val="00951310"/>
    <w:rsid w:val="0095167E"/>
    <w:rsid w:val="009516E9"/>
    <w:rsid w:val="009516F1"/>
    <w:rsid w:val="00951ED8"/>
    <w:rsid w:val="00952634"/>
    <w:rsid w:val="00952A27"/>
    <w:rsid w:val="0095303D"/>
    <w:rsid w:val="0095317E"/>
    <w:rsid w:val="00953D2E"/>
    <w:rsid w:val="00953F41"/>
    <w:rsid w:val="00954441"/>
    <w:rsid w:val="0095462C"/>
    <w:rsid w:val="00954AA4"/>
    <w:rsid w:val="00954ADA"/>
    <w:rsid w:val="00954D28"/>
    <w:rsid w:val="00954DFC"/>
    <w:rsid w:val="00954F73"/>
    <w:rsid w:val="0095513C"/>
    <w:rsid w:val="0095541C"/>
    <w:rsid w:val="00955555"/>
    <w:rsid w:val="009559C6"/>
    <w:rsid w:val="009559F9"/>
    <w:rsid w:val="00955A61"/>
    <w:rsid w:val="00955B7A"/>
    <w:rsid w:val="009562BF"/>
    <w:rsid w:val="00956326"/>
    <w:rsid w:val="009565D7"/>
    <w:rsid w:val="009567B5"/>
    <w:rsid w:val="0095682B"/>
    <w:rsid w:val="009568CD"/>
    <w:rsid w:val="00956E03"/>
    <w:rsid w:val="00956F9D"/>
    <w:rsid w:val="009570C3"/>
    <w:rsid w:val="00957742"/>
    <w:rsid w:val="00957782"/>
    <w:rsid w:val="009577B0"/>
    <w:rsid w:val="0095789A"/>
    <w:rsid w:val="00957D40"/>
    <w:rsid w:val="00957E4B"/>
    <w:rsid w:val="00957F9D"/>
    <w:rsid w:val="00960148"/>
    <w:rsid w:val="00960352"/>
    <w:rsid w:val="009603A1"/>
    <w:rsid w:val="0096045B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582"/>
    <w:rsid w:val="00961ADE"/>
    <w:rsid w:val="00962008"/>
    <w:rsid w:val="0096280C"/>
    <w:rsid w:val="009629BA"/>
    <w:rsid w:val="0096346E"/>
    <w:rsid w:val="00963758"/>
    <w:rsid w:val="00963B26"/>
    <w:rsid w:val="00963B5E"/>
    <w:rsid w:val="00963BD0"/>
    <w:rsid w:val="00964261"/>
    <w:rsid w:val="00964423"/>
    <w:rsid w:val="00964485"/>
    <w:rsid w:val="0096450A"/>
    <w:rsid w:val="009645FA"/>
    <w:rsid w:val="00964A7D"/>
    <w:rsid w:val="00964D10"/>
    <w:rsid w:val="00964E35"/>
    <w:rsid w:val="009657B3"/>
    <w:rsid w:val="00965AB7"/>
    <w:rsid w:val="00965C59"/>
    <w:rsid w:val="00966847"/>
    <w:rsid w:val="009669B6"/>
    <w:rsid w:val="00966ACA"/>
    <w:rsid w:val="00966B0F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EC6"/>
    <w:rsid w:val="00967F42"/>
    <w:rsid w:val="00967FDA"/>
    <w:rsid w:val="009702C8"/>
    <w:rsid w:val="0097052D"/>
    <w:rsid w:val="00970571"/>
    <w:rsid w:val="00970638"/>
    <w:rsid w:val="009707F6"/>
    <w:rsid w:val="00970ADA"/>
    <w:rsid w:val="00970B54"/>
    <w:rsid w:val="00970C52"/>
    <w:rsid w:val="00970C93"/>
    <w:rsid w:val="00970CCD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3662"/>
    <w:rsid w:val="00973B07"/>
    <w:rsid w:val="00973B4D"/>
    <w:rsid w:val="00973BFB"/>
    <w:rsid w:val="00973C0A"/>
    <w:rsid w:val="00974713"/>
    <w:rsid w:val="00974736"/>
    <w:rsid w:val="009748CF"/>
    <w:rsid w:val="009748D4"/>
    <w:rsid w:val="0097499F"/>
    <w:rsid w:val="00974CEE"/>
    <w:rsid w:val="00974F88"/>
    <w:rsid w:val="0097503B"/>
    <w:rsid w:val="00975246"/>
    <w:rsid w:val="00975252"/>
    <w:rsid w:val="009755E0"/>
    <w:rsid w:val="0097564E"/>
    <w:rsid w:val="009756EB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A8C"/>
    <w:rsid w:val="00976CF8"/>
    <w:rsid w:val="00976D13"/>
    <w:rsid w:val="00976D94"/>
    <w:rsid w:val="00976F5B"/>
    <w:rsid w:val="009775BF"/>
    <w:rsid w:val="009777FC"/>
    <w:rsid w:val="0098010D"/>
    <w:rsid w:val="0098018B"/>
    <w:rsid w:val="00980309"/>
    <w:rsid w:val="00980C0F"/>
    <w:rsid w:val="00981036"/>
    <w:rsid w:val="00981C9B"/>
    <w:rsid w:val="0098213F"/>
    <w:rsid w:val="00982700"/>
    <w:rsid w:val="00982A74"/>
    <w:rsid w:val="00982F56"/>
    <w:rsid w:val="009834DF"/>
    <w:rsid w:val="009835B8"/>
    <w:rsid w:val="00983783"/>
    <w:rsid w:val="0098398D"/>
    <w:rsid w:val="00983A1E"/>
    <w:rsid w:val="00984468"/>
    <w:rsid w:val="0098457D"/>
    <w:rsid w:val="0098475B"/>
    <w:rsid w:val="00984EAF"/>
    <w:rsid w:val="00984F32"/>
    <w:rsid w:val="00984FCB"/>
    <w:rsid w:val="00985301"/>
    <w:rsid w:val="00985398"/>
    <w:rsid w:val="009855F6"/>
    <w:rsid w:val="009858BF"/>
    <w:rsid w:val="0098598E"/>
    <w:rsid w:val="00985AC3"/>
    <w:rsid w:val="00986340"/>
    <w:rsid w:val="0098660F"/>
    <w:rsid w:val="0098691F"/>
    <w:rsid w:val="00986B52"/>
    <w:rsid w:val="00986DAB"/>
    <w:rsid w:val="00986E11"/>
    <w:rsid w:val="00986EA9"/>
    <w:rsid w:val="00987107"/>
    <w:rsid w:val="009873AF"/>
    <w:rsid w:val="00987632"/>
    <w:rsid w:val="0098781A"/>
    <w:rsid w:val="00987C46"/>
    <w:rsid w:val="00987F6C"/>
    <w:rsid w:val="009904FB"/>
    <w:rsid w:val="00990751"/>
    <w:rsid w:val="0099098A"/>
    <w:rsid w:val="00990A15"/>
    <w:rsid w:val="009910C0"/>
    <w:rsid w:val="009912E4"/>
    <w:rsid w:val="00991395"/>
    <w:rsid w:val="009913D6"/>
    <w:rsid w:val="0099145F"/>
    <w:rsid w:val="0099147A"/>
    <w:rsid w:val="0099155E"/>
    <w:rsid w:val="009916AE"/>
    <w:rsid w:val="0099181E"/>
    <w:rsid w:val="0099192E"/>
    <w:rsid w:val="009919FC"/>
    <w:rsid w:val="00991AF3"/>
    <w:rsid w:val="00991D79"/>
    <w:rsid w:val="009926AB"/>
    <w:rsid w:val="00992F6B"/>
    <w:rsid w:val="00992F74"/>
    <w:rsid w:val="00993478"/>
    <w:rsid w:val="009936AE"/>
    <w:rsid w:val="00993B4A"/>
    <w:rsid w:val="00993C50"/>
    <w:rsid w:val="009944B0"/>
    <w:rsid w:val="0099466A"/>
    <w:rsid w:val="00994814"/>
    <w:rsid w:val="0099494C"/>
    <w:rsid w:val="009949D9"/>
    <w:rsid w:val="00994B94"/>
    <w:rsid w:val="00994CD2"/>
    <w:rsid w:val="00994D08"/>
    <w:rsid w:val="00994D14"/>
    <w:rsid w:val="00995270"/>
    <w:rsid w:val="009956DD"/>
    <w:rsid w:val="0099580F"/>
    <w:rsid w:val="00995A1B"/>
    <w:rsid w:val="00995E4E"/>
    <w:rsid w:val="00995F81"/>
    <w:rsid w:val="00995FDF"/>
    <w:rsid w:val="009962E1"/>
    <w:rsid w:val="009963BD"/>
    <w:rsid w:val="0099647C"/>
    <w:rsid w:val="009964D7"/>
    <w:rsid w:val="00996A01"/>
    <w:rsid w:val="00996E55"/>
    <w:rsid w:val="00996F8D"/>
    <w:rsid w:val="00996FDF"/>
    <w:rsid w:val="00997F8A"/>
    <w:rsid w:val="009A0289"/>
    <w:rsid w:val="009A04C0"/>
    <w:rsid w:val="009A0C94"/>
    <w:rsid w:val="009A0DFA"/>
    <w:rsid w:val="009A101B"/>
    <w:rsid w:val="009A111A"/>
    <w:rsid w:val="009A132F"/>
    <w:rsid w:val="009A14AD"/>
    <w:rsid w:val="009A1667"/>
    <w:rsid w:val="009A16D1"/>
    <w:rsid w:val="009A16FF"/>
    <w:rsid w:val="009A178D"/>
    <w:rsid w:val="009A1D4F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5F7"/>
    <w:rsid w:val="009A46CB"/>
    <w:rsid w:val="009A47CC"/>
    <w:rsid w:val="009A4CE2"/>
    <w:rsid w:val="009A532E"/>
    <w:rsid w:val="009A5585"/>
    <w:rsid w:val="009A579C"/>
    <w:rsid w:val="009A5DBA"/>
    <w:rsid w:val="009A5DE4"/>
    <w:rsid w:val="009A5EEC"/>
    <w:rsid w:val="009A6D82"/>
    <w:rsid w:val="009A6EFF"/>
    <w:rsid w:val="009A6FA5"/>
    <w:rsid w:val="009A70E1"/>
    <w:rsid w:val="009A73C5"/>
    <w:rsid w:val="009A7905"/>
    <w:rsid w:val="009A7973"/>
    <w:rsid w:val="009A7B9D"/>
    <w:rsid w:val="009A7ED4"/>
    <w:rsid w:val="009B006C"/>
    <w:rsid w:val="009B01E8"/>
    <w:rsid w:val="009B0CE3"/>
    <w:rsid w:val="009B1072"/>
    <w:rsid w:val="009B1282"/>
    <w:rsid w:val="009B15FC"/>
    <w:rsid w:val="009B17E6"/>
    <w:rsid w:val="009B1C24"/>
    <w:rsid w:val="009B1DF2"/>
    <w:rsid w:val="009B21ED"/>
    <w:rsid w:val="009B29E5"/>
    <w:rsid w:val="009B2A2B"/>
    <w:rsid w:val="009B2A8E"/>
    <w:rsid w:val="009B2B52"/>
    <w:rsid w:val="009B30C1"/>
    <w:rsid w:val="009B376D"/>
    <w:rsid w:val="009B3D7B"/>
    <w:rsid w:val="009B4023"/>
    <w:rsid w:val="009B4236"/>
    <w:rsid w:val="009B466A"/>
    <w:rsid w:val="009B4788"/>
    <w:rsid w:val="009B4C04"/>
    <w:rsid w:val="009B4CB6"/>
    <w:rsid w:val="009B4E97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5C3"/>
    <w:rsid w:val="009B7A98"/>
    <w:rsid w:val="009B7E3E"/>
    <w:rsid w:val="009B7E40"/>
    <w:rsid w:val="009C0077"/>
    <w:rsid w:val="009C07A4"/>
    <w:rsid w:val="009C0906"/>
    <w:rsid w:val="009C0ABA"/>
    <w:rsid w:val="009C0BEB"/>
    <w:rsid w:val="009C0C7B"/>
    <w:rsid w:val="009C0D66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187"/>
    <w:rsid w:val="009C3353"/>
    <w:rsid w:val="009C3600"/>
    <w:rsid w:val="009C39F5"/>
    <w:rsid w:val="009C3AAB"/>
    <w:rsid w:val="009C41AB"/>
    <w:rsid w:val="009C429D"/>
    <w:rsid w:val="009C4BFC"/>
    <w:rsid w:val="009C4E67"/>
    <w:rsid w:val="009C4E8E"/>
    <w:rsid w:val="009C4F85"/>
    <w:rsid w:val="009C514B"/>
    <w:rsid w:val="009C5478"/>
    <w:rsid w:val="009C5B94"/>
    <w:rsid w:val="009C5F3E"/>
    <w:rsid w:val="009C6464"/>
    <w:rsid w:val="009C6A3C"/>
    <w:rsid w:val="009C6AA1"/>
    <w:rsid w:val="009C700E"/>
    <w:rsid w:val="009C7351"/>
    <w:rsid w:val="009C73E7"/>
    <w:rsid w:val="009C743B"/>
    <w:rsid w:val="009C745E"/>
    <w:rsid w:val="009C76EB"/>
    <w:rsid w:val="009C77A7"/>
    <w:rsid w:val="009C7DB6"/>
    <w:rsid w:val="009C7E5A"/>
    <w:rsid w:val="009D02D8"/>
    <w:rsid w:val="009D03EE"/>
    <w:rsid w:val="009D079B"/>
    <w:rsid w:val="009D0B26"/>
    <w:rsid w:val="009D0D8D"/>
    <w:rsid w:val="009D1505"/>
    <w:rsid w:val="009D18BA"/>
    <w:rsid w:val="009D1A5B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369"/>
    <w:rsid w:val="009D35BD"/>
    <w:rsid w:val="009D36F3"/>
    <w:rsid w:val="009D3AF6"/>
    <w:rsid w:val="009D3DD9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604B"/>
    <w:rsid w:val="009D6189"/>
    <w:rsid w:val="009D62DD"/>
    <w:rsid w:val="009D639D"/>
    <w:rsid w:val="009D63E7"/>
    <w:rsid w:val="009D6600"/>
    <w:rsid w:val="009D66C4"/>
    <w:rsid w:val="009D67CB"/>
    <w:rsid w:val="009D6876"/>
    <w:rsid w:val="009D687B"/>
    <w:rsid w:val="009D6CF6"/>
    <w:rsid w:val="009D6EE0"/>
    <w:rsid w:val="009D70DC"/>
    <w:rsid w:val="009D7438"/>
    <w:rsid w:val="009D769D"/>
    <w:rsid w:val="009D7DA2"/>
    <w:rsid w:val="009D7F08"/>
    <w:rsid w:val="009D7FF9"/>
    <w:rsid w:val="009E01E7"/>
    <w:rsid w:val="009E0321"/>
    <w:rsid w:val="009E03C8"/>
    <w:rsid w:val="009E0529"/>
    <w:rsid w:val="009E085C"/>
    <w:rsid w:val="009E0AE1"/>
    <w:rsid w:val="009E0B9F"/>
    <w:rsid w:val="009E0E5D"/>
    <w:rsid w:val="009E1259"/>
    <w:rsid w:val="009E1580"/>
    <w:rsid w:val="009E168F"/>
    <w:rsid w:val="009E16A3"/>
    <w:rsid w:val="009E16DA"/>
    <w:rsid w:val="009E177A"/>
    <w:rsid w:val="009E185E"/>
    <w:rsid w:val="009E1ACB"/>
    <w:rsid w:val="009E1C7A"/>
    <w:rsid w:val="009E1CA5"/>
    <w:rsid w:val="009E1DEB"/>
    <w:rsid w:val="009E1FD6"/>
    <w:rsid w:val="009E2405"/>
    <w:rsid w:val="009E29FF"/>
    <w:rsid w:val="009E3195"/>
    <w:rsid w:val="009E31C6"/>
    <w:rsid w:val="009E35EA"/>
    <w:rsid w:val="009E36F6"/>
    <w:rsid w:val="009E3C29"/>
    <w:rsid w:val="009E3CA9"/>
    <w:rsid w:val="009E3D07"/>
    <w:rsid w:val="009E3DDE"/>
    <w:rsid w:val="009E45B8"/>
    <w:rsid w:val="009E46A7"/>
    <w:rsid w:val="009E497A"/>
    <w:rsid w:val="009E4C34"/>
    <w:rsid w:val="009E4E71"/>
    <w:rsid w:val="009E4ED5"/>
    <w:rsid w:val="009E5343"/>
    <w:rsid w:val="009E535A"/>
    <w:rsid w:val="009E565E"/>
    <w:rsid w:val="009E5914"/>
    <w:rsid w:val="009E5A9E"/>
    <w:rsid w:val="009E5D93"/>
    <w:rsid w:val="009E5E1E"/>
    <w:rsid w:val="009E6116"/>
    <w:rsid w:val="009E6162"/>
    <w:rsid w:val="009E63DE"/>
    <w:rsid w:val="009E6699"/>
    <w:rsid w:val="009E689C"/>
    <w:rsid w:val="009E68A5"/>
    <w:rsid w:val="009E6A49"/>
    <w:rsid w:val="009E6ABE"/>
    <w:rsid w:val="009E6B8F"/>
    <w:rsid w:val="009E6CF7"/>
    <w:rsid w:val="009E6D80"/>
    <w:rsid w:val="009E72F0"/>
    <w:rsid w:val="009E77C2"/>
    <w:rsid w:val="009E7CA8"/>
    <w:rsid w:val="009E7E79"/>
    <w:rsid w:val="009F0225"/>
    <w:rsid w:val="009F0406"/>
    <w:rsid w:val="009F0596"/>
    <w:rsid w:val="009F0A82"/>
    <w:rsid w:val="009F0B63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BEF"/>
    <w:rsid w:val="009F31D8"/>
    <w:rsid w:val="009F3285"/>
    <w:rsid w:val="009F35FB"/>
    <w:rsid w:val="009F369A"/>
    <w:rsid w:val="009F37E4"/>
    <w:rsid w:val="009F3B41"/>
    <w:rsid w:val="009F3F70"/>
    <w:rsid w:val="009F3FF5"/>
    <w:rsid w:val="009F432E"/>
    <w:rsid w:val="009F44E1"/>
    <w:rsid w:val="009F468B"/>
    <w:rsid w:val="009F4D8A"/>
    <w:rsid w:val="009F525F"/>
    <w:rsid w:val="009F5383"/>
    <w:rsid w:val="009F594F"/>
    <w:rsid w:val="009F5FC5"/>
    <w:rsid w:val="009F64C8"/>
    <w:rsid w:val="009F66BD"/>
    <w:rsid w:val="009F727E"/>
    <w:rsid w:val="009F7726"/>
    <w:rsid w:val="009F7C95"/>
    <w:rsid w:val="009F7DBA"/>
    <w:rsid w:val="009F7E2F"/>
    <w:rsid w:val="009F7F63"/>
    <w:rsid w:val="009F7FCC"/>
    <w:rsid w:val="00A0009A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132"/>
    <w:rsid w:val="00A02357"/>
    <w:rsid w:val="00A02914"/>
    <w:rsid w:val="00A02AFC"/>
    <w:rsid w:val="00A02BC2"/>
    <w:rsid w:val="00A0389F"/>
    <w:rsid w:val="00A038CB"/>
    <w:rsid w:val="00A03B3B"/>
    <w:rsid w:val="00A03CA4"/>
    <w:rsid w:val="00A03D4E"/>
    <w:rsid w:val="00A04282"/>
    <w:rsid w:val="00A04347"/>
    <w:rsid w:val="00A04442"/>
    <w:rsid w:val="00A046D3"/>
    <w:rsid w:val="00A04A4C"/>
    <w:rsid w:val="00A04AE7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66"/>
    <w:rsid w:val="00A057FE"/>
    <w:rsid w:val="00A05B6A"/>
    <w:rsid w:val="00A05BC9"/>
    <w:rsid w:val="00A05C81"/>
    <w:rsid w:val="00A06127"/>
    <w:rsid w:val="00A062D0"/>
    <w:rsid w:val="00A062EC"/>
    <w:rsid w:val="00A06315"/>
    <w:rsid w:val="00A064AE"/>
    <w:rsid w:val="00A06B56"/>
    <w:rsid w:val="00A06C54"/>
    <w:rsid w:val="00A06DA0"/>
    <w:rsid w:val="00A06DFA"/>
    <w:rsid w:val="00A07638"/>
    <w:rsid w:val="00A07A5C"/>
    <w:rsid w:val="00A07C62"/>
    <w:rsid w:val="00A1009A"/>
    <w:rsid w:val="00A102B8"/>
    <w:rsid w:val="00A10338"/>
    <w:rsid w:val="00A10348"/>
    <w:rsid w:val="00A1038F"/>
    <w:rsid w:val="00A10451"/>
    <w:rsid w:val="00A104A8"/>
    <w:rsid w:val="00A104C7"/>
    <w:rsid w:val="00A105F0"/>
    <w:rsid w:val="00A108BB"/>
    <w:rsid w:val="00A10B9B"/>
    <w:rsid w:val="00A1147F"/>
    <w:rsid w:val="00A115A6"/>
    <w:rsid w:val="00A11684"/>
    <w:rsid w:val="00A1192D"/>
    <w:rsid w:val="00A1197A"/>
    <w:rsid w:val="00A11A46"/>
    <w:rsid w:val="00A11C8D"/>
    <w:rsid w:val="00A12098"/>
    <w:rsid w:val="00A123BA"/>
    <w:rsid w:val="00A12782"/>
    <w:rsid w:val="00A13025"/>
    <w:rsid w:val="00A1326A"/>
    <w:rsid w:val="00A13292"/>
    <w:rsid w:val="00A1332A"/>
    <w:rsid w:val="00A133FD"/>
    <w:rsid w:val="00A136EA"/>
    <w:rsid w:val="00A139D4"/>
    <w:rsid w:val="00A13F2C"/>
    <w:rsid w:val="00A14098"/>
    <w:rsid w:val="00A14542"/>
    <w:rsid w:val="00A147D1"/>
    <w:rsid w:val="00A147E3"/>
    <w:rsid w:val="00A14827"/>
    <w:rsid w:val="00A14F02"/>
    <w:rsid w:val="00A14FEB"/>
    <w:rsid w:val="00A15013"/>
    <w:rsid w:val="00A1502C"/>
    <w:rsid w:val="00A1555C"/>
    <w:rsid w:val="00A15872"/>
    <w:rsid w:val="00A15BCC"/>
    <w:rsid w:val="00A15C29"/>
    <w:rsid w:val="00A15DEA"/>
    <w:rsid w:val="00A1617A"/>
    <w:rsid w:val="00A167F0"/>
    <w:rsid w:val="00A16830"/>
    <w:rsid w:val="00A16835"/>
    <w:rsid w:val="00A16BBA"/>
    <w:rsid w:val="00A16D1A"/>
    <w:rsid w:val="00A16FB6"/>
    <w:rsid w:val="00A17035"/>
    <w:rsid w:val="00A1732B"/>
    <w:rsid w:val="00A174C0"/>
    <w:rsid w:val="00A1775E"/>
    <w:rsid w:val="00A17802"/>
    <w:rsid w:val="00A17B1E"/>
    <w:rsid w:val="00A17C03"/>
    <w:rsid w:val="00A17D6A"/>
    <w:rsid w:val="00A17F36"/>
    <w:rsid w:val="00A17F4C"/>
    <w:rsid w:val="00A2034B"/>
    <w:rsid w:val="00A20548"/>
    <w:rsid w:val="00A207A6"/>
    <w:rsid w:val="00A207B8"/>
    <w:rsid w:val="00A20C75"/>
    <w:rsid w:val="00A20C9E"/>
    <w:rsid w:val="00A20EDC"/>
    <w:rsid w:val="00A2163B"/>
    <w:rsid w:val="00A21696"/>
    <w:rsid w:val="00A21802"/>
    <w:rsid w:val="00A218B9"/>
    <w:rsid w:val="00A2199B"/>
    <w:rsid w:val="00A21A34"/>
    <w:rsid w:val="00A21BB5"/>
    <w:rsid w:val="00A21C3B"/>
    <w:rsid w:val="00A2226F"/>
    <w:rsid w:val="00A2243D"/>
    <w:rsid w:val="00A224A8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3F1"/>
    <w:rsid w:val="00A24B41"/>
    <w:rsid w:val="00A24BF0"/>
    <w:rsid w:val="00A24FE8"/>
    <w:rsid w:val="00A254C3"/>
    <w:rsid w:val="00A2572A"/>
    <w:rsid w:val="00A257AC"/>
    <w:rsid w:val="00A25FBD"/>
    <w:rsid w:val="00A263CF"/>
    <w:rsid w:val="00A26507"/>
    <w:rsid w:val="00A26647"/>
    <w:rsid w:val="00A2667B"/>
    <w:rsid w:val="00A267B5"/>
    <w:rsid w:val="00A26861"/>
    <w:rsid w:val="00A26CF3"/>
    <w:rsid w:val="00A2710A"/>
    <w:rsid w:val="00A27257"/>
    <w:rsid w:val="00A275A3"/>
    <w:rsid w:val="00A27852"/>
    <w:rsid w:val="00A279B0"/>
    <w:rsid w:val="00A279F7"/>
    <w:rsid w:val="00A27B8B"/>
    <w:rsid w:val="00A27FDC"/>
    <w:rsid w:val="00A3037C"/>
    <w:rsid w:val="00A308CE"/>
    <w:rsid w:val="00A30A54"/>
    <w:rsid w:val="00A30F81"/>
    <w:rsid w:val="00A31236"/>
    <w:rsid w:val="00A312FB"/>
    <w:rsid w:val="00A315CF"/>
    <w:rsid w:val="00A31961"/>
    <w:rsid w:val="00A31B1A"/>
    <w:rsid w:val="00A31CCC"/>
    <w:rsid w:val="00A31FED"/>
    <w:rsid w:val="00A3206B"/>
    <w:rsid w:val="00A32109"/>
    <w:rsid w:val="00A32188"/>
    <w:rsid w:val="00A3240D"/>
    <w:rsid w:val="00A327E3"/>
    <w:rsid w:val="00A32952"/>
    <w:rsid w:val="00A32EC2"/>
    <w:rsid w:val="00A32ECD"/>
    <w:rsid w:val="00A32EF7"/>
    <w:rsid w:val="00A32F1C"/>
    <w:rsid w:val="00A33027"/>
    <w:rsid w:val="00A33109"/>
    <w:rsid w:val="00A33252"/>
    <w:rsid w:val="00A33366"/>
    <w:rsid w:val="00A33BBF"/>
    <w:rsid w:val="00A33DCF"/>
    <w:rsid w:val="00A33F89"/>
    <w:rsid w:val="00A342B4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5E19"/>
    <w:rsid w:val="00A366F0"/>
    <w:rsid w:val="00A367CB"/>
    <w:rsid w:val="00A369C5"/>
    <w:rsid w:val="00A37021"/>
    <w:rsid w:val="00A375DB"/>
    <w:rsid w:val="00A37630"/>
    <w:rsid w:val="00A376EC"/>
    <w:rsid w:val="00A37B45"/>
    <w:rsid w:val="00A37D5D"/>
    <w:rsid w:val="00A37ED2"/>
    <w:rsid w:val="00A40099"/>
    <w:rsid w:val="00A40263"/>
    <w:rsid w:val="00A407E2"/>
    <w:rsid w:val="00A40A01"/>
    <w:rsid w:val="00A40D51"/>
    <w:rsid w:val="00A40D8B"/>
    <w:rsid w:val="00A41007"/>
    <w:rsid w:val="00A4161C"/>
    <w:rsid w:val="00A41792"/>
    <w:rsid w:val="00A417D0"/>
    <w:rsid w:val="00A418D4"/>
    <w:rsid w:val="00A41CDC"/>
    <w:rsid w:val="00A41D0C"/>
    <w:rsid w:val="00A41F7D"/>
    <w:rsid w:val="00A420DA"/>
    <w:rsid w:val="00A42128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3F37"/>
    <w:rsid w:val="00A449D8"/>
    <w:rsid w:val="00A44AD8"/>
    <w:rsid w:val="00A44CEA"/>
    <w:rsid w:val="00A44FD2"/>
    <w:rsid w:val="00A4559B"/>
    <w:rsid w:val="00A45F96"/>
    <w:rsid w:val="00A45FC7"/>
    <w:rsid w:val="00A4642B"/>
    <w:rsid w:val="00A46674"/>
    <w:rsid w:val="00A46690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0B0A"/>
    <w:rsid w:val="00A513C6"/>
    <w:rsid w:val="00A51749"/>
    <w:rsid w:val="00A51CAA"/>
    <w:rsid w:val="00A51D47"/>
    <w:rsid w:val="00A51DC8"/>
    <w:rsid w:val="00A51FA4"/>
    <w:rsid w:val="00A52396"/>
    <w:rsid w:val="00A52873"/>
    <w:rsid w:val="00A529B7"/>
    <w:rsid w:val="00A52CA3"/>
    <w:rsid w:val="00A52D07"/>
    <w:rsid w:val="00A52E61"/>
    <w:rsid w:val="00A52E6E"/>
    <w:rsid w:val="00A52F29"/>
    <w:rsid w:val="00A52F8D"/>
    <w:rsid w:val="00A53562"/>
    <w:rsid w:val="00A53620"/>
    <w:rsid w:val="00A5362B"/>
    <w:rsid w:val="00A53C2A"/>
    <w:rsid w:val="00A53F21"/>
    <w:rsid w:val="00A5410D"/>
    <w:rsid w:val="00A54240"/>
    <w:rsid w:val="00A54388"/>
    <w:rsid w:val="00A543FE"/>
    <w:rsid w:val="00A54572"/>
    <w:rsid w:val="00A5490D"/>
    <w:rsid w:val="00A549D6"/>
    <w:rsid w:val="00A54ABA"/>
    <w:rsid w:val="00A54BB9"/>
    <w:rsid w:val="00A554E7"/>
    <w:rsid w:val="00A5570D"/>
    <w:rsid w:val="00A5587C"/>
    <w:rsid w:val="00A55916"/>
    <w:rsid w:val="00A55A02"/>
    <w:rsid w:val="00A55B97"/>
    <w:rsid w:val="00A55DF5"/>
    <w:rsid w:val="00A55E68"/>
    <w:rsid w:val="00A560B3"/>
    <w:rsid w:val="00A56262"/>
    <w:rsid w:val="00A5646A"/>
    <w:rsid w:val="00A564F9"/>
    <w:rsid w:val="00A565FB"/>
    <w:rsid w:val="00A56840"/>
    <w:rsid w:val="00A57049"/>
    <w:rsid w:val="00A5709B"/>
    <w:rsid w:val="00A570C0"/>
    <w:rsid w:val="00A5729E"/>
    <w:rsid w:val="00A57741"/>
    <w:rsid w:val="00A57913"/>
    <w:rsid w:val="00A57A6E"/>
    <w:rsid w:val="00A60A86"/>
    <w:rsid w:val="00A613BE"/>
    <w:rsid w:val="00A614DD"/>
    <w:rsid w:val="00A615BE"/>
    <w:rsid w:val="00A61A6C"/>
    <w:rsid w:val="00A61B1E"/>
    <w:rsid w:val="00A61C52"/>
    <w:rsid w:val="00A624A6"/>
    <w:rsid w:val="00A62A54"/>
    <w:rsid w:val="00A62C02"/>
    <w:rsid w:val="00A6327D"/>
    <w:rsid w:val="00A6349F"/>
    <w:rsid w:val="00A634B2"/>
    <w:rsid w:val="00A63908"/>
    <w:rsid w:val="00A641E5"/>
    <w:rsid w:val="00A64402"/>
    <w:rsid w:val="00A644D4"/>
    <w:rsid w:val="00A649AA"/>
    <w:rsid w:val="00A64AA9"/>
    <w:rsid w:val="00A64ADB"/>
    <w:rsid w:val="00A64E95"/>
    <w:rsid w:val="00A64FD3"/>
    <w:rsid w:val="00A65037"/>
    <w:rsid w:val="00A6523F"/>
    <w:rsid w:val="00A65489"/>
    <w:rsid w:val="00A65977"/>
    <w:rsid w:val="00A65A74"/>
    <w:rsid w:val="00A6607B"/>
    <w:rsid w:val="00A661A3"/>
    <w:rsid w:val="00A66276"/>
    <w:rsid w:val="00A66503"/>
    <w:rsid w:val="00A6659C"/>
    <w:rsid w:val="00A66638"/>
    <w:rsid w:val="00A66812"/>
    <w:rsid w:val="00A6684C"/>
    <w:rsid w:val="00A6699E"/>
    <w:rsid w:val="00A66A1B"/>
    <w:rsid w:val="00A66AA2"/>
    <w:rsid w:val="00A66BE7"/>
    <w:rsid w:val="00A67012"/>
    <w:rsid w:val="00A67610"/>
    <w:rsid w:val="00A6772C"/>
    <w:rsid w:val="00A678C7"/>
    <w:rsid w:val="00A67D48"/>
    <w:rsid w:val="00A7003A"/>
    <w:rsid w:val="00A704DA"/>
    <w:rsid w:val="00A70539"/>
    <w:rsid w:val="00A70647"/>
    <w:rsid w:val="00A70853"/>
    <w:rsid w:val="00A70888"/>
    <w:rsid w:val="00A70C81"/>
    <w:rsid w:val="00A70F34"/>
    <w:rsid w:val="00A711E2"/>
    <w:rsid w:val="00A71365"/>
    <w:rsid w:val="00A713D4"/>
    <w:rsid w:val="00A7170F"/>
    <w:rsid w:val="00A71ABC"/>
    <w:rsid w:val="00A71BEC"/>
    <w:rsid w:val="00A72453"/>
    <w:rsid w:val="00A7269B"/>
    <w:rsid w:val="00A72899"/>
    <w:rsid w:val="00A72973"/>
    <w:rsid w:val="00A72AA7"/>
    <w:rsid w:val="00A72AD4"/>
    <w:rsid w:val="00A72AF1"/>
    <w:rsid w:val="00A7352F"/>
    <w:rsid w:val="00A73649"/>
    <w:rsid w:val="00A73AEE"/>
    <w:rsid w:val="00A73D0B"/>
    <w:rsid w:val="00A73D8F"/>
    <w:rsid w:val="00A73E88"/>
    <w:rsid w:val="00A7410B"/>
    <w:rsid w:val="00A747F1"/>
    <w:rsid w:val="00A7504B"/>
    <w:rsid w:val="00A750A2"/>
    <w:rsid w:val="00A7513F"/>
    <w:rsid w:val="00A754C9"/>
    <w:rsid w:val="00A756A4"/>
    <w:rsid w:val="00A758CF"/>
    <w:rsid w:val="00A75914"/>
    <w:rsid w:val="00A75939"/>
    <w:rsid w:val="00A75946"/>
    <w:rsid w:val="00A75964"/>
    <w:rsid w:val="00A75C78"/>
    <w:rsid w:val="00A75DAB"/>
    <w:rsid w:val="00A75F40"/>
    <w:rsid w:val="00A7600A"/>
    <w:rsid w:val="00A76289"/>
    <w:rsid w:val="00A76583"/>
    <w:rsid w:val="00A7663B"/>
    <w:rsid w:val="00A76767"/>
    <w:rsid w:val="00A76804"/>
    <w:rsid w:val="00A769D9"/>
    <w:rsid w:val="00A76C70"/>
    <w:rsid w:val="00A77458"/>
    <w:rsid w:val="00A77531"/>
    <w:rsid w:val="00A77725"/>
    <w:rsid w:val="00A777A4"/>
    <w:rsid w:val="00A77A6F"/>
    <w:rsid w:val="00A77C5E"/>
    <w:rsid w:val="00A80406"/>
    <w:rsid w:val="00A80473"/>
    <w:rsid w:val="00A8075E"/>
    <w:rsid w:val="00A807DA"/>
    <w:rsid w:val="00A80B93"/>
    <w:rsid w:val="00A80E78"/>
    <w:rsid w:val="00A80FF9"/>
    <w:rsid w:val="00A81254"/>
    <w:rsid w:val="00A812C1"/>
    <w:rsid w:val="00A81408"/>
    <w:rsid w:val="00A814E4"/>
    <w:rsid w:val="00A814F5"/>
    <w:rsid w:val="00A81735"/>
    <w:rsid w:val="00A81788"/>
    <w:rsid w:val="00A81E92"/>
    <w:rsid w:val="00A81FE6"/>
    <w:rsid w:val="00A82001"/>
    <w:rsid w:val="00A8204B"/>
    <w:rsid w:val="00A8261D"/>
    <w:rsid w:val="00A826F1"/>
    <w:rsid w:val="00A82A95"/>
    <w:rsid w:val="00A82DEB"/>
    <w:rsid w:val="00A83047"/>
    <w:rsid w:val="00A839A0"/>
    <w:rsid w:val="00A83C7C"/>
    <w:rsid w:val="00A83C9B"/>
    <w:rsid w:val="00A84F93"/>
    <w:rsid w:val="00A850A7"/>
    <w:rsid w:val="00A8513F"/>
    <w:rsid w:val="00A855B4"/>
    <w:rsid w:val="00A85603"/>
    <w:rsid w:val="00A85968"/>
    <w:rsid w:val="00A85E5A"/>
    <w:rsid w:val="00A85ECD"/>
    <w:rsid w:val="00A85F25"/>
    <w:rsid w:val="00A8651B"/>
    <w:rsid w:val="00A868EE"/>
    <w:rsid w:val="00A86A77"/>
    <w:rsid w:val="00A86A9D"/>
    <w:rsid w:val="00A86B27"/>
    <w:rsid w:val="00A86F5C"/>
    <w:rsid w:val="00A86FDC"/>
    <w:rsid w:val="00A87288"/>
    <w:rsid w:val="00A8741E"/>
    <w:rsid w:val="00A8755C"/>
    <w:rsid w:val="00A879C2"/>
    <w:rsid w:val="00A87A58"/>
    <w:rsid w:val="00A87C18"/>
    <w:rsid w:val="00A87F6B"/>
    <w:rsid w:val="00A87FAE"/>
    <w:rsid w:val="00A87FB0"/>
    <w:rsid w:val="00A90392"/>
    <w:rsid w:val="00A906CC"/>
    <w:rsid w:val="00A90822"/>
    <w:rsid w:val="00A908EB"/>
    <w:rsid w:val="00A9099A"/>
    <w:rsid w:val="00A90C61"/>
    <w:rsid w:val="00A90D1D"/>
    <w:rsid w:val="00A90FBF"/>
    <w:rsid w:val="00A9111F"/>
    <w:rsid w:val="00A9118E"/>
    <w:rsid w:val="00A9136A"/>
    <w:rsid w:val="00A9157E"/>
    <w:rsid w:val="00A91A38"/>
    <w:rsid w:val="00A920CB"/>
    <w:rsid w:val="00A923EA"/>
    <w:rsid w:val="00A929FE"/>
    <w:rsid w:val="00A92D25"/>
    <w:rsid w:val="00A92D72"/>
    <w:rsid w:val="00A92DB6"/>
    <w:rsid w:val="00A933CD"/>
    <w:rsid w:val="00A9359E"/>
    <w:rsid w:val="00A93811"/>
    <w:rsid w:val="00A93920"/>
    <w:rsid w:val="00A93DB0"/>
    <w:rsid w:val="00A94052"/>
    <w:rsid w:val="00A944B6"/>
    <w:rsid w:val="00A94852"/>
    <w:rsid w:val="00A94A0B"/>
    <w:rsid w:val="00A94ABD"/>
    <w:rsid w:val="00A94CFA"/>
    <w:rsid w:val="00A95121"/>
    <w:rsid w:val="00A951D4"/>
    <w:rsid w:val="00A951F5"/>
    <w:rsid w:val="00A95A2D"/>
    <w:rsid w:val="00A95AB8"/>
    <w:rsid w:val="00A967A4"/>
    <w:rsid w:val="00A969A9"/>
    <w:rsid w:val="00A96B97"/>
    <w:rsid w:val="00A974B6"/>
    <w:rsid w:val="00A97915"/>
    <w:rsid w:val="00A97AC9"/>
    <w:rsid w:val="00A97B5F"/>
    <w:rsid w:val="00A97FCC"/>
    <w:rsid w:val="00AA00A8"/>
    <w:rsid w:val="00AA01B7"/>
    <w:rsid w:val="00AA0787"/>
    <w:rsid w:val="00AA0944"/>
    <w:rsid w:val="00AA0C8D"/>
    <w:rsid w:val="00AA0CC8"/>
    <w:rsid w:val="00AA141F"/>
    <w:rsid w:val="00AA14EB"/>
    <w:rsid w:val="00AA171F"/>
    <w:rsid w:val="00AA18BF"/>
    <w:rsid w:val="00AA195C"/>
    <w:rsid w:val="00AA1B4A"/>
    <w:rsid w:val="00AA1DE1"/>
    <w:rsid w:val="00AA1EAA"/>
    <w:rsid w:val="00AA1EF0"/>
    <w:rsid w:val="00AA275A"/>
    <w:rsid w:val="00AA28EE"/>
    <w:rsid w:val="00AA28EF"/>
    <w:rsid w:val="00AA2ADB"/>
    <w:rsid w:val="00AA2BEF"/>
    <w:rsid w:val="00AA2F5C"/>
    <w:rsid w:val="00AA3DAB"/>
    <w:rsid w:val="00AA3F0A"/>
    <w:rsid w:val="00AA417A"/>
    <w:rsid w:val="00AA4219"/>
    <w:rsid w:val="00AA45E4"/>
    <w:rsid w:val="00AA4621"/>
    <w:rsid w:val="00AA4784"/>
    <w:rsid w:val="00AA4ABE"/>
    <w:rsid w:val="00AA4CF0"/>
    <w:rsid w:val="00AA4D04"/>
    <w:rsid w:val="00AA5024"/>
    <w:rsid w:val="00AA5121"/>
    <w:rsid w:val="00AA53E4"/>
    <w:rsid w:val="00AA5622"/>
    <w:rsid w:val="00AA574F"/>
    <w:rsid w:val="00AA5770"/>
    <w:rsid w:val="00AA57EC"/>
    <w:rsid w:val="00AA5F8F"/>
    <w:rsid w:val="00AA5FE5"/>
    <w:rsid w:val="00AA6031"/>
    <w:rsid w:val="00AA682B"/>
    <w:rsid w:val="00AA6B8C"/>
    <w:rsid w:val="00AA6F54"/>
    <w:rsid w:val="00AA72A2"/>
    <w:rsid w:val="00AA75E1"/>
    <w:rsid w:val="00AA7B9A"/>
    <w:rsid w:val="00AA7C9E"/>
    <w:rsid w:val="00AA7D1B"/>
    <w:rsid w:val="00AA7DE6"/>
    <w:rsid w:val="00AA7E35"/>
    <w:rsid w:val="00AB02CE"/>
    <w:rsid w:val="00AB0394"/>
    <w:rsid w:val="00AB060B"/>
    <w:rsid w:val="00AB0762"/>
    <w:rsid w:val="00AB086B"/>
    <w:rsid w:val="00AB08A2"/>
    <w:rsid w:val="00AB0A26"/>
    <w:rsid w:val="00AB0A93"/>
    <w:rsid w:val="00AB0AAB"/>
    <w:rsid w:val="00AB0C49"/>
    <w:rsid w:val="00AB0C4A"/>
    <w:rsid w:val="00AB0C84"/>
    <w:rsid w:val="00AB0CF6"/>
    <w:rsid w:val="00AB0DE3"/>
    <w:rsid w:val="00AB0E4C"/>
    <w:rsid w:val="00AB105D"/>
    <w:rsid w:val="00AB1416"/>
    <w:rsid w:val="00AB141F"/>
    <w:rsid w:val="00AB1931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D49"/>
    <w:rsid w:val="00AB409A"/>
    <w:rsid w:val="00AB4124"/>
    <w:rsid w:val="00AB4270"/>
    <w:rsid w:val="00AB43D7"/>
    <w:rsid w:val="00AB46F4"/>
    <w:rsid w:val="00AB4C97"/>
    <w:rsid w:val="00AB5023"/>
    <w:rsid w:val="00AB519D"/>
    <w:rsid w:val="00AB52AB"/>
    <w:rsid w:val="00AB53A2"/>
    <w:rsid w:val="00AB542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3B3"/>
    <w:rsid w:val="00AB7881"/>
    <w:rsid w:val="00AB7902"/>
    <w:rsid w:val="00AB7DF5"/>
    <w:rsid w:val="00AC01F2"/>
    <w:rsid w:val="00AC0398"/>
    <w:rsid w:val="00AC03C0"/>
    <w:rsid w:val="00AC0AFF"/>
    <w:rsid w:val="00AC0B85"/>
    <w:rsid w:val="00AC1108"/>
    <w:rsid w:val="00AC1151"/>
    <w:rsid w:val="00AC1347"/>
    <w:rsid w:val="00AC1892"/>
    <w:rsid w:val="00AC18C8"/>
    <w:rsid w:val="00AC1A04"/>
    <w:rsid w:val="00AC1D15"/>
    <w:rsid w:val="00AC1ED0"/>
    <w:rsid w:val="00AC21C6"/>
    <w:rsid w:val="00AC2356"/>
    <w:rsid w:val="00AC2526"/>
    <w:rsid w:val="00AC2A04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3F49"/>
    <w:rsid w:val="00AC439A"/>
    <w:rsid w:val="00AC482F"/>
    <w:rsid w:val="00AC48AB"/>
    <w:rsid w:val="00AC49CC"/>
    <w:rsid w:val="00AC4AC3"/>
    <w:rsid w:val="00AC5237"/>
    <w:rsid w:val="00AC5A1B"/>
    <w:rsid w:val="00AC5B04"/>
    <w:rsid w:val="00AC5C5A"/>
    <w:rsid w:val="00AC5F83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926"/>
    <w:rsid w:val="00AC7B7C"/>
    <w:rsid w:val="00AD0B68"/>
    <w:rsid w:val="00AD1123"/>
    <w:rsid w:val="00AD12B9"/>
    <w:rsid w:val="00AD1422"/>
    <w:rsid w:val="00AD1581"/>
    <w:rsid w:val="00AD1DE6"/>
    <w:rsid w:val="00AD1F64"/>
    <w:rsid w:val="00AD23DB"/>
    <w:rsid w:val="00AD258A"/>
    <w:rsid w:val="00AD2B1C"/>
    <w:rsid w:val="00AD2DE5"/>
    <w:rsid w:val="00AD2E08"/>
    <w:rsid w:val="00AD2E4D"/>
    <w:rsid w:val="00AD39AA"/>
    <w:rsid w:val="00AD40CF"/>
    <w:rsid w:val="00AD4184"/>
    <w:rsid w:val="00AD44EC"/>
    <w:rsid w:val="00AD4CE5"/>
    <w:rsid w:val="00AD4D18"/>
    <w:rsid w:val="00AD563E"/>
    <w:rsid w:val="00AD5B32"/>
    <w:rsid w:val="00AD5B52"/>
    <w:rsid w:val="00AD5D37"/>
    <w:rsid w:val="00AD5F28"/>
    <w:rsid w:val="00AD650D"/>
    <w:rsid w:val="00AD6665"/>
    <w:rsid w:val="00AD66E7"/>
    <w:rsid w:val="00AD6758"/>
    <w:rsid w:val="00AD6A4F"/>
    <w:rsid w:val="00AD70FA"/>
    <w:rsid w:val="00AD7149"/>
    <w:rsid w:val="00AD75EB"/>
    <w:rsid w:val="00AD7B6F"/>
    <w:rsid w:val="00AE023B"/>
    <w:rsid w:val="00AE10D5"/>
    <w:rsid w:val="00AE11C7"/>
    <w:rsid w:val="00AE13D8"/>
    <w:rsid w:val="00AE1630"/>
    <w:rsid w:val="00AE1832"/>
    <w:rsid w:val="00AE188E"/>
    <w:rsid w:val="00AE1982"/>
    <w:rsid w:val="00AE1B89"/>
    <w:rsid w:val="00AE2022"/>
    <w:rsid w:val="00AE23A6"/>
    <w:rsid w:val="00AE28F4"/>
    <w:rsid w:val="00AE2AF0"/>
    <w:rsid w:val="00AE3298"/>
    <w:rsid w:val="00AE32FF"/>
    <w:rsid w:val="00AE333A"/>
    <w:rsid w:val="00AE336A"/>
    <w:rsid w:val="00AE35C2"/>
    <w:rsid w:val="00AE38E3"/>
    <w:rsid w:val="00AE3B96"/>
    <w:rsid w:val="00AE3DFC"/>
    <w:rsid w:val="00AE3F91"/>
    <w:rsid w:val="00AE4216"/>
    <w:rsid w:val="00AE4368"/>
    <w:rsid w:val="00AE4B69"/>
    <w:rsid w:val="00AE4ED3"/>
    <w:rsid w:val="00AE5024"/>
    <w:rsid w:val="00AE51C3"/>
    <w:rsid w:val="00AE54A1"/>
    <w:rsid w:val="00AE597B"/>
    <w:rsid w:val="00AE5CD6"/>
    <w:rsid w:val="00AE5DBA"/>
    <w:rsid w:val="00AE60DD"/>
    <w:rsid w:val="00AE6185"/>
    <w:rsid w:val="00AE632C"/>
    <w:rsid w:val="00AE64A7"/>
    <w:rsid w:val="00AE6BA9"/>
    <w:rsid w:val="00AE6F6D"/>
    <w:rsid w:val="00AE7181"/>
    <w:rsid w:val="00AE763A"/>
    <w:rsid w:val="00AE7BAB"/>
    <w:rsid w:val="00AE7CF9"/>
    <w:rsid w:val="00AE7D77"/>
    <w:rsid w:val="00AF01A7"/>
    <w:rsid w:val="00AF0412"/>
    <w:rsid w:val="00AF042F"/>
    <w:rsid w:val="00AF07A2"/>
    <w:rsid w:val="00AF0826"/>
    <w:rsid w:val="00AF0AC1"/>
    <w:rsid w:val="00AF0B18"/>
    <w:rsid w:val="00AF0C76"/>
    <w:rsid w:val="00AF0C83"/>
    <w:rsid w:val="00AF11F6"/>
    <w:rsid w:val="00AF16AC"/>
    <w:rsid w:val="00AF1812"/>
    <w:rsid w:val="00AF18B2"/>
    <w:rsid w:val="00AF1AFA"/>
    <w:rsid w:val="00AF1B68"/>
    <w:rsid w:val="00AF1BA1"/>
    <w:rsid w:val="00AF1BE5"/>
    <w:rsid w:val="00AF1C5B"/>
    <w:rsid w:val="00AF1D36"/>
    <w:rsid w:val="00AF1F03"/>
    <w:rsid w:val="00AF1F69"/>
    <w:rsid w:val="00AF1FF4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5F0"/>
    <w:rsid w:val="00AF5741"/>
    <w:rsid w:val="00AF5782"/>
    <w:rsid w:val="00AF579D"/>
    <w:rsid w:val="00AF579E"/>
    <w:rsid w:val="00AF60C0"/>
    <w:rsid w:val="00AF6235"/>
    <w:rsid w:val="00AF6812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100F"/>
    <w:rsid w:val="00B0164C"/>
    <w:rsid w:val="00B01679"/>
    <w:rsid w:val="00B018FD"/>
    <w:rsid w:val="00B01A84"/>
    <w:rsid w:val="00B01B9A"/>
    <w:rsid w:val="00B0236F"/>
    <w:rsid w:val="00B0240E"/>
    <w:rsid w:val="00B02423"/>
    <w:rsid w:val="00B024EF"/>
    <w:rsid w:val="00B02A94"/>
    <w:rsid w:val="00B03164"/>
    <w:rsid w:val="00B032DF"/>
    <w:rsid w:val="00B03308"/>
    <w:rsid w:val="00B03389"/>
    <w:rsid w:val="00B0352D"/>
    <w:rsid w:val="00B038BF"/>
    <w:rsid w:val="00B0394E"/>
    <w:rsid w:val="00B039C9"/>
    <w:rsid w:val="00B03F12"/>
    <w:rsid w:val="00B041B4"/>
    <w:rsid w:val="00B041E6"/>
    <w:rsid w:val="00B046B1"/>
    <w:rsid w:val="00B04A7B"/>
    <w:rsid w:val="00B053B6"/>
    <w:rsid w:val="00B05462"/>
    <w:rsid w:val="00B05712"/>
    <w:rsid w:val="00B059B2"/>
    <w:rsid w:val="00B059BB"/>
    <w:rsid w:val="00B05D6A"/>
    <w:rsid w:val="00B05F24"/>
    <w:rsid w:val="00B060C0"/>
    <w:rsid w:val="00B0627D"/>
    <w:rsid w:val="00B064F1"/>
    <w:rsid w:val="00B0664E"/>
    <w:rsid w:val="00B067E3"/>
    <w:rsid w:val="00B06CFF"/>
    <w:rsid w:val="00B07002"/>
    <w:rsid w:val="00B077C2"/>
    <w:rsid w:val="00B0780D"/>
    <w:rsid w:val="00B07AF9"/>
    <w:rsid w:val="00B100F2"/>
    <w:rsid w:val="00B10104"/>
    <w:rsid w:val="00B103B8"/>
    <w:rsid w:val="00B103CE"/>
    <w:rsid w:val="00B1053B"/>
    <w:rsid w:val="00B10BE9"/>
    <w:rsid w:val="00B10EA8"/>
    <w:rsid w:val="00B10EC1"/>
    <w:rsid w:val="00B11087"/>
    <w:rsid w:val="00B110FD"/>
    <w:rsid w:val="00B1120F"/>
    <w:rsid w:val="00B1133B"/>
    <w:rsid w:val="00B11833"/>
    <w:rsid w:val="00B118C8"/>
    <w:rsid w:val="00B11948"/>
    <w:rsid w:val="00B12144"/>
    <w:rsid w:val="00B1218D"/>
    <w:rsid w:val="00B12263"/>
    <w:rsid w:val="00B12544"/>
    <w:rsid w:val="00B1285D"/>
    <w:rsid w:val="00B1296E"/>
    <w:rsid w:val="00B129B3"/>
    <w:rsid w:val="00B12D28"/>
    <w:rsid w:val="00B130F2"/>
    <w:rsid w:val="00B135B7"/>
    <w:rsid w:val="00B135ED"/>
    <w:rsid w:val="00B13866"/>
    <w:rsid w:val="00B13976"/>
    <w:rsid w:val="00B13DD9"/>
    <w:rsid w:val="00B144C2"/>
    <w:rsid w:val="00B146BF"/>
    <w:rsid w:val="00B14879"/>
    <w:rsid w:val="00B14953"/>
    <w:rsid w:val="00B14F89"/>
    <w:rsid w:val="00B15216"/>
    <w:rsid w:val="00B156C7"/>
    <w:rsid w:val="00B1571E"/>
    <w:rsid w:val="00B15CD4"/>
    <w:rsid w:val="00B15E77"/>
    <w:rsid w:val="00B16121"/>
    <w:rsid w:val="00B165CE"/>
    <w:rsid w:val="00B16B8D"/>
    <w:rsid w:val="00B17122"/>
    <w:rsid w:val="00B1727F"/>
    <w:rsid w:val="00B173F7"/>
    <w:rsid w:val="00B17B4A"/>
    <w:rsid w:val="00B17BEE"/>
    <w:rsid w:val="00B17D5B"/>
    <w:rsid w:val="00B17D6D"/>
    <w:rsid w:val="00B17E44"/>
    <w:rsid w:val="00B17F7A"/>
    <w:rsid w:val="00B2001F"/>
    <w:rsid w:val="00B20148"/>
    <w:rsid w:val="00B20351"/>
    <w:rsid w:val="00B20777"/>
    <w:rsid w:val="00B209C6"/>
    <w:rsid w:val="00B212CA"/>
    <w:rsid w:val="00B214FB"/>
    <w:rsid w:val="00B21890"/>
    <w:rsid w:val="00B21A45"/>
    <w:rsid w:val="00B21DCB"/>
    <w:rsid w:val="00B21E77"/>
    <w:rsid w:val="00B22286"/>
    <w:rsid w:val="00B223F9"/>
    <w:rsid w:val="00B22465"/>
    <w:rsid w:val="00B226B4"/>
    <w:rsid w:val="00B228DA"/>
    <w:rsid w:val="00B229D4"/>
    <w:rsid w:val="00B22D53"/>
    <w:rsid w:val="00B22DBD"/>
    <w:rsid w:val="00B23089"/>
    <w:rsid w:val="00B231C2"/>
    <w:rsid w:val="00B2348B"/>
    <w:rsid w:val="00B234A6"/>
    <w:rsid w:val="00B2391E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7C"/>
    <w:rsid w:val="00B25758"/>
    <w:rsid w:val="00B25977"/>
    <w:rsid w:val="00B25B0E"/>
    <w:rsid w:val="00B25B60"/>
    <w:rsid w:val="00B25E9C"/>
    <w:rsid w:val="00B2607B"/>
    <w:rsid w:val="00B2660E"/>
    <w:rsid w:val="00B26EE8"/>
    <w:rsid w:val="00B274DB"/>
    <w:rsid w:val="00B27623"/>
    <w:rsid w:val="00B27653"/>
    <w:rsid w:val="00B27ACE"/>
    <w:rsid w:val="00B27B89"/>
    <w:rsid w:val="00B27CB7"/>
    <w:rsid w:val="00B27E75"/>
    <w:rsid w:val="00B27EC5"/>
    <w:rsid w:val="00B27FA1"/>
    <w:rsid w:val="00B27FB8"/>
    <w:rsid w:val="00B30173"/>
    <w:rsid w:val="00B3037A"/>
    <w:rsid w:val="00B30904"/>
    <w:rsid w:val="00B30BC0"/>
    <w:rsid w:val="00B30C74"/>
    <w:rsid w:val="00B311A9"/>
    <w:rsid w:val="00B31461"/>
    <w:rsid w:val="00B314E2"/>
    <w:rsid w:val="00B3190E"/>
    <w:rsid w:val="00B319AD"/>
    <w:rsid w:val="00B31C2E"/>
    <w:rsid w:val="00B31EA3"/>
    <w:rsid w:val="00B32548"/>
    <w:rsid w:val="00B32696"/>
    <w:rsid w:val="00B329B1"/>
    <w:rsid w:val="00B3310F"/>
    <w:rsid w:val="00B337D4"/>
    <w:rsid w:val="00B33AA6"/>
    <w:rsid w:val="00B33C26"/>
    <w:rsid w:val="00B33FB8"/>
    <w:rsid w:val="00B342B0"/>
    <w:rsid w:val="00B344A8"/>
    <w:rsid w:val="00B345E3"/>
    <w:rsid w:val="00B34D44"/>
    <w:rsid w:val="00B352B3"/>
    <w:rsid w:val="00B35404"/>
    <w:rsid w:val="00B369A4"/>
    <w:rsid w:val="00B36AD6"/>
    <w:rsid w:val="00B36BDA"/>
    <w:rsid w:val="00B36C34"/>
    <w:rsid w:val="00B36FC4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A5E"/>
    <w:rsid w:val="00B40BE9"/>
    <w:rsid w:val="00B41740"/>
    <w:rsid w:val="00B41A84"/>
    <w:rsid w:val="00B41B1B"/>
    <w:rsid w:val="00B41F57"/>
    <w:rsid w:val="00B4210E"/>
    <w:rsid w:val="00B425DD"/>
    <w:rsid w:val="00B42AA8"/>
    <w:rsid w:val="00B42C9E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2"/>
    <w:rsid w:val="00B43E24"/>
    <w:rsid w:val="00B43FCB"/>
    <w:rsid w:val="00B443E5"/>
    <w:rsid w:val="00B444AA"/>
    <w:rsid w:val="00B444F7"/>
    <w:rsid w:val="00B445D2"/>
    <w:rsid w:val="00B445FC"/>
    <w:rsid w:val="00B44614"/>
    <w:rsid w:val="00B450AC"/>
    <w:rsid w:val="00B4517B"/>
    <w:rsid w:val="00B4536F"/>
    <w:rsid w:val="00B45557"/>
    <w:rsid w:val="00B4573D"/>
    <w:rsid w:val="00B4577E"/>
    <w:rsid w:val="00B45847"/>
    <w:rsid w:val="00B45C16"/>
    <w:rsid w:val="00B464F2"/>
    <w:rsid w:val="00B464FC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47D50"/>
    <w:rsid w:val="00B47F7E"/>
    <w:rsid w:val="00B50101"/>
    <w:rsid w:val="00B50621"/>
    <w:rsid w:val="00B511D4"/>
    <w:rsid w:val="00B513F2"/>
    <w:rsid w:val="00B51408"/>
    <w:rsid w:val="00B5164C"/>
    <w:rsid w:val="00B51822"/>
    <w:rsid w:val="00B51A42"/>
    <w:rsid w:val="00B51CC4"/>
    <w:rsid w:val="00B51D0D"/>
    <w:rsid w:val="00B51D87"/>
    <w:rsid w:val="00B52094"/>
    <w:rsid w:val="00B52251"/>
    <w:rsid w:val="00B529A7"/>
    <w:rsid w:val="00B52D12"/>
    <w:rsid w:val="00B52ED3"/>
    <w:rsid w:val="00B532E9"/>
    <w:rsid w:val="00B533E2"/>
    <w:rsid w:val="00B53D85"/>
    <w:rsid w:val="00B53DB4"/>
    <w:rsid w:val="00B53F32"/>
    <w:rsid w:val="00B54226"/>
    <w:rsid w:val="00B5478F"/>
    <w:rsid w:val="00B549A0"/>
    <w:rsid w:val="00B54E78"/>
    <w:rsid w:val="00B54EDD"/>
    <w:rsid w:val="00B54F80"/>
    <w:rsid w:val="00B54FD0"/>
    <w:rsid w:val="00B55222"/>
    <w:rsid w:val="00B55A49"/>
    <w:rsid w:val="00B55C35"/>
    <w:rsid w:val="00B55C4B"/>
    <w:rsid w:val="00B55C75"/>
    <w:rsid w:val="00B55DB8"/>
    <w:rsid w:val="00B5605D"/>
    <w:rsid w:val="00B5610D"/>
    <w:rsid w:val="00B561F2"/>
    <w:rsid w:val="00B5671F"/>
    <w:rsid w:val="00B56742"/>
    <w:rsid w:val="00B569E5"/>
    <w:rsid w:val="00B56B36"/>
    <w:rsid w:val="00B56D08"/>
    <w:rsid w:val="00B56E22"/>
    <w:rsid w:val="00B56EEE"/>
    <w:rsid w:val="00B5736F"/>
    <w:rsid w:val="00B57609"/>
    <w:rsid w:val="00B576FE"/>
    <w:rsid w:val="00B60003"/>
    <w:rsid w:val="00B6018B"/>
    <w:rsid w:val="00B60541"/>
    <w:rsid w:val="00B6081B"/>
    <w:rsid w:val="00B61489"/>
    <w:rsid w:val="00B61544"/>
    <w:rsid w:val="00B617FB"/>
    <w:rsid w:val="00B61AF6"/>
    <w:rsid w:val="00B61BA4"/>
    <w:rsid w:val="00B61C97"/>
    <w:rsid w:val="00B61CE2"/>
    <w:rsid w:val="00B61EFA"/>
    <w:rsid w:val="00B61F3B"/>
    <w:rsid w:val="00B620D2"/>
    <w:rsid w:val="00B621F1"/>
    <w:rsid w:val="00B623D7"/>
    <w:rsid w:val="00B6278E"/>
    <w:rsid w:val="00B628A5"/>
    <w:rsid w:val="00B62BCC"/>
    <w:rsid w:val="00B63A72"/>
    <w:rsid w:val="00B63A7C"/>
    <w:rsid w:val="00B63C62"/>
    <w:rsid w:val="00B63CF7"/>
    <w:rsid w:val="00B63DA5"/>
    <w:rsid w:val="00B63F65"/>
    <w:rsid w:val="00B6416C"/>
    <w:rsid w:val="00B64336"/>
    <w:rsid w:val="00B644F2"/>
    <w:rsid w:val="00B64506"/>
    <w:rsid w:val="00B64F4C"/>
    <w:rsid w:val="00B64FE2"/>
    <w:rsid w:val="00B65218"/>
    <w:rsid w:val="00B6532E"/>
    <w:rsid w:val="00B6563D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F50"/>
    <w:rsid w:val="00B710DC"/>
    <w:rsid w:val="00B71257"/>
    <w:rsid w:val="00B71399"/>
    <w:rsid w:val="00B71635"/>
    <w:rsid w:val="00B718D5"/>
    <w:rsid w:val="00B71D6C"/>
    <w:rsid w:val="00B7209C"/>
    <w:rsid w:val="00B723A8"/>
    <w:rsid w:val="00B723F2"/>
    <w:rsid w:val="00B72539"/>
    <w:rsid w:val="00B725CD"/>
    <w:rsid w:val="00B725E9"/>
    <w:rsid w:val="00B72680"/>
    <w:rsid w:val="00B72A3B"/>
    <w:rsid w:val="00B72C46"/>
    <w:rsid w:val="00B72EA5"/>
    <w:rsid w:val="00B72F49"/>
    <w:rsid w:val="00B73088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D9"/>
    <w:rsid w:val="00B752B3"/>
    <w:rsid w:val="00B75337"/>
    <w:rsid w:val="00B7534E"/>
    <w:rsid w:val="00B753B5"/>
    <w:rsid w:val="00B7541B"/>
    <w:rsid w:val="00B75624"/>
    <w:rsid w:val="00B75644"/>
    <w:rsid w:val="00B75C41"/>
    <w:rsid w:val="00B75D87"/>
    <w:rsid w:val="00B75E5B"/>
    <w:rsid w:val="00B75EF7"/>
    <w:rsid w:val="00B75F9E"/>
    <w:rsid w:val="00B760C1"/>
    <w:rsid w:val="00B7617D"/>
    <w:rsid w:val="00B763B6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483"/>
    <w:rsid w:val="00B8054F"/>
    <w:rsid w:val="00B80616"/>
    <w:rsid w:val="00B806A0"/>
    <w:rsid w:val="00B806A2"/>
    <w:rsid w:val="00B80896"/>
    <w:rsid w:val="00B80BD0"/>
    <w:rsid w:val="00B80D72"/>
    <w:rsid w:val="00B811E0"/>
    <w:rsid w:val="00B81291"/>
    <w:rsid w:val="00B81434"/>
    <w:rsid w:val="00B81A36"/>
    <w:rsid w:val="00B81B68"/>
    <w:rsid w:val="00B81B87"/>
    <w:rsid w:val="00B81D57"/>
    <w:rsid w:val="00B81FDA"/>
    <w:rsid w:val="00B8218C"/>
    <w:rsid w:val="00B82415"/>
    <w:rsid w:val="00B82480"/>
    <w:rsid w:val="00B82600"/>
    <w:rsid w:val="00B8265B"/>
    <w:rsid w:val="00B82A34"/>
    <w:rsid w:val="00B82C76"/>
    <w:rsid w:val="00B83284"/>
    <w:rsid w:val="00B83A34"/>
    <w:rsid w:val="00B83ACC"/>
    <w:rsid w:val="00B83BB2"/>
    <w:rsid w:val="00B83D35"/>
    <w:rsid w:val="00B83D66"/>
    <w:rsid w:val="00B84093"/>
    <w:rsid w:val="00B841EB"/>
    <w:rsid w:val="00B8498C"/>
    <w:rsid w:val="00B849F6"/>
    <w:rsid w:val="00B84BE8"/>
    <w:rsid w:val="00B84DD2"/>
    <w:rsid w:val="00B851E6"/>
    <w:rsid w:val="00B859A7"/>
    <w:rsid w:val="00B85CC1"/>
    <w:rsid w:val="00B85D29"/>
    <w:rsid w:val="00B86434"/>
    <w:rsid w:val="00B865EB"/>
    <w:rsid w:val="00B86D32"/>
    <w:rsid w:val="00B872A6"/>
    <w:rsid w:val="00B8730B"/>
    <w:rsid w:val="00B87AC9"/>
    <w:rsid w:val="00B87BD7"/>
    <w:rsid w:val="00B90068"/>
    <w:rsid w:val="00B9012A"/>
    <w:rsid w:val="00B90277"/>
    <w:rsid w:val="00B907BB"/>
    <w:rsid w:val="00B908BA"/>
    <w:rsid w:val="00B908C1"/>
    <w:rsid w:val="00B908C3"/>
    <w:rsid w:val="00B909C5"/>
    <w:rsid w:val="00B90B14"/>
    <w:rsid w:val="00B90DCB"/>
    <w:rsid w:val="00B9102E"/>
    <w:rsid w:val="00B9116C"/>
    <w:rsid w:val="00B91379"/>
    <w:rsid w:val="00B9153F"/>
    <w:rsid w:val="00B917C4"/>
    <w:rsid w:val="00B91B5B"/>
    <w:rsid w:val="00B921DC"/>
    <w:rsid w:val="00B92267"/>
    <w:rsid w:val="00B922F2"/>
    <w:rsid w:val="00B92484"/>
    <w:rsid w:val="00B927B1"/>
    <w:rsid w:val="00B92860"/>
    <w:rsid w:val="00B928F6"/>
    <w:rsid w:val="00B92AB2"/>
    <w:rsid w:val="00B92B8B"/>
    <w:rsid w:val="00B92D7B"/>
    <w:rsid w:val="00B92DC1"/>
    <w:rsid w:val="00B92E7C"/>
    <w:rsid w:val="00B9301B"/>
    <w:rsid w:val="00B9309D"/>
    <w:rsid w:val="00B930DB"/>
    <w:rsid w:val="00B93165"/>
    <w:rsid w:val="00B93258"/>
    <w:rsid w:val="00B9366A"/>
    <w:rsid w:val="00B936CE"/>
    <w:rsid w:val="00B93841"/>
    <w:rsid w:val="00B93E96"/>
    <w:rsid w:val="00B94114"/>
    <w:rsid w:val="00B9455D"/>
    <w:rsid w:val="00B949D3"/>
    <w:rsid w:val="00B94CD2"/>
    <w:rsid w:val="00B94F6B"/>
    <w:rsid w:val="00B95168"/>
    <w:rsid w:val="00B9548B"/>
    <w:rsid w:val="00B955ED"/>
    <w:rsid w:val="00B95947"/>
    <w:rsid w:val="00B9597F"/>
    <w:rsid w:val="00B95BD0"/>
    <w:rsid w:val="00B95E15"/>
    <w:rsid w:val="00B95E55"/>
    <w:rsid w:val="00B95F32"/>
    <w:rsid w:val="00B95F5C"/>
    <w:rsid w:val="00B96123"/>
    <w:rsid w:val="00B9618B"/>
    <w:rsid w:val="00B968AA"/>
    <w:rsid w:val="00B96A32"/>
    <w:rsid w:val="00B96B72"/>
    <w:rsid w:val="00B96E5D"/>
    <w:rsid w:val="00B96F90"/>
    <w:rsid w:val="00B970BF"/>
    <w:rsid w:val="00B9719C"/>
    <w:rsid w:val="00B97368"/>
    <w:rsid w:val="00B9776B"/>
    <w:rsid w:val="00B97827"/>
    <w:rsid w:val="00B97905"/>
    <w:rsid w:val="00B97AD1"/>
    <w:rsid w:val="00BA022D"/>
    <w:rsid w:val="00BA025D"/>
    <w:rsid w:val="00BA0389"/>
    <w:rsid w:val="00BA0411"/>
    <w:rsid w:val="00BA049F"/>
    <w:rsid w:val="00BA096D"/>
    <w:rsid w:val="00BA0B35"/>
    <w:rsid w:val="00BA0B44"/>
    <w:rsid w:val="00BA0B82"/>
    <w:rsid w:val="00BA0DFD"/>
    <w:rsid w:val="00BA119A"/>
    <w:rsid w:val="00BA1232"/>
    <w:rsid w:val="00BA12E4"/>
    <w:rsid w:val="00BA1BB5"/>
    <w:rsid w:val="00BA1C3E"/>
    <w:rsid w:val="00BA1C49"/>
    <w:rsid w:val="00BA1E3B"/>
    <w:rsid w:val="00BA2034"/>
    <w:rsid w:val="00BA22BE"/>
    <w:rsid w:val="00BA2437"/>
    <w:rsid w:val="00BA24F0"/>
    <w:rsid w:val="00BA278D"/>
    <w:rsid w:val="00BA2983"/>
    <w:rsid w:val="00BA2BC8"/>
    <w:rsid w:val="00BA2E8C"/>
    <w:rsid w:val="00BA3354"/>
    <w:rsid w:val="00BA3541"/>
    <w:rsid w:val="00BA380C"/>
    <w:rsid w:val="00BA381C"/>
    <w:rsid w:val="00BA39F8"/>
    <w:rsid w:val="00BA3A10"/>
    <w:rsid w:val="00BA3A6A"/>
    <w:rsid w:val="00BA3B50"/>
    <w:rsid w:val="00BA4661"/>
    <w:rsid w:val="00BA4894"/>
    <w:rsid w:val="00BA4E5C"/>
    <w:rsid w:val="00BA5365"/>
    <w:rsid w:val="00BA5376"/>
    <w:rsid w:val="00BA53A8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E6E"/>
    <w:rsid w:val="00BA6F77"/>
    <w:rsid w:val="00BA6FFA"/>
    <w:rsid w:val="00BA755F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E8A"/>
    <w:rsid w:val="00BB0FB2"/>
    <w:rsid w:val="00BB10F9"/>
    <w:rsid w:val="00BB1112"/>
    <w:rsid w:val="00BB1347"/>
    <w:rsid w:val="00BB158A"/>
    <w:rsid w:val="00BB172A"/>
    <w:rsid w:val="00BB19F9"/>
    <w:rsid w:val="00BB1D6C"/>
    <w:rsid w:val="00BB1E2B"/>
    <w:rsid w:val="00BB2257"/>
    <w:rsid w:val="00BB239C"/>
    <w:rsid w:val="00BB2562"/>
    <w:rsid w:val="00BB2664"/>
    <w:rsid w:val="00BB26E7"/>
    <w:rsid w:val="00BB283E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10E"/>
    <w:rsid w:val="00BB5386"/>
    <w:rsid w:val="00BB548D"/>
    <w:rsid w:val="00BB5567"/>
    <w:rsid w:val="00BB55BE"/>
    <w:rsid w:val="00BB5780"/>
    <w:rsid w:val="00BB5B4A"/>
    <w:rsid w:val="00BB5C99"/>
    <w:rsid w:val="00BB5E06"/>
    <w:rsid w:val="00BB6079"/>
    <w:rsid w:val="00BB61FB"/>
    <w:rsid w:val="00BB62FD"/>
    <w:rsid w:val="00BB64BC"/>
    <w:rsid w:val="00BB6BC2"/>
    <w:rsid w:val="00BB742C"/>
    <w:rsid w:val="00BB7658"/>
    <w:rsid w:val="00BB76E3"/>
    <w:rsid w:val="00BB7713"/>
    <w:rsid w:val="00BB77BA"/>
    <w:rsid w:val="00BB7881"/>
    <w:rsid w:val="00BB789B"/>
    <w:rsid w:val="00BB7975"/>
    <w:rsid w:val="00BB7A42"/>
    <w:rsid w:val="00BB7C08"/>
    <w:rsid w:val="00BB7E32"/>
    <w:rsid w:val="00BB7ED5"/>
    <w:rsid w:val="00BC0444"/>
    <w:rsid w:val="00BC062C"/>
    <w:rsid w:val="00BC067E"/>
    <w:rsid w:val="00BC0BA2"/>
    <w:rsid w:val="00BC0C3B"/>
    <w:rsid w:val="00BC1040"/>
    <w:rsid w:val="00BC1041"/>
    <w:rsid w:val="00BC1219"/>
    <w:rsid w:val="00BC15A2"/>
    <w:rsid w:val="00BC16C4"/>
    <w:rsid w:val="00BC190F"/>
    <w:rsid w:val="00BC192D"/>
    <w:rsid w:val="00BC1CEE"/>
    <w:rsid w:val="00BC1F42"/>
    <w:rsid w:val="00BC1F9D"/>
    <w:rsid w:val="00BC1FA2"/>
    <w:rsid w:val="00BC216C"/>
    <w:rsid w:val="00BC240F"/>
    <w:rsid w:val="00BC24EC"/>
    <w:rsid w:val="00BC2636"/>
    <w:rsid w:val="00BC2650"/>
    <w:rsid w:val="00BC2E02"/>
    <w:rsid w:val="00BC2E05"/>
    <w:rsid w:val="00BC32E8"/>
    <w:rsid w:val="00BC332D"/>
    <w:rsid w:val="00BC353C"/>
    <w:rsid w:val="00BC3604"/>
    <w:rsid w:val="00BC3B52"/>
    <w:rsid w:val="00BC3D04"/>
    <w:rsid w:val="00BC3F79"/>
    <w:rsid w:val="00BC404F"/>
    <w:rsid w:val="00BC41D0"/>
    <w:rsid w:val="00BC454E"/>
    <w:rsid w:val="00BC4611"/>
    <w:rsid w:val="00BC465F"/>
    <w:rsid w:val="00BC46F3"/>
    <w:rsid w:val="00BC4760"/>
    <w:rsid w:val="00BC4A10"/>
    <w:rsid w:val="00BC4D31"/>
    <w:rsid w:val="00BC4E3E"/>
    <w:rsid w:val="00BC4E95"/>
    <w:rsid w:val="00BC4EF1"/>
    <w:rsid w:val="00BC5000"/>
    <w:rsid w:val="00BC57D0"/>
    <w:rsid w:val="00BC591A"/>
    <w:rsid w:val="00BC62C2"/>
    <w:rsid w:val="00BC630F"/>
    <w:rsid w:val="00BC66B5"/>
    <w:rsid w:val="00BC6904"/>
    <w:rsid w:val="00BC6E1D"/>
    <w:rsid w:val="00BC6ED0"/>
    <w:rsid w:val="00BC71FC"/>
    <w:rsid w:val="00BC745B"/>
    <w:rsid w:val="00BC796D"/>
    <w:rsid w:val="00BC79DF"/>
    <w:rsid w:val="00BC7F41"/>
    <w:rsid w:val="00BC7FE3"/>
    <w:rsid w:val="00BD0248"/>
    <w:rsid w:val="00BD0E1B"/>
    <w:rsid w:val="00BD0E7A"/>
    <w:rsid w:val="00BD0FF7"/>
    <w:rsid w:val="00BD101D"/>
    <w:rsid w:val="00BD1186"/>
    <w:rsid w:val="00BD1CA4"/>
    <w:rsid w:val="00BD2170"/>
    <w:rsid w:val="00BD2587"/>
    <w:rsid w:val="00BD275D"/>
    <w:rsid w:val="00BD2986"/>
    <w:rsid w:val="00BD2A82"/>
    <w:rsid w:val="00BD2B4E"/>
    <w:rsid w:val="00BD2D41"/>
    <w:rsid w:val="00BD36BA"/>
    <w:rsid w:val="00BD39BF"/>
    <w:rsid w:val="00BD3B80"/>
    <w:rsid w:val="00BD4789"/>
    <w:rsid w:val="00BD48E0"/>
    <w:rsid w:val="00BD4BCC"/>
    <w:rsid w:val="00BD4C2B"/>
    <w:rsid w:val="00BD4D33"/>
    <w:rsid w:val="00BD4FC2"/>
    <w:rsid w:val="00BD502C"/>
    <w:rsid w:val="00BD518C"/>
    <w:rsid w:val="00BD5232"/>
    <w:rsid w:val="00BD554B"/>
    <w:rsid w:val="00BD5835"/>
    <w:rsid w:val="00BD5A2F"/>
    <w:rsid w:val="00BD5B0B"/>
    <w:rsid w:val="00BD5E6A"/>
    <w:rsid w:val="00BD5FCE"/>
    <w:rsid w:val="00BD6459"/>
    <w:rsid w:val="00BD6855"/>
    <w:rsid w:val="00BD694D"/>
    <w:rsid w:val="00BD6BD6"/>
    <w:rsid w:val="00BD6DA8"/>
    <w:rsid w:val="00BD7076"/>
    <w:rsid w:val="00BD759C"/>
    <w:rsid w:val="00BD7719"/>
    <w:rsid w:val="00BD7A92"/>
    <w:rsid w:val="00BD7C8A"/>
    <w:rsid w:val="00BD7F9D"/>
    <w:rsid w:val="00BD7FBD"/>
    <w:rsid w:val="00BE01ED"/>
    <w:rsid w:val="00BE07C3"/>
    <w:rsid w:val="00BE092A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4AC"/>
    <w:rsid w:val="00BE2566"/>
    <w:rsid w:val="00BE257E"/>
    <w:rsid w:val="00BE259A"/>
    <w:rsid w:val="00BE277E"/>
    <w:rsid w:val="00BE2985"/>
    <w:rsid w:val="00BE29A3"/>
    <w:rsid w:val="00BE2E6B"/>
    <w:rsid w:val="00BE2EB0"/>
    <w:rsid w:val="00BE300A"/>
    <w:rsid w:val="00BE316A"/>
    <w:rsid w:val="00BE3218"/>
    <w:rsid w:val="00BE376A"/>
    <w:rsid w:val="00BE3772"/>
    <w:rsid w:val="00BE3959"/>
    <w:rsid w:val="00BE3AFC"/>
    <w:rsid w:val="00BE3E4A"/>
    <w:rsid w:val="00BE3EAB"/>
    <w:rsid w:val="00BE40D9"/>
    <w:rsid w:val="00BE4135"/>
    <w:rsid w:val="00BE46B7"/>
    <w:rsid w:val="00BE48F9"/>
    <w:rsid w:val="00BE4D3B"/>
    <w:rsid w:val="00BE4E0D"/>
    <w:rsid w:val="00BE4F6D"/>
    <w:rsid w:val="00BE5000"/>
    <w:rsid w:val="00BE5356"/>
    <w:rsid w:val="00BE540A"/>
    <w:rsid w:val="00BE543F"/>
    <w:rsid w:val="00BE551B"/>
    <w:rsid w:val="00BE566C"/>
    <w:rsid w:val="00BE6029"/>
    <w:rsid w:val="00BE6092"/>
    <w:rsid w:val="00BE625D"/>
    <w:rsid w:val="00BE66DF"/>
    <w:rsid w:val="00BE66E9"/>
    <w:rsid w:val="00BE697A"/>
    <w:rsid w:val="00BE69FF"/>
    <w:rsid w:val="00BE6A96"/>
    <w:rsid w:val="00BE6CB1"/>
    <w:rsid w:val="00BE75E2"/>
    <w:rsid w:val="00BE77E1"/>
    <w:rsid w:val="00BE7845"/>
    <w:rsid w:val="00BE7847"/>
    <w:rsid w:val="00BE787A"/>
    <w:rsid w:val="00BE7FFA"/>
    <w:rsid w:val="00BF026B"/>
    <w:rsid w:val="00BF0386"/>
    <w:rsid w:val="00BF04EF"/>
    <w:rsid w:val="00BF09CF"/>
    <w:rsid w:val="00BF0B91"/>
    <w:rsid w:val="00BF0DA1"/>
    <w:rsid w:val="00BF1024"/>
    <w:rsid w:val="00BF14B1"/>
    <w:rsid w:val="00BF1C4D"/>
    <w:rsid w:val="00BF1CC7"/>
    <w:rsid w:val="00BF1E2F"/>
    <w:rsid w:val="00BF1FB5"/>
    <w:rsid w:val="00BF21B9"/>
    <w:rsid w:val="00BF25F6"/>
    <w:rsid w:val="00BF2913"/>
    <w:rsid w:val="00BF2AA8"/>
    <w:rsid w:val="00BF2B18"/>
    <w:rsid w:val="00BF2B66"/>
    <w:rsid w:val="00BF2D43"/>
    <w:rsid w:val="00BF2D60"/>
    <w:rsid w:val="00BF2FA3"/>
    <w:rsid w:val="00BF302B"/>
    <w:rsid w:val="00BF335D"/>
    <w:rsid w:val="00BF389E"/>
    <w:rsid w:val="00BF3A4C"/>
    <w:rsid w:val="00BF3B88"/>
    <w:rsid w:val="00BF3CB8"/>
    <w:rsid w:val="00BF3DC2"/>
    <w:rsid w:val="00BF3ED2"/>
    <w:rsid w:val="00BF41C8"/>
    <w:rsid w:val="00BF44E7"/>
    <w:rsid w:val="00BF4507"/>
    <w:rsid w:val="00BF45A4"/>
    <w:rsid w:val="00BF478B"/>
    <w:rsid w:val="00BF4C95"/>
    <w:rsid w:val="00BF4DAC"/>
    <w:rsid w:val="00BF4DB7"/>
    <w:rsid w:val="00BF4DD6"/>
    <w:rsid w:val="00BF4FCB"/>
    <w:rsid w:val="00BF54CE"/>
    <w:rsid w:val="00BF591E"/>
    <w:rsid w:val="00BF5A8D"/>
    <w:rsid w:val="00BF5B35"/>
    <w:rsid w:val="00BF5D99"/>
    <w:rsid w:val="00BF5DAF"/>
    <w:rsid w:val="00BF5FC7"/>
    <w:rsid w:val="00BF6037"/>
    <w:rsid w:val="00BF618C"/>
    <w:rsid w:val="00BF6329"/>
    <w:rsid w:val="00BF6404"/>
    <w:rsid w:val="00BF678E"/>
    <w:rsid w:val="00BF68A0"/>
    <w:rsid w:val="00BF6AE4"/>
    <w:rsid w:val="00BF6ECF"/>
    <w:rsid w:val="00BF7277"/>
    <w:rsid w:val="00BF746B"/>
    <w:rsid w:val="00BF78B7"/>
    <w:rsid w:val="00BF7A35"/>
    <w:rsid w:val="00BF7E71"/>
    <w:rsid w:val="00C001BA"/>
    <w:rsid w:val="00C003B2"/>
    <w:rsid w:val="00C00654"/>
    <w:rsid w:val="00C0070C"/>
    <w:rsid w:val="00C00934"/>
    <w:rsid w:val="00C011B2"/>
    <w:rsid w:val="00C01236"/>
    <w:rsid w:val="00C013AC"/>
    <w:rsid w:val="00C01874"/>
    <w:rsid w:val="00C01989"/>
    <w:rsid w:val="00C01991"/>
    <w:rsid w:val="00C01A39"/>
    <w:rsid w:val="00C01E2C"/>
    <w:rsid w:val="00C02185"/>
    <w:rsid w:val="00C025E5"/>
    <w:rsid w:val="00C027E7"/>
    <w:rsid w:val="00C02B27"/>
    <w:rsid w:val="00C02D93"/>
    <w:rsid w:val="00C02F9E"/>
    <w:rsid w:val="00C0305D"/>
    <w:rsid w:val="00C03095"/>
    <w:rsid w:val="00C0311D"/>
    <w:rsid w:val="00C038A8"/>
    <w:rsid w:val="00C03931"/>
    <w:rsid w:val="00C03A62"/>
    <w:rsid w:val="00C03B01"/>
    <w:rsid w:val="00C03E26"/>
    <w:rsid w:val="00C041A4"/>
    <w:rsid w:val="00C04364"/>
    <w:rsid w:val="00C0459C"/>
    <w:rsid w:val="00C04C31"/>
    <w:rsid w:val="00C05202"/>
    <w:rsid w:val="00C05405"/>
    <w:rsid w:val="00C05488"/>
    <w:rsid w:val="00C056EF"/>
    <w:rsid w:val="00C05BB4"/>
    <w:rsid w:val="00C05CC5"/>
    <w:rsid w:val="00C05CDB"/>
    <w:rsid w:val="00C05D4B"/>
    <w:rsid w:val="00C05FEC"/>
    <w:rsid w:val="00C061FE"/>
    <w:rsid w:val="00C06367"/>
    <w:rsid w:val="00C06494"/>
    <w:rsid w:val="00C06557"/>
    <w:rsid w:val="00C06D6F"/>
    <w:rsid w:val="00C06E67"/>
    <w:rsid w:val="00C06F55"/>
    <w:rsid w:val="00C07223"/>
    <w:rsid w:val="00C0751B"/>
    <w:rsid w:val="00C075E6"/>
    <w:rsid w:val="00C07676"/>
    <w:rsid w:val="00C1009F"/>
    <w:rsid w:val="00C103C0"/>
    <w:rsid w:val="00C10580"/>
    <w:rsid w:val="00C10674"/>
    <w:rsid w:val="00C1072F"/>
    <w:rsid w:val="00C1091A"/>
    <w:rsid w:val="00C10CC6"/>
    <w:rsid w:val="00C11723"/>
    <w:rsid w:val="00C117F9"/>
    <w:rsid w:val="00C11E2A"/>
    <w:rsid w:val="00C11FA4"/>
    <w:rsid w:val="00C11FE3"/>
    <w:rsid w:val="00C120D0"/>
    <w:rsid w:val="00C12678"/>
    <w:rsid w:val="00C126A7"/>
    <w:rsid w:val="00C12CFF"/>
    <w:rsid w:val="00C13320"/>
    <w:rsid w:val="00C134A8"/>
    <w:rsid w:val="00C13607"/>
    <w:rsid w:val="00C1367B"/>
    <w:rsid w:val="00C13B71"/>
    <w:rsid w:val="00C13DDD"/>
    <w:rsid w:val="00C14621"/>
    <w:rsid w:val="00C14790"/>
    <w:rsid w:val="00C147A4"/>
    <w:rsid w:val="00C14BBE"/>
    <w:rsid w:val="00C14FFA"/>
    <w:rsid w:val="00C150E7"/>
    <w:rsid w:val="00C1560A"/>
    <w:rsid w:val="00C161A9"/>
    <w:rsid w:val="00C16227"/>
    <w:rsid w:val="00C16640"/>
    <w:rsid w:val="00C167C8"/>
    <w:rsid w:val="00C167DD"/>
    <w:rsid w:val="00C16D0C"/>
    <w:rsid w:val="00C17293"/>
    <w:rsid w:val="00C1789D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C37"/>
    <w:rsid w:val="00C20EEA"/>
    <w:rsid w:val="00C2113E"/>
    <w:rsid w:val="00C21377"/>
    <w:rsid w:val="00C21384"/>
    <w:rsid w:val="00C215B7"/>
    <w:rsid w:val="00C216FE"/>
    <w:rsid w:val="00C2181B"/>
    <w:rsid w:val="00C218AD"/>
    <w:rsid w:val="00C2191D"/>
    <w:rsid w:val="00C21CB3"/>
    <w:rsid w:val="00C21D5F"/>
    <w:rsid w:val="00C22222"/>
    <w:rsid w:val="00C22461"/>
    <w:rsid w:val="00C2299C"/>
    <w:rsid w:val="00C22B78"/>
    <w:rsid w:val="00C22CFE"/>
    <w:rsid w:val="00C22D28"/>
    <w:rsid w:val="00C22F29"/>
    <w:rsid w:val="00C22FC2"/>
    <w:rsid w:val="00C23173"/>
    <w:rsid w:val="00C23440"/>
    <w:rsid w:val="00C235AB"/>
    <w:rsid w:val="00C237AC"/>
    <w:rsid w:val="00C23BF7"/>
    <w:rsid w:val="00C2426B"/>
    <w:rsid w:val="00C243DF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CFB"/>
    <w:rsid w:val="00C25E64"/>
    <w:rsid w:val="00C25F95"/>
    <w:rsid w:val="00C260D4"/>
    <w:rsid w:val="00C262FB"/>
    <w:rsid w:val="00C263A3"/>
    <w:rsid w:val="00C265F4"/>
    <w:rsid w:val="00C26655"/>
    <w:rsid w:val="00C268A0"/>
    <w:rsid w:val="00C268A3"/>
    <w:rsid w:val="00C26B6A"/>
    <w:rsid w:val="00C26B9E"/>
    <w:rsid w:val="00C26D44"/>
    <w:rsid w:val="00C27095"/>
    <w:rsid w:val="00C271AC"/>
    <w:rsid w:val="00C27432"/>
    <w:rsid w:val="00C274A8"/>
    <w:rsid w:val="00C27998"/>
    <w:rsid w:val="00C27B6F"/>
    <w:rsid w:val="00C27DD7"/>
    <w:rsid w:val="00C27E42"/>
    <w:rsid w:val="00C30005"/>
    <w:rsid w:val="00C3015E"/>
    <w:rsid w:val="00C3048D"/>
    <w:rsid w:val="00C305E9"/>
    <w:rsid w:val="00C30B3E"/>
    <w:rsid w:val="00C30B47"/>
    <w:rsid w:val="00C312CF"/>
    <w:rsid w:val="00C3145F"/>
    <w:rsid w:val="00C3155A"/>
    <w:rsid w:val="00C315CD"/>
    <w:rsid w:val="00C316A4"/>
    <w:rsid w:val="00C31720"/>
    <w:rsid w:val="00C3196C"/>
    <w:rsid w:val="00C31A31"/>
    <w:rsid w:val="00C31B19"/>
    <w:rsid w:val="00C31DFF"/>
    <w:rsid w:val="00C31F4C"/>
    <w:rsid w:val="00C32225"/>
    <w:rsid w:val="00C32984"/>
    <w:rsid w:val="00C3298E"/>
    <w:rsid w:val="00C32D9A"/>
    <w:rsid w:val="00C32DF5"/>
    <w:rsid w:val="00C33014"/>
    <w:rsid w:val="00C3308C"/>
    <w:rsid w:val="00C333F3"/>
    <w:rsid w:val="00C337F2"/>
    <w:rsid w:val="00C33CE6"/>
    <w:rsid w:val="00C3409C"/>
    <w:rsid w:val="00C342CD"/>
    <w:rsid w:val="00C3475F"/>
    <w:rsid w:val="00C349BA"/>
    <w:rsid w:val="00C350C4"/>
    <w:rsid w:val="00C352BA"/>
    <w:rsid w:val="00C35629"/>
    <w:rsid w:val="00C35865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F42"/>
    <w:rsid w:val="00C4000B"/>
    <w:rsid w:val="00C40105"/>
    <w:rsid w:val="00C402BD"/>
    <w:rsid w:val="00C40454"/>
    <w:rsid w:val="00C40729"/>
    <w:rsid w:val="00C40CAF"/>
    <w:rsid w:val="00C40D51"/>
    <w:rsid w:val="00C40FB2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0A"/>
    <w:rsid w:val="00C42934"/>
    <w:rsid w:val="00C42BEE"/>
    <w:rsid w:val="00C42FE5"/>
    <w:rsid w:val="00C434EF"/>
    <w:rsid w:val="00C438BA"/>
    <w:rsid w:val="00C43CBD"/>
    <w:rsid w:val="00C43CFF"/>
    <w:rsid w:val="00C43DBA"/>
    <w:rsid w:val="00C43E35"/>
    <w:rsid w:val="00C440BA"/>
    <w:rsid w:val="00C441AE"/>
    <w:rsid w:val="00C44558"/>
    <w:rsid w:val="00C4478A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0BF"/>
    <w:rsid w:val="00C4643D"/>
    <w:rsid w:val="00C4650A"/>
    <w:rsid w:val="00C46543"/>
    <w:rsid w:val="00C46CDA"/>
    <w:rsid w:val="00C46D41"/>
    <w:rsid w:val="00C46E62"/>
    <w:rsid w:val="00C4764F"/>
    <w:rsid w:val="00C476A3"/>
    <w:rsid w:val="00C4774D"/>
    <w:rsid w:val="00C47B32"/>
    <w:rsid w:val="00C50042"/>
    <w:rsid w:val="00C50188"/>
    <w:rsid w:val="00C50229"/>
    <w:rsid w:val="00C5037C"/>
    <w:rsid w:val="00C50468"/>
    <w:rsid w:val="00C504D5"/>
    <w:rsid w:val="00C5056C"/>
    <w:rsid w:val="00C5097D"/>
    <w:rsid w:val="00C50B58"/>
    <w:rsid w:val="00C50BEC"/>
    <w:rsid w:val="00C51302"/>
    <w:rsid w:val="00C51722"/>
    <w:rsid w:val="00C51A41"/>
    <w:rsid w:val="00C51AD3"/>
    <w:rsid w:val="00C51C9D"/>
    <w:rsid w:val="00C52351"/>
    <w:rsid w:val="00C523DB"/>
    <w:rsid w:val="00C52560"/>
    <w:rsid w:val="00C5257D"/>
    <w:rsid w:val="00C5280E"/>
    <w:rsid w:val="00C5287B"/>
    <w:rsid w:val="00C528E0"/>
    <w:rsid w:val="00C52927"/>
    <w:rsid w:val="00C52AA2"/>
    <w:rsid w:val="00C52B57"/>
    <w:rsid w:val="00C52B85"/>
    <w:rsid w:val="00C530BB"/>
    <w:rsid w:val="00C5313A"/>
    <w:rsid w:val="00C532D8"/>
    <w:rsid w:val="00C53345"/>
    <w:rsid w:val="00C534B7"/>
    <w:rsid w:val="00C537AF"/>
    <w:rsid w:val="00C539ED"/>
    <w:rsid w:val="00C53A1D"/>
    <w:rsid w:val="00C53B64"/>
    <w:rsid w:val="00C53F19"/>
    <w:rsid w:val="00C53FFB"/>
    <w:rsid w:val="00C546A8"/>
    <w:rsid w:val="00C54BC8"/>
    <w:rsid w:val="00C54C3A"/>
    <w:rsid w:val="00C54D2B"/>
    <w:rsid w:val="00C54E2B"/>
    <w:rsid w:val="00C551BB"/>
    <w:rsid w:val="00C558EC"/>
    <w:rsid w:val="00C55E48"/>
    <w:rsid w:val="00C56022"/>
    <w:rsid w:val="00C560A7"/>
    <w:rsid w:val="00C56108"/>
    <w:rsid w:val="00C56216"/>
    <w:rsid w:val="00C5639D"/>
    <w:rsid w:val="00C5646D"/>
    <w:rsid w:val="00C56563"/>
    <w:rsid w:val="00C567C2"/>
    <w:rsid w:val="00C56F2D"/>
    <w:rsid w:val="00C57329"/>
    <w:rsid w:val="00C5795F"/>
    <w:rsid w:val="00C57EDD"/>
    <w:rsid w:val="00C57FEB"/>
    <w:rsid w:val="00C60392"/>
    <w:rsid w:val="00C607CB"/>
    <w:rsid w:val="00C60A4D"/>
    <w:rsid w:val="00C615A3"/>
    <w:rsid w:val="00C61881"/>
    <w:rsid w:val="00C61BCB"/>
    <w:rsid w:val="00C61DB0"/>
    <w:rsid w:val="00C61EE5"/>
    <w:rsid w:val="00C6209A"/>
    <w:rsid w:val="00C6231A"/>
    <w:rsid w:val="00C6298A"/>
    <w:rsid w:val="00C6301F"/>
    <w:rsid w:val="00C6343B"/>
    <w:rsid w:val="00C6370B"/>
    <w:rsid w:val="00C637BA"/>
    <w:rsid w:val="00C63A11"/>
    <w:rsid w:val="00C63AAC"/>
    <w:rsid w:val="00C63ABC"/>
    <w:rsid w:val="00C63D85"/>
    <w:rsid w:val="00C63DD4"/>
    <w:rsid w:val="00C63E06"/>
    <w:rsid w:val="00C64B8A"/>
    <w:rsid w:val="00C64DF1"/>
    <w:rsid w:val="00C653A0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67E83"/>
    <w:rsid w:val="00C7012D"/>
    <w:rsid w:val="00C70159"/>
    <w:rsid w:val="00C701CD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DA6"/>
    <w:rsid w:val="00C72EEA"/>
    <w:rsid w:val="00C7322B"/>
    <w:rsid w:val="00C7387C"/>
    <w:rsid w:val="00C73D89"/>
    <w:rsid w:val="00C7406B"/>
    <w:rsid w:val="00C74195"/>
    <w:rsid w:val="00C74437"/>
    <w:rsid w:val="00C745DF"/>
    <w:rsid w:val="00C74637"/>
    <w:rsid w:val="00C748AE"/>
    <w:rsid w:val="00C74940"/>
    <w:rsid w:val="00C74C1C"/>
    <w:rsid w:val="00C74D3F"/>
    <w:rsid w:val="00C74E59"/>
    <w:rsid w:val="00C7548D"/>
    <w:rsid w:val="00C75800"/>
    <w:rsid w:val="00C7599C"/>
    <w:rsid w:val="00C75FED"/>
    <w:rsid w:val="00C7625A"/>
    <w:rsid w:val="00C76920"/>
    <w:rsid w:val="00C76DEA"/>
    <w:rsid w:val="00C775A7"/>
    <w:rsid w:val="00C7773A"/>
    <w:rsid w:val="00C77908"/>
    <w:rsid w:val="00C77A7C"/>
    <w:rsid w:val="00C77CBA"/>
    <w:rsid w:val="00C803AF"/>
    <w:rsid w:val="00C80594"/>
    <w:rsid w:val="00C80AC3"/>
    <w:rsid w:val="00C8131B"/>
    <w:rsid w:val="00C814E7"/>
    <w:rsid w:val="00C81593"/>
    <w:rsid w:val="00C81617"/>
    <w:rsid w:val="00C818FF"/>
    <w:rsid w:val="00C8190B"/>
    <w:rsid w:val="00C81BCA"/>
    <w:rsid w:val="00C82138"/>
    <w:rsid w:val="00C8213B"/>
    <w:rsid w:val="00C8214E"/>
    <w:rsid w:val="00C8216E"/>
    <w:rsid w:val="00C826CD"/>
    <w:rsid w:val="00C82892"/>
    <w:rsid w:val="00C82A1D"/>
    <w:rsid w:val="00C82B87"/>
    <w:rsid w:val="00C82BFB"/>
    <w:rsid w:val="00C83334"/>
    <w:rsid w:val="00C83798"/>
    <w:rsid w:val="00C83A73"/>
    <w:rsid w:val="00C83C59"/>
    <w:rsid w:val="00C83D0C"/>
    <w:rsid w:val="00C846E1"/>
    <w:rsid w:val="00C84F2A"/>
    <w:rsid w:val="00C8522E"/>
    <w:rsid w:val="00C85487"/>
    <w:rsid w:val="00C859D0"/>
    <w:rsid w:val="00C85AD4"/>
    <w:rsid w:val="00C85C96"/>
    <w:rsid w:val="00C85F60"/>
    <w:rsid w:val="00C860D9"/>
    <w:rsid w:val="00C865A1"/>
    <w:rsid w:val="00C86987"/>
    <w:rsid w:val="00C869D4"/>
    <w:rsid w:val="00C86E40"/>
    <w:rsid w:val="00C8717E"/>
    <w:rsid w:val="00C87381"/>
    <w:rsid w:val="00C87455"/>
    <w:rsid w:val="00C87C5D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590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9B9"/>
    <w:rsid w:val="00C92B96"/>
    <w:rsid w:val="00C92EBA"/>
    <w:rsid w:val="00C92FAB"/>
    <w:rsid w:val="00C93086"/>
    <w:rsid w:val="00C930F5"/>
    <w:rsid w:val="00C9313D"/>
    <w:rsid w:val="00C9316F"/>
    <w:rsid w:val="00C932DA"/>
    <w:rsid w:val="00C933B6"/>
    <w:rsid w:val="00C93459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5F4E"/>
    <w:rsid w:val="00C9647B"/>
    <w:rsid w:val="00C967EC"/>
    <w:rsid w:val="00C96A29"/>
    <w:rsid w:val="00C96BFC"/>
    <w:rsid w:val="00C975C4"/>
    <w:rsid w:val="00C9790E"/>
    <w:rsid w:val="00C97A9A"/>
    <w:rsid w:val="00C97B45"/>
    <w:rsid w:val="00C97B5D"/>
    <w:rsid w:val="00C97D36"/>
    <w:rsid w:val="00C97F3E"/>
    <w:rsid w:val="00CA0053"/>
    <w:rsid w:val="00CA06C8"/>
    <w:rsid w:val="00CA070E"/>
    <w:rsid w:val="00CA07F8"/>
    <w:rsid w:val="00CA0BCD"/>
    <w:rsid w:val="00CA0EF0"/>
    <w:rsid w:val="00CA16C0"/>
    <w:rsid w:val="00CA1826"/>
    <w:rsid w:val="00CA1B01"/>
    <w:rsid w:val="00CA2615"/>
    <w:rsid w:val="00CA271F"/>
    <w:rsid w:val="00CA2CB9"/>
    <w:rsid w:val="00CA2E64"/>
    <w:rsid w:val="00CA2EA6"/>
    <w:rsid w:val="00CA2EB8"/>
    <w:rsid w:val="00CA2F06"/>
    <w:rsid w:val="00CA2FCF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EF"/>
    <w:rsid w:val="00CA56D8"/>
    <w:rsid w:val="00CA56DA"/>
    <w:rsid w:val="00CA597B"/>
    <w:rsid w:val="00CA5C13"/>
    <w:rsid w:val="00CA5F3E"/>
    <w:rsid w:val="00CA61DB"/>
    <w:rsid w:val="00CA63DE"/>
    <w:rsid w:val="00CA6A47"/>
    <w:rsid w:val="00CA6B52"/>
    <w:rsid w:val="00CA6B93"/>
    <w:rsid w:val="00CA6C3D"/>
    <w:rsid w:val="00CA6C4D"/>
    <w:rsid w:val="00CA6C7C"/>
    <w:rsid w:val="00CA6E1B"/>
    <w:rsid w:val="00CA6EB5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24D"/>
    <w:rsid w:val="00CB032C"/>
    <w:rsid w:val="00CB0626"/>
    <w:rsid w:val="00CB0933"/>
    <w:rsid w:val="00CB0AD5"/>
    <w:rsid w:val="00CB0D64"/>
    <w:rsid w:val="00CB0D7C"/>
    <w:rsid w:val="00CB14EF"/>
    <w:rsid w:val="00CB1924"/>
    <w:rsid w:val="00CB1A6E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16"/>
    <w:rsid w:val="00CB2F83"/>
    <w:rsid w:val="00CB3135"/>
    <w:rsid w:val="00CB3A9C"/>
    <w:rsid w:val="00CB3FD7"/>
    <w:rsid w:val="00CB4148"/>
    <w:rsid w:val="00CB46C5"/>
    <w:rsid w:val="00CB4894"/>
    <w:rsid w:val="00CB4B2F"/>
    <w:rsid w:val="00CB4BE8"/>
    <w:rsid w:val="00CB4C48"/>
    <w:rsid w:val="00CB5050"/>
    <w:rsid w:val="00CB530C"/>
    <w:rsid w:val="00CB5323"/>
    <w:rsid w:val="00CB5B5F"/>
    <w:rsid w:val="00CB5C80"/>
    <w:rsid w:val="00CB5CAA"/>
    <w:rsid w:val="00CB5F06"/>
    <w:rsid w:val="00CB5FF9"/>
    <w:rsid w:val="00CB61CD"/>
    <w:rsid w:val="00CB6237"/>
    <w:rsid w:val="00CB661E"/>
    <w:rsid w:val="00CB683E"/>
    <w:rsid w:val="00CB6D9D"/>
    <w:rsid w:val="00CB7127"/>
    <w:rsid w:val="00CB7240"/>
    <w:rsid w:val="00CB75EB"/>
    <w:rsid w:val="00CB78FC"/>
    <w:rsid w:val="00CB7C02"/>
    <w:rsid w:val="00CC020A"/>
    <w:rsid w:val="00CC056C"/>
    <w:rsid w:val="00CC0712"/>
    <w:rsid w:val="00CC0AA9"/>
    <w:rsid w:val="00CC0E18"/>
    <w:rsid w:val="00CC0F54"/>
    <w:rsid w:val="00CC110F"/>
    <w:rsid w:val="00CC116D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2CC"/>
    <w:rsid w:val="00CC32ED"/>
    <w:rsid w:val="00CC3378"/>
    <w:rsid w:val="00CC33DC"/>
    <w:rsid w:val="00CC351E"/>
    <w:rsid w:val="00CC3589"/>
    <w:rsid w:val="00CC380A"/>
    <w:rsid w:val="00CC3991"/>
    <w:rsid w:val="00CC3B4E"/>
    <w:rsid w:val="00CC45F7"/>
    <w:rsid w:val="00CC48F6"/>
    <w:rsid w:val="00CC4AAA"/>
    <w:rsid w:val="00CC4B85"/>
    <w:rsid w:val="00CC4EBF"/>
    <w:rsid w:val="00CC5427"/>
    <w:rsid w:val="00CC54E8"/>
    <w:rsid w:val="00CC5547"/>
    <w:rsid w:val="00CC5A0E"/>
    <w:rsid w:val="00CC5B6A"/>
    <w:rsid w:val="00CC5D0E"/>
    <w:rsid w:val="00CC6263"/>
    <w:rsid w:val="00CC644E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54D"/>
    <w:rsid w:val="00CD05D3"/>
    <w:rsid w:val="00CD0A02"/>
    <w:rsid w:val="00CD0D6F"/>
    <w:rsid w:val="00CD0EA8"/>
    <w:rsid w:val="00CD1197"/>
    <w:rsid w:val="00CD1420"/>
    <w:rsid w:val="00CD1470"/>
    <w:rsid w:val="00CD19E8"/>
    <w:rsid w:val="00CD1AFA"/>
    <w:rsid w:val="00CD1BE2"/>
    <w:rsid w:val="00CD1DE1"/>
    <w:rsid w:val="00CD23E0"/>
    <w:rsid w:val="00CD242E"/>
    <w:rsid w:val="00CD2511"/>
    <w:rsid w:val="00CD2542"/>
    <w:rsid w:val="00CD28C9"/>
    <w:rsid w:val="00CD2AD4"/>
    <w:rsid w:val="00CD2B1C"/>
    <w:rsid w:val="00CD2B46"/>
    <w:rsid w:val="00CD3161"/>
    <w:rsid w:val="00CD3312"/>
    <w:rsid w:val="00CD3499"/>
    <w:rsid w:val="00CD3B85"/>
    <w:rsid w:val="00CD3C54"/>
    <w:rsid w:val="00CD3C5E"/>
    <w:rsid w:val="00CD3E11"/>
    <w:rsid w:val="00CD3E27"/>
    <w:rsid w:val="00CD3E46"/>
    <w:rsid w:val="00CD46E7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658"/>
    <w:rsid w:val="00CD5B77"/>
    <w:rsid w:val="00CD5B79"/>
    <w:rsid w:val="00CD5BEE"/>
    <w:rsid w:val="00CD5C38"/>
    <w:rsid w:val="00CD5C90"/>
    <w:rsid w:val="00CD5FBE"/>
    <w:rsid w:val="00CD60F0"/>
    <w:rsid w:val="00CD67A1"/>
    <w:rsid w:val="00CD6E0A"/>
    <w:rsid w:val="00CD7147"/>
    <w:rsid w:val="00CD71AC"/>
    <w:rsid w:val="00CD7557"/>
    <w:rsid w:val="00CD7D00"/>
    <w:rsid w:val="00CD7E59"/>
    <w:rsid w:val="00CD7EBE"/>
    <w:rsid w:val="00CD7ED7"/>
    <w:rsid w:val="00CE0169"/>
    <w:rsid w:val="00CE0510"/>
    <w:rsid w:val="00CE062F"/>
    <w:rsid w:val="00CE092F"/>
    <w:rsid w:val="00CE0B75"/>
    <w:rsid w:val="00CE0D4C"/>
    <w:rsid w:val="00CE16EF"/>
    <w:rsid w:val="00CE1920"/>
    <w:rsid w:val="00CE1A25"/>
    <w:rsid w:val="00CE1B17"/>
    <w:rsid w:val="00CE1BD0"/>
    <w:rsid w:val="00CE1D31"/>
    <w:rsid w:val="00CE1D79"/>
    <w:rsid w:val="00CE1E08"/>
    <w:rsid w:val="00CE1E58"/>
    <w:rsid w:val="00CE21BF"/>
    <w:rsid w:val="00CE2413"/>
    <w:rsid w:val="00CE2A96"/>
    <w:rsid w:val="00CE2C8B"/>
    <w:rsid w:val="00CE3051"/>
    <w:rsid w:val="00CE33D7"/>
    <w:rsid w:val="00CE3446"/>
    <w:rsid w:val="00CE34E2"/>
    <w:rsid w:val="00CE354A"/>
    <w:rsid w:val="00CE3563"/>
    <w:rsid w:val="00CE3640"/>
    <w:rsid w:val="00CE364C"/>
    <w:rsid w:val="00CE38BE"/>
    <w:rsid w:val="00CE3CD4"/>
    <w:rsid w:val="00CE3D23"/>
    <w:rsid w:val="00CE3D4A"/>
    <w:rsid w:val="00CE3EDA"/>
    <w:rsid w:val="00CE42FF"/>
    <w:rsid w:val="00CE47A9"/>
    <w:rsid w:val="00CE4D39"/>
    <w:rsid w:val="00CE4E0B"/>
    <w:rsid w:val="00CE4EE0"/>
    <w:rsid w:val="00CE4F6F"/>
    <w:rsid w:val="00CE51A3"/>
    <w:rsid w:val="00CE53A4"/>
    <w:rsid w:val="00CE5819"/>
    <w:rsid w:val="00CE5D46"/>
    <w:rsid w:val="00CE6730"/>
    <w:rsid w:val="00CE6A48"/>
    <w:rsid w:val="00CE6D48"/>
    <w:rsid w:val="00CE6DC5"/>
    <w:rsid w:val="00CE6E64"/>
    <w:rsid w:val="00CE6F52"/>
    <w:rsid w:val="00CE73CC"/>
    <w:rsid w:val="00CE76FD"/>
    <w:rsid w:val="00CE7E2C"/>
    <w:rsid w:val="00CF02C0"/>
    <w:rsid w:val="00CF0790"/>
    <w:rsid w:val="00CF0B5A"/>
    <w:rsid w:val="00CF0DB0"/>
    <w:rsid w:val="00CF104D"/>
    <w:rsid w:val="00CF1082"/>
    <w:rsid w:val="00CF1907"/>
    <w:rsid w:val="00CF1A0E"/>
    <w:rsid w:val="00CF1A4A"/>
    <w:rsid w:val="00CF1BB2"/>
    <w:rsid w:val="00CF1C65"/>
    <w:rsid w:val="00CF20C8"/>
    <w:rsid w:val="00CF245F"/>
    <w:rsid w:val="00CF2534"/>
    <w:rsid w:val="00CF25CE"/>
    <w:rsid w:val="00CF28E6"/>
    <w:rsid w:val="00CF2B31"/>
    <w:rsid w:val="00CF2B89"/>
    <w:rsid w:val="00CF319E"/>
    <w:rsid w:val="00CF3324"/>
    <w:rsid w:val="00CF344D"/>
    <w:rsid w:val="00CF360F"/>
    <w:rsid w:val="00CF363C"/>
    <w:rsid w:val="00CF3D56"/>
    <w:rsid w:val="00CF3FEB"/>
    <w:rsid w:val="00CF4235"/>
    <w:rsid w:val="00CF46A7"/>
    <w:rsid w:val="00CF48FB"/>
    <w:rsid w:val="00CF4A93"/>
    <w:rsid w:val="00CF4ECE"/>
    <w:rsid w:val="00CF4EE1"/>
    <w:rsid w:val="00CF5067"/>
    <w:rsid w:val="00CF5395"/>
    <w:rsid w:val="00CF54E2"/>
    <w:rsid w:val="00CF563D"/>
    <w:rsid w:val="00CF5995"/>
    <w:rsid w:val="00CF5BA6"/>
    <w:rsid w:val="00CF5ECC"/>
    <w:rsid w:val="00CF6160"/>
    <w:rsid w:val="00CF6499"/>
    <w:rsid w:val="00CF678F"/>
    <w:rsid w:val="00CF6923"/>
    <w:rsid w:val="00CF7104"/>
    <w:rsid w:val="00CF710B"/>
    <w:rsid w:val="00CF790B"/>
    <w:rsid w:val="00CF79CD"/>
    <w:rsid w:val="00CF7AF6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4E"/>
    <w:rsid w:val="00D01DB2"/>
    <w:rsid w:val="00D0201E"/>
    <w:rsid w:val="00D0225E"/>
    <w:rsid w:val="00D02478"/>
    <w:rsid w:val="00D025F2"/>
    <w:rsid w:val="00D02832"/>
    <w:rsid w:val="00D02872"/>
    <w:rsid w:val="00D02C34"/>
    <w:rsid w:val="00D03528"/>
    <w:rsid w:val="00D03D5B"/>
    <w:rsid w:val="00D0408E"/>
    <w:rsid w:val="00D0421D"/>
    <w:rsid w:val="00D04236"/>
    <w:rsid w:val="00D043A9"/>
    <w:rsid w:val="00D04651"/>
    <w:rsid w:val="00D04AD2"/>
    <w:rsid w:val="00D05BBD"/>
    <w:rsid w:val="00D05CE3"/>
    <w:rsid w:val="00D05FDD"/>
    <w:rsid w:val="00D0657B"/>
    <w:rsid w:val="00D0682A"/>
    <w:rsid w:val="00D06D13"/>
    <w:rsid w:val="00D06F45"/>
    <w:rsid w:val="00D07172"/>
    <w:rsid w:val="00D071D4"/>
    <w:rsid w:val="00D0728D"/>
    <w:rsid w:val="00D074BF"/>
    <w:rsid w:val="00D077C0"/>
    <w:rsid w:val="00D0782B"/>
    <w:rsid w:val="00D10039"/>
    <w:rsid w:val="00D102EA"/>
    <w:rsid w:val="00D1031F"/>
    <w:rsid w:val="00D103A6"/>
    <w:rsid w:val="00D10677"/>
    <w:rsid w:val="00D10775"/>
    <w:rsid w:val="00D10839"/>
    <w:rsid w:val="00D10912"/>
    <w:rsid w:val="00D10937"/>
    <w:rsid w:val="00D109D9"/>
    <w:rsid w:val="00D10B21"/>
    <w:rsid w:val="00D10D11"/>
    <w:rsid w:val="00D1110F"/>
    <w:rsid w:val="00D11154"/>
    <w:rsid w:val="00D1141F"/>
    <w:rsid w:val="00D1186B"/>
    <w:rsid w:val="00D11C01"/>
    <w:rsid w:val="00D123C3"/>
    <w:rsid w:val="00D125C5"/>
    <w:rsid w:val="00D12DC8"/>
    <w:rsid w:val="00D131FA"/>
    <w:rsid w:val="00D13208"/>
    <w:rsid w:val="00D1354D"/>
    <w:rsid w:val="00D1359B"/>
    <w:rsid w:val="00D1377B"/>
    <w:rsid w:val="00D13E1E"/>
    <w:rsid w:val="00D13EDF"/>
    <w:rsid w:val="00D1403F"/>
    <w:rsid w:val="00D142B1"/>
    <w:rsid w:val="00D14A52"/>
    <w:rsid w:val="00D14BB1"/>
    <w:rsid w:val="00D14BD8"/>
    <w:rsid w:val="00D14BF2"/>
    <w:rsid w:val="00D14E23"/>
    <w:rsid w:val="00D14E28"/>
    <w:rsid w:val="00D14ECD"/>
    <w:rsid w:val="00D14FC0"/>
    <w:rsid w:val="00D159B7"/>
    <w:rsid w:val="00D15BD5"/>
    <w:rsid w:val="00D15F56"/>
    <w:rsid w:val="00D1620C"/>
    <w:rsid w:val="00D16276"/>
    <w:rsid w:val="00D162EC"/>
    <w:rsid w:val="00D16455"/>
    <w:rsid w:val="00D16894"/>
    <w:rsid w:val="00D16BD4"/>
    <w:rsid w:val="00D16D88"/>
    <w:rsid w:val="00D17032"/>
    <w:rsid w:val="00D17040"/>
    <w:rsid w:val="00D17BCE"/>
    <w:rsid w:val="00D200E9"/>
    <w:rsid w:val="00D203FE"/>
    <w:rsid w:val="00D2048E"/>
    <w:rsid w:val="00D20981"/>
    <w:rsid w:val="00D20B94"/>
    <w:rsid w:val="00D20DEE"/>
    <w:rsid w:val="00D211FA"/>
    <w:rsid w:val="00D21477"/>
    <w:rsid w:val="00D216C5"/>
    <w:rsid w:val="00D21C67"/>
    <w:rsid w:val="00D224D9"/>
    <w:rsid w:val="00D23230"/>
    <w:rsid w:val="00D23C14"/>
    <w:rsid w:val="00D23ECA"/>
    <w:rsid w:val="00D249AB"/>
    <w:rsid w:val="00D24A75"/>
    <w:rsid w:val="00D24C54"/>
    <w:rsid w:val="00D25185"/>
    <w:rsid w:val="00D255AA"/>
    <w:rsid w:val="00D25662"/>
    <w:rsid w:val="00D25A8C"/>
    <w:rsid w:val="00D25C0B"/>
    <w:rsid w:val="00D25D4C"/>
    <w:rsid w:val="00D25F91"/>
    <w:rsid w:val="00D2603D"/>
    <w:rsid w:val="00D260D5"/>
    <w:rsid w:val="00D26130"/>
    <w:rsid w:val="00D267E7"/>
    <w:rsid w:val="00D26DAD"/>
    <w:rsid w:val="00D26DCD"/>
    <w:rsid w:val="00D27088"/>
    <w:rsid w:val="00D272D4"/>
    <w:rsid w:val="00D27CD8"/>
    <w:rsid w:val="00D27E99"/>
    <w:rsid w:val="00D3037D"/>
    <w:rsid w:val="00D303FF"/>
    <w:rsid w:val="00D3053C"/>
    <w:rsid w:val="00D3058F"/>
    <w:rsid w:val="00D30597"/>
    <w:rsid w:val="00D305B7"/>
    <w:rsid w:val="00D30A8A"/>
    <w:rsid w:val="00D30B25"/>
    <w:rsid w:val="00D30CD6"/>
    <w:rsid w:val="00D30DA3"/>
    <w:rsid w:val="00D30E5F"/>
    <w:rsid w:val="00D30EAA"/>
    <w:rsid w:val="00D30EB6"/>
    <w:rsid w:val="00D312E3"/>
    <w:rsid w:val="00D314EB"/>
    <w:rsid w:val="00D3163E"/>
    <w:rsid w:val="00D31B94"/>
    <w:rsid w:val="00D31BD7"/>
    <w:rsid w:val="00D31CF9"/>
    <w:rsid w:val="00D327C8"/>
    <w:rsid w:val="00D32E79"/>
    <w:rsid w:val="00D32EDB"/>
    <w:rsid w:val="00D3338F"/>
    <w:rsid w:val="00D3399D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4FD2"/>
    <w:rsid w:val="00D350F6"/>
    <w:rsid w:val="00D35157"/>
    <w:rsid w:val="00D3520C"/>
    <w:rsid w:val="00D35262"/>
    <w:rsid w:val="00D35305"/>
    <w:rsid w:val="00D35401"/>
    <w:rsid w:val="00D35552"/>
    <w:rsid w:val="00D35859"/>
    <w:rsid w:val="00D35954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A71"/>
    <w:rsid w:val="00D37D6F"/>
    <w:rsid w:val="00D37F98"/>
    <w:rsid w:val="00D406D7"/>
    <w:rsid w:val="00D409D8"/>
    <w:rsid w:val="00D40B98"/>
    <w:rsid w:val="00D40DBB"/>
    <w:rsid w:val="00D40DCE"/>
    <w:rsid w:val="00D4120B"/>
    <w:rsid w:val="00D413E7"/>
    <w:rsid w:val="00D41714"/>
    <w:rsid w:val="00D41AD2"/>
    <w:rsid w:val="00D41B98"/>
    <w:rsid w:val="00D41E36"/>
    <w:rsid w:val="00D4211B"/>
    <w:rsid w:val="00D42312"/>
    <w:rsid w:val="00D42611"/>
    <w:rsid w:val="00D4280B"/>
    <w:rsid w:val="00D4296F"/>
    <w:rsid w:val="00D4301E"/>
    <w:rsid w:val="00D435ED"/>
    <w:rsid w:val="00D439A9"/>
    <w:rsid w:val="00D439C3"/>
    <w:rsid w:val="00D43A3D"/>
    <w:rsid w:val="00D43B8C"/>
    <w:rsid w:val="00D4411D"/>
    <w:rsid w:val="00D44561"/>
    <w:rsid w:val="00D445BB"/>
    <w:rsid w:val="00D447F3"/>
    <w:rsid w:val="00D449B4"/>
    <w:rsid w:val="00D44BC9"/>
    <w:rsid w:val="00D44C5A"/>
    <w:rsid w:val="00D44C81"/>
    <w:rsid w:val="00D44CDD"/>
    <w:rsid w:val="00D44F64"/>
    <w:rsid w:val="00D44F77"/>
    <w:rsid w:val="00D4501D"/>
    <w:rsid w:val="00D453C7"/>
    <w:rsid w:val="00D457A5"/>
    <w:rsid w:val="00D457BF"/>
    <w:rsid w:val="00D45854"/>
    <w:rsid w:val="00D46113"/>
    <w:rsid w:val="00D46148"/>
    <w:rsid w:val="00D464B2"/>
    <w:rsid w:val="00D46D6C"/>
    <w:rsid w:val="00D4735B"/>
    <w:rsid w:val="00D47394"/>
    <w:rsid w:val="00D47409"/>
    <w:rsid w:val="00D47BFA"/>
    <w:rsid w:val="00D47C57"/>
    <w:rsid w:val="00D47DFD"/>
    <w:rsid w:val="00D501E6"/>
    <w:rsid w:val="00D50714"/>
    <w:rsid w:val="00D50821"/>
    <w:rsid w:val="00D508F5"/>
    <w:rsid w:val="00D50CBD"/>
    <w:rsid w:val="00D50FA4"/>
    <w:rsid w:val="00D51315"/>
    <w:rsid w:val="00D51698"/>
    <w:rsid w:val="00D5176D"/>
    <w:rsid w:val="00D517E4"/>
    <w:rsid w:val="00D519CA"/>
    <w:rsid w:val="00D51A9D"/>
    <w:rsid w:val="00D51AEE"/>
    <w:rsid w:val="00D51EA4"/>
    <w:rsid w:val="00D51F1D"/>
    <w:rsid w:val="00D51FBA"/>
    <w:rsid w:val="00D5212E"/>
    <w:rsid w:val="00D523D8"/>
    <w:rsid w:val="00D52949"/>
    <w:rsid w:val="00D52CD6"/>
    <w:rsid w:val="00D52DAC"/>
    <w:rsid w:val="00D533FA"/>
    <w:rsid w:val="00D535A1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CF6"/>
    <w:rsid w:val="00D54D21"/>
    <w:rsid w:val="00D54DD3"/>
    <w:rsid w:val="00D54E5E"/>
    <w:rsid w:val="00D55134"/>
    <w:rsid w:val="00D5528D"/>
    <w:rsid w:val="00D55987"/>
    <w:rsid w:val="00D55D71"/>
    <w:rsid w:val="00D560C2"/>
    <w:rsid w:val="00D562BA"/>
    <w:rsid w:val="00D56424"/>
    <w:rsid w:val="00D56509"/>
    <w:rsid w:val="00D5677E"/>
    <w:rsid w:val="00D567DF"/>
    <w:rsid w:val="00D56881"/>
    <w:rsid w:val="00D5696C"/>
    <w:rsid w:val="00D56AE1"/>
    <w:rsid w:val="00D56B6C"/>
    <w:rsid w:val="00D56C7A"/>
    <w:rsid w:val="00D56D3D"/>
    <w:rsid w:val="00D56E7A"/>
    <w:rsid w:val="00D57268"/>
    <w:rsid w:val="00D57496"/>
    <w:rsid w:val="00D577C9"/>
    <w:rsid w:val="00D57937"/>
    <w:rsid w:val="00D57A69"/>
    <w:rsid w:val="00D57E00"/>
    <w:rsid w:val="00D57E7F"/>
    <w:rsid w:val="00D603D9"/>
    <w:rsid w:val="00D60559"/>
    <w:rsid w:val="00D60857"/>
    <w:rsid w:val="00D60B43"/>
    <w:rsid w:val="00D60B61"/>
    <w:rsid w:val="00D60B8B"/>
    <w:rsid w:val="00D60BDF"/>
    <w:rsid w:val="00D60C0B"/>
    <w:rsid w:val="00D60C75"/>
    <w:rsid w:val="00D60D44"/>
    <w:rsid w:val="00D61030"/>
    <w:rsid w:val="00D61360"/>
    <w:rsid w:val="00D6150C"/>
    <w:rsid w:val="00D6166B"/>
    <w:rsid w:val="00D61F0A"/>
    <w:rsid w:val="00D62150"/>
    <w:rsid w:val="00D6231B"/>
    <w:rsid w:val="00D62533"/>
    <w:rsid w:val="00D62612"/>
    <w:rsid w:val="00D629E6"/>
    <w:rsid w:val="00D62D37"/>
    <w:rsid w:val="00D62D44"/>
    <w:rsid w:val="00D62EB2"/>
    <w:rsid w:val="00D62FF8"/>
    <w:rsid w:val="00D63369"/>
    <w:rsid w:val="00D633E9"/>
    <w:rsid w:val="00D6346B"/>
    <w:rsid w:val="00D634C6"/>
    <w:rsid w:val="00D6355F"/>
    <w:rsid w:val="00D6361D"/>
    <w:rsid w:val="00D63771"/>
    <w:rsid w:val="00D637E3"/>
    <w:rsid w:val="00D63DD8"/>
    <w:rsid w:val="00D63E89"/>
    <w:rsid w:val="00D64428"/>
    <w:rsid w:val="00D64510"/>
    <w:rsid w:val="00D645FC"/>
    <w:rsid w:val="00D64F2A"/>
    <w:rsid w:val="00D65046"/>
    <w:rsid w:val="00D65290"/>
    <w:rsid w:val="00D6572A"/>
    <w:rsid w:val="00D659FF"/>
    <w:rsid w:val="00D65C7A"/>
    <w:rsid w:val="00D65DA8"/>
    <w:rsid w:val="00D661C3"/>
    <w:rsid w:val="00D66394"/>
    <w:rsid w:val="00D66477"/>
    <w:rsid w:val="00D6657D"/>
    <w:rsid w:val="00D665EB"/>
    <w:rsid w:val="00D66840"/>
    <w:rsid w:val="00D669F1"/>
    <w:rsid w:val="00D67152"/>
    <w:rsid w:val="00D67372"/>
    <w:rsid w:val="00D673A2"/>
    <w:rsid w:val="00D67B4E"/>
    <w:rsid w:val="00D67BA1"/>
    <w:rsid w:val="00D67CD1"/>
    <w:rsid w:val="00D70209"/>
    <w:rsid w:val="00D7034B"/>
    <w:rsid w:val="00D7083C"/>
    <w:rsid w:val="00D70A4C"/>
    <w:rsid w:val="00D70AFA"/>
    <w:rsid w:val="00D70B1D"/>
    <w:rsid w:val="00D70C04"/>
    <w:rsid w:val="00D70E8C"/>
    <w:rsid w:val="00D7108F"/>
    <w:rsid w:val="00D712CE"/>
    <w:rsid w:val="00D71408"/>
    <w:rsid w:val="00D714B2"/>
    <w:rsid w:val="00D716E5"/>
    <w:rsid w:val="00D71701"/>
    <w:rsid w:val="00D71A03"/>
    <w:rsid w:val="00D71CF7"/>
    <w:rsid w:val="00D71D41"/>
    <w:rsid w:val="00D71F8A"/>
    <w:rsid w:val="00D72038"/>
    <w:rsid w:val="00D72099"/>
    <w:rsid w:val="00D72905"/>
    <w:rsid w:val="00D72929"/>
    <w:rsid w:val="00D72C06"/>
    <w:rsid w:val="00D72E65"/>
    <w:rsid w:val="00D72F4E"/>
    <w:rsid w:val="00D7320A"/>
    <w:rsid w:val="00D7328A"/>
    <w:rsid w:val="00D735D2"/>
    <w:rsid w:val="00D73905"/>
    <w:rsid w:val="00D73A0D"/>
    <w:rsid w:val="00D73BE6"/>
    <w:rsid w:val="00D73CBC"/>
    <w:rsid w:val="00D7444F"/>
    <w:rsid w:val="00D7457F"/>
    <w:rsid w:val="00D747AB"/>
    <w:rsid w:val="00D74817"/>
    <w:rsid w:val="00D74D58"/>
    <w:rsid w:val="00D75255"/>
    <w:rsid w:val="00D7536C"/>
    <w:rsid w:val="00D755A8"/>
    <w:rsid w:val="00D75CA2"/>
    <w:rsid w:val="00D76072"/>
    <w:rsid w:val="00D764CE"/>
    <w:rsid w:val="00D7660F"/>
    <w:rsid w:val="00D76718"/>
    <w:rsid w:val="00D7692A"/>
    <w:rsid w:val="00D76BE7"/>
    <w:rsid w:val="00D76D4A"/>
    <w:rsid w:val="00D76DA3"/>
    <w:rsid w:val="00D7774F"/>
    <w:rsid w:val="00D777B4"/>
    <w:rsid w:val="00D77A14"/>
    <w:rsid w:val="00D8039C"/>
    <w:rsid w:val="00D80DF4"/>
    <w:rsid w:val="00D80E93"/>
    <w:rsid w:val="00D81138"/>
    <w:rsid w:val="00D81AD6"/>
    <w:rsid w:val="00D8203D"/>
    <w:rsid w:val="00D8223B"/>
    <w:rsid w:val="00D82392"/>
    <w:rsid w:val="00D8269A"/>
    <w:rsid w:val="00D827EB"/>
    <w:rsid w:val="00D8288C"/>
    <w:rsid w:val="00D82909"/>
    <w:rsid w:val="00D829E7"/>
    <w:rsid w:val="00D82CCC"/>
    <w:rsid w:val="00D8328A"/>
    <w:rsid w:val="00D8337D"/>
    <w:rsid w:val="00D836FA"/>
    <w:rsid w:val="00D83721"/>
    <w:rsid w:val="00D838B5"/>
    <w:rsid w:val="00D838D3"/>
    <w:rsid w:val="00D83AA0"/>
    <w:rsid w:val="00D83E67"/>
    <w:rsid w:val="00D83FD9"/>
    <w:rsid w:val="00D84334"/>
    <w:rsid w:val="00D846AA"/>
    <w:rsid w:val="00D846B6"/>
    <w:rsid w:val="00D84725"/>
    <w:rsid w:val="00D847B8"/>
    <w:rsid w:val="00D84A9A"/>
    <w:rsid w:val="00D84DCA"/>
    <w:rsid w:val="00D85074"/>
    <w:rsid w:val="00D8531B"/>
    <w:rsid w:val="00D85365"/>
    <w:rsid w:val="00D85605"/>
    <w:rsid w:val="00D856FB"/>
    <w:rsid w:val="00D85C21"/>
    <w:rsid w:val="00D85CE6"/>
    <w:rsid w:val="00D86173"/>
    <w:rsid w:val="00D8622C"/>
    <w:rsid w:val="00D86643"/>
    <w:rsid w:val="00D86684"/>
    <w:rsid w:val="00D8671E"/>
    <w:rsid w:val="00D8682F"/>
    <w:rsid w:val="00D86B05"/>
    <w:rsid w:val="00D86C77"/>
    <w:rsid w:val="00D86DBA"/>
    <w:rsid w:val="00D87799"/>
    <w:rsid w:val="00D87B7F"/>
    <w:rsid w:val="00D87D96"/>
    <w:rsid w:val="00D90017"/>
    <w:rsid w:val="00D901BC"/>
    <w:rsid w:val="00D9058E"/>
    <w:rsid w:val="00D90758"/>
    <w:rsid w:val="00D9092F"/>
    <w:rsid w:val="00D90BA1"/>
    <w:rsid w:val="00D90F3C"/>
    <w:rsid w:val="00D911DD"/>
    <w:rsid w:val="00D9124C"/>
    <w:rsid w:val="00D913CD"/>
    <w:rsid w:val="00D91451"/>
    <w:rsid w:val="00D9151A"/>
    <w:rsid w:val="00D915FA"/>
    <w:rsid w:val="00D916D8"/>
    <w:rsid w:val="00D91993"/>
    <w:rsid w:val="00D92094"/>
    <w:rsid w:val="00D926BC"/>
    <w:rsid w:val="00D929F0"/>
    <w:rsid w:val="00D92E7A"/>
    <w:rsid w:val="00D93030"/>
    <w:rsid w:val="00D93035"/>
    <w:rsid w:val="00D9309C"/>
    <w:rsid w:val="00D9324C"/>
    <w:rsid w:val="00D937A4"/>
    <w:rsid w:val="00D93A4A"/>
    <w:rsid w:val="00D93BD0"/>
    <w:rsid w:val="00D944E3"/>
    <w:rsid w:val="00D94782"/>
    <w:rsid w:val="00D94859"/>
    <w:rsid w:val="00D94C1D"/>
    <w:rsid w:val="00D94D94"/>
    <w:rsid w:val="00D94F3C"/>
    <w:rsid w:val="00D9501C"/>
    <w:rsid w:val="00D95553"/>
    <w:rsid w:val="00D95707"/>
    <w:rsid w:val="00D9581E"/>
    <w:rsid w:val="00D95DC0"/>
    <w:rsid w:val="00D95EBE"/>
    <w:rsid w:val="00D95EC0"/>
    <w:rsid w:val="00D965AD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A34"/>
    <w:rsid w:val="00DA0CE4"/>
    <w:rsid w:val="00DA12F2"/>
    <w:rsid w:val="00DA1728"/>
    <w:rsid w:val="00DA1885"/>
    <w:rsid w:val="00DA1DDC"/>
    <w:rsid w:val="00DA1E8C"/>
    <w:rsid w:val="00DA213E"/>
    <w:rsid w:val="00DA21AB"/>
    <w:rsid w:val="00DA266E"/>
    <w:rsid w:val="00DA2724"/>
    <w:rsid w:val="00DA2749"/>
    <w:rsid w:val="00DA2836"/>
    <w:rsid w:val="00DA2D9C"/>
    <w:rsid w:val="00DA2E4A"/>
    <w:rsid w:val="00DA3005"/>
    <w:rsid w:val="00DA30FE"/>
    <w:rsid w:val="00DA36BE"/>
    <w:rsid w:val="00DA36DC"/>
    <w:rsid w:val="00DA3C05"/>
    <w:rsid w:val="00DA409B"/>
    <w:rsid w:val="00DA4240"/>
    <w:rsid w:val="00DA43F2"/>
    <w:rsid w:val="00DA4640"/>
    <w:rsid w:val="00DA46AF"/>
    <w:rsid w:val="00DA4856"/>
    <w:rsid w:val="00DA4A67"/>
    <w:rsid w:val="00DA4B76"/>
    <w:rsid w:val="00DA4E32"/>
    <w:rsid w:val="00DA4EFD"/>
    <w:rsid w:val="00DA595F"/>
    <w:rsid w:val="00DA5972"/>
    <w:rsid w:val="00DA5BD0"/>
    <w:rsid w:val="00DA5BF6"/>
    <w:rsid w:val="00DA5C08"/>
    <w:rsid w:val="00DA5D9B"/>
    <w:rsid w:val="00DA61BA"/>
    <w:rsid w:val="00DA62B9"/>
    <w:rsid w:val="00DA7413"/>
    <w:rsid w:val="00DA747B"/>
    <w:rsid w:val="00DA74AC"/>
    <w:rsid w:val="00DA756C"/>
    <w:rsid w:val="00DA75F1"/>
    <w:rsid w:val="00DA7710"/>
    <w:rsid w:val="00DA7783"/>
    <w:rsid w:val="00DA7897"/>
    <w:rsid w:val="00DA7AA2"/>
    <w:rsid w:val="00DA7AAC"/>
    <w:rsid w:val="00DA7BD5"/>
    <w:rsid w:val="00DB0027"/>
    <w:rsid w:val="00DB0397"/>
    <w:rsid w:val="00DB0576"/>
    <w:rsid w:val="00DB071A"/>
    <w:rsid w:val="00DB07E4"/>
    <w:rsid w:val="00DB07F5"/>
    <w:rsid w:val="00DB0C1C"/>
    <w:rsid w:val="00DB0F47"/>
    <w:rsid w:val="00DB1AC0"/>
    <w:rsid w:val="00DB1B54"/>
    <w:rsid w:val="00DB1C12"/>
    <w:rsid w:val="00DB1D0C"/>
    <w:rsid w:val="00DB1DFB"/>
    <w:rsid w:val="00DB2448"/>
    <w:rsid w:val="00DB25B4"/>
    <w:rsid w:val="00DB26F3"/>
    <w:rsid w:val="00DB2735"/>
    <w:rsid w:val="00DB2787"/>
    <w:rsid w:val="00DB282F"/>
    <w:rsid w:val="00DB3038"/>
    <w:rsid w:val="00DB3072"/>
    <w:rsid w:val="00DB30A6"/>
    <w:rsid w:val="00DB31BC"/>
    <w:rsid w:val="00DB350A"/>
    <w:rsid w:val="00DB3796"/>
    <w:rsid w:val="00DB386F"/>
    <w:rsid w:val="00DB3AD3"/>
    <w:rsid w:val="00DB3B3B"/>
    <w:rsid w:val="00DB417D"/>
    <w:rsid w:val="00DB4335"/>
    <w:rsid w:val="00DB4C2C"/>
    <w:rsid w:val="00DB4EE9"/>
    <w:rsid w:val="00DB5201"/>
    <w:rsid w:val="00DB56F9"/>
    <w:rsid w:val="00DB572B"/>
    <w:rsid w:val="00DB5B65"/>
    <w:rsid w:val="00DB5DDC"/>
    <w:rsid w:val="00DB6301"/>
    <w:rsid w:val="00DB6394"/>
    <w:rsid w:val="00DB6462"/>
    <w:rsid w:val="00DB66CB"/>
    <w:rsid w:val="00DB67FB"/>
    <w:rsid w:val="00DB68E4"/>
    <w:rsid w:val="00DB68F7"/>
    <w:rsid w:val="00DB6A3A"/>
    <w:rsid w:val="00DB7097"/>
    <w:rsid w:val="00DB719E"/>
    <w:rsid w:val="00DB723F"/>
    <w:rsid w:val="00DB7937"/>
    <w:rsid w:val="00DB79AE"/>
    <w:rsid w:val="00DB7AAD"/>
    <w:rsid w:val="00DB7BA0"/>
    <w:rsid w:val="00DB7BE3"/>
    <w:rsid w:val="00DB7C6A"/>
    <w:rsid w:val="00DC0226"/>
    <w:rsid w:val="00DC0400"/>
    <w:rsid w:val="00DC0517"/>
    <w:rsid w:val="00DC0DF8"/>
    <w:rsid w:val="00DC117A"/>
    <w:rsid w:val="00DC1201"/>
    <w:rsid w:val="00DC15C1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79F"/>
    <w:rsid w:val="00DC3B1C"/>
    <w:rsid w:val="00DC3F66"/>
    <w:rsid w:val="00DC3FA0"/>
    <w:rsid w:val="00DC3FA1"/>
    <w:rsid w:val="00DC408A"/>
    <w:rsid w:val="00DC49D4"/>
    <w:rsid w:val="00DC4D8C"/>
    <w:rsid w:val="00DC4DAE"/>
    <w:rsid w:val="00DC50ED"/>
    <w:rsid w:val="00DC55CA"/>
    <w:rsid w:val="00DC581B"/>
    <w:rsid w:val="00DC5826"/>
    <w:rsid w:val="00DC59AC"/>
    <w:rsid w:val="00DC64D0"/>
    <w:rsid w:val="00DC64FD"/>
    <w:rsid w:val="00DC65FC"/>
    <w:rsid w:val="00DC6750"/>
    <w:rsid w:val="00DC6753"/>
    <w:rsid w:val="00DC6806"/>
    <w:rsid w:val="00DC6961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59"/>
    <w:rsid w:val="00DD02FD"/>
    <w:rsid w:val="00DD0314"/>
    <w:rsid w:val="00DD08C3"/>
    <w:rsid w:val="00DD0C1E"/>
    <w:rsid w:val="00DD157E"/>
    <w:rsid w:val="00DD15B6"/>
    <w:rsid w:val="00DD1CF6"/>
    <w:rsid w:val="00DD1F6A"/>
    <w:rsid w:val="00DD242C"/>
    <w:rsid w:val="00DD24FB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4FB7"/>
    <w:rsid w:val="00DD50B6"/>
    <w:rsid w:val="00DD5A91"/>
    <w:rsid w:val="00DD5D50"/>
    <w:rsid w:val="00DD5DD6"/>
    <w:rsid w:val="00DD6006"/>
    <w:rsid w:val="00DD610F"/>
    <w:rsid w:val="00DD689E"/>
    <w:rsid w:val="00DD6B14"/>
    <w:rsid w:val="00DD6DB9"/>
    <w:rsid w:val="00DD6F57"/>
    <w:rsid w:val="00DD709C"/>
    <w:rsid w:val="00DD70C1"/>
    <w:rsid w:val="00DD70CC"/>
    <w:rsid w:val="00DD7149"/>
    <w:rsid w:val="00DD7196"/>
    <w:rsid w:val="00DD7410"/>
    <w:rsid w:val="00DD751A"/>
    <w:rsid w:val="00DD7902"/>
    <w:rsid w:val="00DE0A0B"/>
    <w:rsid w:val="00DE0A85"/>
    <w:rsid w:val="00DE0E80"/>
    <w:rsid w:val="00DE1C23"/>
    <w:rsid w:val="00DE1EE6"/>
    <w:rsid w:val="00DE20D9"/>
    <w:rsid w:val="00DE22CC"/>
    <w:rsid w:val="00DE236E"/>
    <w:rsid w:val="00DE24BB"/>
    <w:rsid w:val="00DE2641"/>
    <w:rsid w:val="00DE29C8"/>
    <w:rsid w:val="00DE2ACC"/>
    <w:rsid w:val="00DE2E5E"/>
    <w:rsid w:val="00DE32FF"/>
    <w:rsid w:val="00DE34F4"/>
    <w:rsid w:val="00DE34FE"/>
    <w:rsid w:val="00DE35ED"/>
    <w:rsid w:val="00DE3768"/>
    <w:rsid w:val="00DE3869"/>
    <w:rsid w:val="00DE39FC"/>
    <w:rsid w:val="00DE3E6E"/>
    <w:rsid w:val="00DE428C"/>
    <w:rsid w:val="00DE4332"/>
    <w:rsid w:val="00DE4C16"/>
    <w:rsid w:val="00DE4CBE"/>
    <w:rsid w:val="00DE4E50"/>
    <w:rsid w:val="00DE51A2"/>
    <w:rsid w:val="00DE5332"/>
    <w:rsid w:val="00DE535A"/>
    <w:rsid w:val="00DE536A"/>
    <w:rsid w:val="00DE540D"/>
    <w:rsid w:val="00DE5459"/>
    <w:rsid w:val="00DE5494"/>
    <w:rsid w:val="00DE5C8C"/>
    <w:rsid w:val="00DE6004"/>
    <w:rsid w:val="00DE602A"/>
    <w:rsid w:val="00DE60BA"/>
    <w:rsid w:val="00DE6984"/>
    <w:rsid w:val="00DE6CA9"/>
    <w:rsid w:val="00DE6E4C"/>
    <w:rsid w:val="00DE70FE"/>
    <w:rsid w:val="00DE785E"/>
    <w:rsid w:val="00DE7DE0"/>
    <w:rsid w:val="00DE7E9D"/>
    <w:rsid w:val="00DE7F06"/>
    <w:rsid w:val="00DF018A"/>
    <w:rsid w:val="00DF068F"/>
    <w:rsid w:val="00DF0761"/>
    <w:rsid w:val="00DF076C"/>
    <w:rsid w:val="00DF094C"/>
    <w:rsid w:val="00DF0B8C"/>
    <w:rsid w:val="00DF0DC9"/>
    <w:rsid w:val="00DF0F27"/>
    <w:rsid w:val="00DF10BF"/>
    <w:rsid w:val="00DF1744"/>
    <w:rsid w:val="00DF1AAB"/>
    <w:rsid w:val="00DF1F1F"/>
    <w:rsid w:val="00DF29FD"/>
    <w:rsid w:val="00DF3046"/>
    <w:rsid w:val="00DF31A8"/>
    <w:rsid w:val="00DF3205"/>
    <w:rsid w:val="00DF38DC"/>
    <w:rsid w:val="00DF3AFF"/>
    <w:rsid w:val="00DF3F99"/>
    <w:rsid w:val="00DF42A8"/>
    <w:rsid w:val="00DF442E"/>
    <w:rsid w:val="00DF4443"/>
    <w:rsid w:val="00DF474A"/>
    <w:rsid w:val="00DF480D"/>
    <w:rsid w:val="00DF4B2B"/>
    <w:rsid w:val="00DF4DF0"/>
    <w:rsid w:val="00DF52A6"/>
    <w:rsid w:val="00DF54E9"/>
    <w:rsid w:val="00DF5754"/>
    <w:rsid w:val="00DF5995"/>
    <w:rsid w:val="00DF5B7D"/>
    <w:rsid w:val="00DF5F71"/>
    <w:rsid w:val="00DF6111"/>
    <w:rsid w:val="00DF66EE"/>
    <w:rsid w:val="00DF67A6"/>
    <w:rsid w:val="00DF6974"/>
    <w:rsid w:val="00DF69EE"/>
    <w:rsid w:val="00DF6C93"/>
    <w:rsid w:val="00DF6D4D"/>
    <w:rsid w:val="00DF7133"/>
    <w:rsid w:val="00DF7B07"/>
    <w:rsid w:val="00DF7C95"/>
    <w:rsid w:val="00DF7CA1"/>
    <w:rsid w:val="00DF7F48"/>
    <w:rsid w:val="00E0018F"/>
    <w:rsid w:val="00E0049B"/>
    <w:rsid w:val="00E00569"/>
    <w:rsid w:val="00E0078A"/>
    <w:rsid w:val="00E0084E"/>
    <w:rsid w:val="00E00932"/>
    <w:rsid w:val="00E00B2D"/>
    <w:rsid w:val="00E00C7B"/>
    <w:rsid w:val="00E00CCC"/>
    <w:rsid w:val="00E00D9F"/>
    <w:rsid w:val="00E00E8E"/>
    <w:rsid w:val="00E0112D"/>
    <w:rsid w:val="00E011F4"/>
    <w:rsid w:val="00E0124E"/>
    <w:rsid w:val="00E01DBA"/>
    <w:rsid w:val="00E0239B"/>
    <w:rsid w:val="00E02433"/>
    <w:rsid w:val="00E02452"/>
    <w:rsid w:val="00E0255F"/>
    <w:rsid w:val="00E025C5"/>
    <w:rsid w:val="00E0260D"/>
    <w:rsid w:val="00E0266F"/>
    <w:rsid w:val="00E0324D"/>
    <w:rsid w:val="00E034D8"/>
    <w:rsid w:val="00E0368C"/>
    <w:rsid w:val="00E036FB"/>
    <w:rsid w:val="00E03918"/>
    <w:rsid w:val="00E03D32"/>
    <w:rsid w:val="00E04425"/>
    <w:rsid w:val="00E04649"/>
    <w:rsid w:val="00E0464C"/>
    <w:rsid w:val="00E04AB4"/>
    <w:rsid w:val="00E04B87"/>
    <w:rsid w:val="00E04DCF"/>
    <w:rsid w:val="00E04F31"/>
    <w:rsid w:val="00E05231"/>
    <w:rsid w:val="00E053A2"/>
    <w:rsid w:val="00E05482"/>
    <w:rsid w:val="00E054E3"/>
    <w:rsid w:val="00E055B2"/>
    <w:rsid w:val="00E057E9"/>
    <w:rsid w:val="00E057FC"/>
    <w:rsid w:val="00E05961"/>
    <w:rsid w:val="00E059D0"/>
    <w:rsid w:val="00E05C37"/>
    <w:rsid w:val="00E05EAD"/>
    <w:rsid w:val="00E05FD7"/>
    <w:rsid w:val="00E0613A"/>
    <w:rsid w:val="00E0683C"/>
    <w:rsid w:val="00E0699A"/>
    <w:rsid w:val="00E06B48"/>
    <w:rsid w:val="00E071B2"/>
    <w:rsid w:val="00E07383"/>
    <w:rsid w:val="00E07964"/>
    <w:rsid w:val="00E07E97"/>
    <w:rsid w:val="00E10004"/>
    <w:rsid w:val="00E10240"/>
    <w:rsid w:val="00E106FC"/>
    <w:rsid w:val="00E1094E"/>
    <w:rsid w:val="00E10A67"/>
    <w:rsid w:val="00E10E14"/>
    <w:rsid w:val="00E10E4E"/>
    <w:rsid w:val="00E111EF"/>
    <w:rsid w:val="00E11820"/>
    <w:rsid w:val="00E118A9"/>
    <w:rsid w:val="00E119ED"/>
    <w:rsid w:val="00E119F7"/>
    <w:rsid w:val="00E11AF1"/>
    <w:rsid w:val="00E11D8C"/>
    <w:rsid w:val="00E11F27"/>
    <w:rsid w:val="00E1244D"/>
    <w:rsid w:val="00E1246B"/>
    <w:rsid w:val="00E12633"/>
    <w:rsid w:val="00E127DF"/>
    <w:rsid w:val="00E1283B"/>
    <w:rsid w:val="00E12A18"/>
    <w:rsid w:val="00E12C54"/>
    <w:rsid w:val="00E12DFF"/>
    <w:rsid w:val="00E1336C"/>
    <w:rsid w:val="00E1349D"/>
    <w:rsid w:val="00E13B47"/>
    <w:rsid w:val="00E13C94"/>
    <w:rsid w:val="00E13D44"/>
    <w:rsid w:val="00E13DDF"/>
    <w:rsid w:val="00E1409B"/>
    <w:rsid w:val="00E140CD"/>
    <w:rsid w:val="00E141F9"/>
    <w:rsid w:val="00E144EF"/>
    <w:rsid w:val="00E14B47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2093C"/>
    <w:rsid w:val="00E2096A"/>
    <w:rsid w:val="00E2099B"/>
    <w:rsid w:val="00E20CCB"/>
    <w:rsid w:val="00E21297"/>
    <w:rsid w:val="00E216C7"/>
    <w:rsid w:val="00E2174D"/>
    <w:rsid w:val="00E21881"/>
    <w:rsid w:val="00E21B45"/>
    <w:rsid w:val="00E21ECB"/>
    <w:rsid w:val="00E220FA"/>
    <w:rsid w:val="00E222F2"/>
    <w:rsid w:val="00E2249B"/>
    <w:rsid w:val="00E224EF"/>
    <w:rsid w:val="00E22706"/>
    <w:rsid w:val="00E22D4B"/>
    <w:rsid w:val="00E22DE9"/>
    <w:rsid w:val="00E23097"/>
    <w:rsid w:val="00E231E5"/>
    <w:rsid w:val="00E23677"/>
    <w:rsid w:val="00E236BD"/>
    <w:rsid w:val="00E23ABB"/>
    <w:rsid w:val="00E23B41"/>
    <w:rsid w:val="00E23EEB"/>
    <w:rsid w:val="00E23F16"/>
    <w:rsid w:val="00E240B4"/>
    <w:rsid w:val="00E240F5"/>
    <w:rsid w:val="00E2410C"/>
    <w:rsid w:val="00E2443C"/>
    <w:rsid w:val="00E2494D"/>
    <w:rsid w:val="00E24A89"/>
    <w:rsid w:val="00E24C60"/>
    <w:rsid w:val="00E24D58"/>
    <w:rsid w:val="00E25428"/>
    <w:rsid w:val="00E2596B"/>
    <w:rsid w:val="00E2600F"/>
    <w:rsid w:val="00E2610D"/>
    <w:rsid w:val="00E26189"/>
    <w:rsid w:val="00E266C8"/>
    <w:rsid w:val="00E26900"/>
    <w:rsid w:val="00E2700B"/>
    <w:rsid w:val="00E2706E"/>
    <w:rsid w:val="00E270E1"/>
    <w:rsid w:val="00E27415"/>
    <w:rsid w:val="00E27D69"/>
    <w:rsid w:val="00E300D4"/>
    <w:rsid w:val="00E3026D"/>
    <w:rsid w:val="00E306FD"/>
    <w:rsid w:val="00E30E6B"/>
    <w:rsid w:val="00E30FCC"/>
    <w:rsid w:val="00E3157A"/>
    <w:rsid w:val="00E31647"/>
    <w:rsid w:val="00E318AD"/>
    <w:rsid w:val="00E31B42"/>
    <w:rsid w:val="00E31B54"/>
    <w:rsid w:val="00E31C2D"/>
    <w:rsid w:val="00E31CA1"/>
    <w:rsid w:val="00E31D0F"/>
    <w:rsid w:val="00E31ECD"/>
    <w:rsid w:val="00E320E5"/>
    <w:rsid w:val="00E323C0"/>
    <w:rsid w:val="00E32909"/>
    <w:rsid w:val="00E32913"/>
    <w:rsid w:val="00E32ADB"/>
    <w:rsid w:val="00E32D2E"/>
    <w:rsid w:val="00E32EE7"/>
    <w:rsid w:val="00E3311B"/>
    <w:rsid w:val="00E331F4"/>
    <w:rsid w:val="00E334DF"/>
    <w:rsid w:val="00E33655"/>
    <w:rsid w:val="00E336C8"/>
    <w:rsid w:val="00E33750"/>
    <w:rsid w:val="00E341D2"/>
    <w:rsid w:val="00E344DA"/>
    <w:rsid w:val="00E34A02"/>
    <w:rsid w:val="00E34B7E"/>
    <w:rsid w:val="00E356D8"/>
    <w:rsid w:val="00E35BFF"/>
    <w:rsid w:val="00E35F62"/>
    <w:rsid w:val="00E360F1"/>
    <w:rsid w:val="00E36485"/>
    <w:rsid w:val="00E3679C"/>
    <w:rsid w:val="00E36A24"/>
    <w:rsid w:val="00E36D0B"/>
    <w:rsid w:val="00E36FEC"/>
    <w:rsid w:val="00E371B7"/>
    <w:rsid w:val="00E37222"/>
    <w:rsid w:val="00E37352"/>
    <w:rsid w:val="00E37952"/>
    <w:rsid w:val="00E37CA6"/>
    <w:rsid w:val="00E37E99"/>
    <w:rsid w:val="00E403C9"/>
    <w:rsid w:val="00E4050E"/>
    <w:rsid w:val="00E40628"/>
    <w:rsid w:val="00E40796"/>
    <w:rsid w:val="00E40C63"/>
    <w:rsid w:val="00E40D1D"/>
    <w:rsid w:val="00E4104E"/>
    <w:rsid w:val="00E41357"/>
    <w:rsid w:val="00E414A5"/>
    <w:rsid w:val="00E41D62"/>
    <w:rsid w:val="00E422BF"/>
    <w:rsid w:val="00E42379"/>
    <w:rsid w:val="00E4263F"/>
    <w:rsid w:val="00E42C2C"/>
    <w:rsid w:val="00E42C30"/>
    <w:rsid w:val="00E42D35"/>
    <w:rsid w:val="00E43081"/>
    <w:rsid w:val="00E4327E"/>
    <w:rsid w:val="00E43553"/>
    <w:rsid w:val="00E4367C"/>
    <w:rsid w:val="00E43716"/>
    <w:rsid w:val="00E4388A"/>
    <w:rsid w:val="00E4397D"/>
    <w:rsid w:val="00E43D1D"/>
    <w:rsid w:val="00E440A8"/>
    <w:rsid w:val="00E4443F"/>
    <w:rsid w:val="00E44725"/>
    <w:rsid w:val="00E4481B"/>
    <w:rsid w:val="00E4495B"/>
    <w:rsid w:val="00E44A92"/>
    <w:rsid w:val="00E44BE3"/>
    <w:rsid w:val="00E44CE0"/>
    <w:rsid w:val="00E44CF5"/>
    <w:rsid w:val="00E44E93"/>
    <w:rsid w:val="00E45400"/>
    <w:rsid w:val="00E455B6"/>
    <w:rsid w:val="00E456D9"/>
    <w:rsid w:val="00E4580D"/>
    <w:rsid w:val="00E45F8E"/>
    <w:rsid w:val="00E4602F"/>
    <w:rsid w:val="00E46998"/>
    <w:rsid w:val="00E46C0C"/>
    <w:rsid w:val="00E46F27"/>
    <w:rsid w:val="00E47400"/>
    <w:rsid w:val="00E4775F"/>
    <w:rsid w:val="00E478C8"/>
    <w:rsid w:val="00E479D1"/>
    <w:rsid w:val="00E47BE8"/>
    <w:rsid w:val="00E47EFE"/>
    <w:rsid w:val="00E5009F"/>
    <w:rsid w:val="00E5018E"/>
    <w:rsid w:val="00E501B9"/>
    <w:rsid w:val="00E5027A"/>
    <w:rsid w:val="00E5035B"/>
    <w:rsid w:val="00E50736"/>
    <w:rsid w:val="00E50927"/>
    <w:rsid w:val="00E50A0C"/>
    <w:rsid w:val="00E50A2A"/>
    <w:rsid w:val="00E50C14"/>
    <w:rsid w:val="00E50C44"/>
    <w:rsid w:val="00E50C47"/>
    <w:rsid w:val="00E510A4"/>
    <w:rsid w:val="00E51292"/>
    <w:rsid w:val="00E513E9"/>
    <w:rsid w:val="00E514D9"/>
    <w:rsid w:val="00E516C6"/>
    <w:rsid w:val="00E51CBA"/>
    <w:rsid w:val="00E51E63"/>
    <w:rsid w:val="00E51F06"/>
    <w:rsid w:val="00E5220A"/>
    <w:rsid w:val="00E52573"/>
    <w:rsid w:val="00E5275B"/>
    <w:rsid w:val="00E52AAD"/>
    <w:rsid w:val="00E52F74"/>
    <w:rsid w:val="00E53072"/>
    <w:rsid w:val="00E532EE"/>
    <w:rsid w:val="00E532F2"/>
    <w:rsid w:val="00E53401"/>
    <w:rsid w:val="00E534A3"/>
    <w:rsid w:val="00E535AA"/>
    <w:rsid w:val="00E53AD5"/>
    <w:rsid w:val="00E53CB5"/>
    <w:rsid w:val="00E53EFD"/>
    <w:rsid w:val="00E53F49"/>
    <w:rsid w:val="00E54604"/>
    <w:rsid w:val="00E54AD7"/>
    <w:rsid w:val="00E54BA5"/>
    <w:rsid w:val="00E54D2D"/>
    <w:rsid w:val="00E54D47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8DE"/>
    <w:rsid w:val="00E56A88"/>
    <w:rsid w:val="00E56AB6"/>
    <w:rsid w:val="00E56D6B"/>
    <w:rsid w:val="00E56FF0"/>
    <w:rsid w:val="00E57133"/>
    <w:rsid w:val="00E5748D"/>
    <w:rsid w:val="00E57E76"/>
    <w:rsid w:val="00E57F72"/>
    <w:rsid w:val="00E57FC4"/>
    <w:rsid w:val="00E60577"/>
    <w:rsid w:val="00E60725"/>
    <w:rsid w:val="00E609A6"/>
    <w:rsid w:val="00E60A18"/>
    <w:rsid w:val="00E60A52"/>
    <w:rsid w:val="00E60B20"/>
    <w:rsid w:val="00E60B45"/>
    <w:rsid w:val="00E60BE0"/>
    <w:rsid w:val="00E60DE3"/>
    <w:rsid w:val="00E61042"/>
    <w:rsid w:val="00E61140"/>
    <w:rsid w:val="00E61147"/>
    <w:rsid w:val="00E61176"/>
    <w:rsid w:val="00E61471"/>
    <w:rsid w:val="00E61E92"/>
    <w:rsid w:val="00E61FC1"/>
    <w:rsid w:val="00E62188"/>
    <w:rsid w:val="00E622AB"/>
    <w:rsid w:val="00E62350"/>
    <w:rsid w:val="00E623C4"/>
    <w:rsid w:val="00E62401"/>
    <w:rsid w:val="00E6255B"/>
    <w:rsid w:val="00E62692"/>
    <w:rsid w:val="00E62888"/>
    <w:rsid w:val="00E62AC4"/>
    <w:rsid w:val="00E62B66"/>
    <w:rsid w:val="00E62F64"/>
    <w:rsid w:val="00E6353A"/>
    <w:rsid w:val="00E63F49"/>
    <w:rsid w:val="00E64017"/>
    <w:rsid w:val="00E6406E"/>
    <w:rsid w:val="00E64187"/>
    <w:rsid w:val="00E6421C"/>
    <w:rsid w:val="00E64846"/>
    <w:rsid w:val="00E64949"/>
    <w:rsid w:val="00E64CFB"/>
    <w:rsid w:val="00E64E3F"/>
    <w:rsid w:val="00E64E71"/>
    <w:rsid w:val="00E64E84"/>
    <w:rsid w:val="00E6504C"/>
    <w:rsid w:val="00E65369"/>
    <w:rsid w:val="00E654FC"/>
    <w:rsid w:val="00E65B4A"/>
    <w:rsid w:val="00E65D5D"/>
    <w:rsid w:val="00E6623B"/>
    <w:rsid w:val="00E664E0"/>
    <w:rsid w:val="00E664FB"/>
    <w:rsid w:val="00E66596"/>
    <w:rsid w:val="00E66664"/>
    <w:rsid w:val="00E66A0B"/>
    <w:rsid w:val="00E66B73"/>
    <w:rsid w:val="00E66BA2"/>
    <w:rsid w:val="00E66D6E"/>
    <w:rsid w:val="00E66DDA"/>
    <w:rsid w:val="00E66ECE"/>
    <w:rsid w:val="00E66F98"/>
    <w:rsid w:val="00E67924"/>
    <w:rsid w:val="00E67F5A"/>
    <w:rsid w:val="00E7010C"/>
    <w:rsid w:val="00E702D2"/>
    <w:rsid w:val="00E70498"/>
    <w:rsid w:val="00E70754"/>
    <w:rsid w:val="00E70923"/>
    <w:rsid w:val="00E70A45"/>
    <w:rsid w:val="00E70F70"/>
    <w:rsid w:val="00E710BE"/>
    <w:rsid w:val="00E71107"/>
    <w:rsid w:val="00E71606"/>
    <w:rsid w:val="00E71B33"/>
    <w:rsid w:val="00E71D2D"/>
    <w:rsid w:val="00E71E71"/>
    <w:rsid w:val="00E72774"/>
    <w:rsid w:val="00E72793"/>
    <w:rsid w:val="00E72A67"/>
    <w:rsid w:val="00E72B5B"/>
    <w:rsid w:val="00E72CC9"/>
    <w:rsid w:val="00E72EB8"/>
    <w:rsid w:val="00E731B9"/>
    <w:rsid w:val="00E7364A"/>
    <w:rsid w:val="00E740CA"/>
    <w:rsid w:val="00E7425B"/>
    <w:rsid w:val="00E745F9"/>
    <w:rsid w:val="00E747E9"/>
    <w:rsid w:val="00E74B4E"/>
    <w:rsid w:val="00E74BAB"/>
    <w:rsid w:val="00E74C79"/>
    <w:rsid w:val="00E74EB7"/>
    <w:rsid w:val="00E74ED2"/>
    <w:rsid w:val="00E74F5C"/>
    <w:rsid w:val="00E74F6B"/>
    <w:rsid w:val="00E752A1"/>
    <w:rsid w:val="00E75328"/>
    <w:rsid w:val="00E757EB"/>
    <w:rsid w:val="00E75887"/>
    <w:rsid w:val="00E75E14"/>
    <w:rsid w:val="00E76171"/>
    <w:rsid w:val="00E76212"/>
    <w:rsid w:val="00E76317"/>
    <w:rsid w:val="00E763A1"/>
    <w:rsid w:val="00E76AD2"/>
    <w:rsid w:val="00E773E9"/>
    <w:rsid w:val="00E77471"/>
    <w:rsid w:val="00E77D15"/>
    <w:rsid w:val="00E80274"/>
    <w:rsid w:val="00E802C0"/>
    <w:rsid w:val="00E8051D"/>
    <w:rsid w:val="00E80634"/>
    <w:rsid w:val="00E8069A"/>
    <w:rsid w:val="00E809AA"/>
    <w:rsid w:val="00E80D58"/>
    <w:rsid w:val="00E80EC2"/>
    <w:rsid w:val="00E815CA"/>
    <w:rsid w:val="00E81B44"/>
    <w:rsid w:val="00E81E26"/>
    <w:rsid w:val="00E83017"/>
    <w:rsid w:val="00E835EC"/>
    <w:rsid w:val="00E83606"/>
    <w:rsid w:val="00E8364A"/>
    <w:rsid w:val="00E838B4"/>
    <w:rsid w:val="00E83A5B"/>
    <w:rsid w:val="00E83B14"/>
    <w:rsid w:val="00E83D2F"/>
    <w:rsid w:val="00E83E9D"/>
    <w:rsid w:val="00E83F9F"/>
    <w:rsid w:val="00E840DA"/>
    <w:rsid w:val="00E8427A"/>
    <w:rsid w:val="00E843B4"/>
    <w:rsid w:val="00E84753"/>
    <w:rsid w:val="00E8475D"/>
    <w:rsid w:val="00E84820"/>
    <w:rsid w:val="00E84D81"/>
    <w:rsid w:val="00E84E77"/>
    <w:rsid w:val="00E84FF6"/>
    <w:rsid w:val="00E8563F"/>
    <w:rsid w:val="00E856FA"/>
    <w:rsid w:val="00E85E28"/>
    <w:rsid w:val="00E8635A"/>
    <w:rsid w:val="00E863DA"/>
    <w:rsid w:val="00E8649C"/>
    <w:rsid w:val="00E8661C"/>
    <w:rsid w:val="00E86649"/>
    <w:rsid w:val="00E8697F"/>
    <w:rsid w:val="00E86C15"/>
    <w:rsid w:val="00E86C56"/>
    <w:rsid w:val="00E86F0A"/>
    <w:rsid w:val="00E86FB8"/>
    <w:rsid w:val="00E87044"/>
    <w:rsid w:val="00E874F7"/>
    <w:rsid w:val="00E87CE1"/>
    <w:rsid w:val="00E87DF7"/>
    <w:rsid w:val="00E9006F"/>
    <w:rsid w:val="00E905BF"/>
    <w:rsid w:val="00E909C8"/>
    <w:rsid w:val="00E90C44"/>
    <w:rsid w:val="00E90CBA"/>
    <w:rsid w:val="00E911CE"/>
    <w:rsid w:val="00E919F9"/>
    <w:rsid w:val="00E91B7B"/>
    <w:rsid w:val="00E91C15"/>
    <w:rsid w:val="00E91DE2"/>
    <w:rsid w:val="00E91F48"/>
    <w:rsid w:val="00E91FC9"/>
    <w:rsid w:val="00E920B5"/>
    <w:rsid w:val="00E92605"/>
    <w:rsid w:val="00E9263A"/>
    <w:rsid w:val="00E927BB"/>
    <w:rsid w:val="00E92882"/>
    <w:rsid w:val="00E92AC0"/>
    <w:rsid w:val="00E92B35"/>
    <w:rsid w:val="00E92C65"/>
    <w:rsid w:val="00E92FA3"/>
    <w:rsid w:val="00E931F6"/>
    <w:rsid w:val="00E93973"/>
    <w:rsid w:val="00E94318"/>
    <w:rsid w:val="00E94333"/>
    <w:rsid w:val="00E9443A"/>
    <w:rsid w:val="00E94C22"/>
    <w:rsid w:val="00E94EB9"/>
    <w:rsid w:val="00E95072"/>
    <w:rsid w:val="00E951A2"/>
    <w:rsid w:val="00E951DE"/>
    <w:rsid w:val="00E9595D"/>
    <w:rsid w:val="00E959CB"/>
    <w:rsid w:val="00E95CE8"/>
    <w:rsid w:val="00E96083"/>
    <w:rsid w:val="00E9696F"/>
    <w:rsid w:val="00E96B1D"/>
    <w:rsid w:val="00E96C8E"/>
    <w:rsid w:val="00E96E03"/>
    <w:rsid w:val="00E9730F"/>
    <w:rsid w:val="00E97CCB"/>
    <w:rsid w:val="00E97F87"/>
    <w:rsid w:val="00EA0010"/>
    <w:rsid w:val="00EA022E"/>
    <w:rsid w:val="00EA0AE4"/>
    <w:rsid w:val="00EA0F92"/>
    <w:rsid w:val="00EA11A5"/>
    <w:rsid w:val="00EA14B8"/>
    <w:rsid w:val="00EA1563"/>
    <w:rsid w:val="00EA189C"/>
    <w:rsid w:val="00EA1B15"/>
    <w:rsid w:val="00EA1BD7"/>
    <w:rsid w:val="00EA257B"/>
    <w:rsid w:val="00EA28FD"/>
    <w:rsid w:val="00EA29B1"/>
    <w:rsid w:val="00EA3094"/>
    <w:rsid w:val="00EA30CB"/>
    <w:rsid w:val="00EA315D"/>
    <w:rsid w:val="00EA3490"/>
    <w:rsid w:val="00EA3642"/>
    <w:rsid w:val="00EA3722"/>
    <w:rsid w:val="00EA373B"/>
    <w:rsid w:val="00EA38B1"/>
    <w:rsid w:val="00EA38E8"/>
    <w:rsid w:val="00EA3A6B"/>
    <w:rsid w:val="00EA3B2D"/>
    <w:rsid w:val="00EA3CA6"/>
    <w:rsid w:val="00EA4040"/>
    <w:rsid w:val="00EA41CB"/>
    <w:rsid w:val="00EA47A8"/>
    <w:rsid w:val="00EA4812"/>
    <w:rsid w:val="00EA4860"/>
    <w:rsid w:val="00EA4B60"/>
    <w:rsid w:val="00EA4D2F"/>
    <w:rsid w:val="00EA515D"/>
    <w:rsid w:val="00EA53B7"/>
    <w:rsid w:val="00EA5520"/>
    <w:rsid w:val="00EA5AE0"/>
    <w:rsid w:val="00EA5E11"/>
    <w:rsid w:val="00EA6098"/>
    <w:rsid w:val="00EA6D6A"/>
    <w:rsid w:val="00EA6EA0"/>
    <w:rsid w:val="00EA739C"/>
    <w:rsid w:val="00EA750E"/>
    <w:rsid w:val="00EA782D"/>
    <w:rsid w:val="00EA7CDE"/>
    <w:rsid w:val="00EA7E6A"/>
    <w:rsid w:val="00EB00D1"/>
    <w:rsid w:val="00EB032D"/>
    <w:rsid w:val="00EB0376"/>
    <w:rsid w:val="00EB0382"/>
    <w:rsid w:val="00EB0BDD"/>
    <w:rsid w:val="00EB0C64"/>
    <w:rsid w:val="00EB0CA5"/>
    <w:rsid w:val="00EB0F09"/>
    <w:rsid w:val="00EB118F"/>
    <w:rsid w:val="00EB119D"/>
    <w:rsid w:val="00EB13B6"/>
    <w:rsid w:val="00EB16B3"/>
    <w:rsid w:val="00EB19BC"/>
    <w:rsid w:val="00EB1F23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86B"/>
    <w:rsid w:val="00EB3984"/>
    <w:rsid w:val="00EB3C20"/>
    <w:rsid w:val="00EB3E93"/>
    <w:rsid w:val="00EB4035"/>
    <w:rsid w:val="00EB4125"/>
    <w:rsid w:val="00EB4557"/>
    <w:rsid w:val="00EB46D7"/>
    <w:rsid w:val="00EB477C"/>
    <w:rsid w:val="00EB47CC"/>
    <w:rsid w:val="00EB4D54"/>
    <w:rsid w:val="00EB4DFB"/>
    <w:rsid w:val="00EB5667"/>
    <w:rsid w:val="00EB56A3"/>
    <w:rsid w:val="00EB5867"/>
    <w:rsid w:val="00EB5BF0"/>
    <w:rsid w:val="00EB5D35"/>
    <w:rsid w:val="00EB5E9B"/>
    <w:rsid w:val="00EB5FA4"/>
    <w:rsid w:val="00EB6103"/>
    <w:rsid w:val="00EB669B"/>
    <w:rsid w:val="00EB66BB"/>
    <w:rsid w:val="00EB6B1D"/>
    <w:rsid w:val="00EB70C7"/>
    <w:rsid w:val="00EB73D6"/>
    <w:rsid w:val="00EB7558"/>
    <w:rsid w:val="00EB77EA"/>
    <w:rsid w:val="00EB7811"/>
    <w:rsid w:val="00EB7B14"/>
    <w:rsid w:val="00EC0072"/>
    <w:rsid w:val="00EC00F5"/>
    <w:rsid w:val="00EC040E"/>
    <w:rsid w:val="00EC0716"/>
    <w:rsid w:val="00EC0744"/>
    <w:rsid w:val="00EC0A54"/>
    <w:rsid w:val="00EC0C44"/>
    <w:rsid w:val="00EC0CB8"/>
    <w:rsid w:val="00EC0F87"/>
    <w:rsid w:val="00EC118E"/>
    <w:rsid w:val="00EC18A3"/>
    <w:rsid w:val="00EC1C8A"/>
    <w:rsid w:val="00EC20FE"/>
    <w:rsid w:val="00EC2101"/>
    <w:rsid w:val="00EC277E"/>
    <w:rsid w:val="00EC2796"/>
    <w:rsid w:val="00EC2C96"/>
    <w:rsid w:val="00EC2FCE"/>
    <w:rsid w:val="00EC2FEC"/>
    <w:rsid w:val="00EC3216"/>
    <w:rsid w:val="00EC329B"/>
    <w:rsid w:val="00EC3331"/>
    <w:rsid w:val="00EC364E"/>
    <w:rsid w:val="00EC3651"/>
    <w:rsid w:val="00EC36F2"/>
    <w:rsid w:val="00EC3BB1"/>
    <w:rsid w:val="00EC3DE0"/>
    <w:rsid w:val="00EC42B7"/>
    <w:rsid w:val="00EC433B"/>
    <w:rsid w:val="00EC451C"/>
    <w:rsid w:val="00EC47E0"/>
    <w:rsid w:val="00EC4D4D"/>
    <w:rsid w:val="00EC53FC"/>
    <w:rsid w:val="00EC5AE7"/>
    <w:rsid w:val="00EC5DF8"/>
    <w:rsid w:val="00EC61C7"/>
    <w:rsid w:val="00EC63B6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0A"/>
    <w:rsid w:val="00ED01C1"/>
    <w:rsid w:val="00ED0204"/>
    <w:rsid w:val="00ED0383"/>
    <w:rsid w:val="00ED0747"/>
    <w:rsid w:val="00ED076A"/>
    <w:rsid w:val="00ED089E"/>
    <w:rsid w:val="00ED0B68"/>
    <w:rsid w:val="00ED0D47"/>
    <w:rsid w:val="00ED1171"/>
    <w:rsid w:val="00ED12EF"/>
    <w:rsid w:val="00ED1556"/>
    <w:rsid w:val="00ED1CA5"/>
    <w:rsid w:val="00ED1F2E"/>
    <w:rsid w:val="00ED21BB"/>
    <w:rsid w:val="00ED2356"/>
    <w:rsid w:val="00ED24C1"/>
    <w:rsid w:val="00ED270E"/>
    <w:rsid w:val="00ED28F1"/>
    <w:rsid w:val="00ED28F2"/>
    <w:rsid w:val="00ED2DC1"/>
    <w:rsid w:val="00ED303E"/>
    <w:rsid w:val="00ED3567"/>
    <w:rsid w:val="00ED383C"/>
    <w:rsid w:val="00ED3AB3"/>
    <w:rsid w:val="00ED3C6D"/>
    <w:rsid w:val="00ED3D26"/>
    <w:rsid w:val="00ED3D80"/>
    <w:rsid w:val="00ED42DE"/>
    <w:rsid w:val="00ED44FD"/>
    <w:rsid w:val="00ED4B9E"/>
    <w:rsid w:val="00ED53C6"/>
    <w:rsid w:val="00ED5467"/>
    <w:rsid w:val="00ED5757"/>
    <w:rsid w:val="00ED57F8"/>
    <w:rsid w:val="00ED582B"/>
    <w:rsid w:val="00ED58DA"/>
    <w:rsid w:val="00ED5A5B"/>
    <w:rsid w:val="00ED5B53"/>
    <w:rsid w:val="00ED5EE7"/>
    <w:rsid w:val="00ED6122"/>
    <w:rsid w:val="00ED6389"/>
    <w:rsid w:val="00ED63AA"/>
    <w:rsid w:val="00ED6A6B"/>
    <w:rsid w:val="00ED6ED0"/>
    <w:rsid w:val="00ED6F38"/>
    <w:rsid w:val="00ED6FF7"/>
    <w:rsid w:val="00ED71DB"/>
    <w:rsid w:val="00ED72B8"/>
    <w:rsid w:val="00ED73F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2D8"/>
    <w:rsid w:val="00EE047B"/>
    <w:rsid w:val="00EE0C31"/>
    <w:rsid w:val="00EE0E8D"/>
    <w:rsid w:val="00EE0F6B"/>
    <w:rsid w:val="00EE1249"/>
    <w:rsid w:val="00EE14B9"/>
    <w:rsid w:val="00EE1876"/>
    <w:rsid w:val="00EE19BA"/>
    <w:rsid w:val="00EE1A50"/>
    <w:rsid w:val="00EE1CF8"/>
    <w:rsid w:val="00EE232F"/>
    <w:rsid w:val="00EE27A0"/>
    <w:rsid w:val="00EE2CD2"/>
    <w:rsid w:val="00EE2FAA"/>
    <w:rsid w:val="00EE310C"/>
    <w:rsid w:val="00EE33DC"/>
    <w:rsid w:val="00EE3771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EAE"/>
    <w:rsid w:val="00EE53E8"/>
    <w:rsid w:val="00EE56BD"/>
    <w:rsid w:val="00EE5B22"/>
    <w:rsid w:val="00EE5DDA"/>
    <w:rsid w:val="00EE6129"/>
    <w:rsid w:val="00EE625E"/>
    <w:rsid w:val="00EE6352"/>
    <w:rsid w:val="00EE6503"/>
    <w:rsid w:val="00EE65FC"/>
    <w:rsid w:val="00EE7155"/>
    <w:rsid w:val="00EE72BD"/>
    <w:rsid w:val="00EE7A35"/>
    <w:rsid w:val="00EE7B13"/>
    <w:rsid w:val="00EE7CDB"/>
    <w:rsid w:val="00EE7F43"/>
    <w:rsid w:val="00EF0124"/>
    <w:rsid w:val="00EF0303"/>
    <w:rsid w:val="00EF05F8"/>
    <w:rsid w:val="00EF0640"/>
    <w:rsid w:val="00EF071B"/>
    <w:rsid w:val="00EF081C"/>
    <w:rsid w:val="00EF0ABA"/>
    <w:rsid w:val="00EF0B15"/>
    <w:rsid w:val="00EF0B6C"/>
    <w:rsid w:val="00EF0B8A"/>
    <w:rsid w:val="00EF0B9F"/>
    <w:rsid w:val="00EF0CC5"/>
    <w:rsid w:val="00EF0EBA"/>
    <w:rsid w:val="00EF15FC"/>
    <w:rsid w:val="00EF16B7"/>
    <w:rsid w:val="00EF198B"/>
    <w:rsid w:val="00EF19E3"/>
    <w:rsid w:val="00EF1AAA"/>
    <w:rsid w:val="00EF1F1C"/>
    <w:rsid w:val="00EF2193"/>
    <w:rsid w:val="00EF21D4"/>
    <w:rsid w:val="00EF26BC"/>
    <w:rsid w:val="00EF28EB"/>
    <w:rsid w:val="00EF2988"/>
    <w:rsid w:val="00EF2A1A"/>
    <w:rsid w:val="00EF350C"/>
    <w:rsid w:val="00EF3538"/>
    <w:rsid w:val="00EF3669"/>
    <w:rsid w:val="00EF36CE"/>
    <w:rsid w:val="00EF42DD"/>
    <w:rsid w:val="00EF43F6"/>
    <w:rsid w:val="00EF4459"/>
    <w:rsid w:val="00EF472C"/>
    <w:rsid w:val="00EF477C"/>
    <w:rsid w:val="00EF48FC"/>
    <w:rsid w:val="00EF51EC"/>
    <w:rsid w:val="00EF55D7"/>
    <w:rsid w:val="00EF57D9"/>
    <w:rsid w:val="00EF5BFC"/>
    <w:rsid w:val="00EF5D0F"/>
    <w:rsid w:val="00EF5D5E"/>
    <w:rsid w:val="00EF60AB"/>
    <w:rsid w:val="00EF66BB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20C"/>
    <w:rsid w:val="00F0180D"/>
    <w:rsid w:val="00F01CD8"/>
    <w:rsid w:val="00F02080"/>
    <w:rsid w:val="00F028FD"/>
    <w:rsid w:val="00F0294C"/>
    <w:rsid w:val="00F02A7C"/>
    <w:rsid w:val="00F02BB1"/>
    <w:rsid w:val="00F02BB6"/>
    <w:rsid w:val="00F02C7D"/>
    <w:rsid w:val="00F02C8F"/>
    <w:rsid w:val="00F02DC4"/>
    <w:rsid w:val="00F03369"/>
    <w:rsid w:val="00F034AC"/>
    <w:rsid w:val="00F03501"/>
    <w:rsid w:val="00F0350F"/>
    <w:rsid w:val="00F035BA"/>
    <w:rsid w:val="00F03801"/>
    <w:rsid w:val="00F03989"/>
    <w:rsid w:val="00F039CE"/>
    <w:rsid w:val="00F03EBB"/>
    <w:rsid w:val="00F043CC"/>
    <w:rsid w:val="00F044D1"/>
    <w:rsid w:val="00F044EC"/>
    <w:rsid w:val="00F04DC3"/>
    <w:rsid w:val="00F04DE5"/>
    <w:rsid w:val="00F053A0"/>
    <w:rsid w:val="00F054D5"/>
    <w:rsid w:val="00F055F1"/>
    <w:rsid w:val="00F056AD"/>
    <w:rsid w:val="00F056BE"/>
    <w:rsid w:val="00F05B20"/>
    <w:rsid w:val="00F05BDC"/>
    <w:rsid w:val="00F05DA4"/>
    <w:rsid w:val="00F05EAD"/>
    <w:rsid w:val="00F061E7"/>
    <w:rsid w:val="00F06999"/>
    <w:rsid w:val="00F06B4D"/>
    <w:rsid w:val="00F06BC0"/>
    <w:rsid w:val="00F075D4"/>
    <w:rsid w:val="00F075F6"/>
    <w:rsid w:val="00F07B03"/>
    <w:rsid w:val="00F07B52"/>
    <w:rsid w:val="00F07DBA"/>
    <w:rsid w:val="00F07E0B"/>
    <w:rsid w:val="00F07E6E"/>
    <w:rsid w:val="00F104E2"/>
    <w:rsid w:val="00F105ED"/>
    <w:rsid w:val="00F105EF"/>
    <w:rsid w:val="00F10E85"/>
    <w:rsid w:val="00F10EB1"/>
    <w:rsid w:val="00F10F65"/>
    <w:rsid w:val="00F1106C"/>
    <w:rsid w:val="00F11178"/>
    <w:rsid w:val="00F1121C"/>
    <w:rsid w:val="00F113E3"/>
    <w:rsid w:val="00F117FA"/>
    <w:rsid w:val="00F11B29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113"/>
    <w:rsid w:val="00F1398C"/>
    <w:rsid w:val="00F13A63"/>
    <w:rsid w:val="00F13B73"/>
    <w:rsid w:val="00F13E97"/>
    <w:rsid w:val="00F140C6"/>
    <w:rsid w:val="00F142F3"/>
    <w:rsid w:val="00F14A4B"/>
    <w:rsid w:val="00F14AEE"/>
    <w:rsid w:val="00F15344"/>
    <w:rsid w:val="00F1554F"/>
    <w:rsid w:val="00F1558C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1E9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DF2"/>
    <w:rsid w:val="00F21E5B"/>
    <w:rsid w:val="00F21E64"/>
    <w:rsid w:val="00F21E9A"/>
    <w:rsid w:val="00F21FA5"/>
    <w:rsid w:val="00F22100"/>
    <w:rsid w:val="00F2213A"/>
    <w:rsid w:val="00F2218A"/>
    <w:rsid w:val="00F221DF"/>
    <w:rsid w:val="00F225F0"/>
    <w:rsid w:val="00F226CB"/>
    <w:rsid w:val="00F226FD"/>
    <w:rsid w:val="00F22CA5"/>
    <w:rsid w:val="00F22D6D"/>
    <w:rsid w:val="00F22F11"/>
    <w:rsid w:val="00F2326F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32A"/>
    <w:rsid w:val="00F2585E"/>
    <w:rsid w:val="00F25EB0"/>
    <w:rsid w:val="00F265CA"/>
    <w:rsid w:val="00F2688F"/>
    <w:rsid w:val="00F26DD6"/>
    <w:rsid w:val="00F27049"/>
    <w:rsid w:val="00F273C6"/>
    <w:rsid w:val="00F274EE"/>
    <w:rsid w:val="00F277D4"/>
    <w:rsid w:val="00F27AB2"/>
    <w:rsid w:val="00F27BD5"/>
    <w:rsid w:val="00F30081"/>
    <w:rsid w:val="00F3017D"/>
    <w:rsid w:val="00F3071B"/>
    <w:rsid w:val="00F30732"/>
    <w:rsid w:val="00F30E73"/>
    <w:rsid w:val="00F31145"/>
    <w:rsid w:val="00F31A4E"/>
    <w:rsid w:val="00F31CAE"/>
    <w:rsid w:val="00F31DB5"/>
    <w:rsid w:val="00F31DC7"/>
    <w:rsid w:val="00F31F33"/>
    <w:rsid w:val="00F31FD4"/>
    <w:rsid w:val="00F3252D"/>
    <w:rsid w:val="00F325E5"/>
    <w:rsid w:val="00F326FC"/>
    <w:rsid w:val="00F327C0"/>
    <w:rsid w:val="00F32C49"/>
    <w:rsid w:val="00F33295"/>
    <w:rsid w:val="00F338DC"/>
    <w:rsid w:val="00F33C94"/>
    <w:rsid w:val="00F33EC3"/>
    <w:rsid w:val="00F33F1C"/>
    <w:rsid w:val="00F344C3"/>
    <w:rsid w:val="00F34D1C"/>
    <w:rsid w:val="00F35107"/>
    <w:rsid w:val="00F35411"/>
    <w:rsid w:val="00F35517"/>
    <w:rsid w:val="00F35712"/>
    <w:rsid w:val="00F3596F"/>
    <w:rsid w:val="00F35A01"/>
    <w:rsid w:val="00F35D76"/>
    <w:rsid w:val="00F35F11"/>
    <w:rsid w:val="00F36142"/>
    <w:rsid w:val="00F36170"/>
    <w:rsid w:val="00F365C2"/>
    <w:rsid w:val="00F36AE9"/>
    <w:rsid w:val="00F36D37"/>
    <w:rsid w:val="00F37156"/>
    <w:rsid w:val="00F3718E"/>
    <w:rsid w:val="00F3726C"/>
    <w:rsid w:val="00F374FD"/>
    <w:rsid w:val="00F37721"/>
    <w:rsid w:val="00F37739"/>
    <w:rsid w:val="00F37771"/>
    <w:rsid w:val="00F3778C"/>
    <w:rsid w:val="00F37AA9"/>
    <w:rsid w:val="00F37CFF"/>
    <w:rsid w:val="00F40499"/>
    <w:rsid w:val="00F409E9"/>
    <w:rsid w:val="00F40B49"/>
    <w:rsid w:val="00F40D54"/>
    <w:rsid w:val="00F4132B"/>
    <w:rsid w:val="00F416D8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D8F"/>
    <w:rsid w:val="00F42E16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768"/>
    <w:rsid w:val="00F448A9"/>
    <w:rsid w:val="00F44992"/>
    <w:rsid w:val="00F45122"/>
    <w:rsid w:val="00F45372"/>
    <w:rsid w:val="00F45A0A"/>
    <w:rsid w:val="00F45A10"/>
    <w:rsid w:val="00F45B0A"/>
    <w:rsid w:val="00F45F75"/>
    <w:rsid w:val="00F46353"/>
    <w:rsid w:val="00F4685B"/>
    <w:rsid w:val="00F46DB0"/>
    <w:rsid w:val="00F46F25"/>
    <w:rsid w:val="00F47540"/>
    <w:rsid w:val="00F475E9"/>
    <w:rsid w:val="00F47846"/>
    <w:rsid w:val="00F50179"/>
    <w:rsid w:val="00F5033E"/>
    <w:rsid w:val="00F505FA"/>
    <w:rsid w:val="00F50600"/>
    <w:rsid w:val="00F5099A"/>
    <w:rsid w:val="00F50A6D"/>
    <w:rsid w:val="00F50C4E"/>
    <w:rsid w:val="00F513D4"/>
    <w:rsid w:val="00F51B20"/>
    <w:rsid w:val="00F51F9A"/>
    <w:rsid w:val="00F52009"/>
    <w:rsid w:val="00F52709"/>
    <w:rsid w:val="00F52C25"/>
    <w:rsid w:val="00F52C93"/>
    <w:rsid w:val="00F530DF"/>
    <w:rsid w:val="00F535C7"/>
    <w:rsid w:val="00F53937"/>
    <w:rsid w:val="00F53D82"/>
    <w:rsid w:val="00F53D97"/>
    <w:rsid w:val="00F53E3F"/>
    <w:rsid w:val="00F54233"/>
    <w:rsid w:val="00F54549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613B"/>
    <w:rsid w:val="00F56269"/>
    <w:rsid w:val="00F562D7"/>
    <w:rsid w:val="00F5634F"/>
    <w:rsid w:val="00F5636F"/>
    <w:rsid w:val="00F56574"/>
    <w:rsid w:val="00F56759"/>
    <w:rsid w:val="00F56E55"/>
    <w:rsid w:val="00F56FF9"/>
    <w:rsid w:val="00F571E8"/>
    <w:rsid w:val="00F57432"/>
    <w:rsid w:val="00F5762C"/>
    <w:rsid w:val="00F57ED7"/>
    <w:rsid w:val="00F57EED"/>
    <w:rsid w:val="00F6009F"/>
    <w:rsid w:val="00F603C9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220"/>
    <w:rsid w:val="00F6155E"/>
    <w:rsid w:val="00F616EE"/>
    <w:rsid w:val="00F619A1"/>
    <w:rsid w:val="00F61C22"/>
    <w:rsid w:val="00F623AD"/>
    <w:rsid w:val="00F6243A"/>
    <w:rsid w:val="00F625A2"/>
    <w:rsid w:val="00F6277B"/>
    <w:rsid w:val="00F627BC"/>
    <w:rsid w:val="00F62E8F"/>
    <w:rsid w:val="00F62E97"/>
    <w:rsid w:val="00F630C4"/>
    <w:rsid w:val="00F63101"/>
    <w:rsid w:val="00F632AB"/>
    <w:rsid w:val="00F63426"/>
    <w:rsid w:val="00F635FE"/>
    <w:rsid w:val="00F6365F"/>
    <w:rsid w:val="00F636E4"/>
    <w:rsid w:val="00F63959"/>
    <w:rsid w:val="00F63A6F"/>
    <w:rsid w:val="00F63A92"/>
    <w:rsid w:val="00F63CE1"/>
    <w:rsid w:val="00F640FE"/>
    <w:rsid w:val="00F64659"/>
    <w:rsid w:val="00F64ADA"/>
    <w:rsid w:val="00F64AF1"/>
    <w:rsid w:val="00F64ED5"/>
    <w:rsid w:val="00F64FD3"/>
    <w:rsid w:val="00F65351"/>
    <w:rsid w:val="00F654D6"/>
    <w:rsid w:val="00F656A6"/>
    <w:rsid w:val="00F6599D"/>
    <w:rsid w:val="00F65A20"/>
    <w:rsid w:val="00F65B75"/>
    <w:rsid w:val="00F65DC8"/>
    <w:rsid w:val="00F65EE6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402"/>
    <w:rsid w:val="00F7043E"/>
    <w:rsid w:val="00F70579"/>
    <w:rsid w:val="00F70664"/>
    <w:rsid w:val="00F70A79"/>
    <w:rsid w:val="00F70BB7"/>
    <w:rsid w:val="00F70C2D"/>
    <w:rsid w:val="00F70CCC"/>
    <w:rsid w:val="00F70E39"/>
    <w:rsid w:val="00F7134B"/>
    <w:rsid w:val="00F713DB"/>
    <w:rsid w:val="00F71564"/>
    <w:rsid w:val="00F71616"/>
    <w:rsid w:val="00F717C2"/>
    <w:rsid w:val="00F71E1A"/>
    <w:rsid w:val="00F71FE7"/>
    <w:rsid w:val="00F7200A"/>
    <w:rsid w:val="00F7225A"/>
    <w:rsid w:val="00F7272A"/>
    <w:rsid w:val="00F72F7F"/>
    <w:rsid w:val="00F7315B"/>
    <w:rsid w:val="00F73378"/>
    <w:rsid w:val="00F734E0"/>
    <w:rsid w:val="00F73562"/>
    <w:rsid w:val="00F735D9"/>
    <w:rsid w:val="00F73737"/>
    <w:rsid w:val="00F739BB"/>
    <w:rsid w:val="00F73C32"/>
    <w:rsid w:val="00F73CCA"/>
    <w:rsid w:val="00F74476"/>
    <w:rsid w:val="00F745AF"/>
    <w:rsid w:val="00F74B26"/>
    <w:rsid w:val="00F74E4C"/>
    <w:rsid w:val="00F74FF3"/>
    <w:rsid w:val="00F7545D"/>
    <w:rsid w:val="00F75E8B"/>
    <w:rsid w:val="00F75F72"/>
    <w:rsid w:val="00F75F94"/>
    <w:rsid w:val="00F765FD"/>
    <w:rsid w:val="00F76699"/>
    <w:rsid w:val="00F769B0"/>
    <w:rsid w:val="00F76AA0"/>
    <w:rsid w:val="00F76B42"/>
    <w:rsid w:val="00F76D8D"/>
    <w:rsid w:val="00F76F76"/>
    <w:rsid w:val="00F77136"/>
    <w:rsid w:val="00F776DC"/>
    <w:rsid w:val="00F7772D"/>
    <w:rsid w:val="00F779F9"/>
    <w:rsid w:val="00F77A13"/>
    <w:rsid w:val="00F77E51"/>
    <w:rsid w:val="00F8006A"/>
    <w:rsid w:val="00F803F7"/>
    <w:rsid w:val="00F80695"/>
    <w:rsid w:val="00F80704"/>
    <w:rsid w:val="00F80707"/>
    <w:rsid w:val="00F80952"/>
    <w:rsid w:val="00F8095A"/>
    <w:rsid w:val="00F809D3"/>
    <w:rsid w:val="00F80B30"/>
    <w:rsid w:val="00F80BAC"/>
    <w:rsid w:val="00F80DC4"/>
    <w:rsid w:val="00F80FD2"/>
    <w:rsid w:val="00F811F5"/>
    <w:rsid w:val="00F81210"/>
    <w:rsid w:val="00F81217"/>
    <w:rsid w:val="00F81304"/>
    <w:rsid w:val="00F81855"/>
    <w:rsid w:val="00F81AE8"/>
    <w:rsid w:val="00F81B5C"/>
    <w:rsid w:val="00F82045"/>
    <w:rsid w:val="00F82319"/>
    <w:rsid w:val="00F82340"/>
    <w:rsid w:val="00F825C8"/>
    <w:rsid w:val="00F826CF"/>
    <w:rsid w:val="00F82CCB"/>
    <w:rsid w:val="00F83503"/>
    <w:rsid w:val="00F8353A"/>
    <w:rsid w:val="00F83AEC"/>
    <w:rsid w:val="00F83B1B"/>
    <w:rsid w:val="00F83B9C"/>
    <w:rsid w:val="00F840E2"/>
    <w:rsid w:val="00F84368"/>
    <w:rsid w:val="00F844C5"/>
    <w:rsid w:val="00F8451A"/>
    <w:rsid w:val="00F84580"/>
    <w:rsid w:val="00F8478B"/>
    <w:rsid w:val="00F84791"/>
    <w:rsid w:val="00F84926"/>
    <w:rsid w:val="00F849A2"/>
    <w:rsid w:val="00F84BFF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D92"/>
    <w:rsid w:val="00F85EEF"/>
    <w:rsid w:val="00F85F17"/>
    <w:rsid w:val="00F86730"/>
    <w:rsid w:val="00F86BCA"/>
    <w:rsid w:val="00F86F3E"/>
    <w:rsid w:val="00F871A8"/>
    <w:rsid w:val="00F873FC"/>
    <w:rsid w:val="00F879C0"/>
    <w:rsid w:val="00F87CE9"/>
    <w:rsid w:val="00F87F9B"/>
    <w:rsid w:val="00F900A8"/>
    <w:rsid w:val="00F900F4"/>
    <w:rsid w:val="00F904C9"/>
    <w:rsid w:val="00F90AA8"/>
    <w:rsid w:val="00F90E09"/>
    <w:rsid w:val="00F90F4C"/>
    <w:rsid w:val="00F91028"/>
    <w:rsid w:val="00F91BE8"/>
    <w:rsid w:val="00F91C22"/>
    <w:rsid w:val="00F91E66"/>
    <w:rsid w:val="00F92116"/>
    <w:rsid w:val="00F921BD"/>
    <w:rsid w:val="00F92371"/>
    <w:rsid w:val="00F92AD3"/>
    <w:rsid w:val="00F92F8D"/>
    <w:rsid w:val="00F93043"/>
    <w:rsid w:val="00F930DF"/>
    <w:rsid w:val="00F93362"/>
    <w:rsid w:val="00F9369C"/>
    <w:rsid w:val="00F939F6"/>
    <w:rsid w:val="00F93A6A"/>
    <w:rsid w:val="00F943D9"/>
    <w:rsid w:val="00F944B8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BF"/>
    <w:rsid w:val="00F95588"/>
    <w:rsid w:val="00F9567E"/>
    <w:rsid w:val="00F956B6"/>
    <w:rsid w:val="00F9585B"/>
    <w:rsid w:val="00F95978"/>
    <w:rsid w:val="00F95ADF"/>
    <w:rsid w:val="00F95B07"/>
    <w:rsid w:val="00F95E46"/>
    <w:rsid w:val="00F96205"/>
    <w:rsid w:val="00F9643E"/>
    <w:rsid w:val="00F96459"/>
    <w:rsid w:val="00F96644"/>
    <w:rsid w:val="00F96671"/>
    <w:rsid w:val="00F96819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A00E0"/>
    <w:rsid w:val="00FA0142"/>
    <w:rsid w:val="00FA026D"/>
    <w:rsid w:val="00FA02B7"/>
    <w:rsid w:val="00FA04A4"/>
    <w:rsid w:val="00FA086D"/>
    <w:rsid w:val="00FA0CF7"/>
    <w:rsid w:val="00FA0D89"/>
    <w:rsid w:val="00FA1094"/>
    <w:rsid w:val="00FA1104"/>
    <w:rsid w:val="00FA110C"/>
    <w:rsid w:val="00FA13B3"/>
    <w:rsid w:val="00FA165C"/>
    <w:rsid w:val="00FA1CF6"/>
    <w:rsid w:val="00FA1D4B"/>
    <w:rsid w:val="00FA2057"/>
    <w:rsid w:val="00FA21B8"/>
    <w:rsid w:val="00FA2331"/>
    <w:rsid w:val="00FA284C"/>
    <w:rsid w:val="00FA2C74"/>
    <w:rsid w:val="00FA2E13"/>
    <w:rsid w:val="00FA309A"/>
    <w:rsid w:val="00FA334D"/>
    <w:rsid w:val="00FA400B"/>
    <w:rsid w:val="00FA4136"/>
    <w:rsid w:val="00FA42EE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9EF"/>
    <w:rsid w:val="00FA702D"/>
    <w:rsid w:val="00FA7115"/>
    <w:rsid w:val="00FA7851"/>
    <w:rsid w:val="00FA7ABD"/>
    <w:rsid w:val="00FA7CD2"/>
    <w:rsid w:val="00FA7DD0"/>
    <w:rsid w:val="00FB01C7"/>
    <w:rsid w:val="00FB060C"/>
    <w:rsid w:val="00FB09F1"/>
    <w:rsid w:val="00FB0A45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1CAB"/>
    <w:rsid w:val="00FB2187"/>
    <w:rsid w:val="00FB22BC"/>
    <w:rsid w:val="00FB2580"/>
    <w:rsid w:val="00FB2704"/>
    <w:rsid w:val="00FB2A5D"/>
    <w:rsid w:val="00FB2E88"/>
    <w:rsid w:val="00FB306F"/>
    <w:rsid w:val="00FB3111"/>
    <w:rsid w:val="00FB356B"/>
    <w:rsid w:val="00FB3683"/>
    <w:rsid w:val="00FB42D8"/>
    <w:rsid w:val="00FB4581"/>
    <w:rsid w:val="00FB4691"/>
    <w:rsid w:val="00FB46B2"/>
    <w:rsid w:val="00FB48B7"/>
    <w:rsid w:val="00FB5247"/>
    <w:rsid w:val="00FB5883"/>
    <w:rsid w:val="00FB5941"/>
    <w:rsid w:val="00FB5E60"/>
    <w:rsid w:val="00FB6107"/>
    <w:rsid w:val="00FB622C"/>
    <w:rsid w:val="00FB6259"/>
    <w:rsid w:val="00FB62D0"/>
    <w:rsid w:val="00FB647A"/>
    <w:rsid w:val="00FB667F"/>
    <w:rsid w:val="00FB66E6"/>
    <w:rsid w:val="00FB69FE"/>
    <w:rsid w:val="00FB6A19"/>
    <w:rsid w:val="00FB6A83"/>
    <w:rsid w:val="00FB6B50"/>
    <w:rsid w:val="00FB707A"/>
    <w:rsid w:val="00FB7536"/>
    <w:rsid w:val="00FB7777"/>
    <w:rsid w:val="00FB78DD"/>
    <w:rsid w:val="00FB7A01"/>
    <w:rsid w:val="00FB7B16"/>
    <w:rsid w:val="00FB7C8D"/>
    <w:rsid w:val="00FC000E"/>
    <w:rsid w:val="00FC0317"/>
    <w:rsid w:val="00FC0693"/>
    <w:rsid w:val="00FC0AE8"/>
    <w:rsid w:val="00FC10B9"/>
    <w:rsid w:val="00FC115E"/>
    <w:rsid w:val="00FC116F"/>
    <w:rsid w:val="00FC118C"/>
    <w:rsid w:val="00FC12B9"/>
    <w:rsid w:val="00FC1346"/>
    <w:rsid w:val="00FC15E6"/>
    <w:rsid w:val="00FC1CAF"/>
    <w:rsid w:val="00FC216A"/>
    <w:rsid w:val="00FC2360"/>
    <w:rsid w:val="00FC2549"/>
    <w:rsid w:val="00FC26F3"/>
    <w:rsid w:val="00FC3217"/>
    <w:rsid w:val="00FC3252"/>
    <w:rsid w:val="00FC32F9"/>
    <w:rsid w:val="00FC337C"/>
    <w:rsid w:val="00FC34EE"/>
    <w:rsid w:val="00FC3653"/>
    <w:rsid w:val="00FC373D"/>
    <w:rsid w:val="00FC3966"/>
    <w:rsid w:val="00FC3E13"/>
    <w:rsid w:val="00FC41EF"/>
    <w:rsid w:val="00FC4573"/>
    <w:rsid w:val="00FC48D2"/>
    <w:rsid w:val="00FC5392"/>
    <w:rsid w:val="00FC5842"/>
    <w:rsid w:val="00FC5AE0"/>
    <w:rsid w:val="00FC5F43"/>
    <w:rsid w:val="00FC60F5"/>
    <w:rsid w:val="00FC6176"/>
    <w:rsid w:val="00FC6468"/>
    <w:rsid w:val="00FC679D"/>
    <w:rsid w:val="00FC6F0F"/>
    <w:rsid w:val="00FC73B3"/>
    <w:rsid w:val="00FC7912"/>
    <w:rsid w:val="00FC7CAA"/>
    <w:rsid w:val="00FC7F6C"/>
    <w:rsid w:val="00FD013C"/>
    <w:rsid w:val="00FD0172"/>
    <w:rsid w:val="00FD0216"/>
    <w:rsid w:val="00FD051D"/>
    <w:rsid w:val="00FD0629"/>
    <w:rsid w:val="00FD06D6"/>
    <w:rsid w:val="00FD0737"/>
    <w:rsid w:val="00FD0945"/>
    <w:rsid w:val="00FD0C74"/>
    <w:rsid w:val="00FD0C7F"/>
    <w:rsid w:val="00FD0DBF"/>
    <w:rsid w:val="00FD17F3"/>
    <w:rsid w:val="00FD1892"/>
    <w:rsid w:val="00FD1FE0"/>
    <w:rsid w:val="00FD283F"/>
    <w:rsid w:val="00FD29AD"/>
    <w:rsid w:val="00FD29BD"/>
    <w:rsid w:val="00FD2A08"/>
    <w:rsid w:val="00FD2A71"/>
    <w:rsid w:val="00FD2AC6"/>
    <w:rsid w:val="00FD302E"/>
    <w:rsid w:val="00FD3086"/>
    <w:rsid w:val="00FD31DB"/>
    <w:rsid w:val="00FD39E5"/>
    <w:rsid w:val="00FD3A66"/>
    <w:rsid w:val="00FD3EA3"/>
    <w:rsid w:val="00FD4018"/>
    <w:rsid w:val="00FD4723"/>
    <w:rsid w:val="00FD49CB"/>
    <w:rsid w:val="00FD4CF8"/>
    <w:rsid w:val="00FD5086"/>
    <w:rsid w:val="00FD57C7"/>
    <w:rsid w:val="00FD5D09"/>
    <w:rsid w:val="00FD5E24"/>
    <w:rsid w:val="00FD5FF7"/>
    <w:rsid w:val="00FD6134"/>
    <w:rsid w:val="00FD64C6"/>
    <w:rsid w:val="00FD6D6A"/>
    <w:rsid w:val="00FD70BB"/>
    <w:rsid w:val="00FD734B"/>
    <w:rsid w:val="00FD73D6"/>
    <w:rsid w:val="00FD7A8D"/>
    <w:rsid w:val="00FD7BA7"/>
    <w:rsid w:val="00FD7C54"/>
    <w:rsid w:val="00FD7C85"/>
    <w:rsid w:val="00FD7D52"/>
    <w:rsid w:val="00FD7F7D"/>
    <w:rsid w:val="00FE019B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4A"/>
    <w:rsid w:val="00FE45D7"/>
    <w:rsid w:val="00FE486E"/>
    <w:rsid w:val="00FE4919"/>
    <w:rsid w:val="00FE4B48"/>
    <w:rsid w:val="00FE4BE4"/>
    <w:rsid w:val="00FE4E49"/>
    <w:rsid w:val="00FE517F"/>
    <w:rsid w:val="00FE5592"/>
    <w:rsid w:val="00FE59B0"/>
    <w:rsid w:val="00FE5B32"/>
    <w:rsid w:val="00FE5CD1"/>
    <w:rsid w:val="00FE5E7E"/>
    <w:rsid w:val="00FE60F5"/>
    <w:rsid w:val="00FE65CC"/>
    <w:rsid w:val="00FE6627"/>
    <w:rsid w:val="00FE6895"/>
    <w:rsid w:val="00FE6DFA"/>
    <w:rsid w:val="00FE6F4E"/>
    <w:rsid w:val="00FE6F9A"/>
    <w:rsid w:val="00FE7093"/>
    <w:rsid w:val="00FE7235"/>
    <w:rsid w:val="00FE78A1"/>
    <w:rsid w:val="00FE7920"/>
    <w:rsid w:val="00FE79BB"/>
    <w:rsid w:val="00FF058D"/>
    <w:rsid w:val="00FF0B6F"/>
    <w:rsid w:val="00FF0C9D"/>
    <w:rsid w:val="00FF10E3"/>
    <w:rsid w:val="00FF1192"/>
    <w:rsid w:val="00FF12A1"/>
    <w:rsid w:val="00FF1461"/>
    <w:rsid w:val="00FF14BF"/>
    <w:rsid w:val="00FF14D8"/>
    <w:rsid w:val="00FF1520"/>
    <w:rsid w:val="00FF157E"/>
    <w:rsid w:val="00FF1AA6"/>
    <w:rsid w:val="00FF1AA8"/>
    <w:rsid w:val="00FF2125"/>
    <w:rsid w:val="00FF261D"/>
    <w:rsid w:val="00FF26FC"/>
    <w:rsid w:val="00FF27D6"/>
    <w:rsid w:val="00FF292B"/>
    <w:rsid w:val="00FF2E33"/>
    <w:rsid w:val="00FF2EC0"/>
    <w:rsid w:val="00FF32AB"/>
    <w:rsid w:val="00FF33D8"/>
    <w:rsid w:val="00FF3424"/>
    <w:rsid w:val="00FF3693"/>
    <w:rsid w:val="00FF3717"/>
    <w:rsid w:val="00FF38B6"/>
    <w:rsid w:val="00FF38E5"/>
    <w:rsid w:val="00FF3ED3"/>
    <w:rsid w:val="00FF3FDB"/>
    <w:rsid w:val="00FF404B"/>
    <w:rsid w:val="00FF41E0"/>
    <w:rsid w:val="00FF41EB"/>
    <w:rsid w:val="00FF41FC"/>
    <w:rsid w:val="00FF429E"/>
    <w:rsid w:val="00FF4322"/>
    <w:rsid w:val="00FF435B"/>
    <w:rsid w:val="00FF4990"/>
    <w:rsid w:val="00FF4A23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2CE"/>
    <w:rsid w:val="00FF5700"/>
    <w:rsid w:val="00FF5E9E"/>
    <w:rsid w:val="00FF6054"/>
    <w:rsid w:val="00FF621A"/>
    <w:rsid w:val="00FF6316"/>
    <w:rsid w:val="00FF65B6"/>
    <w:rsid w:val="00FF677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00CD999"/>
  <w15:chartTrackingRefBased/>
  <w15:docId w15:val="{15A3A778-FE64-4C9F-8ECF-44E6996D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BF6329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941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54F55-055A-447A-8BDA-6F5480A38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6</Pages>
  <Words>2015</Words>
  <Characters>8067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2021-02-19T14:44:00Z</cp:lastPrinted>
  <dcterms:created xsi:type="dcterms:W3CDTF">2021-02-25T09:00:00Z</dcterms:created>
  <dcterms:modified xsi:type="dcterms:W3CDTF">2021-02-25T09:09:00Z</dcterms:modified>
</cp:coreProperties>
</file>