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C562F" w14:textId="77777777" w:rsidR="00CE1E58" w:rsidRPr="00557086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39B31D85" w14:textId="77777777" w:rsidR="00CE1E58" w:rsidRPr="00602637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4"/>
          <w:szCs w:val="24"/>
          <w:lang w:bidi="th-TH"/>
        </w:rPr>
      </w:pPr>
    </w:p>
    <w:p w14:paraId="278045FE" w14:textId="77777777" w:rsidR="00CE1E58" w:rsidRPr="002E2783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14:paraId="7F09F078" w14:textId="77777777" w:rsidR="00CE1E58" w:rsidRPr="009756EB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</w:t>
      </w:r>
      <w:r w:rsidRPr="008D3706">
        <w:rPr>
          <w:rFonts w:ascii="Angsana New" w:hAnsi="Angsana New" w:cs="Angsana New"/>
          <w:sz w:val="30"/>
          <w:szCs w:val="30"/>
          <w:cs/>
          <w:lang w:bidi="th-TH"/>
        </w:rPr>
        <w:t>จัดทำงบการเงิ</w:t>
      </w:r>
      <w:r w:rsidR="00DD4626">
        <w:rPr>
          <w:rFonts w:ascii="Angsana New" w:hAnsi="Angsana New" w:cs="Angsana New"/>
          <w:sz w:val="30"/>
          <w:szCs w:val="30"/>
          <w:cs/>
          <w:lang w:bidi="th-TH"/>
        </w:rPr>
        <w:t>น</w:t>
      </w:r>
    </w:p>
    <w:p w14:paraId="3B5B2B92" w14:textId="77777777" w:rsidR="009756EB" w:rsidRPr="00E80D58" w:rsidRDefault="009756EB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3A3632C" w14:textId="77777777" w:rsidR="00E80D58" w:rsidRPr="00FC7F6C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1E204E60" w14:textId="77777777" w:rsidR="00FC7F6C" w:rsidRPr="00A257AC" w:rsidRDefault="00FC7F6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>
        <w:rPr>
          <w:rFonts w:ascii="Angsana New" w:hAnsi="Angsana New" w:cs="Angsana New"/>
          <w:sz w:val="30"/>
          <w:szCs w:val="30"/>
          <w:lang w:val="en-US" w:bidi="th-TH"/>
        </w:rPr>
        <w:t>2019 (COVID-19)</w:t>
      </w:r>
    </w:p>
    <w:p w14:paraId="586B85FA" w14:textId="77777777" w:rsidR="00CE1E58" w:rsidRDefault="00CE1E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A06F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FF9E24" w14:textId="77777777" w:rsidR="00E80D58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C628824" w14:textId="77777777" w:rsidR="00E80D58" w:rsidRPr="002D47B7" w:rsidRDefault="00E80D58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6B0DCEB4" w14:textId="77777777" w:rsidR="00CE1E58" w:rsidRPr="00DD4626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0BBFB286" w14:textId="77777777" w:rsidR="00DD4626" w:rsidRPr="004073DC" w:rsidRDefault="00DD4626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54307E25" w14:textId="77777777" w:rsidR="00EC4D4D" w:rsidRPr="003A48AC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3642582" w14:textId="77777777" w:rsidR="003A48AC" w:rsidRPr="006631FC" w:rsidRDefault="003A48A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3FFE4CA" w14:textId="77777777" w:rsidR="00711C2C" w:rsidRPr="00C53F19" w:rsidRDefault="00711C2C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711C2C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</w:t>
      </w:r>
      <w:r w:rsidR="00676B5F">
        <w:rPr>
          <w:rFonts w:ascii="Angsana New" w:hAnsi="Angsana New" w:cs="Angsana New" w:hint="cs"/>
          <w:sz w:val="30"/>
          <w:szCs w:val="30"/>
          <w:cs/>
          <w:lang w:bidi="th-TH"/>
        </w:rPr>
        <w:t>และประกอบกิจการ</w:t>
      </w:r>
      <w:r w:rsidRPr="00711C2C">
        <w:rPr>
          <w:rFonts w:ascii="Angsana New" w:hAnsi="Angsana New" w:cs="Angsana New"/>
          <w:sz w:val="30"/>
          <w:szCs w:val="30"/>
          <w:cs/>
          <w:lang w:bidi="th-TH"/>
        </w:rPr>
        <w:t>โทรทัศน์</w:t>
      </w:r>
    </w:p>
    <w:p w14:paraId="5AF8D6D3" w14:textId="77777777" w:rsidR="00C53F19" w:rsidRPr="008F4283" w:rsidRDefault="00C53F1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ค่าความนิยม</w:t>
      </w:r>
    </w:p>
    <w:p w14:paraId="17563465" w14:textId="77777777" w:rsidR="00711C2C" w:rsidRPr="00EC4D4D" w:rsidRDefault="00F02C8F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 w:rsidRPr="00711C2C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124D511" w14:textId="5D3D572C" w:rsidR="00EC4D4D" w:rsidRPr="00BD7A92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</w:t>
      </w:r>
      <w:r w:rsidR="00AB7DF5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5D0EC6DD" w14:textId="77777777" w:rsidR="00BD7A92" w:rsidRPr="00EC4D4D" w:rsidRDefault="00BD7A92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ค่าใช้จ่ายค้างจ่าย</w:t>
      </w:r>
    </w:p>
    <w:p w14:paraId="1AEFF663" w14:textId="4DBABDB0" w:rsidR="00EC4D4D" w:rsidRPr="00DF54E9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AB7DF5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สำหรับผลประโยชน์พนักงาน</w:t>
      </w:r>
    </w:p>
    <w:p w14:paraId="02CBEF3D" w14:textId="77777777" w:rsidR="00EC4D4D" w:rsidRPr="00DD4626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สำรอง</w:t>
      </w:r>
    </w:p>
    <w:p w14:paraId="64A59E45" w14:textId="77777777" w:rsidR="00DD4626" w:rsidRPr="001672F5" w:rsidRDefault="00EC4D4D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242058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0B5B63A" w14:textId="77777777" w:rsidR="001672F5" w:rsidRDefault="001672F5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672F5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161CB4E7" w14:textId="77777777" w:rsidR="00D109D9" w:rsidRPr="00497C74" w:rsidRDefault="00D109D9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ค่าใช้จ่ายตามลักษณะ</w:t>
      </w:r>
    </w:p>
    <w:p w14:paraId="6654AF9F" w14:textId="77777777" w:rsidR="0033327A" w:rsidRDefault="0033327A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59E25F52" w14:textId="77777777" w:rsidR="00F9643E" w:rsidRDefault="00F9643E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C40FB2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5C6FB098" w14:textId="77777777" w:rsidR="00F277D4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3D68EF6" w14:textId="77777777" w:rsidR="00F277D4" w:rsidRDefault="00F277D4" w:rsidP="0046382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93741BF" w14:textId="77777777" w:rsidR="00A52F8D" w:rsidRPr="00A52F8D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2F8D">
        <w:rPr>
          <w:rFonts w:ascii="Angsana New" w:hAnsi="Angsana New" w:cs="Angsana New"/>
          <w:sz w:val="30"/>
          <w:szCs w:val="30"/>
          <w:cs/>
          <w:lang w:bidi="th-TH"/>
        </w:rPr>
        <w:t>การบริหารจัดการทุน</w:t>
      </w:r>
    </w:p>
    <w:p w14:paraId="77E1EFB6" w14:textId="77777777" w:rsidR="00A52F8D" w:rsidRPr="00A52F8D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2F8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1B60338" w14:textId="77777777" w:rsidR="002A66C9" w:rsidRDefault="00A52F8D" w:rsidP="00E66A0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52F8D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EA6369D" w14:textId="62645FAD" w:rsidR="0025275A" w:rsidRPr="00DD4626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DD4626">
        <w:rPr>
          <w:b/>
          <w:bCs/>
        </w:rPr>
        <w:br w:type="page"/>
      </w:r>
      <w:r w:rsidR="0025275A" w:rsidRPr="00DD4626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3989F283" w14:textId="77777777" w:rsidR="0025275A" w:rsidRPr="00E8635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C295E62" w14:textId="77777777" w:rsidR="0025275A" w:rsidRPr="00537579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25275A" w:rsidRPr="00537579">
        <w:rPr>
          <w:rFonts w:ascii="Angsana New" w:hAnsi="Angsana New"/>
          <w:sz w:val="30"/>
          <w:szCs w:val="30"/>
          <w:cs/>
        </w:rPr>
        <w:t>งบการเงิน</w:t>
      </w:r>
      <w:r w:rsidR="0049566A" w:rsidRPr="00537579">
        <w:rPr>
          <w:rFonts w:ascii="Angsana New" w:hAnsi="Angsana New"/>
          <w:sz w:val="30"/>
          <w:szCs w:val="30"/>
          <w:cs/>
        </w:rPr>
        <w:t>นี้</w:t>
      </w:r>
      <w:r w:rsidR="0025275A" w:rsidRPr="00537579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537579">
        <w:rPr>
          <w:rFonts w:ascii="Angsana New" w:hAnsi="Angsana New"/>
          <w:sz w:val="30"/>
          <w:szCs w:val="30"/>
          <w:cs/>
        </w:rPr>
        <w:t>ติ</w:t>
      </w:r>
      <w:r w:rsidR="00C67B97" w:rsidRPr="0053757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537579">
        <w:rPr>
          <w:rFonts w:ascii="Angsana New" w:hAnsi="Angsana New"/>
          <w:sz w:val="30"/>
          <w:szCs w:val="30"/>
          <w:cs/>
        </w:rPr>
        <w:t>จาก</w:t>
      </w:r>
      <w:r w:rsidR="003D3556" w:rsidRPr="00537579">
        <w:rPr>
          <w:rFonts w:ascii="Angsana New" w:hAnsi="Angsana New"/>
          <w:sz w:val="30"/>
          <w:szCs w:val="30"/>
          <w:cs/>
        </w:rPr>
        <w:t>ค</w:t>
      </w:r>
      <w:r w:rsidR="003D3556" w:rsidRPr="00F83AEC">
        <w:rPr>
          <w:rFonts w:ascii="Angsana New" w:hAnsi="Angsana New"/>
          <w:sz w:val="30"/>
          <w:szCs w:val="30"/>
          <w:cs/>
        </w:rPr>
        <w:t>ณะ</w:t>
      </w:r>
      <w:r w:rsidR="006322AD" w:rsidRPr="00F83AE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F83AEC">
        <w:rPr>
          <w:rFonts w:ascii="Angsana New" w:hAnsi="Angsana New"/>
          <w:sz w:val="30"/>
          <w:szCs w:val="30"/>
          <w:cs/>
        </w:rPr>
        <w:t>วันที่</w:t>
      </w:r>
      <w:r w:rsidR="004630FF" w:rsidRPr="00F83AEC">
        <w:rPr>
          <w:rFonts w:ascii="Angsana New" w:hAnsi="Angsana New"/>
          <w:sz w:val="30"/>
          <w:szCs w:val="30"/>
          <w:cs/>
        </w:rPr>
        <w:t xml:space="preserve"> </w:t>
      </w:r>
      <w:r w:rsidR="00914FBE" w:rsidRPr="00F83AEC">
        <w:rPr>
          <w:rFonts w:ascii="Angsana New" w:hAnsi="Angsana New"/>
          <w:sz w:val="30"/>
          <w:szCs w:val="30"/>
        </w:rPr>
        <w:t>2</w:t>
      </w:r>
      <w:r w:rsidR="00F83AEC" w:rsidRPr="00F83AEC">
        <w:rPr>
          <w:rFonts w:ascii="Angsana New" w:hAnsi="Angsana New"/>
          <w:sz w:val="30"/>
          <w:szCs w:val="30"/>
        </w:rPr>
        <w:t>5</w:t>
      </w:r>
      <w:r w:rsidR="00914FBE" w:rsidRPr="00F83AEC">
        <w:rPr>
          <w:rFonts w:ascii="Angsana New" w:hAnsi="Angsana New"/>
          <w:sz w:val="30"/>
          <w:szCs w:val="30"/>
        </w:rPr>
        <w:t xml:space="preserve"> </w:t>
      </w:r>
      <w:r w:rsidR="00914FBE" w:rsidRPr="00F83AE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C2A94" w:rsidRPr="00F83AEC">
        <w:rPr>
          <w:rFonts w:ascii="Angsana New" w:hAnsi="Angsana New"/>
          <w:sz w:val="30"/>
          <w:szCs w:val="30"/>
        </w:rPr>
        <w:t>256</w:t>
      </w:r>
      <w:r w:rsidR="00F83AEC" w:rsidRPr="00F83AEC">
        <w:rPr>
          <w:rFonts w:ascii="Angsana New" w:hAnsi="Angsana New"/>
          <w:sz w:val="30"/>
          <w:szCs w:val="30"/>
        </w:rPr>
        <w:t>4</w:t>
      </w:r>
    </w:p>
    <w:p w14:paraId="5A16CACA" w14:textId="77777777" w:rsidR="00E66B73" w:rsidRPr="00E8635A" w:rsidRDefault="00E66B73" w:rsidP="007B671E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76E8485" w14:textId="77777777" w:rsidR="00E66B73" w:rsidRPr="00537579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537579">
        <w:rPr>
          <w:rFonts w:ascii="Angsana New" w:hAnsi="Angsana New"/>
          <w:b/>
          <w:bCs/>
          <w:sz w:val="30"/>
          <w:szCs w:val="30"/>
        </w:rPr>
        <w:tab/>
      </w:r>
      <w:r w:rsidR="00A55A02" w:rsidRPr="0053757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537579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537579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5DEB3B1" w14:textId="77777777" w:rsidR="00E66B73" w:rsidRPr="00E8635A" w:rsidRDefault="00E66B7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BA04AD1" w14:textId="77777777" w:rsidR="00FF744B" w:rsidRPr="00537579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pacing w:val="4"/>
          <w:sz w:val="30"/>
          <w:szCs w:val="30"/>
          <w:cs/>
        </w:rPr>
        <w:tab/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 xml:space="preserve">บริษัท </w:t>
      </w:r>
      <w:r w:rsidR="001C69FA">
        <w:rPr>
          <w:rFonts w:ascii="Angsana New" w:hAnsi="Angsana New" w:hint="cs"/>
          <w:spacing w:val="4"/>
          <w:sz w:val="30"/>
          <w:szCs w:val="30"/>
          <w:cs/>
        </w:rPr>
        <w:t xml:space="preserve">อมรินทร์พริ้นติ้ง แอนด์ พับลิชชิ่ง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จำกัด (มหาชน)</w:t>
      </w:r>
      <w:r w:rsidR="00764C8F" w:rsidRPr="00397D5C">
        <w:rPr>
          <w:rFonts w:ascii="Angsana New" w:hAnsi="Angsana New"/>
          <w:spacing w:val="4"/>
          <w:sz w:val="30"/>
          <w:szCs w:val="30"/>
        </w:rPr>
        <w:t xml:space="preserve"> “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764C8F" w:rsidRPr="00397D5C">
        <w:rPr>
          <w:rFonts w:ascii="Angsana New" w:hAnsi="Angsana New"/>
          <w:spacing w:val="4"/>
          <w:sz w:val="30"/>
          <w:szCs w:val="30"/>
        </w:rPr>
        <w:t>”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เป็นนิติบุคคล</w:t>
      </w:r>
      <w:r w:rsidR="00764C8F" w:rsidRPr="00397D5C">
        <w:rPr>
          <w:rFonts w:ascii="Angsana New" w:hAnsi="Angsana New"/>
          <w:spacing w:val="4"/>
          <w:sz w:val="30"/>
          <w:szCs w:val="30"/>
          <w:cs/>
        </w:rPr>
        <w:t>ที่จัดตั้งขึ้น</w:t>
      </w:r>
      <w:r w:rsidR="00E66B73" w:rsidRPr="00397D5C">
        <w:rPr>
          <w:rFonts w:ascii="Angsana New" w:hAnsi="Angsana New"/>
          <w:spacing w:val="4"/>
          <w:sz w:val="30"/>
          <w:szCs w:val="30"/>
          <w:cs/>
        </w:rPr>
        <w:t>ในประเทศไทย</w:t>
      </w:r>
      <w:r w:rsidR="00256CFC">
        <w:rPr>
          <w:rFonts w:ascii="Angsana New" w:hAnsi="Angsana New" w:hint="cs"/>
          <w:spacing w:val="4"/>
          <w:sz w:val="30"/>
          <w:szCs w:val="30"/>
          <w:cs/>
        </w:rPr>
        <w:t xml:space="preserve"> และจด</w:t>
      </w:r>
      <w:r w:rsidR="00256CFC" w:rsidRPr="00256CFC">
        <w:rPr>
          <w:rFonts w:ascii="Angsana New" w:hAnsi="Angsana New"/>
          <w:spacing w:val="4"/>
          <w:sz w:val="30"/>
          <w:szCs w:val="30"/>
          <w:cs/>
        </w:rPr>
        <w:t>ทะเบียนกับตลาดหลักทรัพย์แห่งประเทศไทยเมื่อเดือนมิถุนายน</w:t>
      </w:r>
      <w:r w:rsidR="00400B77">
        <w:rPr>
          <w:rFonts w:ascii="Angsana New" w:hAnsi="Angsana New"/>
          <w:spacing w:val="4"/>
          <w:sz w:val="30"/>
          <w:szCs w:val="30"/>
        </w:rPr>
        <w:t xml:space="preserve"> 2536 </w:t>
      </w:r>
      <w:r w:rsidR="00256CFC">
        <w:rPr>
          <w:rFonts w:ascii="Angsana New" w:hAnsi="Angsana New" w:hint="cs"/>
          <w:spacing w:val="4"/>
          <w:sz w:val="30"/>
          <w:szCs w:val="30"/>
          <w:cs/>
        </w:rPr>
        <w:t>โดย</w:t>
      </w:r>
      <w:r w:rsidR="00311907" w:rsidRPr="00397D5C">
        <w:rPr>
          <w:rFonts w:ascii="Angsana New" w:hAnsi="Angsana New"/>
          <w:spacing w:val="4"/>
          <w:sz w:val="30"/>
          <w:szCs w:val="30"/>
          <w:cs/>
        </w:rPr>
        <w:t>มี</w:t>
      </w:r>
      <w:r w:rsidR="00FF744B" w:rsidRPr="00397D5C">
        <w:rPr>
          <w:rFonts w:ascii="Angsana New" w:hAnsi="Angsana New"/>
          <w:spacing w:val="4"/>
          <w:sz w:val="30"/>
          <w:szCs w:val="30"/>
          <w:cs/>
        </w:rPr>
        <w:t>ที่อยู่</w:t>
      </w:r>
      <w:r w:rsidR="00FF744B" w:rsidRPr="00537579">
        <w:rPr>
          <w:rFonts w:ascii="Angsana New" w:hAnsi="Angsana New"/>
          <w:spacing w:val="-4"/>
          <w:sz w:val="30"/>
          <w:szCs w:val="30"/>
          <w:cs/>
        </w:rPr>
        <w:t>จดทะเบียน</w:t>
      </w:r>
      <w:r w:rsidR="00256CFC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="00FF744B" w:rsidRPr="00537579">
        <w:rPr>
          <w:rFonts w:ascii="Angsana New" w:hAnsi="Angsana New"/>
          <w:spacing w:val="-4"/>
          <w:sz w:val="30"/>
          <w:szCs w:val="30"/>
          <w:cs/>
        </w:rPr>
        <w:t xml:space="preserve">ตั้งอยู่เลขที่ </w:t>
      </w:r>
      <w:r w:rsidR="001C69FA">
        <w:rPr>
          <w:rFonts w:ascii="Angsana New" w:hAnsi="Angsana New"/>
          <w:sz w:val="30"/>
          <w:szCs w:val="30"/>
        </w:rPr>
        <w:t xml:space="preserve">378 </w:t>
      </w:r>
      <w:r w:rsidR="001C69FA">
        <w:rPr>
          <w:rFonts w:ascii="Angsana New" w:hAnsi="Angsana New" w:hint="cs"/>
          <w:sz w:val="30"/>
          <w:szCs w:val="30"/>
          <w:cs/>
        </w:rPr>
        <w:t xml:space="preserve">ถนนชัยพฤกษ์ แขวงตลิ่งชัน เขตตลิ่งชัน </w:t>
      </w:r>
      <w:r w:rsidR="008E58E2" w:rsidRPr="00537579">
        <w:rPr>
          <w:rFonts w:ascii="Angsana New" w:hAnsi="Angsana New"/>
          <w:spacing w:val="-4"/>
          <w:sz w:val="30"/>
          <w:szCs w:val="30"/>
          <w:cs/>
        </w:rPr>
        <w:t>กรุงเทพมหานคร ประเทศไทย</w:t>
      </w:r>
    </w:p>
    <w:p w14:paraId="7F6312A2" w14:textId="77777777" w:rsidR="00FF744B" w:rsidRPr="00E8635A" w:rsidRDefault="00FF74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16CEC179" w14:textId="2D83A019" w:rsidR="00831362" w:rsidRPr="00831362" w:rsidRDefault="00ED72B8" w:rsidP="008313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7F101D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7F101D">
        <w:rPr>
          <w:rFonts w:ascii="Angsana New" w:hAnsi="Angsana New" w:hint="cs"/>
          <w:sz w:val="30"/>
          <w:szCs w:val="30"/>
          <w:cs/>
        </w:rPr>
        <w:t>ปีไ</w:t>
      </w:r>
      <w:r w:rsidR="00831362" w:rsidRPr="00831362">
        <w:rPr>
          <w:rFonts w:ascii="Angsana New" w:hAnsi="Angsana New"/>
          <w:sz w:val="30"/>
          <w:szCs w:val="30"/>
          <w:cs/>
        </w:rPr>
        <w:t xml:space="preserve">ด้แก่ บริษัท วัฒนภักดี </w:t>
      </w:r>
      <w:r w:rsidR="00831362" w:rsidRPr="00F80704">
        <w:rPr>
          <w:rFonts w:ascii="Angsana New" w:hAnsi="Angsana New"/>
          <w:sz w:val="30"/>
          <w:szCs w:val="30"/>
          <w:cs/>
        </w:rPr>
        <w:t>จำกัด (ถือหุ้นร้อย</w:t>
      </w:r>
      <w:r w:rsidR="00831362" w:rsidRPr="00F80704">
        <w:rPr>
          <w:rFonts w:ascii="Angsana New" w:hAnsi="Angsana New" w:hint="cs"/>
          <w:sz w:val="30"/>
          <w:szCs w:val="30"/>
          <w:cs/>
        </w:rPr>
        <w:t xml:space="preserve">ละ </w:t>
      </w:r>
      <w:r w:rsidR="00D21477">
        <w:rPr>
          <w:rFonts w:ascii="Angsana New" w:hAnsi="Angsana New"/>
          <w:sz w:val="30"/>
          <w:szCs w:val="30"/>
        </w:rPr>
        <w:t>60.</w:t>
      </w:r>
      <w:r w:rsidR="00CC4B85">
        <w:rPr>
          <w:rFonts w:ascii="Angsana New" w:hAnsi="Angsana New"/>
          <w:sz w:val="30"/>
          <w:szCs w:val="30"/>
        </w:rPr>
        <w:t>35</w:t>
      </w:r>
      <w:r w:rsidR="00831362" w:rsidRPr="00F80704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</w:t>
      </w:r>
      <w:r w:rsidR="002B5400" w:rsidRPr="00F80704">
        <w:rPr>
          <w:rFonts w:ascii="Angsana New" w:hAnsi="Angsana New"/>
          <w:sz w:val="30"/>
          <w:szCs w:val="30"/>
        </w:rPr>
        <w:t xml:space="preserve">    </w:t>
      </w:r>
      <w:r w:rsidR="007F101D" w:rsidRPr="00F80704">
        <w:rPr>
          <w:rFonts w:ascii="Angsana New" w:hAnsi="Angsana New" w:hint="cs"/>
          <w:sz w:val="30"/>
          <w:szCs w:val="30"/>
          <w:cs/>
        </w:rPr>
        <w:t xml:space="preserve">      </w:t>
      </w:r>
      <w:r w:rsidR="00831362" w:rsidRPr="00F80704">
        <w:rPr>
          <w:rFonts w:ascii="Angsana New" w:hAnsi="Angsana New"/>
          <w:sz w:val="30"/>
          <w:szCs w:val="30"/>
          <w:cs/>
        </w:rPr>
        <w:t>ในประเทศไทยและครอบครัวอุทกะพันธุ์ (ถือหุ้นร้อย</w:t>
      </w:r>
      <w:r w:rsidR="00831362" w:rsidRPr="00F80704">
        <w:rPr>
          <w:rFonts w:ascii="Angsana New" w:hAnsi="Angsana New" w:hint="cs"/>
          <w:sz w:val="30"/>
          <w:szCs w:val="30"/>
          <w:cs/>
        </w:rPr>
        <w:t xml:space="preserve">ละ </w:t>
      </w:r>
      <w:r w:rsidR="00D21477">
        <w:rPr>
          <w:rFonts w:ascii="Angsana New" w:hAnsi="Angsana New"/>
          <w:sz w:val="30"/>
          <w:szCs w:val="30"/>
        </w:rPr>
        <w:t>2</w:t>
      </w:r>
      <w:r w:rsidR="00CC4B85">
        <w:rPr>
          <w:rFonts w:ascii="Angsana New" w:hAnsi="Angsana New"/>
          <w:sz w:val="30"/>
          <w:szCs w:val="30"/>
        </w:rPr>
        <w:t>1</w:t>
      </w:r>
      <w:r w:rsidR="00D21477">
        <w:rPr>
          <w:rFonts w:ascii="Angsana New" w:hAnsi="Angsana New"/>
          <w:sz w:val="30"/>
          <w:szCs w:val="30"/>
        </w:rPr>
        <w:t>.</w:t>
      </w:r>
      <w:r w:rsidR="00CC4B85">
        <w:rPr>
          <w:rFonts w:ascii="Angsana New" w:hAnsi="Angsana New"/>
          <w:sz w:val="30"/>
          <w:szCs w:val="30"/>
        </w:rPr>
        <w:t>56</w:t>
      </w:r>
      <w:r w:rsidR="00831362" w:rsidRPr="00F80704">
        <w:rPr>
          <w:rFonts w:ascii="Angsana New" w:hAnsi="Angsana New"/>
          <w:sz w:val="30"/>
          <w:szCs w:val="30"/>
          <w:cs/>
        </w:rPr>
        <w:t>)</w:t>
      </w:r>
      <w:r w:rsidR="00831362" w:rsidRPr="00831362">
        <w:rPr>
          <w:rFonts w:ascii="Angsana New" w:hAnsi="Angsana New"/>
          <w:sz w:val="30"/>
          <w:szCs w:val="30"/>
          <w:cs/>
        </w:rPr>
        <w:t xml:space="preserve"> </w:t>
      </w:r>
    </w:p>
    <w:p w14:paraId="14E0F2BC" w14:textId="77777777" w:rsidR="003B2848" w:rsidRPr="00E8635A" w:rsidRDefault="003B284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4CCDD7B" w14:textId="77777777" w:rsidR="001B4279" w:rsidRPr="00400B77" w:rsidRDefault="00ED72B8" w:rsidP="0085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BE257E">
        <w:rPr>
          <w:rFonts w:ascii="Angsana New" w:hAnsi="Angsana New"/>
          <w:sz w:val="30"/>
          <w:szCs w:val="30"/>
          <w:cs/>
        </w:rPr>
        <w:tab/>
      </w:r>
      <w:r w:rsidR="00C17293" w:rsidRPr="00400B77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1C69FA" w:rsidRPr="00400B77">
        <w:rPr>
          <w:rFonts w:ascii="Angsana New" w:hAnsi="Angsana New" w:hint="cs"/>
          <w:sz w:val="30"/>
          <w:szCs w:val="30"/>
          <w:cs/>
        </w:rPr>
        <w:t>รับจ้างพิมพ์ โฆษณา และขายสิ่งพิมพ์</w:t>
      </w:r>
      <w:r w:rsidR="008560B2" w:rsidRPr="00400B77">
        <w:rPr>
          <w:rFonts w:ascii="Angsana New" w:hAnsi="Angsana New" w:hint="cs"/>
          <w:sz w:val="30"/>
          <w:szCs w:val="30"/>
          <w:cs/>
        </w:rPr>
        <w:t xml:space="preserve"> </w:t>
      </w:r>
      <w:r w:rsidR="008560B2" w:rsidRPr="00400B77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</w:t>
      </w:r>
      <w:r w:rsidR="00400B77">
        <w:rPr>
          <w:rFonts w:ascii="Angsana New" w:hAnsi="Angsana New" w:hint="cs"/>
          <w:sz w:val="30"/>
          <w:szCs w:val="30"/>
          <w:cs/>
        </w:rPr>
        <w:t xml:space="preserve">       </w:t>
      </w:r>
      <w:r w:rsidR="008560B2" w:rsidRPr="00400B77">
        <w:rPr>
          <w:rFonts w:ascii="Angsana New" w:hAnsi="Angsana New"/>
          <w:sz w:val="30"/>
          <w:szCs w:val="30"/>
          <w:cs/>
        </w:rPr>
        <w:t xml:space="preserve">รับจ้างพิมพ์ โฆษณา </w:t>
      </w:r>
      <w:r w:rsidR="00066A6F" w:rsidRPr="00400B77">
        <w:rPr>
          <w:rFonts w:ascii="Angsana New" w:hAnsi="Angsana New" w:hint="cs"/>
          <w:sz w:val="30"/>
          <w:szCs w:val="30"/>
          <w:cs/>
        </w:rPr>
        <w:t>ผลิตและ</w:t>
      </w:r>
      <w:r w:rsidR="008560B2" w:rsidRPr="00400B77">
        <w:rPr>
          <w:rFonts w:ascii="Angsana New" w:hAnsi="Angsana New"/>
          <w:sz w:val="30"/>
          <w:szCs w:val="30"/>
          <w:cs/>
        </w:rPr>
        <w:t>ขายสิ่งพิมพ์</w:t>
      </w:r>
      <w:r w:rsidR="008560B2" w:rsidRPr="00400B77">
        <w:rPr>
          <w:rFonts w:ascii="Angsana New" w:hAnsi="Angsana New" w:hint="cs"/>
          <w:sz w:val="30"/>
          <w:szCs w:val="30"/>
          <w:cs/>
        </w:rPr>
        <w:t>และธุรกิจ</w:t>
      </w:r>
      <w:r w:rsidR="0017333F" w:rsidRPr="00400B77">
        <w:rPr>
          <w:rFonts w:ascii="Angsana New" w:hAnsi="Angsana New"/>
          <w:sz w:val="30"/>
          <w:szCs w:val="30"/>
          <w:cs/>
        </w:rPr>
        <w:t>ผลิตรายการ</w:t>
      </w:r>
      <w:r w:rsidR="00400B77" w:rsidRPr="00400B77">
        <w:rPr>
          <w:rFonts w:ascii="Angsana New" w:hAnsi="Angsana New" w:hint="cs"/>
          <w:sz w:val="30"/>
          <w:szCs w:val="30"/>
          <w:cs/>
        </w:rPr>
        <w:t>โทรทัศน์</w:t>
      </w:r>
      <w:r w:rsidR="0017333F" w:rsidRPr="00400B77">
        <w:rPr>
          <w:rFonts w:ascii="Angsana New" w:hAnsi="Angsana New"/>
          <w:sz w:val="30"/>
          <w:szCs w:val="30"/>
          <w:cs/>
        </w:rPr>
        <w:t xml:space="preserve"> เผยแพร่ออกอากาศ</w:t>
      </w:r>
      <w:r w:rsidR="0017333F" w:rsidRPr="00400B77">
        <w:rPr>
          <w:rFonts w:ascii="Angsana New" w:hAnsi="Angsana New" w:hint="cs"/>
          <w:sz w:val="30"/>
          <w:szCs w:val="30"/>
          <w:cs/>
        </w:rPr>
        <w:t>และให้บริการโฆษณาผ่านสื่อ</w:t>
      </w:r>
      <w:r w:rsidR="008560B2" w:rsidRPr="00400B77">
        <w:rPr>
          <w:rFonts w:ascii="Angsana New" w:hAnsi="Angsana New" w:hint="cs"/>
          <w:sz w:val="30"/>
          <w:szCs w:val="30"/>
          <w:cs/>
        </w:rPr>
        <w:t>โทรทัศน์</w:t>
      </w:r>
      <w:r w:rsidR="0017333F" w:rsidRPr="00400B77">
        <w:rPr>
          <w:rFonts w:ascii="Angsana New" w:hAnsi="Angsana New" w:hint="cs"/>
          <w:sz w:val="30"/>
          <w:szCs w:val="30"/>
          <w:cs/>
        </w:rPr>
        <w:t>ในระบบดิจิทัล</w:t>
      </w:r>
    </w:p>
    <w:p w14:paraId="12598098" w14:textId="77777777" w:rsidR="001B4279" w:rsidRPr="00400B77" w:rsidRDefault="001B427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0EA6F095" w14:textId="4C587EFB" w:rsidR="009D70DC" w:rsidRPr="00400B77" w:rsidRDefault="009D70DC" w:rsidP="009D7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00B77">
        <w:rPr>
          <w:rFonts w:ascii="Angsana New" w:hAnsi="Angsana New" w:hint="cs"/>
          <w:sz w:val="30"/>
          <w:szCs w:val="30"/>
          <w:cs/>
        </w:rPr>
        <w:t>บริษัท อมรินทร์ เทเลวิชั่น จำกัด ซึ่งเป็นบริษัทย่อย</w:t>
      </w:r>
      <w:r w:rsidRPr="00400B77">
        <w:rPr>
          <w:rFonts w:ascii="Angsana New" w:hAnsi="Angsana New"/>
          <w:sz w:val="30"/>
          <w:szCs w:val="30"/>
          <w:cs/>
        </w:rPr>
        <w:t>ได้รับใบอนุญาตให้ใช้คลื่นความถี่</w:t>
      </w:r>
      <w:r w:rsidRPr="00400B77">
        <w:rPr>
          <w:rFonts w:ascii="Angsana New" w:hAnsi="Angsana New" w:hint="cs"/>
          <w:sz w:val="30"/>
          <w:szCs w:val="30"/>
          <w:cs/>
        </w:rPr>
        <w:t>และประกอบกิจการโทรทัศน์เพื่อให้บริการโทรทัศน์</w:t>
      </w:r>
      <w:r w:rsidRPr="00400B77">
        <w:rPr>
          <w:rFonts w:ascii="Angsana New" w:hAnsi="Angsana New"/>
          <w:sz w:val="30"/>
          <w:szCs w:val="30"/>
          <w:cs/>
        </w:rPr>
        <w:t>ในระบบดิจิ</w:t>
      </w:r>
      <w:r w:rsidRPr="00400B77">
        <w:rPr>
          <w:rFonts w:ascii="Angsana New" w:hAnsi="Angsana New" w:hint="cs"/>
          <w:sz w:val="30"/>
          <w:szCs w:val="30"/>
          <w:cs/>
        </w:rPr>
        <w:t xml:space="preserve">ทัลประเภทบริการทางธุรกิจระดับชาติ หมวดหมู่ทั่วไป แบบความคมชัดสูง </w:t>
      </w:r>
      <w:r w:rsidR="00400B77">
        <w:rPr>
          <w:rFonts w:ascii="Angsana New" w:hAnsi="Angsana New" w:hint="cs"/>
          <w:sz w:val="30"/>
          <w:szCs w:val="30"/>
          <w:cs/>
        </w:rPr>
        <w:t xml:space="preserve">   </w:t>
      </w:r>
      <w:r w:rsidRPr="00400B77">
        <w:rPr>
          <w:rFonts w:ascii="Angsana New" w:hAnsi="Angsana New" w:hint="cs"/>
          <w:sz w:val="30"/>
          <w:szCs w:val="30"/>
          <w:cs/>
        </w:rPr>
        <w:t>โดย</w:t>
      </w:r>
      <w:r w:rsidRPr="00400B77">
        <w:rPr>
          <w:rFonts w:ascii="Angsana New" w:hAnsi="Angsana New"/>
          <w:sz w:val="30"/>
          <w:szCs w:val="30"/>
          <w:cs/>
        </w:rPr>
        <w:t>มีระยะเวลา</w:t>
      </w:r>
      <w:r w:rsidR="00985398">
        <w:rPr>
          <w:rFonts w:ascii="Angsana New" w:hAnsi="Angsana New"/>
          <w:sz w:val="30"/>
          <w:szCs w:val="30"/>
        </w:rPr>
        <w:t xml:space="preserve"> 15</w:t>
      </w:r>
      <w:r w:rsidRPr="00400B77">
        <w:rPr>
          <w:rFonts w:ascii="Angsana New" w:hAnsi="Angsana New"/>
          <w:sz w:val="30"/>
          <w:szCs w:val="30"/>
          <w:cs/>
        </w:rPr>
        <w:t xml:space="preserve"> ปี </w:t>
      </w:r>
      <w:r w:rsidRPr="00400B77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400B77">
        <w:rPr>
          <w:rFonts w:ascii="Angsana New" w:hAnsi="Angsana New"/>
          <w:sz w:val="30"/>
          <w:szCs w:val="30"/>
        </w:rPr>
        <w:t xml:space="preserve">25 </w:t>
      </w:r>
      <w:r w:rsidRPr="00400B7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00B77">
        <w:rPr>
          <w:rFonts w:ascii="Angsana New" w:hAnsi="Angsana New"/>
          <w:sz w:val="30"/>
          <w:szCs w:val="30"/>
        </w:rPr>
        <w:t xml:space="preserve">2557 </w:t>
      </w:r>
      <w:r w:rsidRPr="00400B77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400B77">
        <w:rPr>
          <w:rFonts w:ascii="Angsana New" w:hAnsi="Angsana New"/>
          <w:sz w:val="30"/>
          <w:szCs w:val="30"/>
        </w:rPr>
        <w:t xml:space="preserve">24 </w:t>
      </w:r>
      <w:r w:rsidRPr="00400B77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00B77">
        <w:rPr>
          <w:rFonts w:ascii="Angsana New" w:hAnsi="Angsana New"/>
          <w:sz w:val="30"/>
          <w:szCs w:val="30"/>
        </w:rPr>
        <w:t>2572</w:t>
      </w:r>
      <w:r w:rsidRPr="00400B7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56841CC" w14:textId="77777777" w:rsidR="009D70DC" w:rsidRPr="00E8635A" w:rsidRDefault="009D70D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BB0F564" w14:textId="77777777" w:rsidR="00E66B73" w:rsidRPr="00537579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537579">
        <w:rPr>
          <w:rFonts w:ascii="Angsana New" w:hAnsi="Angsana New"/>
          <w:b/>
          <w:bCs/>
          <w:sz w:val="30"/>
          <w:szCs w:val="30"/>
        </w:rPr>
        <w:tab/>
      </w:r>
      <w:r w:rsidR="00E66B73" w:rsidRPr="0053757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4EC2E5B4" w14:textId="77777777" w:rsidR="001001BD" w:rsidRPr="00E8635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25F30548" w14:textId="77777777" w:rsidR="00716186" w:rsidRPr="004A1D33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4A1D33">
        <w:rPr>
          <w:rFonts w:ascii="Angsana New" w:hAnsi="Angsana New"/>
          <w:i/>
          <w:iCs/>
          <w:sz w:val="30"/>
          <w:szCs w:val="30"/>
          <w:cs/>
        </w:rPr>
        <w:t>(ก)</w:t>
      </w:r>
      <w:r w:rsidRPr="004A1D33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771E5B4B" w14:textId="77777777" w:rsidR="00716186" w:rsidRPr="00F562D7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62A138AA" w14:textId="77777777" w:rsidR="00716186" w:rsidRDefault="00ED72B8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ab/>
      </w:r>
      <w:r w:rsidR="00366C08" w:rsidRPr="00366C0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66C08">
        <w:rPr>
          <w:rFonts w:ascii="Angsana New" w:hAnsi="Angsana New"/>
          <w:sz w:val="30"/>
          <w:szCs w:val="30"/>
        </w:rPr>
        <w:t xml:space="preserve">        </w:t>
      </w:r>
      <w:r w:rsidR="00366C08" w:rsidRPr="00366C08">
        <w:rPr>
          <w:rFonts w:ascii="Angsana New" w:hAnsi="Angsana New"/>
          <w:sz w:val="30"/>
          <w:szCs w:val="30"/>
          <w:cs/>
        </w:rPr>
        <w:t>สภาวิชาชีพบัญชีฯ</w:t>
      </w:r>
      <w:r w:rsidR="00341BDD">
        <w:rPr>
          <w:rFonts w:ascii="Angsana New" w:hAnsi="Angsana New" w:hint="cs"/>
          <w:sz w:val="30"/>
          <w:szCs w:val="30"/>
          <w:cs/>
        </w:rPr>
        <w:t xml:space="preserve"> </w:t>
      </w:r>
      <w:r w:rsidR="00366C08" w:rsidRPr="00366C08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</w:p>
    <w:p w14:paraId="5E07CBAA" w14:textId="77777777" w:rsidR="00F562D7" w:rsidRPr="00324E1B" w:rsidRDefault="00F562D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C1D26E6" w14:textId="77777777" w:rsidR="00E8635A" w:rsidRPr="00324E1B" w:rsidRDefault="00324E1B" w:rsidP="00324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24E1B">
        <w:rPr>
          <w:rFonts w:ascii="Angsana New" w:hAnsi="Angsana New"/>
          <w:spacing w:val="-6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</w:t>
      </w:r>
      <w:r>
        <w:rPr>
          <w:rFonts w:ascii="Angsana New" w:hAnsi="Angsana New"/>
          <w:spacing w:val="-8"/>
          <w:sz w:val="30"/>
          <w:szCs w:val="30"/>
        </w:rPr>
        <w:t xml:space="preserve">      </w:t>
      </w:r>
      <w:r w:rsidRPr="00324E1B">
        <w:rPr>
          <w:rFonts w:ascii="Angsana New" w:hAnsi="Angsana New"/>
          <w:spacing w:val="-8"/>
          <w:sz w:val="30"/>
          <w:szCs w:val="30"/>
          <w:cs/>
        </w:rPr>
        <w:t>ที่เริ่มในหรือหลังวันที่</w:t>
      </w:r>
      <w:r w:rsidRPr="00324E1B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324E1B">
        <w:rPr>
          <w:rFonts w:ascii="Angsana New" w:hAnsi="Angsana New"/>
          <w:spacing w:val="-8"/>
          <w:sz w:val="30"/>
          <w:szCs w:val="30"/>
        </w:rPr>
        <w:t xml:space="preserve">1 </w:t>
      </w:r>
      <w:r w:rsidRPr="00324E1B">
        <w:rPr>
          <w:rFonts w:ascii="Angsana New" w:hAnsi="Angsana New"/>
          <w:spacing w:val="-8"/>
          <w:sz w:val="30"/>
          <w:szCs w:val="30"/>
          <w:cs/>
        </w:rPr>
        <w:t>มกราคม</w:t>
      </w:r>
      <w:r w:rsidRPr="00324E1B">
        <w:rPr>
          <w:rFonts w:ascii="Angsana New" w:hAnsi="Angsana New"/>
          <w:spacing w:val="-8"/>
          <w:sz w:val="30"/>
          <w:szCs w:val="30"/>
        </w:rPr>
        <w:t xml:space="preserve"> 2563</w:t>
      </w:r>
      <w:r w:rsidRPr="00324E1B">
        <w:rPr>
          <w:rFonts w:ascii="Angsana New" w:hAnsi="Angsana New"/>
          <w:spacing w:val="-8"/>
          <w:sz w:val="30"/>
          <w:szCs w:val="30"/>
          <w:cs/>
        </w:rPr>
        <w:t xml:space="preserve"> การถือปฏิบัติตามมาตรฐานการรายงานทางการเงินที่ออกและปรับปรุงใหม่นั้น</w:t>
      </w:r>
      <w:r w:rsidRPr="00324E1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</w:t>
      </w:r>
      <w:r w:rsidRPr="00324E1B">
        <w:rPr>
          <w:rFonts w:ascii="Angsana New" w:hAnsi="Angsana New"/>
          <w:sz w:val="30"/>
          <w:szCs w:val="30"/>
          <w:cs/>
        </w:rPr>
        <w:t>มีผลให้เกิดการเปลี่ยนแปลงนโยบายการบัญชีของกลุ่มบริษัท</w:t>
      </w:r>
    </w:p>
    <w:p w14:paraId="356A4635" w14:textId="77777777" w:rsidR="00E8635A" w:rsidRPr="00324E1B" w:rsidRDefault="00E863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49143472" w14:textId="77777777" w:rsidR="00E8635A" w:rsidRPr="00324E1B" w:rsidRDefault="00324E1B" w:rsidP="00324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24E1B">
        <w:rPr>
          <w:rFonts w:ascii="Angsana New" w:hAnsi="Angsana New"/>
          <w:sz w:val="30"/>
          <w:szCs w:val="30"/>
          <w:cs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324E1B">
        <w:rPr>
          <w:rFonts w:ascii="Angsana New" w:hAnsi="Angsana New"/>
          <w:sz w:val="30"/>
          <w:szCs w:val="30"/>
          <w:cs/>
        </w:rPr>
        <w:t>ซึ่งประกอบด้วยมาตรฐาน</w:t>
      </w:r>
      <w:r>
        <w:rPr>
          <w:rFonts w:ascii="Angsana New" w:hAnsi="Angsana New"/>
          <w:sz w:val="30"/>
          <w:szCs w:val="30"/>
        </w:rPr>
        <w:t xml:space="preserve">    </w:t>
      </w:r>
      <w:r w:rsidRPr="00324E1B">
        <w:rPr>
          <w:rFonts w:ascii="Angsana New" w:hAnsi="Angsana New"/>
          <w:sz w:val="30"/>
          <w:szCs w:val="30"/>
          <w:cs/>
        </w:rPr>
        <w:t xml:space="preserve">การรายงานทางการเงิน ฉบับที่ 9 เรื่อง </w:t>
      </w:r>
      <w:r w:rsidRPr="00324E1B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  <w:r w:rsidRPr="00324E1B">
        <w:rPr>
          <w:rFonts w:ascii="Angsana New" w:hAnsi="Angsana New"/>
          <w:sz w:val="30"/>
          <w:szCs w:val="30"/>
          <w:cs/>
        </w:rPr>
        <w:t xml:space="preserve"> (</w:t>
      </w:r>
      <w:r w:rsidRPr="00324E1B">
        <w:rPr>
          <w:rFonts w:ascii="Angsana New" w:hAnsi="Angsana New"/>
          <w:sz w:val="30"/>
          <w:szCs w:val="30"/>
        </w:rPr>
        <w:t>TFRS</w:t>
      </w:r>
      <w:r>
        <w:rPr>
          <w:rFonts w:ascii="Angsana New" w:hAnsi="Angsana New"/>
          <w:sz w:val="30"/>
          <w:szCs w:val="30"/>
        </w:rPr>
        <w:t xml:space="preserve"> 9</w:t>
      </w:r>
      <w:r w:rsidRPr="00324E1B">
        <w:rPr>
          <w:rFonts w:ascii="Angsana New" w:hAnsi="Angsana New"/>
          <w:sz w:val="30"/>
          <w:szCs w:val="30"/>
          <w:cs/>
        </w:rPr>
        <w:t>) รวมถึงมาตรฐานและการตีความมาตรฐาน</w:t>
      </w:r>
      <w:r>
        <w:rPr>
          <w:rFonts w:ascii="Angsana New" w:hAnsi="Angsana New"/>
          <w:sz w:val="30"/>
          <w:szCs w:val="30"/>
        </w:rPr>
        <w:t xml:space="preserve">    </w:t>
      </w:r>
      <w:r w:rsidRPr="00324E1B">
        <w:rPr>
          <w:rFonts w:ascii="Angsana New" w:hAnsi="Angsana New"/>
          <w:sz w:val="30"/>
          <w:szCs w:val="30"/>
          <w:cs/>
        </w:rPr>
        <w:t>ที่เกี่ยวข้อง</w:t>
      </w:r>
      <w:r w:rsidR="00811DF4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Pr="00324E1B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324E1B">
        <w:rPr>
          <w:rFonts w:ascii="Angsana New" w:hAnsi="Angsana New"/>
          <w:sz w:val="30"/>
          <w:szCs w:val="30"/>
        </w:rPr>
        <w:t xml:space="preserve">16 </w:t>
      </w:r>
      <w:r w:rsidRPr="00324E1B">
        <w:rPr>
          <w:rFonts w:ascii="Angsana New" w:hAnsi="Angsana New"/>
          <w:sz w:val="30"/>
          <w:szCs w:val="30"/>
          <w:cs/>
        </w:rPr>
        <w:t xml:space="preserve">เรื่อง </w:t>
      </w:r>
      <w:r w:rsidRPr="00811DF4">
        <w:rPr>
          <w:rFonts w:ascii="Angsana New" w:hAnsi="Angsana New"/>
          <w:i/>
          <w:iCs/>
          <w:spacing w:val="-4"/>
          <w:sz w:val="30"/>
          <w:szCs w:val="30"/>
          <w:cs/>
        </w:rPr>
        <w:t>สัญญาเช่า</w:t>
      </w:r>
      <w:r w:rsidRPr="00811DF4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811DF4">
        <w:rPr>
          <w:rFonts w:ascii="Angsana New" w:hAnsi="Angsana New"/>
          <w:spacing w:val="-4"/>
          <w:sz w:val="30"/>
          <w:szCs w:val="30"/>
        </w:rPr>
        <w:t xml:space="preserve">TFRS 16) </w:t>
      </w:r>
      <w:r w:rsidRPr="00811DF4">
        <w:rPr>
          <w:rFonts w:ascii="Angsana New" w:hAnsi="Angsana New"/>
          <w:spacing w:val="-4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811DF4">
        <w:rPr>
          <w:rFonts w:ascii="Angsana New" w:hAnsi="Angsana New"/>
          <w:spacing w:val="-4"/>
          <w:sz w:val="30"/>
          <w:szCs w:val="30"/>
        </w:rPr>
        <w:t>3</w:t>
      </w:r>
      <w:r w:rsidRPr="00324E1B">
        <w:rPr>
          <w:rFonts w:ascii="Angsana New" w:hAnsi="Angsana New"/>
          <w:sz w:val="30"/>
          <w:szCs w:val="30"/>
        </w:rPr>
        <w:t xml:space="preserve"> </w:t>
      </w:r>
    </w:p>
    <w:p w14:paraId="272CE769" w14:textId="77777777" w:rsidR="00A70F34" w:rsidRPr="001C5C2B" w:rsidRDefault="00A70F34" w:rsidP="009F5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00B67380" w14:textId="77777777" w:rsidR="008B5165" w:rsidRDefault="002E1BF0" w:rsidP="00DB5B65">
      <w:pPr>
        <w:pStyle w:val="BodyText2"/>
        <w:tabs>
          <w:tab w:val="clear" w:pos="540"/>
        </w:tabs>
        <w:ind w:left="567"/>
        <w:rPr>
          <w:lang w:val="en-US"/>
        </w:rPr>
      </w:pPr>
      <w:r w:rsidRPr="002E1BF0">
        <w:rPr>
          <w:cs/>
          <w:lang w:val="en-US" w:eastAsia="en-US"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</w:t>
      </w:r>
      <w:r w:rsidRPr="002E1BF0">
        <w:rPr>
          <w:spacing w:val="-6"/>
          <w:cs/>
          <w:lang w:val="en-US" w:eastAsia="en-US"/>
        </w:rPr>
        <w:t>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</w:t>
      </w:r>
      <w:r>
        <w:rPr>
          <w:rFonts w:hint="cs"/>
          <w:cs/>
          <w:lang w:val="en-US" w:eastAsia="en-US"/>
        </w:rPr>
        <w:t xml:space="preserve">   </w:t>
      </w:r>
      <w:r w:rsidRPr="002E1BF0">
        <w:rPr>
          <w:cs/>
          <w:lang w:val="en-US" w:eastAsia="en-US"/>
        </w:rPr>
        <w:t>ไม่มีผลกระทบที่มีสาระสำคัญต่องบการเงินในงวดที่ถือปฏิบัติ</w:t>
      </w:r>
      <w:r w:rsidR="00B81B87">
        <w:rPr>
          <w:rFonts w:hint="cs"/>
          <w:cs/>
          <w:lang w:val="en-US"/>
        </w:rPr>
        <w:t xml:space="preserve">  </w:t>
      </w:r>
    </w:p>
    <w:p w14:paraId="7279AC7F" w14:textId="77777777" w:rsidR="00DB5B65" w:rsidRPr="001C5C2B" w:rsidRDefault="00B81B87" w:rsidP="00DB5B65">
      <w:pPr>
        <w:pStyle w:val="BodyText2"/>
        <w:tabs>
          <w:tab w:val="clear" w:pos="540"/>
        </w:tabs>
        <w:ind w:left="567"/>
        <w:rPr>
          <w:sz w:val="24"/>
          <w:szCs w:val="24"/>
          <w:lang w:val="en-US"/>
        </w:rPr>
      </w:pPr>
      <w:r>
        <w:rPr>
          <w:rFonts w:hint="cs"/>
          <w:cs/>
          <w:lang w:val="en-US"/>
        </w:rPr>
        <w:t xml:space="preserve">      </w:t>
      </w:r>
    </w:p>
    <w:p w14:paraId="40DB6A6A" w14:textId="77777777" w:rsidR="00DB5B65" w:rsidRDefault="00DB5B65" w:rsidP="00DB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B08A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D3C54" w:rsidRPr="00AB08A2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AB08A2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Pr="00AB08A2">
        <w:rPr>
          <w:rFonts w:ascii="Angsana New" w:hAnsi="Angsana New" w:hint="cs"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14:paraId="3C8E47A3" w14:textId="77777777" w:rsidR="00B81B87" w:rsidRPr="001C5C2B" w:rsidRDefault="00B81B87" w:rsidP="00B81B87">
      <w:pPr>
        <w:pStyle w:val="BodyText2"/>
        <w:tabs>
          <w:tab w:val="clear" w:pos="540"/>
        </w:tabs>
        <w:ind w:left="567"/>
        <w:rPr>
          <w:sz w:val="24"/>
          <w:szCs w:val="24"/>
          <w:lang w:val="en-US"/>
        </w:rPr>
      </w:pPr>
    </w:p>
    <w:p w14:paraId="395F1DF8" w14:textId="77777777" w:rsidR="00716186" w:rsidRDefault="00716186" w:rsidP="00B8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537579">
        <w:rPr>
          <w:cs/>
        </w:rPr>
        <w:tab/>
      </w:r>
      <w:r w:rsidR="00B81B87" w:rsidRPr="00B81B87">
        <w:rPr>
          <w:rFonts w:ascii="Angsana New" w:hAnsi="Angsana New"/>
          <w:sz w:val="30"/>
          <w:szCs w:val="30"/>
          <w:cs/>
        </w:rPr>
        <w:t>งบการเงินนี้</w:t>
      </w:r>
      <w:r w:rsidR="00AB08A2">
        <w:rPr>
          <w:rFonts w:ascii="Angsana New" w:hAnsi="Angsana New" w:hint="cs"/>
          <w:sz w:val="30"/>
          <w:szCs w:val="30"/>
          <w:cs/>
        </w:rPr>
        <w:t>นำเสนอ</w:t>
      </w:r>
      <w:r w:rsidR="00B81B87" w:rsidRPr="00B81B87">
        <w:rPr>
          <w:rFonts w:ascii="Angsana New" w:hAnsi="Angsana New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</w:t>
      </w:r>
    </w:p>
    <w:p w14:paraId="110D8033" w14:textId="77777777" w:rsidR="00A2667B" w:rsidRPr="001C5C2B" w:rsidRDefault="00A2667B" w:rsidP="00B81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4DFBD47B" w14:textId="77777777" w:rsidR="00716186" w:rsidRPr="00AB08A2" w:rsidRDefault="00716186" w:rsidP="007B671E">
      <w:pPr>
        <w:pStyle w:val="BodyText2"/>
        <w:tabs>
          <w:tab w:val="clear" w:pos="540"/>
        </w:tabs>
        <w:ind w:left="567" w:hanging="567"/>
        <w:rPr>
          <w:i/>
          <w:iCs/>
          <w:color w:val="0000FF"/>
          <w:highlight w:val="cyan"/>
        </w:rPr>
      </w:pPr>
      <w:r w:rsidRPr="00A33BBF">
        <w:rPr>
          <w:i/>
          <w:iCs/>
          <w:cs/>
        </w:rPr>
        <w:t>(</w:t>
      </w:r>
      <w:r w:rsidR="00792ACC" w:rsidRPr="00A33BBF">
        <w:rPr>
          <w:rFonts w:hint="cs"/>
          <w:i/>
          <w:iCs/>
          <w:cs/>
        </w:rPr>
        <w:t>ค</w:t>
      </w:r>
      <w:r w:rsidRPr="00A33BBF">
        <w:rPr>
          <w:i/>
          <w:iCs/>
          <w:cs/>
        </w:rPr>
        <w:t>)</w:t>
      </w:r>
      <w:r w:rsidRPr="00A33BBF">
        <w:rPr>
          <w:i/>
          <w:iCs/>
          <w:cs/>
        </w:rPr>
        <w:tab/>
        <w:t>การ</w:t>
      </w:r>
      <w:r w:rsidR="00E170AD" w:rsidRPr="00A33BBF">
        <w:rPr>
          <w:i/>
          <w:iCs/>
          <w:cs/>
        </w:rPr>
        <w:t>ใช้วิจารณญาณและการประมาณการ</w:t>
      </w:r>
    </w:p>
    <w:p w14:paraId="5113561D" w14:textId="77777777" w:rsidR="00716186" w:rsidRPr="001C5C2B" w:rsidRDefault="0071618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6DDB71CC" w14:textId="77777777" w:rsidR="0019095D" w:rsidRDefault="00FB5941" w:rsidP="00FB5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2667B">
        <w:rPr>
          <w:rFonts w:ascii="Angsana New" w:hAnsi="Angsana New"/>
          <w:spacing w:val="-6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A2667B" w:rsidRPr="00A2667B">
        <w:rPr>
          <w:rFonts w:ascii="Angsana New" w:hAnsi="Angsana New" w:hint="cs"/>
          <w:spacing w:val="-6"/>
          <w:sz w:val="30"/>
          <w:szCs w:val="30"/>
          <w:cs/>
        </w:rPr>
        <w:t>การ</w:t>
      </w:r>
      <w:r w:rsidR="00A2667B">
        <w:rPr>
          <w:rFonts w:ascii="Angsana New" w:hAnsi="Angsana New" w:hint="cs"/>
          <w:sz w:val="30"/>
          <w:szCs w:val="30"/>
          <w:cs/>
        </w:rPr>
        <w:t xml:space="preserve">  </w:t>
      </w:r>
      <w:r w:rsidRPr="00A33BBF">
        <w:rPr>
          <w:rFonts w:ascii="Angsana New" w:hAnsi="Angsana New"/>
          <w:spacing w:val="-6"/>
          <w:sz w:val="30"/>
          <w:szCs w:val="30"/>
          <w:cs/>
        </w:rPr>
        <w:t>และข้อสมมติหลายประการ ซึ่งมีผลกระทบต่อ</w:t>
      </w:r>
      <w:r w:rsidR="00792ACC" w:rsidRPr="00A33BBF">
        <w:rPr>
          <w:rFonts w:ascii="Angsana New" w:hAnsi="Angsana New" w:hint="cs"/>
          <w:spacing w:val="-6"/>
          <w:sz w:val="30"/>
          <w:szCs w:val="30"/>
          <w:cs/>
        </w:rPr>
        <w:t>การปฏิบัติตาม</w:t>
      </w:r>
      <w:r w:rsidRPr="00A33BBF">
        <w:rPr>
          <w:rFonts w:ascii="Angsana New" w:hAnsi="Angsana New"/>
          <w:spacing w:val="-6"/>
          <w:sz w:val="30"/>
          <w:szCs w:val="30"/>
          <w:cs/>
        </w:rPr>
        <w:t>นโยบายการบัญชี</w:t>
      </w:r>
      <w:r w:rsidR="00A2667B" w:rsidRPr="00A33BBF">
        <w:rPr>
          <w:rFonts w:ascii="Angsana New" w:hAnsi="Angsana New" w:hint="cs"/>
          <w:spacing w:val="-6"/>
          <w:sz w:val="30"/>
          <w:szCs w:val="30"/>
          <w:cs/>
        </w:rPr>
        <w:t xml:space="preserve">ของกลุ่มบริษัท ทั้งนี้ </w:t>
      </w:r>
      <w:r w:rsidRPr="00A33BBF">
        <w:rPr>
          <w:rFonts w:ascii="Angsana New" w:hAnsi="Angsana New"/>
          <w:spacing w:val="-6"/>
          <w:sz w:val="30"/>
          <w:szCs w:val="30"/>
          <w:cs/>
        </w:rPr>
        <w:t>ผลที่เกิดขึ้นจริง</w:t>
      </w:r>
      <w:r w:rsidRPr="00FB5941">
        <w:rPr>
          <w:rFonts w:ascii="Angsana New" w:hAnsi="Angsana New"/>
          <w:sz w:val="30"/>
          <w:szCs w:val="30"/>
          <w:cs/>
        </w:rPr>
        <w:t>อาจแตกต่างจากที่ประมาณ</w:t>
      </w:r>
      <w:r w:rsidR="00A2667B">
        <w:rPr>
          <w:rFonts w:ascii="Angsana New" w:hAnsi="Angsana New" w:hint="cs"/>
          <w:sz w:val="30"/>
          <w:szCs w:val="30"/>
          <w:cs/>
        </w:rPr>
        <w:t>การ</w:t>
      </w:r>
      <w:r w:rsidRPr="00FB5941">
        <w:rPr>
          <w:rFonts w:ascii="Angsana New" w:hAnsi="Angsana New"/>
          <w:sz w:val="30"/>
          <w:szCs w:val="30"/>
          <w:cs/>
        </w:rPr>
        <w:t>ไว้</w:t>
      </w:r>
      <w:r w:rsidR="00A2667B">
        <w:rPr>
          <w:rFonts w:ascii="Angsana New" w:hAnsi="Angsana New" w:hint="cs"/>
          <w:sz w:val="30"/>
          <w:szCs w:val="30"/>
          <w:cs/>
        </w:rPr>
        <w:t xml:space="preserve"> </w:t>
      </w:r>
      <w:r w:rsidRPr="00FB5941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</w:t>
      </w:r>
      <w:r>
        <w:rPr>
          <w:rFonts w:ascii="Angsana New" w:hAnsi="Angsana New"/>
          <w:sz w:val="30"/>
          <w:szCs w:val="30"/>
          <w:cs/>
        </w:rPr>
        <w:t>จะได้รับการทบทวน</w:t>
      </w:r>
      <w:r w:rsidR="00A33BBF">
        <w:rPr>
          <w:rFonts w:ascii="Angsana New" w:hAnsi="Angsana New"/>
          <w:sz w:val="30"/>
          <w:szCs w:val="30"/>
        </w:rPr>
        <w:t xml:space="preserve">          </w:t>
      </w:r>
      <w:r>
        <w:rPr>
          <w:rFonts w:ascii="Angsana New" w:hAnsi="Angsana New"/>
          <w:sz w:val="30"/>
          <w:szCs w:val="30"/>
          <w:cs/>
        </w:rPr>
        <w:t xml:space="preserve">อย่างต่อเนื่อง </w:t>
      </w:r>
      <w:r w:rsidRPr="00FB5941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6A98218" w14:textId="77777777" w:rsidR="00522C2D" w:rsidRPr="001C5C2B" w:rsidRDefault="00522C2D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FF0843E" w14:textId="77777777" w:rsidR="00DD0314" w:rsidRPr="002D2C78" w:rsidRDefault="00DD0314" w:rsidP="00DD0314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2D2C78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14:paraId="490E4133" w14:textId="77777777" w:rsidR="00DD0314" w:rsidRPr="001C5C2B" w:rsidRDefault="00DD0314" w:rsidP="00DD0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2E812F9" w14:textId="77777777" w:rsidR="00DD0314" w:rsidRPr="00DD0314" w:rsidRDefault="00DD0314" w:rsidP="00DD0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BC630F">
        <w:rPr>
          <w:rFonts w:ascii="Angsana New" w:hAnsi="Angsana New" w:hint="cs"/>
          <w:spacing w:val="-6"/>
          <w:sz w:val="30"/>
          <w:szCs w:val="30"/>
          <w:cs/>
        </w:rPr>
        <w:t>ข้อมูลเกี่ยวกับการใช้วิจารณญาณในการ</w:t>
      </w:r>
      <w:r w:rsidR="002D2C78">
        <w:rPr>
          <w:rFonts w:ascii="Angsana New" w:hAnsi="Angsana New" w:hint="cs"/>
          <w:spacing w:val="-6"/>
          <w:sz w:val="30"/>
          <w:szCs w:val="30"/>
          <w:cs/>
        </w:rPr>
        <w:t>ปฏิบัติตาม</w:t>
      </w:r>
      <w:r w:rsidRPr="00BC630F">
        <w:rPr>
          <w:rFonts w:ascii="Angsana New" w:hAnsi="Angsana New" w:hint="cs"/>
          <w:spacing w:val="-6"/>
          <w:sz w:val="30"/>
          <w:szCs w:val="30"/>
          <w:cs/>
        </w:rPr>
        <w:t>นโยบายการบัญชีซึ่งมีผลกระทบที่มีนัยสำคัญที่สุดต่อ</w:t>
      </w:r>
      <w:r w:rsidR="002D2C78">
        <w:rPr>
          <w:rFonts w:ascii="Angsana New" w:hAnsi="Angsana New" w:hint="cs"/>
          <w:spacing w:val="-6"/>
          <w:sz w:val="30"/>
          <w:szCs w:val="30"/>
          <w:cs/>
        </w:rPr>
        <w:t xml:space="preserve">       </w:t>
      </w:r>
      <w:r w:rsidRPr="00BC630F">
        <w:rPr>
          <w:rFonts w:ascii="Angsana New" w:hAnsi="Angsana New" w:hint="cs"/>
          <w:spacing w:val="-6"/>
          <w:sz w:val="30"/>
          <w:szCs w:val="30"/>
          <w:cs/>
        </w:rPr>
        <w:t>จำนวนเงิน</w:t>
      </w:r>
      <w:r w:rsidRPr="00DD0314">
        <w:rPr>
          <w:rFonts w:ascii="Angsana New" w:hAnsi="Angsana New" w:hint="cs"/>
          <w:sz w:val="30"/>
          <w:szCs w:val="30"/>
          <w:cs/>
        </w:rPr>
        <w:t>ที่รับรู้ในงบการเงิน</w:t>
      </w:r>
      <w:r w:rsidRPr="00DD0314">
        <w:rPr>
          <w:rFonts w:ascii="Angsana New" w:hAnsi="Angsana New" w:hint="cs"/>
          <w:sz w:val="30"/>
          <w:szCs w:val="30"/>
        </w:rPr>
        <w:t xml:space="preserve"> </w:t>
      </w:r>
      <w:r w:rsidRPr="00DD0314">
        <w:rPr>
          <w:rFonts w:ascii="Angsana New" w:hAnsi="Angsana New" w:hint="cs"/>
          <w:sz w:val="30"/>
          <w:szCs w:val="30"/>
          <w:cs/>
        </w:rPr>
        <w:t>ประกอบด้วยหมายเหตุประกอบงบการเงิน</w:t>
      </w:r>
      <w:r w:rsidR="002D2C78">
        <w:rPr>
          <w:rFonts w:ascii="Angsana New" w:hAnsi="Angsana New" w:hint="cs"/>
          <w:sz w:val="30"/>
          <w:szCs w:val="30"/>
          <w:cs/>
        </w:rPr>
        <w:t>ข้อ</w:t>
      </w:r>
      <w:r w:rsidRPr="00DD0314">
        <w:rPr>
          <w:rFonts w:ascii="Angsana New" w:hAnsi="Angsana New" w:hint="cs"/>
          <w:sz w:val="30"/>
          <w:szCs w:val="30"/>
          <w:cs/>
        </w:rPr>
        <w:t>ต่อไปนี้</w:t>
      </w:r>
      <w:r w:rsidRPr="00DD0314">
        <w:rPr>
          <w:rFonts w:ascii="Angsana New" w:hAnsi="Angsana New" w:hint="cs"/>
          <w:sz w:val="30"/>
          <w:szCs w:val="30"/>
        </w:rPr>
        <w:t xml:space="preserve"> </w:t>
      </w:r>
    </w:p>
    <w:p w14:paraId="5C2CC54E" w14:textId="77777777" w:rsidR="00DD0314" w:rsidRPr="001C5C2B" w:rsidRDefault="00DD0314" w:rsidP="00DD0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6568"/>
      </w:tblGrid>
      <w:tr w:rsidR="00711043" w:rsidRPr="00DD0314" w14:paraId="21B4E3B3" w14:textId="77777777" w:rsidTr="00522C2D">
        <w:tc>
          <w:tcPr>
            <w:tcW w:w="2610" w:type="dxa"/>
            <w:shd w:val="clear" w:color="auto" w:fill="auto"/>
          </w:tcPr>
          <w:p w14:paraId="3C9A1BED" w14:textId="77777777" w:rsidR="00711043" w:rsidRPr="001C5C2B" w:rsidRDefault="001C5C2B" w:rsidP="0028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theme="minorBidi"/>
                <w:sz w:val="30"/>
                <w:szCs w:val="30"/>
                <w:highlight w:val="green"/>
              </w:rPr>
            </w:pPr>
            <w:r w:rsidRPr="002C1369">
              <w:rPr>
                <w:rFonts w:ascii="Angsana New" w:hAnsi="Angsana New" w:cs="Angsana New"/>
                <w:sz w:val="30"/>
                <w:szCs w:val="30"/>
              </w:rPr>
              <w:t>4(</w:t>
            </w:r>
            <w:r w:rsidR="002C1369" w:rsidRPr="002C1369">
              <w:rPr>
                <w:rFonts w:ascii="Angsana New" w:hAnsi="Angsana New" w:cs="Angsana New" w:hint="cs"/>
                <w:sz w:val="30"/>
                <w:szCs w:val="30"/>
                <w:cs/>
              </w:rPr>
              <w:t>ฏ</w:t>
            </w:r>
            <w:r w:rsidRPr="002C1369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2C136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2C13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72447" w:rsidRPr="002C136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6568" w:type="dxa"/>
            <w:shd w:val="clear" w:color="auto" w:fill="auto"/>
          </w:tcPr>
          <w:p w14:paraId="7F2E1DB9" w14:textId="77777777" w:rsidR="00C6370B" w:rsidRPr="00C6370B" w:rsidRDefault="00C6370B" w:rsidP="00C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370B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</w:t>
            </w:r>
          </w:p>
          <w:p w14:paraId="27373F1D" w14:textId="69177031" w:rsidR="00C6370B" w:rsidRPr="00C6370B" w:rsidRDefault="00C6370B" w:rsidP="0026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0" w:hanging="69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260F2B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C6370B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0D7D0D96" w14:textId="3100AC5E" w:rsidR="00C6370B" w:rsidRPr="00C6370B" w:rsidRDefault="00C6370B" w:rsidP="0026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6" w:hanging="36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260F2B">
              <w:rPr>
                <w:rFonts w:ascii="Angsana New" w:hAnsi="Angsana New"/>
                <w:sz w:val="30"/>
                <w:szCs w:val="30"/>
              </w:rPr>
              <w:t xml:space="preserve">     </w:t>
            </w:r>
            <w:proofErr w:type="gramStart"/>
            <w:r w:rsidRPr="00C6370B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กลุ่มบริษัทพิจารณาถึงความแน่นอนอย่างสมเหตุสมผลที่จะใช้สิทธิต่ออายุ</w:t>
            </w:r>
            <w:r w:rsidR="00260F2B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C6370B">
              <w:rPr>
                <w:rFonts w:ascii="Angsana New" w:hAnsi="Angsana New" w:cs="Angsana New"/>
                <w:sz w:val="30"/>
                <w:szCs w:val="30"/>
                <w:cs/>
              </w:rPr>
              <w:t>สัญญาเช่าหรือไม่</w:t>
            </w:r>
            <w:proofErr w:type="gramEnd"/>
          </w:p>
          <w:p w14:paraId="117EE300" w14:textId="41FF00D5" w:rsidR="00C6370B" w:rsidRPr="00260F2B" w:rsidRDefault="00C6370B" w:rsidP="00C6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60F2B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260F2B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C6370B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กลุ่มบริษัทจะใช้สิทธิยกเลิกสัญญาเช่าหรือไม่</w:t>
            </w:r>
          </w:p>
          <w:p w14:paraId="4BD7309F" w14:textId="138349EE" w:rsidR="00711043" w:rsidRPr="00260F2B" w:rsidRDefault="001C5C2B" w:rsidP="0026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6" w:hanging="3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60F2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260F2B" w:rsidRPr="00260F2B">
              <w:rPr>
                <w:rFonts w:ascii="Angsana New" w:hAnsi="Angsana New"/>
                <w:sz w:val="30"/>
                <w:szCs w:val="30"/>
              </w:rPr>
              <w:t xml:space="preserve">     </w:t>
            </w:r>
            <w:proofErr w:type="gramStart"/>
            <w:r w:rsidR="00C6370B" w:rsidRPr="00260F2B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</w:t>
            </w:r>
            <w:r w:rsidR="00260F2B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C6370B" w:rsidRPr="00260F2B">
              <w:rPr>
                <w:rFonts w:ascii="Angsana New" w:hAnsi="Angsana New" w:cs="Angsana New" w:hint="cs"/>
                <w:sz w:val="30"/>
                <w:szCs w:val="30"/>
                <w:cs/>
              </w:rPr>
              <w:t>ผู้เป็นเจ้าของพึงได้รับให้กับผู้เช่าหรือไม่</w:t>
            </w:r>
            <w:proofErr w:type="gramEnd"/>
          </w:p>
          <w:p w14:paraId="19711164" w14:textId="77777777" w:rsidR="001C5C2B" w:rsidRPr="00665B01" w:rsidRDefault="001C5C2B" w:rsidP="001C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4" w:hanging="1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0314" w:rsidRPr="00DD0314" w14:paraId="045F0694" w14:textId="77777777" w:rsidTr="00522C2D">
        <w:tc>
          <w:tcPr>
            <w:tcW w:w="2610" w:type="dxa"/>
            <w:shd w:val="clear" w:color="auto" w:fill="auto"/>
          </w:tcPr>
          <w:p w14:paraId="3390109C" w14:textId="77777777" w:rsidR="00DD0314" w:rsidRPr="00CA2FCF" w:rsidRDefault="002D2C78" w:rsidP="0028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F2D3F">
              <w:rPr>
                <w:rFonts w:ascii="Angsana New" w:hAnsi="Angsana New" w:cs="Angsana New"/>
                <w:sz w:val="30"/>
                <w:szCs w:val="30"/>
              </w:rPr>
              <w:lastRenderedPageBreak/>
              <w:t>4</w:t>
            </w:r>
            <w:r w:rsidR="00DD0314" w:rsidRPr="003F2D3F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3F2D3F" w:rsidRPr="003F2D3F">
              <w:rPr>
                <w:rFonts w:ascii="Angsana New" w:hAnsi="Angsana New" w:cs="Angsana New" w:hint="cs"/>
                <w:sz w:val="30"/>
                <w:szCs w:val="30"/>
                <w:cs/>
              </w:rPr>
              <w:t>ถ</w:t>
            </w:r>
            <w:r w:rsidR="00DD0314" w:rsidRPr="003F2D3F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6422FD" w:rsidRPr="003F2D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="006422FD" w:rsidRPr="003F2D3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25CFB" w:rsidRPr="003F2D3F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6568" w:type="dxa"/>
            <w:shd w:val="clear" w:color="auto" w:fill="auto"/>
          </w:tcPr>
          <w:p w14:paraId="38DA0E8F" w14:textId="77777777" w:rsidR="00DD0314" w:rsidRPr="00665B01" w:rsidRDefault="00DD0314" w:rsidP="0028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65B01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665B01">
              <w:rPr>
                <w:rFonts w:ascii="Angsana New" w:hAnsi="Angsana New" w:cs="Angsana New" w:hint="cs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14:paraId="206D4E48" w14:textId="507BA261" w:rsidR="00DD0314" w:rsidRPr="00E70923" w:rsidRDefault="00E70923" w:rsidP="0028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6" w:hanging="3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2B7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282B7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DD0314" w:rsidRPr="00282B75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1C60DAD4" w14:textId="0C3CB63C" w:rsidR="00DD0314" w:rsidRPr="00282B75" w:rsidRDefault="00E70923" w:rsidP="0028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6" w:hanging="3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2B7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282B7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DD0314" w:rsidRPr="00282B75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การขายสินค้าสั่งทำควรจะรับรู้รายได้ตลอดช่วงเวลาหนึ่ง</w:t>
            </w:r>
            <w:r w:rsidR="00DD0314" w:rsidRPr="00282B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D0314" w:rsidRPr="00282B75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หรือควรจะรับรู้</w:t>
            </w:r>
            <w:r w:rsidR="00CE4E0B" w:rsidRPr="00282B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D0314" w:rsidRPr="00282B75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="00DD0314" w:rsidRPr="00282B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D0314" w:rsidRPr="00282B75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  <w:r w:rsidR="00DD0314" w:rsidRPr="00282B7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  <w:p w14:paraId="4AB7B31C" w14:textId="69ECBA45" w:rsidR="00DD0314" w:rsidRPr="00665B01" w:rsidRDefault="00E70923" w:rsidP="00282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6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B7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282B75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DD0314" w:rsidRPr="00282B75"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  <w:r w:rsidR="00282B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0314" w:rsidRPr="00282B75">
              <w:rPr>
                <w:rFonts w:ascii="Angsana New" w:hAnsi="Angsana New" w:cs="Angsana New" w:hint="cs"/>
                <w:sz w:val="30"/>
                <w:szCs w:val="30"/>
                <w:cs/>
              </w:rPr>
              <w:t>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</w:tc>
      </w:tr>
      <w:tr w:rsidR="00C52560" w:rsidRPr="00DD0314" w14:paraId="5EDFF0FF" w14:textId="77777777" w:rsidTr="00522C2D">
        <w:tc>
          <w:tcPr>
            <w:tcW w:w="2610" w:type="dxa"/>
            <w:shd w:val="clear" w:color="auto" w:fill="auto"/>
          </w:tcPr>
          <w:p w14:paraId="4C8C013B" w14:textId="77777777" w:rsidR="00C52560" w:rsidRPr="00C52560" w:rsidRDefault="00C52560" w:rsidP="0028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256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568" w:type="dxa"/>
            <w:shd w:val="clear" w:color="auto" w:fill="auto"/>
          </w:tcPr>
          <w:p w14:paraId="32180761" w14:textId="77777777" w:rsidR="00C52560" w:rsidRPr="00C52560" w:rsidRDefault="00C52560" w:rsidP="0028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5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C52560">
              <w:rPr>
                <w:rFonts w:ascii="Angsana New" w:hAnsi="Angsana New" w:cs="Angsana New"/>
                <w:sz w:val="30"/>
                <w:szCs w:val="30"/>
              </w:rPr>
              <w:t>2019 (COVID-19)</w:t>
            </w:r>
          </w:p>
        </w:tc>
      </w:tr>
      <w:tr w:rsidR="00DD0314" w:rsidRPr="00DD0314" w14:paraId="4DA8B9E6" w14:textId="77777777" w:rsidTr="00522C2D">
        <w:tc>
          <w:tcPr>
            <w:tcW w:w="2610" w:type="dxa"/>
          </w:tcPr>
          <w:p w14:paraId="502D61E5" w14:textId="77777777" w:rsidR="00DD0314" w:rsidRPr="00665B01" w:rsidRDefault="00CD1420" w:rsidP="0028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6568" w:type="dxa"/>
          </w:tcPr>
          <w:p w14:paraId="7811604F" w14:textId="77777777" w:rsidR="00DD0314" w:rsidRPr="00665B01" w:rsidRDefault="00DD0314" w:rsidP="00286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5B01">
              <w:rPr>
                <w:rFonts w:ascii="Angsana New" w:hAnsi="Angsana New" w:cs="Angsana New" w:hint="cs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</w:tbl>
    <w:p w14:paraId="5CF0887E" w14:textId="77777777" w:rsidR="00DD0314" w:rsidRPr="00C52560" w:rsidRDefault="00DD0314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2B11EBF" w14:textId="77777777" w:rsidR="00FB5941" w:rsidRPr="00A7663B" w:rsidRDefault="005F21C1" w:rsidP="00371B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7663B">
        <w:rPr>
          <w:rFonts w:ascii="Angsana New" w:hAnsi="Angsana New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2FF5381D" w14:textId="77777777" w:rsidR="005F21C1" w:rsidRPr="00C52560" w:rsidRDefault="005F21C1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D76893F" w14:textId="77777777" w:rsidR="00D62D44" w:rsidRPr="00A7663B" w:rsidRDefault="00D62D44" w:rsidP="00A76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pacing w:val="-6"/>
          <w:sz w:val="30"/>
          <w:szCs w:val="30"/>
        </w:rPr>
      </w:pPr>
      <w:r w:rsidRPr="00A7663B">
        <w:rPr>
          <w:rFonts w:ascii="Angsana New" w:hAnsi="Angsana New"/>
          <w:spacing w:val="-6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="00B27FB8" w:rsidRPr="00A7663B">
        <w:rPr>
          <w:rFonts w:ascii="Angsana New" w:hAnsi="Angsana New"/>
          <w:spacing w:val="-6"/>
          <w:sz w:val="30"/>
          <w:szCs w:val="30"/>
        </w:rPr>
        <w:t xml:space="preserve"> </w:t>
      </w:r>
      <w:r w:rsidR="00B27FB8" w:rsidRPr="00A7663B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B27FB8" w:rsidRPr="00A7663B">
        <w:rPr>
          <w:rFonts w:ascii="Angsana New" w:hAnsi="Angsana New"/>
          <w:spacing w:val="-6"/>
          <w:sz w:val="30"/>
          <w:szCs w:val="30"/>
        </w:rPr>
        <w:t xml:space="preserve">31 </w:t>
      </w:r>
      <w:r w:rsidR="00B27FB8" w:rsidRPr="00A7663B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="00C74637">
        <w:rPr>
          <w:rFonts w:ascii="Angsana New" w:hAnsi="Angsana New"/>
          <w:spacing w:val="-6"/>
          <w:sz w:val="30"/>
          <w:szCs w:val="30"/>
        </w:rPr>
        <w:t>2563</w:t>
      </w:r>
      <w:r w:rsidR="00B27FB8" w:rsidRPr="00A7663B">
        <w:rPr>
          <w:rFonts w:ascii="Angsana New" w:hAnsi="Angsana New"/>
          <w:spacing w:val="-6"/>
          <w:sz w:val="30"/>
          <w:szCs w:val="30"/>
        </w:rPr>
        <w:t xml:space="preserve"> </w:t>
      </w:r>
      <w:r w:rsidRPr="00A7663B">
        <w:rPr>
          <w:rFonts w:ascii="Angsana New" w:hAnsi="Angsana New"/>
          <w:spacing w:val="-6"/>
          <w:sz w:val="30"/>
          <w:szCs w:val="30"/>
          <w:cs/>
        </w:rPr>
        <w:t>ซึ่งมีความเสี่ยงอย่าง</w:t>
      </w:r>
      <w:r w:rsidR="00B27FB8" w:rsidRPr="00A7663B">
        <w:rPr>
          <w:rFonts w:ascii="Angsana New" w:hAnsi="Angsana New"/>
          <w:spacing w:val="-6"/>
          <w:sz w:val="30"/>
          <w:szCs w:val="30"/>
        </w:rPr>
        <w:t xml:space="preserve">   </w:t>
      </w:r>
      <w:r w:rsidRPr="00A7663B">
        <w:rPr>
          <w:rFonts w:ascii="Angsana New" w:hAnsi="Angsana New"/>
          <w:spacing w:val="-6"/>
          <w:sz w:val="30"/>
          <w:szCs w:val="30"/>
          <w:cs/>
        </w:rPr>
        <w:t>มีนัยสำคัญที่</w:t>
      </w:r>
      <w:r w:rsidR="00B27FB8" w:rsidRPr="00A7663B">
        <w:rPr>
          <w:rFonts w:ascii="Angsana New" w:hAnsi="Angsana New" w:hint="cs"/>
          <w:spacing w:val="-6"/>
          <w:sz w:val="30"/>
          <w:szCs w:val="30"/>
          <w:cs/>
        </w:rPr>
        <w:t>จะส่งผล</w:t>
      </w:r>
      <w:r w:rsidRPr="00A7663B">
        <w:rPr>
          <w:rFonts w:ascii="Angsana New" w:hAnsi="Angsana New"/>
          <w:spacing w:val="-6"/>
          <w:sz w:val="30"/>
          <w:szCs w:val="30"/>
          <w:cs/>
        </w:rPr>
        <w:t>ให้ต้องมีการปรับปรุง</w:t>
      </w:r>
      <w:r w:rsidR="00B27FB8" w:rsidRPr="00A7663B">
        <w:rPr>
          <w:rFonts w:ascii="Angsana New" w:hAnsi="Angsana New" w:hint="cs"/>
          <w:spacing w:val="-6"/>
          <w:sz w:val="30"/>
          <w:szCs w:val="30"/>
          <w:cs/>
        </w:rPr>
        <w:t>ที่มีสาระสำคัญใน</w:t>
      </w:r>
      <w:r w:rsidRPr="00A7663B">
        <w:rPr>
          <w:rFonts w:ascii="Angsana New" w:hAnsi="Angsana New"/>
          <w:spacing w:val="-6"/>
          <w:sz w:val="30"/>
          <w:szCs w:val="30"/>
          <w:cs/>
        </w:rPr>
        <w:t>มูลค่าตามบัญชีของสินทรัพย์และหนี้สินในปีบัญชี</w:t>
      </w:r>
      <w:r w:rsidR="00B27FB8" w:rsidRPr="00A7663B">
        <w:rPr>
          <w:rFonts w:ascii="Angsana New" w:hAnsi="Angsana New" w:hint="cs"/>
          <w:spacing w:val="-6"/>
          <w:sz w:val="30"/>
          <w:szCs w:val="30"/>
          <w:cs/>
        </w:rPr>
        <w:t xml:space="preserve">ถัดไป </w:t>
      </w:r>
      <w:r w:rsidRPr="00A7663B">
        <w:rPr>
          <w:rFonts w:ascii="Angsana New" w:hAnsi="Angsana New"/>
          <w:spacing w:val="-6"/>
          <w:sz w:val="30"/>
          <w:szCs w:val="30"/>
          <w:cs/>
        </w:rPr>
        <w:t>ได้เปิดเผยในหมายเหตุประกอบงบการเงิน</w:t>
      </w:r>
      <w:r w:rsidR="006422FD">
        <w:rPr>
          <w:rFonts w:ascii="Angsana New" w:hAnsi="Angsana New" w:hint="cs"/>
          <w:spacing w:val="-6"/>
          <w:sz w:val="30"/>
          <w:szCs w:val="30"/>
          <w:cs/>
        </w:rPr>
        <w:t>ข้อ</w:t>
      </w:r>
      <w:r w:rsidRPr="00A7663B">
        <w:rPr>
          <w:rFonts w:ascii="Angsana New" w:hAnsi="Angsana New"/>
          <w:spacing w:val="-6"/>
          <w:sz w:val="30"/>
          <w:szCs w:val="30"/>
          <w:cs/>
        </w:rPr>
        <w:t>ต่อไปนี้</w:t>
      </w:r>
    </w:p>
    <w:p w14:paraId="777C387C" w14:textId="77777777" w:rsidR="002C2EEB" w:rsidRPr="00C52560" w:rsidRDefault="002C2EEB" w:rsidP="005F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700"/>
        <w:gridCol w:w="6570"/>
      </w:tblGrid>
      <w:tr w:rsidR="003E46AF" w:rsidRPr="00A55B97" w14:paraId="36A49260" w14:textId="77777777" w:rsidTr="00522C2D">
        <w:tc>
          <w:tcPr>
            <w:tcW w:w="2700" w:type="dxa"/>
          </w:tcPr>
          <w:p w14:paraId="738FDDF6" w14:textId="77777777" w:rsidR="003E46AF" w:rsidRPr="003E46AF" w:rsidRDefault="003E46AF" w:rsidP="003E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37222">
              <w:rPr>
                <w:rFonts w:ascii="Angsana New" w:hAnsi="Angsana New"/>
                <w:sz w:val="30"/>
                <w:szCs w:val="30"/>
              </w:rPr>
              <w:t>4(</w:t>
            </w:r>
            <w:r w:rsidR="00E37222" w:rsidRPr="00E37222">
              <w:rPr>
                <w:rFonts w:ascii="Angsana New" w:hAnsi="Angsana New" w:hint="cs"/>
                <w:sz w:val="30"/>
                <w:szCs w:val="30"/>
                <w:cs/>
              </w:rPr>
              <w:t>ฏ</w:t>
            </w:r>
            <w:r w:rsidRPr="00E372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570" w:type="dxa"/>
          </w:tcPr>
          <w:p w14:paraId="71431C60" w14:textId="77777777" w:rsidR="003E46AF" w:rsidRPr="003E46AF" w:rsidRDefault="003E46AF" w:rsidP="003E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E46AF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6F509E" w:rsidRPr="00A55B97" w14:paraId="540BD9CD" w14:textId="77777777" w:rsidTr="00522C2D">
        <w:tc>
          <w:tcPr>
            <w:tcW w:w="2700" w:type="dxa"/>
          </w:tcPr>
          <w:p w14:paraId="62903E52" w14:textId="77777777" w:rsidR="006F509E" w:rsidRPr="003E46AF" w:rsidRDefault="00B039C9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37222">
              <w:rPr>
                <w:rFonts w:ascii="Angsana New" w:hAnsi="Angsana New"/>
                <w:sz w:val="30"/>
                <w:szCs w:val="30"/>
              </w:rPr>
              <w:t>4</w:t>
            </w:r>
            <w:r w:rsidR="001F59AD" w:rsidRPr="00E37222">
              <w:rPr>
                <w:rFonts w:ascii="Angsana New" w:hAnsi="Angsana New"/>
                <w:sz w:val="30"/>
                <w:szCs w:val="30"/>
              </w:rPr>
              <w:t>(</w:t>
            </w:r>
            <w:r w:rsidR="00E37222" w:rsidRPr="00E37222">
              <w:rPr>
                <w:rFonts w:ascii="Angsana New" w:hAnsi="Angsana New" w:hint="cs"/>
                <w:sz w:val="30"/>
                <w:szCs w:val="30"/>
                <w:cs/>
              </w:rPr>
              <w:t>ถ</w:t>
            </w:r>
            <w:r w:rsidR="001F59AD" w:rsidRPr="00E3722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570" w:type="dxa"/>
          </w:tcPr>
          <w:p w14:paraId="52B3BAA3" w14:textId="77777777" w:rsidR="006F509E" w:rsidRPr="00A55B97" w:rsidRDefault="001F59AD" w:rsidP="003F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1F59AD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</w:t>
            </w:r>
            <w:r w:rsidR="003E46A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F59AD">
              <w:rPr>
                <w:rFonts w:ascii="Angsana New" w:hAnsi="Angsana New"/>
                <w:sz w:val="30"/>
                <w:szCs w:val="30"/>
                <w:cs/>
              </w:rPr>
              <w:t>การประมาณการรับคืนสินค้า</w:t>
            </w:r>
          </w:p>
        </w:tc>
      </w:tr>
      <w:tr w:rsidR="003E46AF" w:rsidRPr="00A55B97" w14:paraId="6B808AE6" w14:textId="77777777" w:rsidTr="00954F73">
        <w:tc>
          <w:tcPr>
            <w:tcW w:w="2700" w:type="dxa"/>
            <w:shd w:val="clear" w:color="auto" w:fill="auto"/>
          </w:tcPr>
          <w:p w14:paraId="65AF7E76" w14:textId="77777777" w:rsidR="003E46AF" w:rsidRPr="003E46AF" w:rsidRDefault="003E46AF" w:rsidP="003E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E46A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570" w:type="dxa"/>
            <w:shd w:val="clear" w:color="auto" w:fill="auto"/>
          </w:tcPr>
          <w:p w14:paraId="189371C6" w14:textId="77777777" w:rsidR="003E46AF" w:rsidRPr="00C52560" w:rsidRDefault="003E46AF" w:rsidP="003E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2560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Pr="00C52560">
              <w:rPr>
                <w:rFonts w:ascii="Angsana New" w:hAnsi="Angsana New"/>
                <w:sz w:val="30"/>
                <w:szCs w:val="30"/>
              </w:rPr>
              <w:t>2019 (COVID-19)</w:t>
            </w:r>
          </w:p>
        </w:tc>
      </w:tr>
      <w:tr w:rsidR="006F509E" w:rsidRPr="0094609F" w14:paraId="3C6EFC07" w14:textId="77777777" w:rsidTr="00522C2D">
        <w:tc>
          <w:tcPr>
            <w:tcW w:w="2700" w:type="dxa"/>
          </w:tcPr>
          <w:p w14:paraId="3D5D8ED1" w14:textId="77777777" w:rsidR="006F509E" w:rsidRPr="003E46AF" w:rsidRDefault="00C1009F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1009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570" w:type="dxa"/>
          </w:tcPr>
          <w:p w14:paraId="493CCC1B" w14:textId="77777777" w:rsidR="006F509E" w:rsidRPr="007A4D72" w:rsidRDefault="007A4D72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="006F509E" w:rsidRPr="007A4D72">
              <w:rPr>
                <w:rFonts w:ascii="Angsana New" w:hAnsi="Angsana New"/>
                <w:sz w:val="30"/>
                <w:szCs w:val="30"/>
                <w:cs/>
              </w:rPr>
              <w:t>ประมาณการมูลค่าสุทธิที่คาดว่าจะได้รับของสินค้าคงเหลือ</w:t>
            </w:r>
          </w:p>
        </w:tc>
      </w:tr>
      <w:tr w:rsidR="006F509E" w:rsidRPr="0094609F" w14:paraId="6A1874A2" w14:textId="77777777" w:rsidTr="00522C2D">
        <w:tc>
          <w:tcPr>
            <w:tcW w:w="2700" w:type="dxa"/>
          </w:tcPr>
          <w:p w14:paraId="08C778AE" w14:textId="51A2D602" w:rsidR="006F509E" w:rsidRPr="002260FD" w:rsidRDefault="006F509E" w:rsidP="00566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60FD">
              <w:rPr>
                <w:rFonts w:ascii="Angsana New" w:hAnsi="Angsana New"/>
                <w:sz w:val="30"/>
                <w:szCs w:val="30"/>
              </w:rPr>
              <w:t>1</w:t>
            </w:r>
            <w:r w:rsidR="002260FD" w:rsidRPr="002260FD">
              <w:rPr>
                <w:rFonts w:ascii="Angsana New" w:hAnsi="Angsana New"/>
                <w:sz w:val="30"/>
                <w:szCs w:val="30"/>
              </w:rPr>
              <w:t>0</w:t>
            </w:r>
            <w:r w:rsidR="000530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60F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530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60FD">
              <w:rPr>
                <w:rFonts w:ascii="Angsana New" w:hAnsi="Angsana New"/>
                <w:sz w:val="30"/>
                <w:szCs w:val="30"/>
              </w:rPr>
              <w:t>1</w:t>
            </w:r>
            <w:r w:rsidR="002260FD" w:rsidRPr="002260F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570" w:type="dxa"/>
          </w:tcPr>
          <w:p w14:paraId="676D6068" w14:textId="77777777" w:rsidR="006F509E" w:rsidRPr="007A4D72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C2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เกี่ยวกับการใช้ข้อสมมติที่สำคัญในการประมาณมูลค่าที่</w:t>
            </w:r>
            <w:r w:rsidR="00522C2D">
              <w:rPr>
                <w:rFonts w:ascii="Angsana New" w:hAnsi="Angsana New"/>
                <w:spacing w:val="-6"/>
                <w:sz w:val="30"/>
                <w:szCs w:val="30"/>
              </w:rPr>
              <w:t xml:space="preserve">    </w:t>
            </w:r>
            <w:r w:rsidRPr="00522C2D">
              <w:rPr>
                <w:rFonts w:ascii="Angsana New" w:hAnsi="Angsana New"/>
                <w:spacing w:val="-6"/>
                <w:sz w:val="30"/>
                <w:szCs w:val="30"/>
                <w:cs/>
              </w:rPr>
              <w:t>คาดว่า</w:t>
            </w:r>
            <w:r w:rsidRPr="007A4D72">
              <w:rPr>
                <w:rFonts w:ascii="Angsana New" w:hAnsi="Angsana New"/>
                <w:sz w:val="30"/>
                <w:szCs w:val="30"/>
                <w:cs/>
              </w:rPr>
              <w:t>จะได้รับคืน</w:t>
            </w:r>
          </w:p>
        </w:tc>
      </w:tr>
      <w:tr w:rsidR="006F509E" w:rsidRPr="0094609F" w14:paraId="582AC5DF" w14:textId="77777777" w:rsidTr="00522C2D">
        <w:tc>
          <w:tcPr>
            <w:tcW w:w="2700" w:type="dxa"/>
          </w:tcPr>
          <w:p w14:paraId="473F588C" w14:textId="77777777" w:rsidR="006F509E" w:rsidRPr="003E46AF" w:rsidRDefault="007A5A6C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A5A6C">
              <w:rPr>
                <w:rFonts w:ascii="Angsana New" w:hAnsi="Angsana New"/>
                <w:sz w:val="30"/>
                <w:szCs w:val="30"/>
              </w:rPr>
              <w:t>1</w:t>
            </w:r>
            <w:r w:rsidR="00C1009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570" w:type="dxa"/>
          </w:tcPr>
          <w:p w14:paraId="6434C9B3" w14:textId="77777777" w:rsidR="006F509E" w:rsidRPr="00951310" w:rsidRDefault="006F509E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22C2D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</w:t>
            </w:r>
            <w:r w:rsidRPr="00522C2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522C2D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เกี่ยวกับข้อสมมติหลัก</w:t>
            </w:r>
            <w:r w:rsidRPr="00951310">
              <w:rPr>
                <w:rFonts w:ascii="Angsana New" w:hAnsi="Angsana New"/>
                <w:sz w:val="30"/>
                <w:szCs w:val="30"/>
                <w:cs/>
              </w:rPr>
              <w:t xml:space="preserve">ในการประมาณการตามหลักคณิตศาสตร์ประกันภัย </w:t>
            </w:r>
          </w:p>
        </w:tc>
      </w:tr>
      <w:tr w:rsidR="003E46AF" w:rsidRPr="0094609F" w14:paraId="5C89CB13" w14:textId="77777777" w:rsidTr="00522C2D">
        <w:tc>
          <w:tcPr>
            <w:tcW w:w="2700" w:type="dxa"/>
          </w:tcPr>
          <w:p w14:paraId="7BF5E0C9" w14:textId="77777777" w:rsidR="003E46AF" w:rsidRPr="003E46AF" w:rsidRDefault="003B2562" w:rsidP="003E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B2562">
              <w:rPr>
                <w:rFonts w:ascii="Angsana New" w:hAnsi="Angsana New"/>
                <w:sz w:val="30"/>
                <w:szCs w:val="30"/>
              </w:rPr>
              <w:t>2</w:t>
            </w:r>
            <w:r w:rsidR="00C1009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570" w:type="dxa"/>
          </w:tcPr>
          <w:p w14:paraId="22BD8AFD" w14:textId="77777777" w:rsidR="003E46AF" w:rsidRPr="003E46AF" w:rsidRDefault="003E46AF" w:rsidP="003E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E46A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การวัดมูลค่า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ประมาณการรับคืนหนังสือ </w:t>
            </w:r>
            <w:r w:rsidRPr="003E46A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ค่าเผื่อผลขาดทุนจากการด้อยค่าของ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</w:t>
            </w:r>
            <w:r w:rsidRPr="003E46A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3E46AF">
              <w:rPr>
                <w:rFonts w:ascii="Angsana New" w:hAnsi="Angsana New"/>
                <w:spacing w:val="-6"/>
                <w:sz w:val="30"/>
                <w:szCs w:val="30"/>
              </w:rPr>
              <w:t>Weighted-average loss rate)</w:t>
            </w:r>
            <w:r w:rsidRPr="003E46AF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730C84" w:rsidRPr="0094609F" w14:paraId="277D302B" w14:textId="77777777" w:rsidTr="00522C2D">
        <w:tc>
          <w:tcPr>
            <w:tcW w:w="2700" w:type="dxa"/>
          </w:tcPr>
          <w:p w14:paraId="2D407677" w14:textId="77777777" w:rsidR="00730C84" w:rsidRPr="003E46AF" w:rsidRDefault="00FF65B6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F2D43">
              <w:rPr>
                <w:rFonts w:ascii="Angsana New" w:hAnsi="Angsana New"/>
                <w:sz w:val="30"/>
                <w:szCs w:val="30"/>
              </w:rPr>
              <w:t>2</w:t>
            </w:r>
            <w:r w:rsidR="00C1009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570" w:type="dxa"/>
          </w:tcPr>
          <w:p w14:paraId="1D0D6F8D" w14:textId="77777777" w:rsidR="00730C84" w:rsidRPr="00951310" w:rsidRDefault="00730C84" w:rsidP="006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30C84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 </w:t>
            </w:r>
            <w:r w:rsidR="00522C2D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    </w:t>
            </w:r>
            <w:r w:rsidRPr="00730C84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08ADA117" w14:textId="77777777" w:rsidR="00FB1CAB" w:rsidRPr="00FB1CAB" w:rsidRDefault="00FB1CAB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8099D11" w14:textId="77777777" w:rsidR="00295A9A" w:rsidRDefault="00295A9A" w:rsidP="008F4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3DB4102" w14:textId="77777777" w:rsidR="001768C6" w:rsidRPr="00B4316E" w:rsidRDefault="001768C6" w:rsidP="0017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Pr="00164358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3D59CD88" w14:textId="77777777" w:rsidR="001768C6" w:rsidRPr="009505A6" w:rsidRDefault="001768C6" w:rsidP="0076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392EB226" w14:textId="77777777" w:rsidR="009505A6" w:rsidRPr="009505A6" w:rsidRDefault="009505A6" w:rsidP="0095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9505A6">
        <w:rPr>
          <w:rFonts w:ascii="Angsana New" w:hAnsi="Angsana New"/>
          <w:sz w:val="30"/>
          <w:szCs w:val="30"/>
          <w:cs/>
        </w:rPr>
        <w:t>ตั้งแต่วันที่</w:t>
      </w:r>
      <w:r w:rsidRPr="009505A6">
        <w:rPr>
          <w:rFonts w:ascii="Angsana New" w:hAnsi="Angsana New" w:hint="cs"/>
          <w:sz w:val="30"/>
          <w:szCs w:val="30"/>
          <w:cs/>
        </w:rPr>
        <w:t xml:space="preserve"> </w:t>
      </w:r>
      <w:r w:rsidRPr="009505A6">
        <w:rPr>
          <w:rFonts w:ascii="Angsana New" w:hAnsi="Angsana New"/>
          <w:sz w:val="30"/>
          <w:szCs w:val="30"/>
        </w:rPr>
        <w:t xml:space="preserve">1 </w:t>
      </w:r>
      <w:r w:rsidRPr="009505A6">
        <w:rPr>
          <w:rFonts w:ascii="Angsana New" w:hAnsi="Angsana New"/>
          <w:sz w:val="30"/>
          <w:szCs w:val="30"/>
          <w:cs/>
        </w:rPr>
        <w:t>มกราคม</w:t>
      </w:r>
      <w:r w:rsidRPr="009505A6">
        <w:rPr>
          <w:rFonts w:ascii="Angsana New" w:hAnsi="Angsana New"/>
          <w:sz w:val="30"/>
          <w:szCs w:val="30"/>
        </w:rPr>
        <w:t xml:space="preserve"> 2563 </w:t>
      </w:r>
      <w:r w:rsidRPr="009505A6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9505A6">
        <w:rPr>
          <w:rFonts w:ascii="Angsana New" w:hAnsi="Angsana New"/>
          <w:sz w:val="30"/>
          <w:szCs w:val="30"/>
        </w:rPr>
        <w:t xml:space="preserve">TFRS 16 </w:t>
      </w:r>
      <w:r w:rsidRPr="009505A6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9505A6">
        <w:rPr>
          <w:rFonts w:ascii="Angsana New" w:hAnsi="Angsana New"/>
          <w:sz w:val="30"/>
          <w:szCs w:val="30"/>
        </w:rPr>
        <w:t xml:space="preserve">17 </w:t>
      </w:r>
      <w:r w:rsidRPr="009505A6">
        <w:rPr>
          <w:rFonts w:ascii="Angsana New" w:hAnsi="Angsana New"/>
          <w:sz w:val="30"/>
          <w:szCs w:val="30"/>
          <w:cs/>
        </w:rPr>
        <w:t xml:space="preserve">เรื่อง </w:t>
      </w:r>
      <w:r w:rsidRPr="009505A6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9505A6">
        <w:rPr>
          <w:rFonts w:ascii="Angsana New" w:hAnsi="Angsana New"/>
          <w:sz w:val="30"/>
          <w:szCs w:val="30"/>
        </w:rPr>
        <w:t xml:space="preserve"> (TAS 17) </w:t>
      </w:r>
      <w:r w:rsidRPr="009505A6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</w:t>
      </w:r>
      <w:r w:rsidRPr="009505A6">
        <w:rPr>
          <w:rFonts w:ascii="Angsana New" w:hAnsi="Angsana New"/>
          <w:sz w:val="30"/>
          <w:szCs w:val="30"/>
        </w:rPr>
        <w:t xml:space="preserve">    </w:t>
      </w:r>
      <w:r w:rsidRPr="009505A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505A6">
        <w:rPr>
          <w:rFonts w:ascii="Angsana New" w:hAnsi="Angsana New"/>
          <w:sz w:val="30"/>
          <w:szCs w:val="30"/>
        </w:rPr>
        <w:t xml:space="preserve">4 </w:t>
      </w:r>
      <w:r w:rsidRPr="009505A6">
        <w:rPr>
          <w:rFonts w:ascii="Angsana New" w:hAnsi="Angsana New"/>
          <w:sz w:val="30"/>
          <w:szCs w:val="30"/>
          <w:cs/>
        </w:rPr>
        <w:t xml:space="preserve">เรื่อง </w:t>
      </w:r>
      <w:r w:rsidRPr="009505A6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9505A6">
        <w:rPr>
          <w:rFonts w:ascii="Angsana New" w:hAnsi="Angsana New"/>
          <w:sz w:val="30"/>
          <w:szCs w:val="30"/>
        </w:rPr>
        <w:t xml:space="preserve"> (TFRIC 4) </w:t>
      </w:r>
      <w:r w:rsidRPr="009505A6">
        <w:rPr>
          <w:rFonts w:ascii="Angsana New" w:hAnsi="Angsana New"/>
          <w:sz w:val="30"/>
          <w:szCs w:val="30"/>
          <w:cs/>
        </w:rPr>
        <w:t>ด้วยวิธีปรับปรุงย้อนหลังโดยรับรู้ผลกระทบสะสม (</w:t>
      </w:r>
      <w:r w:rsidRPr="009505A6">
        <w:rPr>
          <w:rFonts w:ascii="Angsana New" w:hAnsi="Angsana New"/>
          <w:sz w:val="30"/>
          <w:szCs w:val="30"/>
        </w:rPr>
        <w:t xml:space="preserve">Modified retrospective approach) </w:t>
      </w:r>
    </w:p>
    <w:p w14:paraId="4F752A2E" w14:textId="77777777" w:rsidR="009505A6" w:rsidRPr="009505A6" w:rsidRDefault="009505A6" w:rsidP="009505A6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E00066" w14:textId="77777777" w:rsidR="009505A6" w:rsidRPr="009505A6" w:rsidRDefault="009505A6" w:rsidP="0095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505A6">
        <w:rPr>
          <w:rFonts w:ascii="Angsana New" w:hAnsi="Angsana New"/>
          <w:spacing w:val="-6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</w:t>
      </w:r>
      <w:r w:rsidRPr="009505A6">
        <w:rPr>
          <w:rFonts w:ascii="Angsana New" w:hAnsi="Angsana New"/>
          <w:sz w:val="30"/>
          <w:szCs w:val="30"/>
        </w:rPr>
        <w:t xml:space="preserve">  </w:t>
      </w:r>
      <w:r w:rsidRPr="00320B9D">
        <w:rPr>
          <w:rFonts w:ascii="Angsana New" w:hAnsi="Angsana New"/>
          <w:spacing w:val="-6"/>
          <w:sz w:val="30"/>
          <w:szCs w:val="30"/>
          <w:cs/>
        </w:rPr>
        <w:t>ในกำไรหรือขาดทุนโดยวิธีเส้นตรงตลอดอายุสัญญาเช่า</w:t>
      </w:r>
      <w:r w:rsidR="00320B9D" w:rsidRPr="00320B9D">
        <w:rPr>
          <w:rFonts w:ascii="Angsana New" w:hAnsi="Angsana New"/>
          <w:spacing w:val="-6"/>
          <w:sz w:val="30"/>
          <w:szCs w:val="30"/>
        </w:rPr>
        <w:t xml:space="preserve"> </w:t>
      </w:r>
      <w:r w:rsidRPr="00320B9D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320B9D">
        <w:rPr>
          <w:rFonts w:ascii="Angsana New" w:hAnsi="Angsana New"/>
          <w:spacing w:val="-6"/>
          <w:sz w:val="30"/>
          <w:szCs w:val="30"/>
        </w:rPr>
        <w:t xml:space="preserve"> TFRS</w:t>
      </w:r>
      <w:r w:rsidRPr="00320B9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320B9D">
        <w:rPr>
          <w:rFonts w:ascii="Angsana New" w:hAnsi="Angsana New"/>
          <w:spacing w:val="-6"/>
          <w:sz w:val="30"/>
          <w:szCs w:val="30"/>
        </w:rPr>
        <w:t xml:space="preserve">16 </w:t>
      </w:r>
      <w:r w:rsidRPr="00320B9D">
        <w:rPr>
          <w:rFonts w:ascii="Angsana New" w:hAnsi="Angsana New"/>
          <w:spacing w:val="-6"/>
          <w:sz w:val="30"/>
          <w:szCs w:val="30"/>
          <w:cs/>
        </w:rPr>
        <w:t>กลุ่มบริษัทได้ประเมินว่าสัญญาเป็นสัญญาเช่า</w:t>
      </w:r>
      <w:r w:rsidRPr="009505A6">
        <w:rPr>
          <w:rFonts w:ascii="Angsana New" w:hAnsi="Angsana New"/>
          <w:sz w:val="30"/>
          <w:szCs w:val="30"/>
          <w:cs/>
        </w:rPr>
        <w:t>หรือประกอบด้วยสัญญาเช่าหรือไม่ หากสัญญาประกอบด้วยส่วนที่เป็นการเช่าและส่วนที่ไม่เป็นการเช่า</w:t>
      </w:r>
      <w:r w:rsidR="00320B9D">
        <w:rPr>
          <w:rFonts w:ascii="Angsana New" w:hAnsi="Angsana New"/>
          <w:sz w:val="30"/>
          <w:szCs w:val="30"/>
        </w:rPr>
        <w:t xml:space="preserve">      </w:t>
      </w:r>
      <w:r w:rsidRPr="009505A6">
        <w:rPr>
          <w:rFonts w:ascii="Angsana New" w:hAnsi="Angsana New"/>
          <w:sz w:val="30"/>
          <w:szCs w:val="30"/>
          <w:cs/>
        </w:rPr>
        <w:t xml:space="preserve"> </w:t>
      </w:r>
      <w:r w:rsidRPr="009505A6">
        <w:rPr>
          <w:rFonts w:ascii="Angsana New" w:hAnsi="Angsana New"/>
          <w:sz w:val="30"/>
          <w:szCs w:val="30"/>
        </w:rPr>
        <w:t xml:space="preserve">       </w:t>
      </w:r>
      <w:r w:rsidRPr="009505A6">
        <w:rPr>
          <w:rFonts w:ascii="Angsana New" w:hAnsi="Angsana New"/>
          <w:sz w:val="30"/>
          <w:szCs w:val="30"/>
          <w:cs/>
        </w:rPr>
        <w:t xml:space="preserve">กลุ่มบริษัทจะปันส่วนสิ่งตอบแทนที่ต้องจ่ายตามราคาขายที่เป็นเอกเทศ </w:t>
      </w:r>
      <w:r w:rsidRPr="009505A6">
        <w:rPr>
          <w:rFonts w:ascii="Angsana New" w:hAnsi="Angsana New"/>
          <w:sz w:val="30"/>
          <w:szCs w:val="30"/>
        </w:rPr>
        <w:t xml:space="preserve">(Transaction price) </w:t>
      </w:r>
      <w:r w:rsidRPr="009505A6">
        <w:rPr>
          <w:rFonts w:ascii="Angsana New" w:hAnsi="Angsana New"/>
          <w:sz w:val="30"/>
          <w:szCs w:val="30"/>
          <w:cs/>
        </w:rPr>
        <w:t>ณ วันที่</w:t>
      </w:r>
      <w:r w:rsidRPr="009505A6">
        <w:rPr>
          <w:rFonts w:ascii="Angsana New" w:hAnsi="Angsana New" w:hint="cs"/>
          <w:sz w:val="30"/>
          <w:szCs w:val="30"/>
          <w:cs/>
        </w:rPr>
        <w:t xml:space="preserve"> </w:t>
      </w:r>
      <w:r w:rsidRPr="009505A6">
        <w:rPr>
          <w:rFonts w:ascii="Angsana New" w:hAnsi="Angsana New"/>
          <w:sz w:val="30"/>
          <w:szCs w:val="30"/>
        </w:rPr>
        <w:t xml:space="preserve">1 </w:t>
      </w:r>
      <w:r w:rsidRPr="009505A6">
        <w:rPr>
          <w:rFonts w:ascii="Angsana New" w:hAnsi="Angsana New"/>
          <w:sz w:val="30"/>
          <w:szCs w:val="30"/>
          <w:cs/>
        </w:rPr>
        <w:t>มกราคม</w:t>
      </w:r>
      <w:r w:rsidRPr="009505A6">
        <w:rPr>
          <w:rFonts w:ascii="Angsana New" w:hAnsi="Angsana New"/>
          <w:sz w:val="30"/>
          <w:szCs w:val="30"/>
        </w:rPr>
        <w:t xml:space="preserve"> 2563 </w:t>
      </w:r>
      <w:r w:rsidRPr="009505A6">
        <w:rPr>
          <w:rFonts w:ascii="Angsana New" w:hAnsi="Angsana New"/>
          <w:sz w:val="30"/>
          <w:szCs w:val="30"/>
          <w:cs/>
        </w:rPr>
        <w:t>กลุ่มบริษัท</w:t>
      </w:r>
      <w:r w:rsidRPr="009505A6">
        <w:rPr>
          <w:rFonts w:ascii="Angsana New" w:hAnsi="Angsana New" w:hint="cs"/>
          <w:sz w:val="30"/>
          <w:szCs w:val="30"/>
          <w:cs/>
        </w:rPr>
        <w:t>และ</w:t>
      </w:r>
      <w:r w:rsidRPr="009505A6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9505A6">
        <w:rPr>
          <w:rFonts w:ascii="Angsana New" w:hAnsi="Angsana New"/>
          <w:sz w:val="30"/>
          <w:szCs w:val="30"/>
        </w:rPr>
        <w:t xml:space="preserve"> </w:t>
      </w:r>
      <w:r w:rsidRPr="009505A6">
        <w:rPr>
          <w:rFonts w:ascii="Angsana New" w:hAnsi="Angsana New"/>
          <w:sz w:val="30"/>
          <w:szCs w:val="30"/>
          <w:cs/>
        </w:rPr>
        <w:t>ส่งผลให้ลักษณะของค่าใช้จ่าย</w:t>
      </w:r>
      <w:r w:rsidRPr="009505A6">
        <w:rPr>
          <w:rFonts w:ascii="Angsana New" w:hAnsi="Angsana New"/>
          <w:sz w:val="30"/>
          <w:szCs w:val="30"/>
        </w:rPr>
        <w:t xml:space="preserve">          </w:t>
      </w:r>
      <w:r w:rsidRPr="009505A6">
        <w:rPr>
          <w:rFonts w:ascii="Angsana New" w:hAnsi="Angsana New"/>
          <w:sz w:val="30"/>
          <w:szCs w:val="30"/>
          <w:cs/>
        </w:rPr>
        <w:t>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87C3328" w14:textId="77777777" w:rsidR="009505A6" w:rsidRPr="009505A6" w:rsidRDefault="009505A6" w:rsidP="009505A6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FC340CC" w14:textId="77777777" w:rsidR="009505A6" w:rsidRPr="009505A6" w:rsidRDefault="009505A6" w:rsidP="0095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9505A6">
        <w:rPr>
          <w:rFonts w:ascii="Angsana New" w:hAnsi="Angsana New"/>
          <w:spacing w:val="-6"/>
          <w:sz w:val="30"/>
          <w:szCs w:val="30"/>
          <w:cs/>
        </w:rPr>
        <w:t>ในการปฏิบัติในช่วงเปลี่ยนแปลง กลุ่มบริษัทได้เลือกใช้ข้อยกเว้นต่อไปนี้</w:t>
      </w:r>
    </w:p>
    <w:p w14:paraId="3099C5F3" w14:textId="77777777" w:rsidR="009505A6" w:rsidRPr="009505A6" w:rsidRDefault="009505A6" w:rsidP="009505A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pacing w:val="-6"/>
          <w:sz w:val="30"/>
          <w:szCs w:val="30"/>
        </w:rPr>
      </w:pPr>
      <w:r w:rsidRPr="009505A6">
        <w:rPr>
          <w:rFonts w:ascii="Angsana New" w:hAnsi="Angsana New"/>
          <w:spacing w:val="-6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9505A6">
        <w:rPr>
          <w:rFonts w:ascii="Angsana New" w:hAnsi="Angsana New"/>
          <w:spacing w:val="-6"/>
          <w:sz w:val="30"/>
          <w:szCs w:val="30"/>
        </w:rPr>
        <w:t xml:space="preserve">12 </w:t>
      </w:r>
      <w:r w:rsidRPr="009505A6">
        <w:rPr>
          <w:rFonts w:ascii="Angsana New" w:hAnsi="Angsana New"/>
          <w:spacing w:val="-6"/>
          <w:sz w:val="30"/>
          <w:szCs w:val="30"/>
          <w:cs/>
        </w:rPr>
        <w:t xml:space="preserve">เดือน </w:t>
      </w:r>
      <w:r w:rsidRPr="009505A6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164BCE3A" w14:textId="77777777" w:rsidR="009505A6" w:rsidRPr="009505A6" w:rsidRDefault="009505A6" w:rsidP="009505A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9505A6">
        <w:rPr>
          <w:rFonts w:ascii="Angsana New" w:hAnsi="Angsana New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9505A6">
        <w:rPr>
          <w:rFonts w:ascii="Angsana New" w:hAnsi="Angsana New"/>
          <w:sz w:val="30"/>
          <w:szCs w:val="30"/>
        </w:rPr>
        <w:t xml:space="preserve"> </w:t>
      </w:r>
    </w:p>
    <w:p w14:paraId="75333D77" w14:textId="77777777" w:rsidR="009505A6" w:rsidRPr="009505A6" w:rsidRDefault="009505A6" w:rsidP="009505A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z w:val="30"/>
          <w:szCs w:val="30"/>
        </w:rPr>
      </w:pPr>
      <w:r w:rsidRPr="009505A6">
        <w:rPr>
          <w:rFonts w:ascii="Angsana New" w:hAnsi="Angsana New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9505A6">
        <w:rPr>
          <w:rFonts w:ascii="Angsana New" w:hAnsi="Angsana New"/>
          <w:sz w:val="30"/>
          <w:szCs w:val="30"/>
        </w:rPr>
        <w:t xml:space="preserve"> </w:t>
      </w:r>
    </w:p>
    <w:p w14:paraId="49C9F97D" w14:textId="77777777" w:rsidR="009505A6" w:rsidRPr="009505A6" w:rsidRDefault="009505A6" w:rsidP="009505A6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23"/>
        <w:jc w:val="thaiDistribute"/>
        <w:rPr>
          <w:rFonts w:ascii="Angsana New" w:hAnsi="Angsana New"/>
          <w:spacing w:val="-12"/>
          <w:sz w:val="30"/>
          <w:szCs w:val="30"/>
        </w:rPr>
      </w:pPr>
      <w:r w:rsidRPr="009505A6">
        <w:rPr>
          <w:rFonts w:ascii="Angsana New" w:hAnsi="Angsana New"/>
          <w:spacing w:val="-12"/>
          <w:sz w:val="30"/>
          <w:szCs w:val="30"/>
          <w:cs/>
        </w:rPr>
        <w:t xml:space="preserve"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</w:t>
      </w:r>
    </w:p>
    <w:p w14:paraId="6475029B" w14:textId="77777777" w:rsidR="009505A6" w:rsidRPr="009505A6" w:rsidRDefault="009505A6" w:rsidP="009505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pacing w:val="-12"/>
          <w:sz w:val="30"/>
          <w:szCs w:val="30"/>
        </w:rPr>
      </w:pPr>
    </w:p>
    <w:tbl>
      <w:tblPr>
        <w:tblW w:w="9090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9505A6" w:rsidRPr="00F05DCF" w14:paraId="5FDCC904" w14:textId="77777777" w:rsidTr="00954F73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77F1D81C" w14:textId="77777777" w:rsidR="009505A6" w:rsidRPr="00F05DCF" w:rsidRDefault="009505A6" w:rsidP="00954F7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05DCF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F05DCF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TFRS 16</w:t>
            </w:r>
            <w:r w:rsidRPr="00F05DCF">
              <w:rPr>
                <w:rFonts w:ascii="Angsana New" w:hAnsi="Angsana New" w:cs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3FCA847" w14:textId="77777777" w:rsidR="009505A6" w:rsidRPr="00F05DCF" w:rsidRDefault="009505A6" w:rsidP="00954F73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F05DC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05DCF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ED07A3E" w14:textId="77777777" w:rsidR="009505A6" w:rsidRPr="00F05DCF" w:rsidRDefault="009505A6" w:rsidP="00954F73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EE7D2D" w14:textId="77777777" w:rsidR="009505A6" w:rsidRPr="00F05DCF" w:rsidRDefault="009505A6" w:rsidP="00954F73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05DC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E4533B1" w14:textId="77777777" w:rsidR="009505A6" w:rsidRPr="00F05DCF" w:rsidRDefault="009505A6" w:rsidP="00954F73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F05DC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505A6" w:rsidRPr="00F05DCF" w14:paraId="4EE7EDCA" w14:textId="77777777" w:rsidTr="00954F73">
        <w:trPr>
          <w:cantSplit/>
          <w:tblHeader/>
        </w:trPr>
        <w:tc>
          <w:tcPr>
            <w:tcW w:w="6210" w:type="dxa"/>
          </w:tcPr>
          <w:p w14:paraId="341895BD" w14:textId="77777777" w:rsidR="009505A6" w:rsidRPr="00F05DCF" w:rsidRDefault="009505A6" w:rsidP="0095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E355418" w14:textId="77777777" w:rsidR="009505A6" w:rsidRPr="00F05DCF" w:rsidRDefault="009505A6" w:rsidP="00954F7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05DC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F05DC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05DC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505A6" w:rsidRPr="00F05DCF" w14:paraId="03511CAC" w14:textId="77777777" w:rsidTr="00954F73">
        <w:trPr>
          <w:cantSplit/>
        </w:trPr>
        <w:tc>
          <w:tcPr>
            <w:tcW w:w="6210" w:type="dxa"/>
          </w:tcPr>
          <w:p w14:paraId="329A4CC1" w14:textId="77777777" w:rsidR="009505A6" w:rsidRPr="00F05DCF" w:rsidRDefault="009505A6" w:rsidP="0095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F05D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647F50F1" w14:textId="77777777" w:rsidR="009505A6" w:rsidRPr="00F05DCF" w:rsidRDefault="009505A6" w:rsidP="00954F73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505A6" w:rsidRPr="00F05DCF" w14:paraId="6AA87271" w14:textId="77777777" w:rsidTr="00954F73">
        <w:trPr>
          <w:cantSplit/>
        </w:trPr>
        <w:tc>
          <w:tcPr>
            <w:tcW w:w="6210" w:type="dxa"/>
            <w:vAlign w:val="bottom"/>
          </w:tcPr>
          <w:p w14:paraId="59C5B445" w14:textId="77777777" w:rsidR="009505A6" w:rsidRPr="00F05DCF" w:rsidRDefault="009505A6" w:rsidP="00954F7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05DC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10A1A758" w14:textId="77777777" w:rsidR="009505A6" w:rsidRPr="00F05DCF" w:rsidRDefault="009505A6" w:rsidP="00954F73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</w:rPr>
              <w:t>(66,305)</w:t>
            </w:r>
          </w:p>
        </w:tc>
        <w:tc>
          <w:tcPr>
            <w:tcW w:w="180" w:type="dxa"/>
            <w:vAlign w:val="bottom"/>
          </w:tcPr>
          <w:p w14:paraId="249D9125" w14:textId="77777777" w:rsidR="009505A6" w:rsidRPr="00F05DCF" w:rsidRDefault="009505A6" w:rsidP="00954F7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D5F86E" w14:textId="77777777" w:rsidR="009505A6" w:rsidRPr="00F05DCF" w:rsidRDefault="009505A6" w:rsidP="00954F73">
            <w:pPr>
              <w:pStyle w:val="acctfourfigures"/>
              <w:tabs>
                <w:tab w:val="clear" w:pos="765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(64,484)</w:t>
            </w:r>
          </w:p>
        </w:tc>
      </w:tr>
      <w:tr w:rsidR="009505A6" w:rsidRPr="00F05DCF" w14:paraId="03065BFE" w14:textId="77777777" w:rsidTr="00954F73">
        <w:trPr>
          <w:cantSplit/>
        </w:trPr>
        <w:tc>
          <w:tcPr>
            <w:tcW w:w="6210" w:type="dxa"/>
            <w:vAlign w:val="bottom"/>
          </w:tcPr>
          <w:p w14:paraId="5B3B5B20" w14:textId="77777777" w:rsidR="009505A6" w:rsidRPr="00F05DCF" w:rsidRDefault="009505A6" w:rsidP="00954F7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05DCF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0F23C10E" w14:textId="77777777" w:rsidR="009505A6" w:rsidRPr="00F05DCF" w:rsidRDefault="009505A6" w:rsidP="00954F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244,650</w:t>
            </w:r>
          </w:p>
        </w:tc>
        <w:tc>
          <w:tcPr>
            <w:tcW w:w="180" w:type="dxa"/>
            <w:vAlign w:val="bottom"/>
          </w:tcPr>
          <w:p w14:paraId="69B1F52C" w14:textId="77777777" w:rsidR="009505A6" w:rsidRPr="00F05DCF" w:rsidRDefault="009505A6" w:rsidP="00954F73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1796F0" w14:textId="77777777" w:rsidR="009505A6" w:rsidRPr="00F05DCF" w:rsidRDefault="009505A6" w:rsidP="00954F73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65,173</w:t>
            </w:r>
          </w:p>
        </w:tc>
      </w:tr>
      <w:tr w:rsidR="009505A6" w:rsidRPr="008A7B21" w14:paraId="758A75BB" w14:textId="77777777" w:rsidTr="00954F73">
        <w:trPr>
          <w:cantSplit/>
        </w:trPr>
        <w:tc>
          <w:tcPr>
            <w:tcW w:w="6210" w:type="dxa"/>
          </w:tcPr>
          <w:p w14:paraId="2603DAD8" w14:textId="77777777" w:rsidR="009505A6" w:rsidRPr="00F05DCF" w:rsidRDefault="009505A6" w:rsidP="00954F7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05DC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7CEF5374" w14:textId="77777777" w:rsidR="009505A6" w:rsidRPr="00F05DCF" w:rsidRDefault="009505A6" w:rsidP="00954F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212,304</w:t>
            </w:r>
          </w:p>
        </w:tc>
        <w:tc>
          <w:tcPr>
            <w:tcW w:w="180" w:type="dxa"/>
          </w:tcPr>
          <w:p w14:paraId="046188D3" w14:textId="77777777" w:rsidR="009505A6" w:rsidRPr="00F05DCF" w:rsidRDefault="009505A6" w:rsidP="00954F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CAA78C" w14:textId="77777777" w:rsidR="009505A6" w:rsidRPr="00DB7232" w:rsidRDefault="009505A6" w:rsidP="00954F73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5D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33,622</w:t>
            </w:r>
          </w:p>
        </w:tc>
      </w:tr>
    </w:tbl>
    <w:p w14:paraId="5BD378E6" w14:textId="77777777" w:rsidR="009505A6" w:rsidRPr="00533038" w:rsidRDefault="009505A6" w:rsidP="009505A6">
      <w:pPr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087" w:type="dxa"/>
        <w:tblInd w:w="5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49"/>
        <w:gridCol w:w="181"/>
        <w:gridCol w:w="1347"/>
      </w:tblGrid>
      <w:tr w:rsidR="009505A6" w:rsidRPr="00925FA2" w14:paraId="0976503A" w14:textId="77777777" w:rsidTr="00954F73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5AD1F408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49" w:type="dxa"/>
            <w:vAlign w:val="bottom"/>
          </w:tcPr>
          <w:p w14:paraId="438BC700" w14:textId="77777777" w:rsidR="009505A6" w:rsidRPr="00925FA2" w:rsidRDefault="009505A6" w:rsidP="00954F73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645E1AA6" w14:textId="77777777" w:rsidR="009505A6" w:rsidRPr="00925FA2" w:rsidRDefault="009505A6" w:rsidP="00954F7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9312F5F" w14:textId="77777777" w:rsidR="009505A6" w:rsidRPr="00925FA2" w:rsidRDefault="009505A6" w:rsidP="00954F7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25F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EF2F38D" w14:textId="77777777" w:rsidR="009505A6" w:rsidRPr="00925FA2" w:rsidRDefault="009505A6" w:rsidP="00954F73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505A6" w:rsidRPr="00925FA2" w14:paraId="0BA03C3D" w14:textId="77777777" w:rsidTr="00954F73">
        <w:trPr>
          <w:cantSplit/>
          <w:trHeight w:val="20"/>
          <w:tblHeader/>
        </w:trPr>
        <w:tc>
          <w:tcPr>
            <w:tcW w:w="6210" w:type="dxa"/>
          </w:tcPr>
          <w:p w14:paraId="1AF0790B" w14:textId="77777777" w:rsidR="009505A6" w:rsidRPr="00925FA2" w:rsidRDefault="009505A6" w:rsidP="00954F7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7" w:type="dxa"/>
            <w:gridSpan w:val="3"/>
          </w:tcPr>
          <w:p w14:paraId="166068C6" w14:textId="77777777" w:rsidR="009505A6" w:rsidRPr="00925FA2" w:rsidRDefault="009505A6" w:rsidP="00954F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505A6" w:rsidRPr="00925FA2" w14:paraId="700C0C57" w14:textId="77777777" w:rsidTr="00954F73">
        <w:trPr>
          <w:cantSplit/>
          <w:trHeight w:val="20"/>
        </w:trPr>
        <w:tc>
          <w:tcPr>
            <w:tcW w:w="6210" w:type="dxa"/>
            <w:vAlign w:val="bottom"/>
          </w:tcPr>
          <w:p w14:paraId="1D33AE81" w14:textId="77777777" w:rsidR="009505A6" w:rsidRPr="00925FA2" w:rsidRDefault="009505A6" w:rsidP="00954F73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62BA4322" w14:textId="77777777" w:rsidR="009505A6" w:rsidRPr="00925FA2" w:rsidRDefault="009505A6" w:rsidP="00954F73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9" w:type="dxa"/>
            <w:vAlign w:val="bottom"/>
          </w:tcPr>
          <w:p w14:paraId="1EAE5901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177,346</w:t>
            </w:r>
          </w:p>
        </w:tc>
        <w:tc>
          <w:tcPr>
            <w:tcW w:w="181" w:type="dxa"/>
            <w:vAlign w:val="bottom"/>
          </w:tcPr>
          <w:p w14:paraId="21993330" w14:textId="77777777" w:rsidR="009505A6" w:rsidRPr="00925FA2" w:rsidRDefault="009505A6" w:rsidP="00954F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0D4D7848" w14:textId="77777777" w:rsidR="009505A6" w:rsidRPr="00925FA2" w:rsidRDefault="009505A6" w:rsidP="00954F73">
            <w:pPr>
              <w:pStyle w:val="acctfourfigures"/>
              <w:tabs>
                <w:tab w:val="clear" w:pos="765"/>
              </w:tabs>
              <w:spacing w:line="240" w:lineRule="auto"/>
              <w:ind w:right="1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862</w:t>
            </w:r>
          </w:p>
        </w:tc>
      </w:tr>
      <w:tr w:rsidR="009505A6" w:rsidRPr="00925FA2" w14:paraId="439B2BFD" w14:textId="77777777" w:rsidTr="00954F73">
        <w:trPr>
          <w:cantSplit/>
          <w:trHeight w:val="20"/>
        </w:trPr>
        <w:tc>
          <w:tcPr>
            <w:tcW w:w="6210" w:type="dxa"/>
          </w:tcPr>
          <w:p w14:paraId="19424990" w14:textId="77777777" w:rsidR="009505A6" w:rsidRPr="00925FA2" w:rsidRDefault="009505A6" w:rsidP="00954F73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49" w:type="dxa"/>
          </w:tcPr>
          <w:p w14:paraId="1F0CD8C7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311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AE51E5D" w14:textId="77777777" w:rsidR="009505A6" w:rsidRPr="00925FA2" w:rsidRDefault="009505A6" w:rsidP="00954F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2CAA7FB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left" w:pos="368"/>
              </w:tabs>
              <w:spacing w:line="240" w:lineRule="auto"/>
              <w:ind w:right="-5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(143)</w:t>
            </w:r>
          </w:p>
        </w:tc>
      </w:tr>
      <w:tr w:rsidR="009505A6" w:rsidRPr="00925FA2" w14:paraId="38840F61" w14:textId="77777777" w:rsidTr="00954F73">
        <w:trPr>
          <w:cantSplit/>
          <w:trHeight w:val="20"/>
        </w:trPr>
        <w:tc>
          <w:tcPr>
            <w:tcW w:w="6210" w:type="dxa"/>
          </w:tcPr>
          <w:p w14:paraId="32F360A7" w14:textId="77777777" w:rsidR="009505A6" w:rsidRPr="00925FA2" w:rsidRDefault="009505A6" w:rsidP="00954F73">
            <w:pPr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3DCFB50B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925F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6,779</w:t>
            </w:r>
          </w:p>
        </w:tc>
        <w:tc>
          <w:tcPr>
            <w:tcW w:w="181" w:type="dxa"/>
          </w:tcPr>
          <w:p w14:paraId="646140AF" w14:textId="77777777" w:rsidR="009505A6" w:rsidRPr="00925FA2" w:rsidRDefault="009505A6" w:rsidP="00954F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1FB63AD" w14:textId="77777777" w:rsidR="009505A6" w:rsidRPr="00925FA2" w:rsidRDefault="009505A6" w:rsidP="00954F73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2B9F1E" w14:textId="77777777" w:rsidR="009505A6" w:rsidRPr="00925FA2" w:rsidRDefault="009505A6" w:rsidP="00954F73">
            <w:pPr>
              <w:pStyle w:val="acctfourfigures"/>
              <w:tabs>
                <w:tab w:val="clear" w:pos="765"/>
              </w:tabs>
              <w:spacing w:line="240" w:lineRule="auto"/>
              <w:ind w:left="50" w:right="328" w:hanging="2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05A6" w:rsidRPr="00925FA2" w14:paraId="547795C5" w14:textId="77777777" w:rsidTr="00954F73">
        <w:trPr>
          <w:cantSplit/>
          <w:trHeight w:val="20"/>
        </w:trPr>
        <w:tc>
          <w:tcPr>
            <w:tcW w:w="6210" w:type="dxa"/>
          </w:tcPr>
          <w:p w14:paraId="3D4EBFAD" w14:textId="77777777" w:rsidR="009505A6" w:rsidRPr="00F808DD" w:rsidRDefault="009505A6" w:rsidP="00954F73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C159C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183,814</w:t>
            </w:r>
          </w:p>
        </w:tc>
        <w:tc>
          <w:tcPr>
            <w:tcW w:w="181" w:type="dxa"/>
            <w:vAlign w:val="bottom"/>
          </w:tcPr>
          <w:p w14:paraId="7D75B944" w14:textId="77777777" w:rsidR="009505A6" w:rsidRPr="00925FA2" w:rsidRDefault="009505A6" w:rsidP="00954F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15D5E" w14:textId="77777777" w:rsidR="009505A6" w:rsidRPr="00925FA2" w:rsidRDefault="009505A6" w:rsidP="00954F73">
            <w:pPr>
              <w:pStyle w:val="acctfourfigures"/>
              <w:tabs>
                <w:tab w:val="clear" w:pos="765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</w:t>
            </w:r>
          </w:p>
        </w:tc>
      </w:tr>
      <w:tr w:rsidR="009505A6" w:rsidRPr="00925FA2" w14:paraId="6E90F34C" w14:textId="77777777" w:rsidTr="00954F73">
        <w:trPr>
          <w:cantSplit/>
          <w:trHeight w:val="20"/>
        </w:trPr>
        <w:tc>
          <w:tcPr>
            <w:tcW w:w="6210" w:type="dxa"/>
          </w:tcPr>
          <w:p w14:paraId="0AB9905E" w14:textId="77777777" w:rsidR="009505A6" w:rsidRPr="00925FA2" w:rsidRDefault="009505A6" w:rsidP="00954F73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0BE42BE9" w14:textId="77777777" w:rsidR="009505A6" w:rsidRPr="00925FA2" w:rsidRDefault="009505A6" w:rsidP="00954F73">
            <w:pPr>
              <w:tabs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4B75413E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178,345</w:t>
            </w:r>
          </w:p>
        </w:tc>
        <w:tc>
          <w:tcPr>
            <w:tcW w:w="181" w:type="dxa"/>
            <w:vAlign w:val="bottom"/>
          </w:tcPr>
          <w:p w14:paraId="6C54B8D1" w14:textId="77777777" w:rsidR="009505A6" w:rsidRPr="00925FA2" w:rsidRDefault="009505A6" w:rsidP="00954F7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</w:tcPr>
          <w:p w14:paraId="09432D34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29E05B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  <w:tr w:rsidR="009505A6" w:rsidRPr="00925FA2" w14:paraId="460381E7" w14:textId="77777777" w:rsidTr="00954F73">
        <w:trPr>
          <w:cantSplit/>
          <w:trHeight w:val="20"/>
        </w:trPr>
        <w:tc>
          <w:tcPr>
            <w:tcW w:w="6210" w:type="dxa"/>
          </w:tcPr>
          <w:p w14:paraId="49D2AEB5" w14:textId="77777777" w:rsidR="009505A6" w:rsidRPr="00925FA2" w:rsidRDefault="009505A6" w:rsidP="00954F73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49" w:type="dxa"/>
          </w:tcPr>
          <w:p w14:paraId="32853896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33,959</w:t>
            </w:r>
          </w:p>
        </w:tc>
        <w:tc>
          <w:tcPr>
            <w:tcW w:w="181" w:type="dxa"/>
          </w:tcPr>
          <w:p w14:paraId="3BD89C5F" w14:textId="77777777" w:rsidR="009505A6" w:rsidRPr="00925FA2" w:rsidRDefault="009505A6" w:rsidP="00954F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FF3C618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9505A6" w:rsidRPr="00925FA2" w14:paraId="7359AAC1" w14:textId="77777777" w:rsidTr="00954F73">
        <w:trPr>
          <w:cantSplit/>
          <w:trHeight w:val="20"/>
        </w:trPr>
        <w:tc>
          <w:tcPr>
            <w:tcW w:w="6210" w:type="dxa"/>
            <w:vAlign w:val="bottom"/>
          </w:tcPr>
          <w:p w14:paraId="0F9B4613" w14:textId="77777777" w:rsidR="009505A6" w:rsidRPr="00925FA2" w:rsidRDefault="009505A6" w:rsidP="00954F7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C017F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212,304</w:t>
            </w:r>
          </w:p>
        </w:tc>
        <w:tc>
          <w:tcPr>
            <w:tcW w:w="181" w:type="dxa"/>
          </w:tcPr>
          <w:p w14:paraId="5D32409F" w14:textId="77777777" w:rsidR="009505A6" w:rsidRPr="00925FA2" w:rsidRDefault="009505A6" w:rsidP="00954F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6BE60BA5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33,622</w:t>
            </w:r>
          </w:p>
        </w:tc>
      </w:tr>
      <w:tr w:rsidR="009505A6" w:rsidRPr="00AC4212" w14:paraId="04C481DF" w14:textId="77777777" w:rsidTr="00954F73">
        <w:trPr>
          <w:cantSplit/>
          <w:trHeight w:val="20"/>
        </w:trPr>
        <w:tc>
          <w:tcPr>
            <w:tcW w:w="6210" w:type="dxa"/>
            <w:vAlign w:val="bottom"/>
          </w:tcPr>
          <w:p w14:paraId="51F8AB05" w14:textId="77777777" w:rsidR="009505A6" w:rsidRPr="00925FA2" w:rsidRDefault="009505A6" w:rsidP="00954F7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5FA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25F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25F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C5B0DD" w14:textId="77777777" w:rsidR="009505A6" w:rsidRPr="00925FA2" w:rsidRDefault="009505A6" w:rsidP="00954F7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2.5</w:t>
            </w:r>
          </w:p>
        </w:tc>
        <w:tc>
          <w:tcPr>
            <w:tcW w:w="181" w:type="dxa"/>
          </w:tcPr>
          <w:p w14:paraId="7A1EE426" w14:textId="77777777" w:rsidR="009505A6" w:rsidRPr="00925FA2" w:rsidRDefault="009505A6" w:rsidP="00954F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238C28" w14:textId="77777777" w:rsidR="009505A6" w:rsidRPr="00AC4212" w:rsidRDefault="009505A6" w:rsidP="00954F7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25F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.0</w:t>
            </w:r>
          </w:p>
        </w:tc>
      </w:tr>
    </w:tbl>
    <w:p w14:paraId="01B7095A" w14:textId="77777777" w:rsidR="009505A6" w:rsidRPr="00533038" w:rsidRDefault="009505A6" w:rsidP="009505A6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5EE8428" w14:textId="77777777" w:rsidR="009505A6" w:rsidRDefault="009505A6" w:rsidP="0095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AC4212">
        <w:rPr>
          <w:rFonts w:ascii="Angsana New" w:hAnsi="Angsana New"/>
          <w:b/>
          <w:spacing w:val="4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สินทรัพย์สิทธิการใช้และหนี้สินตามสัญญาเช่าข้างต้นแสดงเป็นส่วนหนึ่งของส่วนงานธุรกิจผลิต</w:t>
      </w:r>
      <w:r>
        <w:rPr>
          <w:rFonts w:ascii="Angsana New" w:hAnsi="Angsana New" w:hint="cs"/>
          <w:b/>
          <w:spacing w:val="4"/>
          <w:sz w:val="30"/>
          <w:szCs w:val="30"/>
          <w:cs/>
        </w:rPr>
        <w:t>และ</w:t>
      </w:r>
      <w:r w:rsidRPr="00AC4212">
        <w:rPr>
          <w:rFonts w:ascii="Angsana New" w:hAnsi="Angsana New"/>
          <w:b/>
          <w:spacing w:val="4"/>
          <w:sz w:val="30"/>
          <w:szCs w:val="30"/>
          <w:cs/>
        </w:rPr>
        <w:t>จำหน่ายหนังสือและให้บริการโฆษณาผ่านสื่อสิ่งพิมพ์</w:t>
      </w:r>
      <w:r w:rsidRPr="00AC421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AC4212">
        <w:rPr>
          <w:rFonts w:ascii="Angsana New" w:hAnsi="Angsana New" w:hint="cs"/>
          <w:b/>
          <w:spacing w:val="4"/>
          <w:sz w:val="30"/>
          <w:szCs w:val="30"/>
          <w:cs/>
        </w:rPr>
        <w:t>ส่วนงาน</w:t>
      </w:r>
      <w:r w:rsidRPr="00AC4212">
        <w:rPr>
          <w:rFonts w:ascii="Angsana New" w:hAnsi="Angsana New"/>
          <w:b/>
          <w:spacing w:val="4"/>
          <w:sz w:val="30"/>
          <w:szCs w:val="30"/>
          <w:cs/>
        </w:rPr>
        <w:t>ธุรกิจจัดงานแสดง ผลิตและให้บริการโฆษณาผ่านสื่อออนไลน์</w:t>
      </w:r>
      <w:r w:rsidRPr="00AC4212">
        <w:rPr>
          <w:rFonts w:ascii="Angsana New" w:hAnsi="Angsana New" w:hint="cs"/>
          <w:b/>
          <w:spacing w:val="4"/>
          <w:sz w:val="30"/>
          <w:szCs w:val="30"/>
          <w:cs/>
        </w:rPr>
        <w:t xml:space="preserve"> และ</w:t>
      </w:r>
      <w:r w:rsidRPr="00AC4212">
        <w:rPr>
          <w:rFonts w:ascii="Angsana New" w:hAnsi="Angsana New"/>
          <w:b/>
          <w:spacing w:val="4"/>
          <w:sz w:val="30"/>
          <w:szCs w:val="30"/>
          <w:cs/>
        </w:rPr>
        <w:t>ส่วนงานธุรกิจผลิตและให้บริการโฆษณาผ่านสื่อโทรทัศน์</w:t>
      </w:r>
      <w:r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AC4212">
        <w:rPr>
          <w:rFonts w:ascii="Angsana New" w:hAnsi="Angsana New"/>
          <w:b/>
          <w:spacing w:val="4"/>
          <w:sz w:val="30"/>
          <w:szCs w:val="30"/>
          <w:cs/>
        </w:rPr>
        <w:t>ตามลำดับ</w:t>
      </w:r>
      <w:r w:rsidRPr="00AC4212">
        <w:rPr>
          <w:rFonts w:ascii="Angsana New" w:hAnsi="Angsana New"/>
          <w:b/>
          <w:spacing w:val="4"/>
          <w:sz w:val="30"/>
          <w:szCs w:val="30"/>
        </w:rPr>
        <w:t xml:space="preserve"> </w:t>
      </w:r>
    </w:p>
    <w:p w14:paraId="0A50D0CC" w14:textId="77777777" w:rsidR="009505A6" w:rsidRPr="00320B9D" w:rsidRDefault="009505A6" w:rsidP="0095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Cs/>
          <w:spacing w:val="4"/>
          <w:sz w:val="24"/>
          <w:szCs w:val="24"/>
        </w:rPr>
      </w:pPr>
    </w:p>
    <w:p w14:paraId="5966D98E" w14:textId="77777777" w:rsidR="00766277" w:rsidRPr="00B4316E" w:rsidRDefault="001768C6" w:rsidP="0076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766277" w:rsidRPr="00164358">
        <w:rPr>
          <w:rFonts w:ascii="Angsana New" w:hAnsi="Angsana New"/>
          <w:b/>
          <w:bCs/>
          <w:sz w:val="30"/>
          <w:szCs w:val="30"/>
        </w:rPr>
        <w:tab/>
      </w:r>
      <w:r w:rsidR="00766277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14:paraId="59B5064F" w14:textId="77777777" w:rsidR="00766277" w:rsidRPr="00320B9D" w:rsidRDefault="007662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10BFE9DB" w14:textId="77777777" w:rsidR="009E1FD6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E280D">
        <w:rPr>
          <w:rFonts w:ascii="Angsana New" w:hAnsi="Angsana New"/>
          <w:b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AB7902">
        <w:rPr>
          <w:rFonts w:ascii="Angsana New" w:hAnsi="Angsana New" w:hint="cs"/>
          <w:b/>
          <w:sz w:val="30"/>
          <w:szCs w:val="30"/>
          <w:cs/>
        </w:rPr>
        <w:t xml:space="preserve"> ยกเว้นที่ได้กล่าวไว้ในหมายเหตุประกอบงบการเงินข้อ </w:t>
      </w:r>
      <w:r w:rsidR="00AB7902" w:rsidRPr="00AB7902">
        <w:rPr>
          <w:rFonts w:ascii="Angsana New" w:hAnsi="Angsana New"/>
          <w:bCs/>
          <w:sz w:val="30"/>
          <w:szCs w:val="30"/>
        </w:rPr>
        <w:t>3</w:t>
      </w:r>
    </w:p>
    <w:p w14:paraId="2D7B3247" w14:textId="77777777" w:rsidR="005E280D" w:rsidRPr="00320B9D" w:rsidRDefault="005E280D" w:rsidP="005E280D">
      <w:pPr>
        <w:rPr>
          <w:rFonts w:ascii="Angsana New" w:hAnsi="Angsana New"/>
          <w:bCs/>
          <w:sz w:val="24"/>
          <w:szCs w:val="24"/>
        </w:rPr>
      </w:pPr>
    </w:p>
    <w:p w14:paraId="6A449EB7" w14:textId="77777777" w:rsidR="005E280D" w:rsidRPr="005E280D" w:rsidRDefault="005E280D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E280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</w:t>
      </w:r>
      <w:r w:rsidRPr="005E280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จัด</w:t>
      </w:r>
      <w:r w:rsidRPr="005E280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6589B2E9" w14:textId="77777777" w:rsidR="005E280D" w:rsidRPr="00320B9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6EA18C14" w14:textId="77777777" w:rsidR="009E1FD6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E280D">
        <w:rPr>
          <w:rFonts w:ascii="Angsana New" w:hAnsi="Angsana New"/>
          <w:b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5E280D">
        <w:rPr>
          <w:rFonts w:ascii="Angsana New" w:hAnsi="Angsana New"/>
          <w:b/>
          <w:sz w:val="30"/>
          <w:szCs w:val="30"/>
        </w:rPr>
        <w:t>“</w:t>
      </w:r>
      <w:r w:rsidRPr="005E280D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AE632C">
        <w:rPr>
          <w:rFonts w:ascii="Angsana New" w:hAnsi="Angsana New"/>
          <w:b/>
          <w:sz w:val="30"/>
          <w:szCs w:val="30"/>
        </w:rPr>
        <w:t>”</w:t>
      </w:r>
      <w:r w:rsidR="00AE632C" w:rsidRPr="00AE632C">
        <w:rPr>
          <w:rFonts w:ascii="Angsana New" w:hAnsi="Angsana New"/>
          <w:bCs/>
          <w:sz w:val="30"/>
          <w:szCs w:val="30"/>
        </w:rPr>
        <w:t>)</w:t>
      </w:r>
      <w:r w:rsidRPr="005E280D"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>และส่วนได้เสียของกลุ่มบริษัทในบริษัทร่วม</w:t>
      </w:r>
    </w:p>
    <w:p w14:paraId="4687C9A3" w14:textId="77777777" w:rsidR="00426B72" w:rsidRPr="00320B9D" w:rsidRDefault="00426B72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624F3B1E" w14:textId="77777777"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4296F">
        <w:rPr>
          <w:rFonts w:ascii="Angsana New" w:hAnsi="Angsana New"/>
          <w:b/>
          <w:i/>
          <w:iCs/>
          <w:sz w:val="30"/>
          <w:szCs w:val="30"/>
          <w:cs/>
        </w:rPr>
        <w:t xml:space="preserve">การรวมธุรกิจ </w:t>
      </w:r>
    </w:p>
    <w:p w14:paraId="149BE3FD" w14:textId="77777777" w:rsidR="00D4296F" w:rsidRPr="00320B9D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3B861E94" w14:textId="77777777" w:rsid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>
        <w:rPr>
          <w:rFonts w:ascii="Angsana New" w:hAnsi="Angsana New"/>
          <w:b/>
          <w:sz w:val="30"/>
          <w:szCs w:val="30"/>
        </w:rPr>
        <w:t xml:space="preserve">       </w:t>
      </w:r>
      <w:r w:rsidRPr="00D4296F">
        <w:rPr>
          <w:rFonts w:ascii="Angsana New" w:hAnsi="Angsana New"/>
          <w:b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34FDA0D" w14:textId="77777777" w:rsid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lastRenderedPageBreak/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496CE6BC" w14:textId="77777777" w:rsidR="004D5496" w:rsidRPr="00D4296F" w:rsidRDefault="004D5496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1DC951B" w14:textId="77777777"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365132B5" w14:textId="77777777" w:rsidR="003F7DD3" w:rsidRPr="001A60AC" w:rsidRDefault="003F7DD3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64131402" w14:textId="77777777"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 xml:space="preserve">สิ่งตอบแทนที่โอนให้ต้องวัดด้วยมูลค่ายุติธรรมของสินทรัพย์ที่โอนไป 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 </w:t>
      </w:r>
    </w:p>
    <w:p w14:paraId="4AF36ACA" w14:textId="77777777" w:rsid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754ADF5" w14:textId="77777777" w:rsidR="00223400" w:rsidRDefault="00223400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23400">
        <w:rPr>
          <w:rFonts w:ascii="Angsana New" w:hAnsi="Angsana New"/>
          <w:b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06A28366" w14:textId="77777777" w:rsidR="00223400" w:rsidRPr="00D4296F" w:rsidRDefault="00223400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397890B" w14:textId="77777777"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D16D88">
        <w:rPr>
          <w:rFonts w:ascii="Angsana New" w:hAnsi="Angsana New"/>
          <w:b/>
          <w:sz w:val="30"/>
          <w:szCs w:val="30"/>
        </w:rPr>
        <w:t xml:space="preserve">            </w:t>
      </w:r>
      <w:r w:rsidRPr="00D4296F">
        <w:rPr>
          <w:rFonts w:ascii="Angsana New" w:hAnsi="Angsana New"/>
          <w:b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07712C30" w14:textId="77777777"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1BB8E1F7" w14:textId="77777777"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1EC180DF" w14:textId="77777777"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079B113" w14:textId="77777777"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D16D88">
        <w:rPr>
          <w:rFonts w:ascii="Angsana New" w:hAnsi="Angsana New"/>
          <w:b/>
          <w:sz w:val="30"/>
          <w:szCs w:val="30"/>
        </w:rPr>
        <w:t xml:space="preserve">                 </w:t>
      </w:r>
      <w:r w:rsidRPr="00D4296F">
        <w:rPr>
          <w:rFonts w:ascii="Angsana New" w:hAnsi="Angsana New"/>
          <w:b/>
          <w:sz w:val="30"/>
          <w:szCs w:val="30"/>
          <w:cs/>
        </w:rPr>
        <w:t xml:space="preserve">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="00D16D88">
        <w:rPr>
          <w:rFonts w:ascii="Angsana New" w:hAnsi="Angsana New"/>
          <w:b/>
          <w:sz w:val="30"/>
          <w:szCs w:val="30"/>
        </w:rPr>
        <w:t xml:space="preserve">          </w:t>
      </w:r>
      <w:r w:rsidRPr="00D4296F">
        <w:rPr>
          <w:rFonts w:ascii="Angsana New" w:hAnsi="Angsana New"/>
          <w:b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78AD302" w14:textId="77777777"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3CDDAE8" w14:textId="77777777" w:rsidR="00D4296F" w:rsidRPr="00D16D88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16D88">
        <w:rPr>
          <w:rFonts w:ascii="Angsana New" w:hAnsi="Angsana New"/>
          <w:b/>
          <w:i/>
          <w:iCs/>
          <w:sz w:val="30"/>
          <w:szCs w:val="30"/>
          <w:cs/>
        </w:rPr>
        <w:t>การซื้อแบบทยอยซื้อ</w:t>
      </w:r>
    </w:p>
    <w:p w14:paraId="0B53B9CC" w14:textId="77777777" w:rsidR="00D4296F" w:rsidRP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60B6D79" w14:textId="77777777" w:rsidR="00D4296F" w:rsidRDefault="00D4296F" w:rsidP="00D4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4296F">
        <w:rPr>
          <w:rFonts w:ascii="Angsana New" w:hAnsi="Angsana New"/>
          <w:b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</w:t>
      </w:r>
      <w:r w:rsidR="00D16D88">
        <w:rPr>
          <w:rFonts w:ascii="Angsana New" w:hAnsi="Angsana New"/>
          <w:b/>
          <w:sz w:val="30"/>
          <w:szCs w:val="30"/>
        </w:rPr>
        <w:t xml:space="preserve">             </w:t>
      </w:r>
      <w:r w:rsidRPr="00D4296F">
        <w:rPr>
          <w:rFonts w:ascii="Angsana New" w:hAnsi="Angsana New"/>
          <w:b/>
          <w:sz w:val="30"/>
          <w:szCs w:val="30"/>
          <w:cs/>
        </w:rPr>
        <w:t xml:space="preserve">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 </w:t>
      </w:r>
    </w:p>
    <w:p w14:paraId="1F7394CC" w14:textId="77777777" w:rsidR="00D7457F" w:rsidRDefault="00D7457F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</w:p>
    <w:p w14:paraId="302027C8" w14:textId="77777777" w:rsidR="005E280D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E280D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 xml:space="preserve">บริษัทย่อย   </w:t>
      </w:r>
    </w:p>
    <w:p w14:paraId="5CA2FD0B" w14:textId="77777777" w:rsidR="005E280D" w:rsidRPr="006806E6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73D28395" w14:textId="77777777" w:rsidR="009E1FD6" w:rsidRPr="005E280D" w:rsidRDefault="005E280D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E280D">
        <w:rPr>
          <w:rFonts w:ascii="Angsana New" w:hAnsi="Angsana New"/>
          <w:b/>
          <w:sz w:val="30"/>
          <w:szCs w:val="30"/>
          <w:cs/>
        </w:rPr>
        <w:t>บริษัทย่อยเป็นกิจการที่อยู่ภายใต้กา</w:t>
      </w:r>
      <w:r>
        <w:rPr>
          <w:rFonts w:ascii="Angsana New" w:hAnsi="Angsana New"/>
          <w:b/>
          <w:sz w:val="30"/>
          <w:szCs w:val="30"/>
          <w:cs/>
        </w:rPr>
        <w:t>รควบคุมของกลุ่มบริษัท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>การควบคุมเกิดขึ้นเมื่อกลุ่มบริษัทเปิดรับหรือมีสิทธิ</w:t>
      </w:r>
      <w:r>
        <w:rPr>
          <w:rFonts w:ascii="Angsana New" w:hAnsi="Angsana New"/>
          <w:b/>
          <w:sz w:val="30"/>
          <w:szCs w:val="30"/>
        </w:rPr>
        <w:t xml:space="preserve">   </w:t>
      </w:r>
      <w:r w:rsidRPr="005E280D">
        <w:rPr>
          <w:rFonts w:ascii="Angsana New" w:hAnsi="Angsana New"/>
          <w:b/>
          <w:sz w:val="30"/>
          <w:szCs w:val="30"/>
          <w:cs/>
        </w:rPr>
        <w:t>ในผลตอบแทนผันแปรจากการเกี่ยวข้องกับกิจการนั้นและ</w:t>
      </w:r>
      <w:r w:rsidR="006F509E"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>มีความสามารถในการใช้อำนาจเหนือกิจการนั้นทำให้เกิดผลกระทบต่อจ</w:t>
      </w:r>
      <w:r>
        <w:rPr>
          <w:rFonts w:ascii="Angsana New" w:hAnsi="Angsana New"/>
          <w:b/>
          <w:sz w:val="30"/>
          <w:szCs w:val="30"/>
          <w:cs/>
        </w:rPr>
        <w:t>ำนวนเงินผลตอบแทนของกลุ่มบริษัท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E280D">
        <w:rPr>
          <w:rFonts w:ascii="Angsana New" w:hAnsi="Angsana New"/>
          <w:b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>
        <w:rPr>
          <w:rFonts w:ascii="Angsana New" w:hAnsi="Angsana New"/>
          <w:b/>
          <w:sz w:val="30"/>
          <w:szCs w:val="30"/>
        </w:rPr>
        <w:t xml:space="preserve">         </w:t>
      </w:r>
      <w:r w:rsidRPr="005E280D">
        <w:rPr>
          <w:rFonts w:ascii="Angsana New" w:hAnsi="Angsana New"/>
          <w:b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6E0EDD3E" w14:textId="77777777" w:rsidR="009E1FD6" w:rsidRPr="006806E6" w:rsidRDefault="009E1FD6" w:rsidP="005E2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4B4A85F0" w14:textId="77777777" w:rsid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F14B1">
        <w:rPr>
          <w:rFonts w:ascii="Angsana New" w:hAnsi="Angsana New"/>
          <w:b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0501301E" w14:textId="77777777" w:rsidR="00BF14B1" w:rsidRPr="006806E6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199F9FE7" w14:textId="77777777" w:rsid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F14B1">
        <w:rPr>
          <w:rFonts w:ascii="Angsana New" w:hAnsi="Angsana New"/>
          <w:b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1BC632D1" w14:textId="77777777" w:rsidR="00BF14B1" w:rsidRPr="006806E6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1D9843DC" w14:textId="77777777" w:rsid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F14B1">
        <w:rPr>
          <w:rFonts w:ascii="Angsana New" w:hAnsi="Angsana New"/>
          <w:b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757010C8" w14:textId="77777777" w:rsidR="00817A36" w:rsidRPr="006806E6" w:rsidRDefault="00817A36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6740BBE5" w14:textId="77777777" w:rsidR="00BF14B1" w:rsidRPr="00BF14B1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F14B1">
        <w:rPr>
          <w:rFonts w:ascii="Angsana New" w:hAnsi="Angsana New"/>
          <w:b/>
          <w:i/>
          <w:iCs/>
          <w:sz w:val="30"/>
          <w:szCs w:val="30"/>
          <w:cs/>
        </w:rPr>
        <w:t xml:space="preserve">การสูญเสียการควบคุม </w:t>
      </w:r>
    </w:p>
    <w:p w14:paraId="3975281E" w14:textId="77777777" w:rsidR="00BF14B1" w:rsidRPr="006806E6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5E90DE43" w14:textId="77777777" w:rsidR="009E1FD6" w:rsidRPr="005E280D" w:rsidRDefault="00BF14B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F14B1">
        <w:rPr>
          <w:rFonts w:ascii="Angsana New" w:hAnsi="Angsana New"/>
          <w:b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</w:t>
      </w:r>
      <w:r>
        <w:rPr>
          <w:rFonts w:ascii="Angsana New" w:hAnsi="Angsana New"/>
          <w:b/>
          <w:sz w:val="30"/>
          <w:szCs w:val="30"/>
          <w:cs/>
        </w:rPr>
        <w:t>ิษัทย่อยรับรู้ในกำไรหรือขาดทุน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BF14B1">
        <w:rPr>
          <w:rFonts w:ascii="Angsana New" w:hAnsi="Angsana New"/>
          <w:b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6ABA899" w14:textId="77777777" w:rsidR="009E1FD6" w:rsidRPr="006806E6" w:rsidRDefault="009E1FD6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326FE3E1" w14:textId="77777777" w:rsid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  <w:r w:rsidRPr="00E840DA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0985F09B" w14:textId="77777777" w:rsidR="00E840DA" w:rsidRPr="006806E6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726C10D2" w14:textId="77777777" w:rsidR="006D6B69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36CE3011" w14:textId="77777777" w:rsidR="00E840DA" w:rsidRPr="006806E6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  <w:r w:rsidRPr="00E840DA">
        <w:rPr>
          <w:rFonts w:ascii="Angsana New" w:hAnsi="Angsana New"/>
          <w:b/>
          <w:sz w:val="30"/>
          <w:szCs w:val="30"/>
        </w:rPr>
        <w:t xml:space="preserve"> </w:t>
      </w:r>
    </w:p>
    <w:p w14:paraId="1F16C5AF" w14:textId="77777777" w:rsid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</w:t>
      </w:r>
      <w:r w:rsidR="006F509E">
        <w:rPr>
          <w:rFonts w:ascii="Angsana New" w:hAnsi="Angsana New"/>
          <w:b/>
          <w:sz w:val="30"/>
          <w:szCs w:val="30"/>
        </w:rPr>
        <w:t xml:space="preserve"> </w:t>
      </w:r>
      <w:r w:rsidRPr="00E840DA">
        <w:rPr>
          <w:rFonts w:ascii="Angsana New" w:hAnsi="Angsana New"/>
          <w:b/>
          <w:sz w:val="30"/>
          <w:szCs w:val="30"/>
          <w:cs/>
        </w:rPr>
        <w:t xml:space="preserve">แต่ไม่ถึงระดับที่จะควบคุมหรือควบคุมร่วมในนโยบายดังกล่าว  </w:t>
      </w:r>
    </w:p>
    <w:p w14:paraId="47AA8551" w14:textId="77777777" w:rsidR="006741CB" w:rsidRPr="006806E6" w:rsidRDefault="006741CB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73C95DD9" w14:textId="77777777" w:rsidR="00E840DA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534ABF">
        <w:rPr>
          <w:rFonts w:ascii="Angsana New" w:hAnsi="Angsana New"/>
          <w:b/>
          <w:sz w:val="30"/>
          <w:szCs w:val="30"/>
          <w:cs/>
        </w:rPr>
        <w:br/>
      </w:r>
      <w:r w:rsidRPr="00E840DA">
        <w:rPr>
          <w:rFonts w:ascii="Angsana New" w:hAnsi="Angsana New"/>
          <w:b/>
          <w:sz w:val="30"/>
          <w:szCs w:val="30"/>
          <w:cs/>
        </w:rPr>
        <w:t xml:space="preserve"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</w:t>
      </w:r>
    </w:p>
    <w:p w14:paraId="0F223D7A" w14:textId="77777777" w:rsidR="006D6B69" w:rsidRPr="00817A36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2F9D3DAC" w14:textId="77777777" w:rsidR="00E840DA" w:rsidRPr="006D6B69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6D6B69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 xml:space="preserve">การตัดรายการในงบการเงินรวม </w:t>
      </w:r>
    </w:p>
    <w:p w14:paraId="3E53CCD8" w14:textId="77777777" w:rsidR="006D6B69" w:rsidRPr="00817A36" w:rsidRDefault="006D6B69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2FE660BF" w14:textId="77777777" w:rsidR="00BF14B1" w:rsidRDefault="00E840DA" w:rsidP="00E84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840DA">
        <w:rPr>
          <w:rFonts w:ascii="Angsana New" w:hAnsi="Angsana New"/>
          <w:b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6D6B69">
        <w:rPr>
          <w:rFonts w:ascii="Angsana New" w:hAnsi="Angsana New"/>
          <w:b/>
          <w:sz w:val="30"/>
          <w:szCs w:val="30"/>
        </w:rPr>
        <w:t xml:space="preserve">        </w:t>
      </w:r>
      <w:r w:rsidRPr="00E840DA">
        <w:rPr>
          <w:rFonts w:ascii="Angsana New" w:hAnsi="Angsana New"/>
          <w:b/>
          <w:sz w:val="30"/>
          <w:szCs w:val="30"/>
          <w:cs/>
        </w:rPr>
        <w:t>มาจากรายการระหว่างกิจการในกลุ่ม ถูกต</w:t>
      </w:r>
      <w:r w:rsidR="006D6B69">
        <w:rPr>
          <w:rFonts w:ascii="Angsana New" w:hAnsi="Angsana New"/>
          <w:b/>
          <w:sz w:val="30"/>
          <w:szCs w:val="30"/>
          <w:cs/>
        </w:rPr>
        <w:t>ัดรายการในการจัดทำงบการเงินรวม</w:t>
      </w:r>
      <w:r w:rsidR="006D6B69">
        <w:rPr>
          <w:rFonts w:ascii="Angsana New" w:hAnsi="Angsana New"/>
          <w:b/>
          <w:sz w:val="30"/>
          <w:szCs w:val="30"/>
        </w:rPr>
        <w:t xml:space="preserve"> </w:t>
      </w:r>
      <w:r w:rsidRPr="00E840DA">
        <w:rPr>
          <w:rFonts w:ascii="Angsana New" w:hAnsi="Angsana New"/>
          <w:b/>
          <w:sz w:val="30"/>
          <w:szCs w:val="30"/>
          <w:cs/>
        </w:rPr>
        <w:t>กำไรที่ยังไม่เกิดขึ้นจริงซึ่งเป็นผล</w:t>
      </w:r>
      <w:r w:rsidR="006D6B69">
        <w:rPr>
          <w:rFonts w:ascii="Angsana New" w:hAnsi="Angsana New"/>
          <w:b/>
          <w:sz w:val="30"/>
          <w:szCs w:val="30"/>
        </w:rPr>
        <w:t xml:space="preserve">   </w:t>
      </w:r>
      <w:r w:rsidRPr="00E840DA">
        <w:rPr>
          <w:rFonts w:ascii="Angsana New" w:hAnsi="Angsana New"/>
          <w:b/>
          <w:sz w:val="30"/>
          <w:szCs w:val="30"/>
          <w:cs/>
        </w:rPr>
        <w:t>มาจากรายการกับบริษัทร่วมถูกตัดรายการกับเงินลงทุนเท่าที่กลุ่มบริษัทมีส่วน</w:t>
      </w:r>
      <w:r w:rsidR="006D6B69">
        <w:rPr>
          <w:rFonts w:ascii="Angsana New" w:hAnsi="Angsana New"/>
          <w:b/>
          <w:sz w:val="30"/>
          <w:szCs w:val="30"/>
          <w:cs/>
        </w:rPr>
        <w:t>ได้เสียในกิจการที่ถูกลงทุนนั้น</w:t>
      </w:r>
      <w:r w:rsidR="006D6B69">
        <w:rPr>
          <w:rFonts w:ascii="Angsana New" w:hAnsi="Angsana New"/>
          <w:b/>
          <w:sz w:val="30"/>
          <w:szCs w:val="30"/>
        </w:rPr>
        <w:t xml:space="preserve"> </w:t>
      </w:r>
      <w:r w:rsidRPr="00E840DA">
        <w:rPr>
          <w:rFonts w:ascii="Angsana New" w:hAnsi="Angsana New"/>
          <w:b/>
          <w:sz w:val="30"/>
          <w:szCs w:val="30"/>
          <w:cs/>
        </w:rPr>
        <w:t xml:space="preserve"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   </w:t>
      </w:r>
    </w:p>
    <w:p w14:paraId="341A56E7" w14:textId="77777777" w:rsidR="00A70C81" w:rsidRPr="006806E6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7184BBC0" w14:textId="77777777" w:rsidR="006806E6" w:rsidRDefault="006806E6" w:rsidP="006806E6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806E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เงินลงทุนในบริษัท</w:t>
      </w:r>
      <w:r w:rsidRPr="006806E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ย่อย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</w:t>
      </w:r>
      <w:r w:rsidRPr="006806E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บริษัท</w:t>
      </w:r>
      <w:r w:rsidRPr="006806E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ร่วม</w:t>
      </w:r>
    </w:p>
    <w:p w14:paraId="0C239ACE" w14:textId="77777777" w:rsidR="006806E6" w:rsidRPr="006806E6" w:rsidRDefault="006806E6" w:rsidP="0068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4CF69399" w14:textId="77777777" w:rsidR="006806E6" w:rsidRPr="006806E6" w:rsidRDefault="006806E6" w:rsidP="0068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6806E6">
        <w:rPr>
          <w:rFonts w:ascii="Angsana New" w:hAnsi="Angsana New"/>
          <w:b/>
          <w:sz w:val="30"/>
          <w:szCs w:val="30"/>
          <w:cs/>
        </w:rPr>
        <w:t>เงินลงทุนในบริษัทย่อย</w:t>
      </w:r>
      <w:r>
        <w:rPr>
          <w:rFonts w:ascii="Angsana New" w:hAnsi="Angsana New" w:hint="cs"/>
          <w:b/>
          <w:sz w:val="30"/>
          <w:szCs w:val="30"/>
          <w:cs/>
        </w:rPr>
        <w:t>และ</w:t>
      </w:r>
      <w:r w:rsidRPr="006806E6">
        <w:rPr>
          <w:rFonts w:ascii="Angsana New" w:hAnsi="Angsana New"/>
          <w:b/>
          <w:sz w:val="30"/>
          <w:szCs w:val="30"/>
          <w:cs/>
        </w:rPr>
        <w:t>บริษัทร่วมในงบการเงินเฉพาะกิจการของบริษัท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806E6">
        <w:rPr>
          <w:rFonts w:ascii="Angsana New" w:hAnsi="Angsana New"/>
          <w:b/>
          <w:sz w:val="30"/>
          <w:szCs w:val="30"/>
          <w:cs/>
        </w:rPr>
        <w:t>วัดมูลค่าด้วยราคาทุนหักค่าเผื่อ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</w:t>
      </w:r>
      <w:r w:rsidRPr="006806E6">
        <w:rPr>
          <w:rFonts w:ascii="Angsana New" w:hAnsi="Angsana New"/>
          <w:b/>
          <w:sz w:val="30"/>
          <w:szCs w:val="30"/>
          <w:cs/>
        </w:rPr>
        <w:t>การด้อยค่า</w:t>
      </w:r>
    </w:p>
    <w:p w14:paraId="2A89285A" w14:textId="77777777" w:rsidR="006806E6" w:rsidRDefault="006806E6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6ADDE161" w14:textId="77777777" w:rsidR="006806E6" w:rsidRPr="006806E6" w:rsidRDefault="006806E6" w:rsidP="0068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6806E6">
        <w:rPr>
          <w:rFonts w:ascii="Angsana New" w:hAnsi="Angsana New"/>
          <w:b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5D1C3A87" w14:textId="77777777" w:rsidR="006806E6" w:rsidRPr="006806E6" w:rsidRDefault="006806E6" w:rsidP="0068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1EFE234A" w14:textId="77777777" w:rsidR="006806E6" w:rsidRPr="006806E6" w:rsidRDefault="006806E6" w:rsidP="0068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6806E6">
        <w:rPr>
          <w:rFonts w:ascii="Angsana New" w:hAnsi="Angsana New"/>
          <w:b/>
          <w:sz w:val="30"/>
          <w:szCs w:val="30"/>
          <w:cs/>
        </w:rPr>
        <w:t>เมื่อมีการจำหน่ายเงินลงทุน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806E6">
        <w:rPr>
          <w:rFonts w:ascii="Angsana New" w:hAnsi="Angsana New"/>
          <w:b/>
          <w:sz w:val="30"/>
          <w:szCs w:val="30"/>
          <w:cs/>
        </w:rPr>
        <w:t>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169C83FC" w14:textId="77777777" w:rsidR="006806E6" w:rsidRPr="006806E6" w:rsidRDefault="006806E6" w:rsidP="0068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0D801392" w14:textId="77777777" w:rsidR="006806E6" w:rsidRPr="006806E6" w:rsidRDefault="006806E6" w:rsidP="00680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6806E6">
        <w:rPr>
          <w:rFonts w:ascii="Angsana New" w:hAnsi="Angsana New"/>
          <w:b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6806E6">
        <w:rPr>
          <w:rFonts w:ascii="Angsana New" w:hAnsi="Angsana New"/>
          <w:b/>
          <w:sz w:val="30"/>
          <w:szCs w:val="30"/>
          <w:cs/>
        </w:rPr>
        <w:t>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57B8449" w14:textId="77777777" w:rsidR="006806E6" w:rsidRPr="006806E6" w:rsidRDefault="006806E6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6E8E997E" w14:textId="77777777" w:rsidR="00E071B2" w:rsidRPr="00E071B2" w:rsidRDefault="00E071B2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071B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6FA360B8" w14:textId="77777777" w:rsidR="00E071B2" w:rsidRPr="00817A36" w:rsidRDefault="00E071B2" w:rsidP="00E0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603"/>
        <w:jc w:val="thaiDistribute"/>
        <w:rPr>
          <w:rFonts w:ascii="Angsana New" w:hAnsi="Angsana New"/>
          <w:bCs/>
          <w:sz w:val="24"/>
          <w:szCs w:val="24"/>
        </w:rPr>
      </w:pPr>
    </w:p>
    <w:p w14:paraId="69C26D0D" w14:textId="77777777" w:rsidR="00E071B2" w:rsidRPr="00A70C81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70C81">
        <w:rPr>
          <w:rFonts w:ascii="Angsana New" w:hAnsi="Angsana New"/>
          <w:b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2DE6F73" w14:textId="77777777" w:rsidR="00E071B2" w:rsidRPr="00817A36" w:rsidRDefault="00E071B2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0A6685EB" w14:textId="77777777" w:rsidR="00BF14B1" w:rsidRPr="00BF14B1" w:rsidRDefault="00A70C81" w:rsidP="00BF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0C81">
        <w:rPr>
          <w:rFonts w:ascii="Angsana New" w:hAnsi="Angsana New"/>
          <w:b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1A2C3482" w14:textId="77777777" w:rsidR="00766277" w:rsidRPr="006806E6" w:rsidRDefault="0076627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2CE7122E" w14:textId="77777777" w:rsidR="00A70C81" w:rsidRPr="00A70C81" w:rsidRDefault="00A70C81" w:rsidP="00A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0C81">
        <w:rPr>
          <w:rFonts w:ascii="Angsana New" w:hAnsi="Angsana New"/>
          <w:b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534ABF">
        <w:rPr>
          <w:rFonts w:ascii="Angsana New" w:hAnsi="Angsana New"/>
          <w:b/>
          <w:sz w:val="30"/>
          <w:szCs w:val="30"/>
          <w:cs/>
        </w:rPr>
        <w:br/>
      </w:r>
      <w:r w:rsidRPr="00A70C81">
        <w:rPr>
          <w:rFonts w:ascii="Angsana New" w:hAnsi="Angsana New"/>
          <w:b/>
          <w:sz w:val="30"/>
          <w:szCs w:val="30"/>
          <w:cs/>
        </w:rPr>
        <w:t xml:space="preserve">การดำเนินงานโดยใช้อัตราแลกเปลี่ยน ณ วันนั้น  </w:t>
      </w:r>
    </w:p>
    <w:p w14:paraId="37B135F8" w14:textId="77777777" w:rsidR="00A70C81" w:rsidRPr="006806E6" w:rsidRDefault="00A70C81" w:rsidP="00A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24703AF8" w14:textId="77777777" w:rsidR="00A70C81" w:rsidRPr="00A70C81" w:rsidRDefault="00A70C81" w:rsidP="00A70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70C81">
        <w:rPr>
          <w:rFonts w:ascii="Angsana New" w:hAnsi="Angsana New"/>
          <w:b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534ABF">
        <w:rPr>
          <w:rFonts w:ascii="Angsana New" w:hAnsi="Angsana New"/>
          <w:b/>
          <w:sz w:val="30"/>
          <w:szCs w:val="30"/>
          <w:cs/>
        </w:rPr>
        <w:br/>
      </w:r>
      <w:r w:rsidRPr="00A70C81">
        <w:rPr>
          <w:rFonts w:ascii="Angsana New" w:hAnsi="Angsana New"/>
          <w:b/>
          <w:sz w:val="30"/>
          <w:szCs w:val="30"/>
          <w:cs/>
        </w:rPr>
        <w:t>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009307B3" w14:textId="77777777" w:rsidR="00A70C81" w:rsidRDefault="00A70C81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239B1C12" w14:textId="77777777" w:rsidR="00294FC7" w:rsidRPr="00294FC7" w:rsidRDefault="00294FC7" w:rsidP="00294FC7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94FC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1090A14E" w14:textId="77777777" w:rsidR="00294FC7" w:rsidRDefault="00294FC7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1788E63F" w14:textId="77777777" w:rsidR="0053777D" w:rsidRPr="0053777D" w:rsidRDefault="0053777D" w:rsidP="00537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53777D">
        <w:rPr>
          <w:rFonts w:ascii="Angsana New" w:hAnsi="Angsana New"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</w:t>
      </w:r>
      <w:r w:rsidRPr="0053777D">
        <w:rPr>
          <w:rFonts w:ascii="Angsana New" w:hAnsi="Angsana New" w:hint="cs"/>
          <w:bCs/>
          <w:i/>
          <w:iCs/>
          <w:sz w:val="30"/>
          <w:szCs w:val="30"/>
          <w:cs/>
        </w:rPr>
        <w:t xml:space="preserve"> </w:t>
      </w:r>
      <w:r w:rsidRPr="0053777D">
        <w:rPr>
          <w:rFonts w:ascii="Angsana New" w:hAnsi="Angsana New"/>
          <w:b/>
          <w:i/>
          <w:iCs/>
          <w:sz w:val="30"/>
          <w:szCs w:val="30"/>
        </w:rPr>
        <w:t>1</w:t>
      </w:r>
      <w:r w:rsidRPr="0053777D">
        <w:rPr>
          <w:rFonts w:ascii="Angsana New" w:hAnsi="Angsana New"/>
          <w:bCs/>
          <w:i/>
          <w:iCs/>
          <w:sz w:val="30"/>
          <w:szCs w:val="30"/>
        </w:rPr>
        <w:t xml:space="preserve"> </w:t>
      </w:r>
      <w:r w:rsidRPr="0053777D">
        <w:rPr>
          <w:rFonts w:ascii="Angsana New" w:hAnsi="Angsana New"/>
          <w:bCs/>
          <w:i/>
          <w:iCs/>
          <w:sz w:val="30"/>
          <w:szCs w:val="30"/>
          <w:cs/>
        </w:rPr>
        <w:t xml:space="preserve">มกราคม </w:t>
      </w:r>
      <w:r w:rsidRPr="0053777D">
        <w:rPr>
          <w:rFonts w:ascii="Angsana New" w:hAnsi="Angsana New"/>
          <w:b/>
          <w:i/>
          <w:iCs/>
          <w:sz w:val="30"/>
          <w:szCs w:val="30"/>
        </w:rPr>
        <w:t>2563</w:t>
      </w:r>
    </w:p>
    <w:p w14:paraId="79F5C3DB" w14:textId="77777777" w:rsidR="0053777D" w:rsidRPr="0053777D" w:rsidRDefault="0053777D" w:rsidP="00537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4679D42" w14:textId="77777777" w:rsidR="0053777D" w:rsidRPr="0053777D" w:rsidRDefault="0053777D" w:rsidP="00537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3777D">
        <w:rPr>
          <w:rFonts w:ascii="Angsana New" w:hAnsi="Angsana New"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i/>
          <w:iCs/>
          <w:sz w:val="30"/>
          <w:szCs w:val="30"/>
          <w:cs/>
        </w:rPr>
        <w:t>ง</w:t>
      </w:r>
      <w:r w:rsidRPr="0053777D">
        <w:rPr>
          <w:rFonts w:ascii="Angsana New" w:hAnsi="Angsana New"/>
          <w:bCs/>
          <w:i/>
          <w:iCs/>
          <w:sz w:val="30"/>
          <w:szCs w:val="30"/>
        </w:rPr>
        <w:t>.1)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3777D">
        <w:rPr>
          <w:rFonts w:ascii="Angsana New" w:hAnsi="Angsana New"/>
          <w:b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7608D666" w14:textId="77777777" w:rsidR="0053777D" w:rsidRPr="0053777D" w:rsidRDefault="0053777D" w:rsidP="00537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C15F6B3" w14:textId="7AB8B1D5" w:rsidR="0053777D" w:rsidRPr="0053777D" w:rsidRDefault="0053777D" w:rsidP="00537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53777D">
        <w:rPr>
          <w:rFonts w:ascii="Angsana New" w:hAnsi="Angsana New"/>
          <w:b/>
          <w:sz w:val="30"/>
          <w:szCs w:val="30"/>
          <w:cs/>
        </w:rPr>
        <w:t>ลูกหนี้การค้าและเจ้าหนี้การค้ารับรู้รายการเมื่อเริ่มแรก</w:t>
      </w:r>
      <w:r w:rsidR="000D10C2">
        <w:rPr>
          <w:rFonts w:ascii="Angsana New" w:hAnsi="Angsana New"/>
          <w:b/>
          <w:sz w:val="30"/>
          <w:szCs w:val="30"/>
        </w:rPr>
        <w:t xml:space="preserve"> </w:t>
      </w:r>
      <w:r w:rsidRPr="0053777D">
        <w:rPr>
          <w:rFonts w:ascii="Angsana New" w:hAnsi="Angsana New"/>
          <w:b/>
          <w:sz w:val="30"/>
          <w:szCs w:val="30"/>
          <w:cs/>
        </w:rPr>
        <w:t>สินทรัพย์ทางการเงินและหนี้สินทางการเงินอื่นๆ ทั้งหมดรับรู้รายการเมื่อเริ่มแรกเมื่อกลุ่มบริษัทเป็นคู่</w:t>
      </w:r>
      <w:r w:rsidRPr="0053777D">
        <w:rPr>
          <w:rFonts w:ascii="Angsana New" w:hAnsi="Angsana New" w:hint="cs"/>
          <w:b/>
          <w:sz w:val="30"/>
          <w:szCs w:val="30"/>
          <w:cs/>
        </w:rPr>
        <w:t>สัญญา</w:t>
      </w:r>
      <w:r w:rsidRPr="0053777D">
        <w:rPr>
          <w:rFonts w:ascii="Angsana New" w:hAnsi="Angsana New"/>
          <w:b/>
          <w:sz w:val="30"/>
          <w:szCs w:val="30"/>
          <w:cs/>
        </w:rPr>
        <w:t>ตามข้อกำหนดของเครื่องมือทางการเงิน</w:t>
      </w:r>
      <w:r w:rsidRPr="0053777D">
        <w:rPr>
          <w:rFonts w:ascii="Angsana New" w:hAnsi="Angsana New" w:hint="cs"/>
          <w:b/>
          <w:sz w:val="30"/>
          <w:szCs w:val="30"/>
          <w:cs/>
        </w:rPr>
        <w:t>นั้น</w:t>
      </w:r>
      <w:r w:rsidRPr="0053777D">
        <w:rPr>
          <w:rFonts w:ascii="Angsana New" w:hAnsi="Angsana New"/>
          <w:b/>
          <w:sz w:val="30"/>
          <w:szCs w:val="30"/>
        </w:rPr>
        <w:t xml:space="preserve"> </w:t>
      </w:r>
    </w:p>
    <w:p w14:paraId="01A5FD62" w14:textId="77777777" w:rsidR="0053777D" w:rsidRPr="0053777D" w:rsidRDefault="0053777D" w:rsidP="00537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7F64F99" w14:textId="7163DAFC" w:rsidR="0053777D" w:rsidRPr="0053777D" w:rsidRDefault="0053777D" w:rsidP="00537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  <w:cs/>
        </w:rPr>
      </w:pPr>
      <w:r w:rsidRPr="0053777D">
        <w:rPr>
          <w:rFonts w:ascii="Angsana New" w:hAnsi="Angsana New"/>
          <w:b/>
          <w:sz w:val="30"/>
          <w:szCs w:val="30"/>
          <w:cs/>
        </w:rPr>
        <w:t>สินทรัพย์ทางการเงิน</w:t>
      </w:r>
      <w:r w:rsidRPr="0053777D">
        <w:rPr>
          <w:rFonts w:ascii="Angsana New" w:hAnsi="Angsana New" w:hint="cs"/>
          <w:b/>
          <w:sz w:val="30"/>
          <w:szCs w:val="30"/>
          <w:cs/>
        </w:rPr>
        <w:t>และหนี้สินทางการเงิน</w:t>
      </w:r>
      <w:r w:rsidRPr="0053777D">
        <w:rPr>
          <w:rFonts w:ascii="Angsana New" w:hAnsi="Angsana New"/>
          <w:b/>
          <w:sz w:val="30"/>
          <w:szCs w:val="30"/>
          <w:cs/>
        </w:rPr>
        <w:t xml:space="preserve"> </w:t>
      </w:r>
      <w:r w:rsidRPr="00AA7B9A">
        <w:rPr>
          <w:rFonts w:ascii="Angsana New" w:hAnsi="Angsana New"/>
          <w:bCs/>
          <w:sz w:val="30"/>
          <w:szCs w:val="30"/>
        </w:rPr>
        <w:t>(</w:t>
      </w:r>
      <w:r w:rsidRPr="0053777D">
        <w:rPr>
          <w:rFonts w:ascii="Angsana New" w:hAnsi="Angsana New" w:hint="cs"/>
          <w:b/>
          <w:sz w:val="30"/>
          <w:szCs w:val="30"/>
          <w:cs/>
        </w:rPr>
        <w:t>นอกเหนือจาก</w:t>
      </w:r>
      <w:r w:rsidRPr="0053777D">
        <w:rPr>
          <w:rFonts w:ascii="Angsana New" w:hAnsi="Angsana New"/>
          <w:b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3777D">
        <w:rPr>
          <w:rFonts w:ascii="Angsana New" w:hAnsi="Angsana New"/>
          <w:b/>
          <w:sz w:val="30"/>
          <w:szCs w:val="30"/>
          <w:cs/>
        </w:rPr>
        <w:t>หรือวัด</w:t>
      </w:r>
      <w:r w:rsidRPr="0053777D">
        <w:rPr>
          <w:rFonts w:ascii="Angsana New" w:hAnsi="Angsana New" w:hint="cs"/>
          <w:b/>
          <w:sz w:val="30"/>
          <w:szCs w:val="30"/>
          <w:cs/>
        </w:rPr>
        <w:t>มูลค่าด้วย</w:t>
      </w:r>
      <w:r w:rsidRPr="0053777D">
        <w:rPr>
          <w:rFonts w:ascii="Angsana New" w:hAnsi="Angsana New"/>
          <w:b/>
          <w:sz w:val="30"/>
          <w:szCs w:val="30"/>
          <w:cs/>
        </w:rPr>
        <w:t>มูลค่ายุติธรรมผ่านกำไรหรือขาดทุน</w:t>
      </w:r>
      <w:r w:rsidRPr="00AA7B9A">
        <w:rPr>
          <w:rFonts w:ascii="Angsana New" w:hAnsi="Angsana New"/>
          <w:bCs/>
          <w:sz w:val="30"/>
          <w:szCs w:val="30"/>
        </w:rPr>
        <w:t>)</w:t>
      </w:r>
      <w:r w:rsidRPr="0053777D">
        <w:rPr>
          <w:rFonts w:ascii="Angsana New" w:hAnsi="Angsana New" w:hint="cs"/>
          <w:b/>
          <w:sz w:val="30"/>
          <w:szCs w:val="30"/>
          <w:cs/>
        </w:rPr>
        <w:t xml:space="preserve"> จะ</w:t>
      </w:r>
      <w:r w:rsidRPr="0053777D">
        <w:rPr>
          <w:rFonts w:ascii="Angsana New" w:hAnsi="Angsana New"/>
          <w:b/>
          <w:sz w:val="30"/>
          <w:szCs w:val="30"/>
          <w:cs/>
        </w:rPr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</w:t>
      </w:r>
      <w:r w:rsidR="000D10C2">
        <w:rPr>
          <w:rFonts w:ascii="Angsana New" w:hAnsi="Angsana New"/>
          <w:b/>
          <w:sz w:val="30"/>
          <w:szCs w:val="30"/>
        </w:rPr>
        <w:t xml:space="preserve"> </w:t>
      </w:r>
      <w:r w:rsidRPr="0053777D">
        <w:rPr>
          <w:rFonts w:ascii="Angsana New" w:hAnsi="Angsana New"/>
          <w:b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</w:t>
      </w:r>
      <w:r w:rsidRPr="0053777D">
        <w:rPr>
          <w:rFonts w:ascii="Angsana New" w:hAnsi="Angsana New" w:hint="cs"/>
          <w:b/>
          <w:sz w:val="30"/>
          <w:szCs w:val="30"/>
          <w:cs/>
        </w:rPr>
        <w:t>และหนี้สินทางการเงินที่</w:t>
      </w:r>
      <w:r w:rsidRPr="0053777D">
        <w:rPr>
          <w:rFonts w:ascii="Angsana New" w:hAnsi="Angsana New"/>
          <w:b/>
          <w:sz w:val="30"/>
          <w:szCs w:val="30"/>
          <w:cs/>
        </w:rPr>
        <w:t>วัด</w:t>
      </w:r>
      <w:r w:rsidRPr="0053777D">
        <w:rPr>
          <w:rFonts w:ascii="Angsana New" w:hAnsi="Angsana New" w:hint="cs"/>
          <w:b/>
          <w:sz w:val="30"/>
          <w:szCs w:val="30"/>
          <w:cs/>
        </w:rPr>
        <w:t>มูลค่าด้วย</w:t>
      </w:r>
      <w:r w:rsidRPr="0053777D">
        <w:rPr>
          <w:rFonts w:ascii="Angsana New" w:hAnsi="Angsana New"/>
          <w:b/>
          <w:sz w:val="30"/>
          <w:szCs w:val="30"/>
          <w:cs/>
        </w:rPr>
        <w:t>มูลค่ายุติธรรมผ่านกำไรหรือขาดทุน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3777D">
        <w:rPr>
          <w:rFonts w:ascii="Angsana New" w:hAnsi="Angsana New"/>
          <w:b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1F5886DD" w14:textId="77777777" w:rsidR="0053777D" w:rsidRDefault="0053777D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223A88E7" w14:textId="77777777" w:rsidR="009669B6" w:rsidRPr="0053777D" w:rsidRDefault="009669B6" w:rsidP="0096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3777D">
        <w:rPr>
          <w:rFonts w:ascii="Angsana New" w:hAnsi="Angsana New"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i/>
          <w:iCs/>
          <w:sz w:val="30"/>
          <w:szCs w:val="30"/>
          <w:cs/>
        </w:rPr>
        <w:t>ง</w:t>
      </w:r>
      <w:r w:rsidRPr="0053777D">
        <w:rPr>
          <w:rFonts w:ascii="Angsana New" w:hAnsi="Angsana New"/>
          <w:bCs/>
          <w:i/>
          <w:iCs/>
          <w:sz w:val="30"/>
          <w:szCs w:val="30"/>
        </w:rPr>
        <w:t>.</w:t>
      </w:r>
      <w:r>
        <w:rPr>
          <w:rFonts w:ascii="Angsana New" w:hAnsi="Angsana New"/>
          <w:bCs/>
          <w:i/>
          <w:iCs/>
          <w:sz w:val="30"/>
          <w:szCs w:val="30"/>
        </w:rPr>
        <w:t>2</w:t>
      </w:r>
      <w:r w:rsidRPr="0053777D">
        <w:rPr>
          <w:rFonts w:ascii="Angsana New" w:hAnsi="Angsana New"/>
          <w:bCs/>
          <w:i/>
          <w:iCs/>
          <w:sz w:val="30"/>
          <w:szCs w:val="30"/>
        </w:rPr>
        <w:t>)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3777D">
        <w:rPr>
          <w:rFonts w:ascii="Angsana New" w:hAnsi="Angsana New"/>
          <w:b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b/>
          <w:i/>
          <w:iCs/>
          <w:sz w:val="30"/>
          <w:szCs w:val="30"/>
          <w:cs/>
        </w:rPr>
        <w:t>จัดประเภทรายการและการวัดมูลค่าภายหลัง</w:t>
      </w:r>
      <w:r w:rsidRPr="0053777D">
        <w:rPr>
          <w:rFonts w:ascii="Angsana New" w:hAnsi="Angsana New"/>
          <w:b/>
          <w:i/>
          <w:iCs/>
          <w:sz w:val="30"/>
          <w:szCs w:val="30"/>
          <w:cs/>
        </w:rPr>
        <w:t xml:space="preserve"> </w:t>
      </w:r>
    </w:p>
    <w:p w14:paraId="3AA2DDBC" w14:textId="77777777" w:rsidR="009669B6" w:rsidRPr="00167EAC" w:rsidRDefault="009669B6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Cs/>
          <w:sz w:val="30"/>
          <w:szCs w:val="30"/>
        </w:rPr>
      </w:pPr>
    </w:p>
    <w:p w14:paraId="15214AA5" w14:textId="77777777" w:rsidR="00BF6329" w:rsidRPr="00CE1BD0" w:rsidRDefault="00BF6329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CE1BD0">
        <w:rPr>
          <w:rFonts w:ascii="Angsana New" w:hAnsi="Angsana New"/>
          <w:b/>
          <w:i/>
          <w:iCs/>
          <w:sz w:val="30"/>
          <w:szCs w:val="30"/>
          <w:cs/>
        </w:rPr>
        <w:t>สินทรัพย์ทางการเงิน</w:t>
      </w:r>
      <w:r w:rsidRPr="00CE1BD0">
        <w:rPr>
          <w:rFonts w:ascii="Angsana New" w:hAnsi="Angsana New"/>
          <w:bCs/>
          <w:i/>
          <w:iCs/>
          <w:sz w:val="30"/>
          <w:szCs w:val="30"/>
        </w:rPr>
        <w:t xml:space="preserve"> </w:t>
      </w:r>
      <w:r w:rsidR="00CE1BD0" w:rsidRPr="00CE1BD0">
        <w:rPr>
          <w:rFonts w:ascii="Angsana New" w:hAnsi="Angsana New"/>
          <w:bCs/>
          <w:i/>
          <w:iCs/>
          <w:sz w:val="30"/>
          <w:szCs w:val="30"/>
        </w:rPr>
        <w:t>-</w:t>
      </w:r>
      <w:r w:rsidRPr="00CE1BD0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Pr="00CE1BD0">
        <w:rPr>
          <w:rFonts w:ascii="Angsana New" w:hAnsi="Angsana New"/>
          <w:b/>
          <w:i/>
          <w:iCs/>
          <w:sz w:val="30"/>
          <w:szCs w:val="30"/>
          <w:cs/>
        </w:rPr>
        <w:t>การจัดประเภท</w:t>
      </w:r>
    </w:p>
    <w:p w14:paraId="39394B26" w14:textId="77777777" w:rsidR="00BF6329" w:rsidRPr="00167EAC" w:rsidRDefault="00BF6329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Cs/>
          <w:sz w:val="30"/>
          <w:szCs w:val="30"/>
        </w:rPr>
      </w:pPr>
    </w:p>
    <w:p w14:paraId="6604B4EA" w14:textId="77777777" w:rsidR="00BF6329" w:rsidRPr="00BF6329" w:rsidRDefault="00BF6329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BF6329">
        <w:rPr>
          <w:rFonts w:ascii="Angsana New" w:hAnsi="Angsana New"/>
          <w:b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5D9D531E" w14:textId="77777777" w:rsidR="00BF6329" w:rsidRPr="00167EAC" w:rsidRDefault="00BF6329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Cs/>
          <w:sz w:val="30"/>
          <w:szCs w:val="30"/>
        </w:rPr>
      </w:pPr>
    </w:p>
    <w:p w14:paraId="778A8521" w14:textId="77777777" w:rsidR="00BF6329" w:rsidRPr="00BF6329" w:rsidRDefault="00BF6329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BF6329">
        <w:rPr>
          <w:rFonts w:ascii="Angsana New" w:hAnsi="Angsana New"/>
          <w:b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="00167EAC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BF6329">
        <w:rPr>
          <w:rFonts w:ascii="Angsana New" w:hAnsi="Angsana New"/>
          <w:b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BF6329">
        <w:rPr>
          <w:rFonts w:ascii="Angsana New" w:hAnsi="Angsana New" w:hint="cs"/>
          <w:b/>
          <w:sz w:val="30"/>
          <w:szCs w:val="30"/>
          <w:cs/>
        </w:rPr>
        <w:t>โดยทันทีเป็นต้นไปนับจาก</w:t>
      </w:r>
      <w:r w:rsidRPr="00BF6329">
        <w:rPr>
          <w:rFonts w:ascii="Angsana New" w:hAnsi="Angsana New"/>
          <w:b/>
          <w:sz w:val="30"/>
          <w:szCs w:val="30"/>
          <w:cs/>
        </w:rPr>
        <w:t>วั</w:t>
      </w:r>
      <w:r w:rsidRPr="00BF6329">
        <w:rPr>
          <w:rFonts w:ascii="Angsana New" w:hAnsi="Angsana New" w:hint="cs"/>
          <w:b/>
          <w:sz w:val="30"/>
          <w:szCs w:val="30"/>
          <w:cs/>
        </w:rPr>
        <w:t>นที่มีการเปลี่ยนแปลง</w:t>
      </w:r>
      <w:r w:rsidR="00167EAC"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BF6329">
        <w:rPr>
          <w:rFonts w:ascii="Angsana New" w:hAnsi="Angsana New" w:hint="cs"/>
          <w:b/>
          <w:sz w:val="30"/>
          <w:szCs w:val="30"/>
          <w:cs/>
        </w:rPr>
        <w:t>การจัดประเภท</w:t>
      </w:r>
      <w:r w:rsidRPr="00BF6329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74B2298B" w14:textId="1ED4E0C6" w:rsidR="00167EAC" w:rsidRDefault="00167EAC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67BFBCB5" w14:textId="41B74F1C" w:rsidR="000D10C2" w:rsidRDefault="000D10C2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3062B978" w14:textId="5671F155" w:rsidR="000D10C2" w:rsidRDefault="000D10C2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6C442151" w14:textId="77777777" w:rsidR="000D10C2" w:rsidRPr="00BF6329" w:rsidRDefault="000D10C2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71F0B0A1" w14:textId="77777777" w:rsidR="00BF6329" w:rsidRPr="00BF6329" w:rsidRDefault="00BF6329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BF6329">
        <w:rPr>
          <w:rFonts w:ascii="Angsana New" w:hAnsi="Angsana New"/>
          <w:b/>
          <w:sz w:val="30"/>
          <w:szCs w:val="30"/>
          <w:cs/>
        </w:rPr>
        <w:lastRenderedPageBreak/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BF6329">
        <w:rPr>
          <w:rFonts w:ascii="Angsana New" w:hAnsi="Angsana New"/>
          <w:b/>
          <w:sz w:val="30"/>
          <w:szCs w:val="30"/>
        </w:rPr>
        <w:t xml:space="preserve">              </w:t>
      </w:r>
      <w:r w:rsidRPr="00BF6329">
        <w:rPr>
          <w:rFonts w:ascii="Angsana New" w:hAnsi="Angsana New"/>
          <w:b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39B50980" w14:textId="77777777" w:rsidR="00BF6329" w:rsidRPr="00BF6329" w:rsidRDefault="00167EAC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167EAC">
        <w:rPr>
          <w:rFonts w:ascii="Angsana New" w:hAnsi="Angsana New"/>
          <w:bCs/>
          <w:sz w:val="30"/>
          <w:szCs w:val="30"/>
        </w:rPr>
        <w:t>-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="00BF6329" w:rsidRPr="00BF6329">
        <w:rPr>
          <w:rFonts w:ascii="Angsana New" w:hAnsi="Angsana New"/>
          <w:b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13A3476" w14:textId="77777777" w:rsidR="00BF6329" w:rsidRPr="00BF6329" w:rsidRDefault="00167EAC" w:rsidP="00167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25" w:hanging="126"/>
        <w:jc w:val="thaiDistribute"/>
        <w:rPr>
          <w:rFonts w:ascii="Angsana New" w:hAnsi="Angsana New"/>
          <w:b/>
          <w:sz w:val="30"/>
          <w:szCs w:val="30"/>
        </w:rPr>
      </w:pPr>
      <w:r w:rsidRPr="00167EAC">
        <w:rPr>
          <w:rFonts w:ascii="Angsana New" w:hAnsi="Angsana New"/>
          <w:bCs/>
          <w:sz w:val="30"/>
          <w:szCs w:val="30"/>
        </w:rPr>
        <w:t>-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="00BF6329" w:rsidRPr="00BF6329">
        <w:rPr>
          <w:rFonts w:ascii="Angsana New" w:hAnsi="Angsana New"/>
          <w:b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0FB7F36" w14:textId="77777777" w:rsidR="00BF6329" w:rsidRPr="00DD6006" w:rsidRDefault="00BF6329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2B4C2DA2" w14:textId="77777777" w:rsidR="00BF6329" w:rsidRPr="00BF6329" w:rsidRDefault="00BF6329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BF6329">
        <w:rPr>
          <w:rFonts w:ascii="Angsana New" w:hAnsi="Angsana New"/>
          <w:b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247F72B9" w14:textId="77777777" w:rsidR="00BF6329" w:rsidRPr="006F75C6" w:rsidRDefault="006F75C6" w:rsidP="006F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25" w:hanging="126"/>
        <w:jc w:val="thaiDistribute"/>
        <w:rPr>
          <w:rFonts w:ascii="Angsana New" w:hAnsi="Angsana New"/>
          <w:bCs/>
          <w:sz w:val="30"/>
          <w:szCs w:val="30"/>
        </w:rPr>
      </w:pPr>
      <w:r w:rsidRPr="006F75C6">
        <w:rPr>
          <w:rFonts w:ascii="Angsana New" w:hAnsi="Angsana New"/>
          <w:bCs/>
          <w:sz w:val="30"/>
          <w:szCs w:val="30"/>
        </w:rPr>
        <w:t xml:space="preserve">- </w:t>
      </w:r>
      <w:r w:rsidR="00BF6329" w:rsidRPr="006F75C6">
        <w:rPr>
          <w:rFonts w:ascii="Angsana New" w:hAnsi="Angsana New"/>
          <w:b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4860F900" w14:textId="77777777" w:rsidR="00BF6329" w:rsidRPr="006F75C6" w:rsidRDefault="006F75C6" w:rsidP="006F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25" w:hanging="126"/>
        <w:jc w:val="thaiDistribute"/>
        <w:rPr>
          <w:rFonts w:ascii="Angsana New" w:hAnsi="Angsana New"/>
          <w:b/>
          <w:sz w:val="30"/>
          <w:szCs w:val="30"/>
        </w:rPr>
      </w:pPr>
      <w:r w:rsidRPr="006F75C6">
        <w:rPr>
          <w:rFonts w:ascii="Angsana New" w:hAnsi="Angsana New"/>
          <w:bCs/>
          <w:sz w:val="30"/>
          <w:szCs w:val="30"/>
        </w:rPr>
        <w:t>-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="00BF6329" w:rsidRPr="006F75C6">
        <w:rPr>
          <w:rFonts w:ascii="Angsana New" w:hAnsi="Angsana New"/>
          <w:b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B3D4E04" w14:textId="77777777" w:rsidR="00BF6329" w:rsidRPr="00DD6006" w:rsidRDefault="00BF6329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Cs/>
          <w:sz w:val="24"/>
          <w:szCs w:val="24"/>
        </w:rPr>
      </w:pPr>
    </w:p>
    <w:p w14:paraId="09E6C134" w14:textId="73793518" w:rsidR="00BF6329" w:rsidRDefault="00BF6329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BF6329">
        <w:rPr>
          <w:rFonts w:ascii="Angsana New" w:hAnsi="Angsana New"/>
          <w:b/>
          <w:sz w:val="30"/>
          <w:szCs w:val="30"/>
          <w:cs/>
        </w:rPr>
        <w:t>ณ วันที่รับรู้รายการเมื่อเริ่มแรก</w:t>
      </w:r>
      <w:r w:rsidRPr="00BF6329">
        <w:rPr>
          <w:rFonts w:ascii="Angsana New" w:hAnsi="Angsana New" w:hint="cs"/>
          <w:b/>
          <w:sz w:val="30"/>
          <w:szCs w:val="30"/>
          <w:cs/>
        </w:rPr>
        <w:t>ของ</w:t>
      </w:r>
      <w:r w:rsidRPr="00BF6329">
        <w:rPr>
          <w:rFonts w:ascii="Angsana New" w:hAnsi="Angsana New"/>
          <w:b/>
          <w:sz w:val="30"/>
          <w:szCs w:val="30"/>
          <w:cs/>
        </w:rPr>
        <w:t>เงินลงทุนในตราสารทุนที่ไม่ได้ถือไว้เพื่อค้า กลุ่มบริษัท</w:t>
      </w:r>
      <w:r w:rsidRPr="00BF6329">
        <w:rPr>
          <w:rFonts w:ascii="Angsana New" w:hAnsi="Angsana New" w:hint="cs"/>
          <w:b/>
          <w:sz w:val="30"/>
          <w:szCs w:val="30"/>
          <w:cs/>
        </w:rPr>
        <w:t>อาจ</w:t>
      </w:r>
      <w:r w:rsidRPr="00BF6329">
        <w:rPr>
          <w:rFonts w:ascii="Angsana New" w:hAnsi="Angsana New"/>
          <w:b/>
          <w:sz w:val="30"/>
          <w:szCs w:val="30"/>
          <w:cs/>
        </w:rPr>
        <w:t>เลือก</w:t>
      </w:r>
      <w:r w:rsidRPr="00BF6329">
        <w:rPr>
          <w:rFonts w:ascii="Angsana New" w:hAnsi="Angsana New" w:hint="cs"/>
          <w:b/>
          <w:sz w:val="30"/>
          <w:szCs w:val="30"/>
          <w:cs/>
        </w:rPr>
        <w:t>ให้</w:t>
      </w:r>
      <w:r w:rsidRPr="00BF6329">
        <w:rPr>
          <w:rFonts w:ascii="Angsana New" w:hAnsi="Angsana New"/>
          <w:b/>
          <w:sz w:val="30"/>
          <w:szCs w:val="30"/>
        </w:rPr>
        <w:t xml:space="preserve">       </w:t>
      </w:r>
      <w:r w:rsidRPr="00BA0B35">
        <w:rPr>
          <w:rFonts w:ascii="Angsana New" w:hAnsi="Angsana New" w:hint="cs"/>
          <w:b/>
          <w:spacing w:val="-6"/>
          <w:sz w:val="30"/>
          <w:szCs w:val="30"/>
          <w:cs/>
        </w:rPr>
        <w:t>เงินลงทุนดังกล่าวแสดงกา</w:t>
      </w:r>
      <w:r w:rsidRPr="00BA0B35">
        <w:rPr>
          <w:rFonts w:ascii="Angsana New" w:hAnsi="Angsana New"/>
          <w:b/>
          <w:spacing w:val="-6"/>
          <w:sz w:val="30"/>
          <w:szCs w:val="30"/>
          <w:cs/>
        </w:rPr>
        <w:t>รเปลี่ยนแปลงในมูลค่ายุติธรรมในภายหลังในกำไรขาดทุนเบ็ดเสร็จอื่น</w:t>
      </w:r>
      <w:r w:rsidRPr="00BA0B35">
        <w:rPr>
          <w:rFonts w:ascii="Angsana New" w:hAnsi="Angsana New" w:hint="cs"/>
          <w:b/>
          <w:spacing w:val="-6"/>
          <w:sz w:val="30"/>
          <w:szCs w:val="30"/>
          <w:cs/>
        </w:rPr>
        <w:t xml:space="preserve"> ซึ่งการเลือกนี้</w:t>
      </w:r>
      <w:r w:rsidRPr="00BF6329">
        <w:rPr>
          <w:rFonts w:ascii="Angsana New" w:hAnsi="Angsana New" w:hint="cs"/>
          <w:b/>
          <w:sz w:val="30"/>
          <w:szCs w:val="30"/>
          <w:cs/>
        </w:rPr>
        <w:t>สามารถเลือกได้เป็นรายเงินลงทุนและเมื่อเลือกแล้ว</w:t>
      </w:r>
      <w:r w:rsidRPr="00BF6329">
        <w:rPr>
          <w:rFonts w:ascii="Angsana New" w:hAnsi="Angsana New"/>
          <w:b/>
          <w:sz w:val="30"/>
          <w:szCs w:val="30"/>
          <w:cs/>
        </w:rPr>
        <w:t xml:space="preserve">ไม่สามารถยกเลิกได้ </w:t>
      </w:r>
    </w:p>
    <w:p w14:paraId="748EA1E2" w14:textId="77777777" w:rsidR="009E77C2" w:rsidRPr="00DD6006" w:rsidRDefault="009E77C2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24"/>
          <w:szCs w:val="24"/>
        </w:rPr>
      </w:pPr>
    </w:p>
    <w:p w14:paraId="1EE54B92" w14:textId="77777777" w:rsidR="0053777D" w:rsidRPr="00BF6329" w:rsidRDefault="00BF6329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BF6329">
        <w:rPr>
          <w:rFonts w:ascii="Angsana New" w:hAnsi="Angsana New"/>
          <w:b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</w:t>
      </w:r>
      <w:r w:rsidR="00390B2A">
        <w:rPr>
          <w:rFonts w:ascii="Angsana New" w:hAnsi="Angsana New" w:hint="cs"/>
          <w:b/>
          <w:sz w:val="30"/>
          <w:szCs w:val="30"/>
          <w:cs/>
        </w:rPr>
        <w:t xml:space="preserve">         </w:t>
      </w:r>
      <w:r w:rsidRPr="00BF6329">
        <w:rPr>
          <w:rFonts w:ascii="Angsana New" w:hAnsi="Angsana New" w:hint="cs"/>
          <w:b/>
          <w:sz w:val="30"/>
          <w:szCs w:val="30"/>
          <w:cs/>
        </w:rPr>
        <w:t xml:space="preserve">ซึ่งรวมถึงสินทรัพย์อนุพันธ์ทั้งหมด </w:t>
      </w:r>
      <w:r w:rsidRPr="00BF6329">
        <w:rPr>
          <w:rFonts w:ascii="Angsana New" w:hAnsi="Angsana New"/>
          <w:b/>
          <w:sz w:val="30"/>
          <w:szCs w:val="30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BF6329">
        <w:rPr>
          <w:rFonts w:ascii="Angsana New" w:hAnsi="Angsana New"/>
          <w:b/>
          <w:sz w:val="30"/>
          <w:szCs w:val="30"/>
        </w:rPr>
        <w:t xml:space="preserve"> </w:t>
      </w:r>
      <w:r w:rsidRPr="00BF6329">
        <w:rPr>
          <w:rFonts w:ascii="Angsana New" w:hAnsi="Angsana New" w:hint="cs"/>
          <w:b/>
          <w:sz w:val="30"/>
          <w:szCs w:val="30"/>
          <w:cs/>
        </w:rPr>
        <w:t>ถูก</w:t>
      </w:r>
      <w:r w:rsidRPr="00BF6329">
        <w:rPr>
          <w:rFonts w:ascii="Angsana New" w:hAnsi="Angsana New"/>
          <w:b/>
          <w:sz w:val="30"/>
          <w:szCs w:val="30"/>
          <w:cs/>
        </w:rPr>
        <w:t>วัด</w:t>
      </w:r>
      <w:r w:rsidRPr="00BF6329">
        <w:rPr>
          <w:rFonts w:ascii="Angsana New" w:hAnsi="Angsana New" w:hint="cs"/>
          <w:b/>
          <w:sz w:val="30"/>
          <w:szCs w:val="30"/>
          <w:cs/>
        </w:rPr>
        <w:t>มูลค่าด้วย</w:t>
      </w:r>
      <w:r w:rsidRPr="00BF6329">
        <w:rPr>
          <w:rFonts w:ascii="Angsana New" w:hAnsi="Angsana New"/>
          <w:b/>
          <w:sz w:val="30"/>
          <w:szCs w:val="30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5D90EC3D" w14:textId="77777777" w:rsidR="0053777D" w:rsidRPr="00DD6006" w:rsidRDefault="0053777D" w:rsidP="00BF6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24"/>
          <w:szCs w:val="24"/>
        </w:rPr>
      </w:pPr>
    </w:p>
    <w:p w14:paraId="1BC3D5F3" w14:textId="77777777" w:rsidR="009E77C2" w:rsidRPr="00DD6006" w:rsidRDefault="009E77C2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D6006">
        <w:rPr>
          <w:rFonts w:ascii="Angsana New" w:hAnsi="Angsana New"/>
          <w:b/>
          <w:i/>
          <w:iCs/>
          <w:sz w:val="30"/>
          <w:szCs w:val="30"/>
          <w:cs/>
        </w:rPr>
        <w:t xml:space="preserve">สินทรัพย์ทางการเงิน </w:t>
      </w:r>
      <w:r w:rsidRPr="00DD6006">
        <w:rPr>
          <w:rFonts w:ascii="Angsana New" w:hAnsi="Angsana New"/>
          <w:b/>
          <w:i/>
          <w:iCs/>
          <w:sz w:val="30"/>
          <w:szCs w:val="30"/>
        </w:rPr>
        <w:t xml:space="preserve">- </w:t>
      </w:r>
      <w:r w:rsidRPr="00DD6006">
        <w:rPr>
          <w:rFonts w:ascii="Angsana New" w:hAnsi="Angsana New"/>
          <w:b/>
          <w:i/>
          <w:iCs/>
          <w:sz w:val="30"/>
          <w:szCs w:val="30"/>
          <w:cs/>
        </w:rPr>
        <w:t>การประเมินโมเดลธุรกิจ</w:t>
      </w:r>
      <w:r w:rsidRPr="00DD6006">
        <w:rPr>
          <w:rFonts w:ascii="Angsana New" w:hAnsi="Angsana New"/>
          <w:b/>
          <w:i/>
          <w:iCs/>
          <w:sz w:val="30"/>
          <w:szCs w:val="30"/>
        </w:rPr>
        <w:t xml:space="preserve"> </w:t>
      </w:r>
    </w:p>
    <w:p w14:paraId="42F3936F" w14:textId="77777777" w:rsidR="009E77C2" w:rsidRPr="00DD6006" w:rsidRDefault="009E77C2" w:rsidP="009E77C2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  <w:sz w:val="24"/>
          <w:szCs w:val="24"/>
          <w:lang w:val="en-US"/>
        </w:rPr>
      </w:pPr>
    </w:p>
    <w:p w14:paraId="156BE018" w14:textId="77777777" w:rsidR="009E77C2" w:rsidRPr="00DD6006" w:rsidRDefault="009E77C2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DD6006">
        <w:rPr>
          <w:rFonts w:ascii="Angsana New" w:hAnsi="Angsana New"/>
          <w:b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</w:t>
      </w:r>
      <w:r w:rsidRPr="00DD600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DD6006">
        <w:rPr>
          <w:rFonts w:ascii="Angsana New" w:hAnsi="Angsana New"/>
          <w:b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DD6006">
        <w:rPr>
          <w:rFonts w:ascii="Angsana New" w:hAnsi="Angsana New"/>
          <w:b/>
          <w:sz w:val="30"/>
          <w:szCs w:val="30"/>
        </w:rPr>
        <w:t xml:space="preserve"> </w:t>
      </w:r>
    </w:p>
    <w:p w14:paraId="6680B93B" w14:textId="77777777" w:rsidR="009E77C2" w:rsidRPr="00DD6006" w:rsidRDefault="009E77C2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734EF555" w14:textId="77777777" w:rsidR="009E77C2" w:rsidRPr="00DD6006" w:rsidRDefault="00DD6006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25" w:hanging="126"/>
        <w:jc w:val="thaiDistribute"/>
        <w:rPr>
          <w:rFonts w:ascii="Angsana New" w:hAnsi="Angsana New"/>
          <w:b/>
          <w:sz w:val="30"/>
          <w:szCs w:val="30"/>
        </w:rPr>
      </w:pPr>
      <w:r w:rsidRPr="00DD6006">
        <w:rPr>
          <w:rFonts w:ascii="Angsana New" w:hAnsi="Angsana New"/>
          <w:bCs/>
          <w:sz w:val="30"/>
          <w:szCs w:val="30"/>
        </w:rPr>
        <w:t>-</w:t>
      </w:r>
      <w:r w:rsidRPr="00DD6006">
        <w:rPr>
          <w:rFonts w:ascii="Angsana New" w:hAnsi="Angsana New"/>
          <w:b/>
          <w:sz w:val="30"/>
          <w:szCs w:val="30"/>
        </w:rPr>
        <w:t xml:space="preserve"> </w:t>
      </w:r>
      <w:r w:rsidR="009E77C2" w:rsidRPr="00DD6006">
        <w:rPr>
          <w:rFonts w:ascii="Angsana New" w:hAnsi="Angsana New"/>
          <w:b/>
          <w:sz w:val="30"/>
          <w:szCs w:val="30"/>
          <w:cs/>
        </w:rPr>
        <w:t xml:space="preserve"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</w:t>
      </w:r>
      <w:r w:rsidR="009E77C2" w:rsidRPr="00DD6006">
        <w:rPr>
          <w:rFonts w:ascii="Angsana New" w:hAnsi="Angsana New"/>
          <w:b/>
          <w:spacing w:val="-6"/>
          <w:sz w:val="30"/>
          <w:szCs w:val="30"/>
          <w:cs/>
        </w:rPr>
        <w:t>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</w:t>
      </w:r>
      <w:r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="009E77C2" w:rsidRPr="00DD6006">
        <w:rPr>
          <w:rFonts w:ascii="Angsana New" w:hAnsi="Angsana New"/>
          <w:b/>
          <w:sz w:val="30"/>
          <w:szCs w:val="30"/>
          <w:cs/>
        </w:rPr>
        <w:t>ที่คาดการณ์หรือรับรู้กระแสเงินสดผ่านการขายสินทรัพย์ทางการเงิน</w:t>
      </w:r>
    </w:p>
    <w:p w14:paraId="3726A31C" w14:textId="77777777" w:rsidR="009E77C2" w:rsidRPr="00DD6006" w:rsidRDefault="00DD6006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25" w:hanging="126"/>
        <w:jc w:val="thaiDistribute"/>
        <w:rPr>
          <w:rFonts w:ascii="Angsana New" w:hAnsi="Angsana New"/>
          <w:b/>
          <w:sz w:val="30"/>
          <w:szCs w:val="30"/>
        </w:rPr>
      </w:pPr>
      <w:r w:rsidRPr="00DD6006">
        <w:rPr>
          <w:rFonts w:ascii="Angsana New" w:hAnsi="Angsana New"/>
          <w:bCs/>
          <w:sz w:val="30"/>
          <w:szCs w:val="30"/>
        </w:rPr>
        <w:lastRenderedPageBreak/>
        <w:t>-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="009E77C2" w:rsidRPr="00DD6006">
        <w:rPr>
          <w:rFonts w:ascii="Angsana New" w:hAnsi="Angsana New"/>
          <w:b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="009E77C2" w:rsidRPr="00DD6006">
        <w:rPr>
          <w:rFonts w:ascii="Angsana New" w:hAnsi="Angsana New" w:hint="cs"/>
          <w:b/>
          <w:sz w:val="30"/>
          <w:szCs w:val="30"/>
          <w:cs/>
        </w:rPr>
        <w:t>กลุ่มบริษัท</w:t>
      </w:r>
    </w:p>
    <w:p w14:paraId="604C2BEE" w14:textId="77777777" w:rsidR="009E77C2" w:rsidRPr="00DD6006" w:rsidRDefault="00DD6006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25" w:hanging="126"/>
        <w:jc w:val="thaiDistribute"/>
        <w:rPr>
          <w:rFonts w:ascii="Angsana New" w:hAnsi="Angsana New"/>
          <w:b/>
          <w:sz w:val="30"/>
          <w:szCs w:val="30"/>
        </w:rPr>
      </w:pPr>
      <w:r w:rsidRPr="00DD6006">
        <w:rPr>
          <w:rFonts w:ascii="Angsana New" w:hAnsi="Angsana New"/>
          <w:bCs/>
          <w:sz w:val="30"/>
          <w:szCs w:val="30"/>
        </w:rPr>
        <w:t>-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="009E77C2" w:rsidRPr="00DD6006">
        <w:rPr>
          <w:rFonts w:ascii="Angsana New" w:hAnsi="Angsana New"/>
          <w:b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653E4398" w14:textId="77777777" w:rsidR="009E77C2" w:rsidRPr="00DD6006" w:rsidRDefault="00DD6006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25" w:hanging="126"/>
        <w:jc w:val="thaiDistribute"/>
        <w:rPr>
          <w:rFonts w:ascii="Angsana New" w:hAnsi="Angsana New"/>
          <w:b/>
          <w:sz w:val="30"/>
          <w:szCs w:val="30"/>
        </w:rPr>
      </w:pPr>
      <w:r w:rsidRPr="00DD6006">
        <w:rPr>
          <w:rFonts w:ascii="Angsana New" w:hAnsi="Angsana New"/>
          <w:bCs/>
          <w:sz w:val="30"/>
          <w:szCs w:val="30"/>
        </w:rPr>
        <w:t>-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="009E77C2" w:rsidRPr="00DD6006">
        <w:rPr>
          <w:rFonts w:ascii="Angsana New" w:hAnsi="Angsana New"/>
          <w:b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20B3FAE8" w14:textId="77777777" w:rsidR="009E77C2" w:rsidRPr="00DD6006" w:rsidRDefault="00DD6006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25" w:hanging="126"/>
        <w:jc w:val="thaiDistribute"/>
        <w:rPr>
          <w:rFonts w:ascii="Angsana New" w:hAnsi="Angsana New"/>
          <w:b/>
          <w:sz w:val="30"/>
          <w:szCs w:val="30"/>
        </w:rPr>
      </w:pPr>
      <w:r w:rsidRPr="00DD6006">
        <w:rPr>
          <w:rFonts w:ascii="Angsana New" w:hAnsi="Angsana New"/>
          <w:bCs/>
          <w:sz w:val="30"/>
          <w:szCs w:val="30"/>
        </w:rPr>
        <w:t>-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="009E77C2" w:rsidRPr="00DD6006">
        <w:rPr>
          <w:rFonts w:ascii="Angsana New" w:hAnsi="Angsana New"/>
          <w:b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33AD6435" w14:textId="77777777" w:rsidR="009E77C2" w:rsidRPr="00DD6006" w:rsidRDefault="009E77C2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DEA1B80" w14:textId="77777777" w:rsidR="009E77C2" w:rsidRPr="00DD6006" w:rsidRDefault="009E77C2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420462">
        <w:rPr>
          <w:rFonts w:ascii="Angsana New" w:hAnsi="Angsana New"/>
          <w:b/>
          <w:spacing w:val="-6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</w:t>
      </w:r>
      <w:r w:rsidRPr="00DD6006">
        <w:rPr>
          <w:rFonts w:ascii="Angsana New" w:hAnsi="Angsana New"/>
          <w:b/>
          <w:sz w:val="30"/>
          <w:szCs w:val="30"/>
          <w:cs/>
        </w:rPr>
        <w:t>ซึ่งสอดคล้องกับการรับรู้รายการสินทรัพย์อย่างต่อเนื่องของ</w:t>
      </w:r>
      <w:r w:rsidRPr="00DD6006">
        <w:rPr>
          <w:rFonts w:ascii="Angsana New" w:hAnsi="Angsana New" w:hint="cs"/>
          <w:b/>
          <w:sz w:val="30"/>
          <w:szCs w:val="30"/>
          <w:cs/>
        </w:rPr>
        <w:t>กลุ่มบริษัท</w:t>
      </w:r>
    </w:p>
    <w:p w14:paraId="392DB399" w14:textId="77777777" w:rsidR="00420462" w:rsidRDefault="00420462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294FD3F8" w14:textId="77777777" w:rsidR="009E77C2" w:rsidRPr="00420462" w:rsidRDefault="009E77C2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20462">
        <w:rPr>
          <w:rFonts w:ascii="Angsana New" w:hAnsi="Angsana New"/>
          <w:b/>
          <w:i/>
          <w:iCs/>
          <w:sz w:val="30"/>
          <w:szCs w:val="30"/>
          <w:cs/>
        </w:rPr>
        <w:t xml:space="preserve">สินทรัพย์ทางการเงิน </w:t>
      </w:r>
      <w:r w:rsidRPr="00420462">
        <w:rPr>
          <w:rFonts w:ascii="Angsana New" w:hAnsi="Angsana New"/>
          <w:b/>
          <w:i/>
          <w:iCs/>
          <w:sz w:val="30"/>
          <w:szCs w:val="30"/>
        </w:rPr>
        <w:t xml:space="preserve">- </w:t>
      </w:r>
      <w:r w:rsidRPr="00420462">
        <w:rPr>
          <w:rFonts w:ascii="Angsana New" w:hAnsi="Angsana New"/>
          <w:b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420462">
        <w:rPr>
          <w:rFonts w:ascii="Angsana New" w:hAnsi="Angsana New"/>
          <w:b/>
          <w:i/>
          <w:iCs/>
          <w:sz w:val="30"/>
          <w:szCs w:val="30"/>
        </w:rPr>
        <w:t xml:space="preserve"> </w:t>
      </w:r>
    </w:p>
    <w:p w14:paraId="76838D55" w14:textId="77777777" w:rsidR="009E77C2" w:rsidRPr="00DD6006" w:rsidRDefault="009E77C2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2FD1F795" w14:textId="77777777" w:rsidR="009E77C2" w:rsidRPr="00DD6006" w:rsidRDefault="009E77C2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DD6006">
        <w:rPr>
          <w:rFonts w:ascii="Angsana New" w:hAnsi="Angsana New"/>
          <w:b/>
          <w:sz w:val="30"/>
          <w:szCs w:val="30"/>
          <w:cs/>
        </w:rPr>
        <w:t>สำหรับวัตถุประสงค์ของการประเมินนี้</w:t>
      </w:r>
    </w:p>
    <w:p w14:paraId="2513D2CB" w14:textId="77777777" w:rsidR="009E77C2" w:rsidRPr="00DD6006" w:rsidRDefault="009E77C2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DD6006">
        <w:rPr>
          <w:rFonts w:ascii="Angsana New" w:hAnsi="Angsana New"/>
          <w:b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048A6A0D" w14:textId="77777777" w:rsidR="009E77C2" w:rsidRPr="00DD6006" w:rsidRDefault="009E77C2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DD6006">
        <w:rPr>
          <w:rFonts w:ascii="Angsana New" w:hAnsi="Angsana New"/>
          <w:b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  <w:r w:rsidRPr="00DD6006">
        <w:rPr>
          <w:rFonts w:ascii="Angsana New" w:hAnsi="Angsana New"/>
          <w:b/>
          <w:sz w:val="30"/>
          <w:szCs w:val="30"/>
        </w:rPr>
        <w:t xml:space="preserve"> </w:t>
      </w:r>
    </w:p>
    <w:p w14:paraId="4D131FF5" w14:textId="77777777" w:rsidR="009E77C2" w:rsidRPr="00DD6006" w:rsidRDefault="009E77C2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71BDCC6C" w14:textId="77777777" w:rsidR="009E77C2" w:rsidRPr="00DD6006" w:rsidRDefault="009E77C2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DD6006">
        <w:rPr>
          <w:rFonts w:ascii="Angsana New" w:hAnsi="Angsana New"/>
          <w:b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DD6006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="000B034D">
        <w:rPr>
          <w:rFonts w:ascii="Angsana New" w:hAnsi="Angsana New" w:hint="cs"/>
          <w:b/>
          <w:sz w:val="30"/>
          <w:szCs w:val="30"/>
          <w:cs/>
        </w:rPr>
        <w:t>พิจา</w:t>
      </w:r>
      <w:r w:rsidRPr="00DD6006">
        <w:rPr>
          <w:rFonts w:ascii="Angsana New" w:hAnsi="Angsana New"/>
          <w:b/>
          <w:sz w:val="30"/>
          <w:szCs w:val="30"/>
          <w:cs/>
        </w:rPr>
        <w:t>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</w:t>
      </w:r>
      <w:r w:rsidR="000B034D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DD6006">
        <w:rPr>
          <w:rFonts w:ascii="Angsana New" w:hAnsi="Angsana New"/>
          <w:b/>
          <w:sz w:val="30"/>
          <w:szCs w:val="30"/>
          <w:cs/>
        </w:rPr>
        <w:t xml:space="preserve">ทำให้ไม่เข้าเงื่อนไข ในการประเมิน </w:t>
      </w:r>
      <w:r w:rsidRPr="00DD6006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Pr="00DD6006">
        <w:rPr>
          <w:rFonts w:ascii="Angsana New" w:hAnsi="Angsana New"/>
          <w:b/>
          <w:sz w:val="30"/>
          <w:szCs w:val="30"/>
          <w:cs/>
        </w:rPr>
        <w:t>พิจารณาถึง</w:t>
      </w:r>
      <w:r w:rsidRPr="00DD6006">
        <w:rPr>
          <w:rFonts w:ascii="Angsana New" w:hAnsi="Angsana New"/>
          <w:b/>
          <w:sz w:val="30"/>
          <w:szCs w:val="30"/>
        </w:rPr>
        <w:t xml:space="preserve"> </w:t>
      </w:r>
    </w:p>
    <w:p w14:paraId="195843F2" w14:textId="77777777" w:rsidR="009E77C2" w:rsidRPr="00DD6006" w:rsidRDefault="000B034D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- </w:t>
      </w:r>
      <w:r w:rsidR="009E77C2" w:rsidRPr="00DD6006">
        <w:rPr>
          <w:rFonts w:ascii="Angsana New" w:hAnsi="Angsana New"/>
          <w:b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6A33665D" w14:textId="77777777" w:rsidR="009E77C2" w:rsidRPr="00DD6006" w:rsidRDefault="000B034D" w:rsidP="00DD6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- </w:t>
      </w:r>
      <w:r w:rsidR="009E77C2" w:rsidRPr="00DD6006">
        <w:rPr>
          <w:rFonts w:ascii="Angsana New" w:hAnsi="Angsana New"/>
          <w:b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50EAFA9D" w14:textId="77777777" w:rsidR="009E77C2" w:rsidRPr="000B034D" w:rsidRDefault="000B034D" w:rsidP="000B0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25" w:hanging="126"/>
        <w:jc w:val="thaiDistribute"/>
        <w:rPr>
          <w:rFonts w:ascii="Angsana New" w:hAnsi="Angsana New"/>
          <w:b/>
          <w:sz w:val="30"/>
          <w:szCs w:val="30"/>
        </w:rPr>
      </w:pPr>
      <w:r w:rsidRPr="000B034D">
        <w:rPr>
          <w:rFonts w:ascii="Angsana New" w:hAnsi="Angsana New" w:hint="cs"/>
          <w:b/>
          <w:sz w:val="30"/>
          <w:szCs w:val="30"/>
          <w:cs/>
        </w:rPr>
        <w:t xml:space="preserve">- </w:t>
      </w:r>
      <w:r w:rsidR="009E77C2" w:rsidRPr="000B034D">
        <w:rPr>
          <w:rFonts w:ascii="Angsana New" w:hAnsi="Angsana New"/>
          <w:b/>
          <w:sz w:val="30"/>
          <w:szCs w:val="30"/>
          <w:cs/>
        </w:rPr>
        <w:t>เงื่อนไขเมื่อสิทธิเรียกร้องของ</w:t>
      </w:r>
      <w:r w:rsidR="009E77C2" w:rsidRPr="000B034D">
        <w:rPr>
          <w:rFonts w:ascii="Angsana New" w:hAnsi="Angsana New" w:hint="cs"/>
          <w:b/>
          <w:sz w:val="30"/>
          <w:szCs w:val="30"/>
          <w:cs/>
        </w:rPr>
        <w:t>กลุ่มบริษัท</w:t>
      </w:r>
      <w:r w:rsidR="009E77C2" w:rsidRPr="000B034D">
        <w:rPr>
          <w:rFonts w:ascii="Angsana New" w:hAnsi="Angsana New"/>
          <w:b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="009E77C2" w:rsidRPr="000B034D">
        <w:rPr>
          <w:rFonts w:ascii="Angsana New" w:hAnsi="Angsana New"/>
          <w:b/>
          <w:sz w:val="30"/>
          <w:szCs w:val="30"/>
        </w:rPr>
        <w:t xml:space="preserve"> </w:t>
      </w:r>
    </w:p>
    <w:p w14:paraId="619D4A66" w14:textId="77777777" w:rsidR="009E77C2" w:rsidRDefault="009E77C2" w:rsidP="009E77C2">
      <w:pPr>
        <w:pStyle w:val="BodyText2"/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p w14:paraId="6A3C2470" w14:textId="77777777" w:rsidR="001272F9" w:rsidRDefault="001272F9" w:rsidP="009E77C2">
      <w:pPr>
        <w:pStyle w:val="BodyText2"/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p w14:paraId="204EC06B" w14:textId="77777777" w:rsidR="001272F9" w:rsidRDefault="001272F9" w:rsidP="009E77C2">
      <w:pPr>
        <w:pStyle w:val="BodyText2"/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p w14:paraId="083899A6" w14:textId="77777777" w:rsidR="001272F9" w:rsidRDefault="001272F9" w:rsidP="009E77C2">
      <w:pPr>
        <w:pStyle w:val="BodyText2"/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p w14:paraId="7E6B216F" w14:textId="77777777" w:rsidR="001272F9" w:rsidRDefault="001272F9" w:rsidP="009E77C2">
      <w:pPr>
        <w:pStyle w:val="BodyText2"/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p w14:paraId="6EEE9F00" w14:textId="77777777" w:rsidR="001272F9" w:rsidRDefault="001272F9" w:rsidP="009E77C2">
      <w:pPr>
        <w:pStyle w:val="BodyText2"/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p w14:paraId="5356B09F" w14:textId="77777777" w:rsidR="001272F9" w:rsidRPr="00F647CE" w:rsidRDefault="001272F9" w:rsidP="009E77C2">
      <w:pPr>
        <w:pStyle w:val="BodyText2"/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p w14:paraId="3FC293B6" w14:textId="77777777" w:rsidR="009E77C2" w:rsidRPr="00A366F0" w:rsidRDefault="009E77C2" w:rsidP="00A36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366F0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 xml:space="preserve">สินทรัพย์ทางการเงิน </w:t>
      </w:r>
      <w:r w:rsidRPr="00A366F0">
        <w:rPr>
          <w:rFonts w:ascii="Angsana New" w:hAnsi="Angsana New"/>
          <w:b/>
          <w:i/>
          <w:iCs/>
          <w:sz w:val="30"/>
          <w:szCs w:val="30"/>
        </w:rPr>
        <w:t xml:space="preserve">- </w:t>
      </w:r>
      <w:r w:rsidRPr="00A366F0">
        <w:rPr>
          <w:rFonts w:ascii="Angsana New" w:hAnsi="Angsana New"/>
          <w:b/>
          <w:i/>
          <w:iCs/>
          <w:sz w:val="30"/>
          <w:szCs w:val="30"/>
          <w:cs/>
        </w:rPr>
        <w:t xml:space="preserve">การวัดมูลค่าภายหลังและกำไรและขาดทุน </w:t>
      </w:r>
    </w:p>
    <w:p w14:paraId="26A97FB1" w14:textId="77777777" w:rsidR="009E77C2" w:rsidRPr="00EC7F0A" w:rsidRDefault="009E77C2" w:rsidP="009E77C2">
      <w:pPr>
        <w:pStyle w:val="BodyText2"/>
        <w:spacing w:line="240" w:lineRule="atLeast"/>
        <w:ind w:left="540" w:right="43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658" w:type="dxa"/>
        <w:tblInd w:w="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236"/>
        <w:gridCol w:w="6334"/>
      </w:tblGrid>
      <w:tr w:rsidR="009E77C2" w:rsidRPr="00A366F0" w14:paraId="283077E6" w14:textId="77777777" w:rsidTr="00A366F0">
        <w:tc>
          <w:tcPr>
            <w:tcW w:w="2088" w:type="dxa"/>
          </w:tcPr>
          <w:p w14:paraId="34E35E83" w14:textId="77777777" w:rsidR="009E77C2" w:rsidRDefault="009E77C2" w:rsidP="0095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366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A366F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A366F0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  <w:p w14:paraId="4F946338" w14:textId="00B18260" w:rsidR="00EC7F0A" w:rsidRPr="00EC7F0A" w:rsidRDefault="00EC7F0A" w:rsidP="0095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14:paraId="0AAF44D9" w14:textId="77777777" w:rsidR="009E77C2" w:rsidRPr="00A366F0" w:rsidRDefault="009E77C2" w:rsidP="00954F73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00F0E2B9" w14:textId="77777777" w:rsidR="009E77C2" w:rsidRPr="00A366F0" w:rsidRDefault="009E77C2" w:rsidP="00954F73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A366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343674ED" w14:textId="77777777" w:rsidR="009E77C2" w:rsidRPr="00A366F0" w:rsidRDefault="009E77C2" w:rsidP="00954F73">
            <w:pPr>
              <w:pStyle w:val="BodyText"/>
              <w:spacing w:after="0" w:line="240" w:lineRule="auto"/>
              <w:jc w:val="thaiDistribute"/>
              <w:rPr>
                <w:sz w:val="30"/>
                <w:szCs w:val="30"/>
              </w:rPr>
            </w:pPr>
          </w:p>
        </w:tc>
      </w:tr>
      <w:tr w:rsidR="009E77C2" w:rsidRPr="00A366F0" w14:paraId="6C48BF3F" w14:textId="77777777" w:rsidTr="00A366F0">
        <w:tc>
          <w:tcPr>
            <w:tcW w:w="2088" w:type="dxa"/>
          </w:tcPr>
          <w:p w14:paraId="667482B0" w14:textId="77777777" w:rsidR="009E77C2" w:rsidRPr="00A366F0" w:rsidRDefault="009E77C2" w:rsidP="0095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366F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A366F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A366F0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1EC6911D" w14:textId="77777777" w:rsidR="009E77C2" w:rsidRPr="00A366F0" w:rsidRDefault="009E77C2" w:rsidP="00954F73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4DC34E60" w14:textId="77777777" w:rsidR="009E77C2" w:rsidRDefault="009E77C2" w:rsidP="0047767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366F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A366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2B9C85F" w14:textId="11ADA5EE" w:rsidR="00EC7F0A" w:rsidRPr="00EC7F0A" w:rsidRDefault="00EC7F0A" w:rsidP="0047767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  <w:szCs w:val="20"/>
              </w:rPr>
            </w:pPr>
          </w:p>
        </w:tc>
      </w:tr>
      <w:tr w:rsidR="009E77C2" w:rsidRPr="00A366F0" w14:paraId="60A4D862" w14:textId="77777777" w:rsidTr="00A366F0">
        <w:tc>
          <w:tcPr>
            <w:tcW w:w="2088" w:type="dxa"/>
          </w:tcPr>
          <w:p w14:paraId="3DDDD2D1" w14:textId="77777777" w:rsidR="009E77C2" w:rsidRPr="00A366F0" w:rsidRDefault="009E77C2" w:rsidP="0095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366F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เงินลงทุนในตราสารหนี้ที่วัดมูลค่า</w:t>
            </w:r>
            <w:r w:rsidRPr="00A366F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A366F0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1ED6A61" w14:textId="77777777" w:rsidR="009E77C2" w:rsidRPr="00A366F0" w:rsidRDefault="009E77C2" w:rsidP="00954F73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6F749D2B" w14:textId="77777777" w:rsidR="009E77C2" w:rsidRDefault="009E77C2" w:rsidP="0047767E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366F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</w:t>
            </w:r>
            <w:r w:rsidRPr="00A366F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366F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กำไรและขาดทุนจากอัตราแลกเปลี่ยนและ</w:t>
            </w:r>
            <w:r w:rsidRPr="00A366F0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A366F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ผลขาดทุนจากการด้อยค่ารับรู้ในกำไรหรือขาดทุน</w:t>
            </w:r>
            <w:r w:rsidRPr="00A366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366F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A366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C16C589" w14:textId="58A28FD4" w:rsidR="00EC7F0A" w:rsidRPr="00EC7F0A" w:rsidRDefault="00EC7F0A" w:rsidP="0047767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  <w:szCs w:val="20"/>
              </w:rPr>
            </w:pPr>
          </w:p>
        </w:tc>
      </w:tr>
      <w:tr w:rsidR="009E77C2" w:rsidRPr="00A366F0" w14:paraId="10F4ED6D" w14:textId="77777777" w:rsidTr="00A366F0">
        <w:tc>
          <w:tcPr>
            <w:tcW w:w="2088" w:type="dxa"/>
          </w:tcPr>
          <w:p w14:paraId="2F0E209A" w14:textId="77777777" w:rsidR="009E77C2" w:rsidRPr="00A366F0" w:rsidRDefault="009E77C2" w:rsidP="00954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A366F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</w:t>
            </w:r>
            <w:r w:rsidRPr="00A366F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A366F0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C058BE9" w14:textId="77777777" w:rsidR="009E77C2" w:rsidRPr="00A366F0" w:rsidRDefault="009E77C2" w:rsidP="00954F73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334" w:type="dxa"/>
          </w:tcPr>
          <w:p w14:paraId="0CF73664" w14:textId="77777777" w:rsidR="009E77C2" w:rsidRDefault="009E77C2" w:rsidP="00954F73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366F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A366F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A366F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BD54CEE" w14:textId="67BE5CB3" w:rsidR="00EC7F0A" w:rsidRPr="00EC7F0A" w:rsidRDefault="00EC7F0A" w:rsidP="00954F73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20"/>
                <w:szCs w:val="20"/>
              </w:rPr>
            </w:pPr>
          </w:p>
        </w:tc>
      </w:tr>
    </w:tbl>
    <w:p w14:paraId="1F453376" w14:textId="77777777" w:rsidR="00A366F0" w:rsidRPr="00E763A2" w:rsidRDefault="00A366F0" w:rsidP="009E7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  <w:highlight w:val="cyan"/>
          <w:cs/>
        </w:rPr>
      </w:pPr>
    </w:p>
    <w:p w14:paraId="3CD3E692" w14:textId="77777777" w:rsidR="009E77C2" w:rsidRPr="00A366F0" w:rsidRDefault="009E77C2" w:rsidP="00A36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366F0">
        <w:rPr>
          <w:rFonts w:ascii="Angsana New" w:hAnsi="Angsana New"/>
          <w:b/>
          <w:i/>
          <w:iCs/>
          <w:sz w:val="30"/>
          <w:szCs w:val="30"/>
          <w:cs/>
        </w:rPr>
        <w:t xml:space="preserve">หนี้สินทางการเงิน </w:t>
      </w:r>
      <w:r w:rsidRPr="00A366F0">
        <w:rPr>
          <w:rFonts w:ascii="Angsana New" w:hAnsi="Angsana New"/>
          <w:b/>
          <w:i/>
          <w:iCs/>
          <w:sz w:val="30"/>
          <w:szCs w:val="30"/>
        </w:rPr>
        <w:t xml:space="preserve">- </w:t>
      </w:r>
      <w:r w:rsidRPr="00A366F0">
        <w:rPr>
          <w:rFonts w:ascii="Angsana New" w:hAnsi="Angsana New"/>
          <w:b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A366F0">
        <w:rPr>
          <w:rFonts w:ascii="Angsana New" w:hAnsi="Angsana New"/>
          <w:b/>
          <w:i/>
          <w:iCs/>
          <w:sz w:val="30"/>
          <w:szCs w:val="30"/>
        </w:rPr>
        <w:t xml:space="preserve"> </w:t>
      </w:r>
    </w:p>
    <w:p w14:paraId="28414B6D" w14:textId="77777777" w:rsidR="009E77C2" w:rsidRPr="00A366F0" w:rsidRDefault="009E77C2" w:rsidP="009E77C2">
      <w:pPr>
        <w:pStyle w:val="BodyText2"/>
        <w:tabs>
          <w:tab w:val="left" w:pos="1260"/>
        </w:tabs>
        <w:spacing w:line="240" w:lineRule="atLeast"/>
        <w:ind w:left="1260" w:right="43"/>
        <w:rPr>
          <w:rFonts w:asciiTheme="majorBidi" w:hAnsiTheme="majorBidi" w:cstheme="majorBidi"/>
          <w:sz w:val="20"/>
          <w:szCs w:val="20"/>
          <w:lang w:val="en-US"/>
        </w:rPr>
      </w:pPr>
    </w:p>
    <w:p w14:paraId="6BF76D03" w14:textId="77777777" w:rsidR="009E77C2" w:rsidRPr="00A366F0" w:rsidRDefault="009E77C2" w:rsidP="00A36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A366F0">
        <w:rPr>
          <w:rFonts w:ascii="Angsana New" w:hAnsi="Angsana New"/>
          <w:b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A366F0">
        <w:rPr>
          <w:rFonts w:ascii="Angsana New" w:hAnsi="Angsana New" w:hint="cs"/>
          <w:b/>
          <w:sz w:val="30"/>
          <w:szCs w:val="30"/>
          <w:cs/>
        </w:rPr>
        <w:t>ขาดทุน</w:t>
      </w:r>
      <w:r w:rsidRPr="00A366F0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491AF604" w14:textId="77777777" w:rsidR="009E77C2" w:rsidRPr="00F63426" w:rsidRDefault="009E77C2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F63426">
        <w:rPr>
          <w:rFonts w:ascii="Angsana New" w:hAnsi="Angsana New"/>
          <w:bCs/>
          <w:i/>
          <w:iCs/>
          <w:sz w:val="30"/>
          <w:szCs w:val="30"/>
        </w:rPr>
        <w:lastRenderedPageBreak/>
        <w:t>(</w:t>
      </w:r>
      <w:r w:rsidRPr="00F63426">
        <w:rPr>
          <w:rFonts w:ascii="Angsana New" w:hAnsi="Angsana New" w:hint="cs"/>
          <w:b/>
          <w:i/>
          <w:iCs/>
          <w:sz w:val="30"/>
          <w:szCs w:val="30"/>
          <w:cs/>
        </w:rPr>
        <w:t>ง</w:t>
      </w:r>
      <w:r w:rsidRPr="00F63426">
        <w:rPr>
          <w:rFonts w:ascii="Angsana New" w:hAnsi="Angsana New"/>
          <w:bCs/>
          <w:i/>
          <w:iCs/>
          <w:sz w:val="30"/>
          <w:szCs w:val="30"/>
        </w:rPr>
        <w:t>.3)</w:t>
      </w:r>
      <w:r w:rsidRPr="00F63426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Pr="00F63426">
        <w:rPr>
          <w:rFonts w:ascii="Angsana New" w:hAnsi="Angsana New"/>
          <w:b/>
          <w:i/>
          <w:iCs/>
          <w:sz w:val="30"/>
          <w:szCs w:val="30"/>
          <w:cs/>
        </w:rPr>
        <w:t>การตัดรายการออกจากบัญชี</w:t>
      </w:r>
    </w:p>
    <w:p w14:paraId="2A5CCBAD" w14:textId="77777777" w:rsidR="009E77C2" w:rsidRPr="00F63426" w:rsidRDefault="009E77C2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44FE659E" w14:textId="77777777" w:rsidR="009E77C2" w:rsidRPr="00621C93" w:rsidRDefault="009E77C2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621C93">
        <w:rPr>
          <w:rFonts w:ascii="Angsana New" w:hAnsi="Angsana New"/>
          <w:b/>
          <w:i/>
          <w:iCs/>
          <w:sz w:val="30"/>
          <w:szCs w:val="30"/>
          <w:cs/>
        </w:rPr>
        <w:t>สินทรัพย์ทางการเงิน</w:t>
      </w:r>
    </w:p>
    <w:p w14:paraId="6E8D39F5" w14:textId="77777777" w:rsidR="009E77C2" w:rsidRPr="00F63426" w:rsidRDefault="009E77C2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3AF56ADC" w14:textId="77777777" w:rsidR="009E77C2" w:rsidRPr="00F63426" w:rsidRDefault="009E77C2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F63426">
        <w:rPr>
          <w:rFonts w:ascii="Angsana New" w:hAnsi="Angsana New"/>
          <w:b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71022">
        <w:rPr>
          <w:rFonts w:ascii="Angsana New" w:hAnsi="Angsana New"/>
          <w:b/>
          <w:sz w:val="30"/>
          <w:szCs w:val="30"/>
        </w:rPr>
        <w:t xml:space="preserve">        </w:t>
      </w:r>
      <w:r w:rsidRPr="00F63426">
        <w:rPr>
          <w:rFonts w:ascii="Angsana New" w:hAnsi="Angsana New"/>
          <w:b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4114153" w14:textId="77777777" w:rsidR="009E77C2" w:rsidRPr="00F63426" w:rsidRDefault="009E77C2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55041153" w14:textId="77777777" w:rsidR="009E77C2" w:rsidRPr="00F63426" w:rsidRDefault="009E77C2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F63426">
        <w:rPr>
          <w:rFonts w:ascii="Angsana New" w:hAnsi="Angsana New"/>
          <w:b/>
          <w:sz w:val="30"/>
          <w:szCs w:val="30"/>
          <w:cs/>
        </w:rPr>
        <w:t xml:space="preserve"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="00071022">
        <w:rPr>
          <w:rFonts w:ascii="Angsana New" w:hAnsi="Angsana New"/>
          <w:b/>
          <w:sz w:val="30"/>
          <w:szCs w:val="30"/>
        </w:rPr>
        <w:t xml:space="preserve">   </w:t>
      </w:r>
      <w:r w:rsidRPr="00F63426">
        <w:rPr>
          <w:rFonts w:ascii="Angsana New" w:hAnsi="Angsana New"/>
          <w:b/>
          <w:sz w:val="30"/>
          <w:szCs w:val="30"/>
          <w:cs/>
        </w:rPr>
        <w:t>ในกรณีนี้ สินทรัพย์ที่โอน</w:t>
      </w:r>
      <w:r w:rsidRPr="00F63426">
        <w:rPr>
          <w:rFonts w:ascii="Angsana New" w:hAnsi="Angsana New" w:hint="cs"/>
          <w:b/>
          <w:sz w:val="30"/>
          <w:szCs w:val="30"/>
          <w:cs/>
        </w:rPr>
        <w:t>จะไม่ถูก</w:t>
      </w:r>
      <w:r w:rsidRPr="00F63426">
        <w:rPr>
          <w:rFonts w:ascii="Angsana New" w:hAnsi="Angsana New"/>
          <w:b/>
          <w:sz w:val="30"/>
          <w:szCs w:val="30"/>
          <w:cs/>
        </w:rPr>
        <w:t>ตัดรายการออกจากบัญชี</w:t>
      </w:r>
      <w:r w:rsidRPr="00F63426">
        <w:rPr>
          <w:rFonts w:ascii="Angsana New" w:hAnsi="Angsana New"/>
          <w:b/>
          <w:sz w:val="30"/>
          <w:szCs w:val="30"/>
        </w:rPr>
        <w:t xml:space="preserve"> </w:t>
      </w:r>
    </w:p>
    <w:p w14:paraId="181986E1" w14:textId="77777777" w:rsidR="009E77C2" w:rsidRPr="00F63426" w:rsidRDefault="009E77C2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26582488" w14:textId="77777777" w:rsidR="009E77C2" w:rsidRPr="00071022" w:rsidRDefault="009E77C2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071022">
        <w:rPr>
          <w:rFonts w:ascii="Angsana New" w:hAnsi="Angsana New"/>
          <w:b/>
          <w:i/>
          <w:iCs/>
          <w:sz w:val="30"/>
          <w:szCs w:val="30"/>
          <w:cs/>
        </w:rPr>
        <w:t>หนี้สินทางการเงิน</w:t>
      </w:r>
    </w:p>
    <w:p w14:paraId="1E7E3120" w14:textId="77777777" w:rsidR="009E77C2" w:rsidRPr="00F63426" w:rsidRDefault="009E77C2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6A2F698C" w14:textId="77777777" w:rsidR="009E77C2" w:rsidRPr="00F63426" w:rsidRDefault="009E77C2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F63426">
        <w:rPr>
          <w:rFonts w:ascii="Angsana New" w:hAnsi="Angsana New"/>
          <w:b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F63426">
        <w:rPr>
          <w:rFonts w:ascii="Angsana New" w:hAnsi="Angsana New" w:hint="cs"/>
          <w:b/>
          <w:sz w:val="30"/>
          <w:szCs w:val="30"/>
          <w:cs/>
        </w:rPr>
        <w:t>ออกจากบัญชี</w:t>
      </w:r>
      <w:r w:rsidRPr="00F63426">
        <w:rPr>
          <w:rFonts w:ascii="Angsana New" w:hAnsi="Angsana New"/>
          <w:b/>
          <w:sz w:val="30"/>
          <w:szCs w:val="30"/>
          <w:cs/>
        </w:rPr>
        <w:t>หากมีการเปลี่ยนแปลง</w:t>
      </w:r>
      <w:r w:rsidRPr="00F63426">
        <w:rPr>
          <w:rFonts w:ascii="Angsana New" w:hAnsi="Angsana New" w:hint="cs"/>
          <w:b/>
          <w:sz w:val="30"/>
          <w:szCs w:val="30"/>
          <w:cs/>
        </w:rPr>
        <w:t>เงื่อนไข</w:t>
      </w:r>
      <w:r w:rsidRPr="00F63426">
        <w:rPr>
          <w:rFonts w:ascii="Angsana New" w:hAnsi="Angsana New"/>
          <w:b/>
          <w:sz w:val="30"/>
          <w:szCs w:val="30"/>
          <w:cs/>
        </w:rPr>
        <w:t>และกระแส</w:t>
      </w:r>
      <w:r w:rsidRPr="00F63426">
        <w:rPr>
          <w:rFonts w:ascii="Angsana New" w:hAnsi="Angsana New"/>
          <w:b/>
          <w:sz w:val="30"/>
          <w:szCs w:val="30"/>
        </w:rPr>
        <w:t xml:space="preserve">  </w:t>
      </w:r>
      <w:r w:rsidRPr="00F63426">
        <w:rPr>
          <w:rFonts w:ascii="Angsana New" w:hAnsi="Angsana New"/>
          <w:b/>
          <w:sz w:val="30"/>
          <w:szCs w:val="30"/>
          <w:cs/>
        </w:rPr>
        <w:t>เงินสด</w:t>
      </w:r>
      <w:r w:rsidRPr="00F63426">
        <w:rPr>
          <w:rFonts w:ascii="Angsana New" w:hAnsi="Angsana New" w:hint="cs"/>
          <w:b/>
          <w:sz w:val="30"/>
          <w:szCs w:val="30"/>
          <w:cs/>
        </w:rPr>
        <w:t>จากการเปลี่ยนแปลง</w:t>
      </w:r>
      <w:r w:rsidRPr="00F63426">
        <w:rPr>
          <w:rFonts w:ascii="Angsana New" w:hAnsi="Angsana New"/>
          <w:b/>
          <w:sz w:val="30"/>
          <w:szCs w:val="30"/>
          <w:cs/>
        </w:rPr>
        <w:t>หนี้สิน</w:t>
      </w:r>
      <w:r w:rsidRPr="00F63426">
        <w:rPr>
          <w:rFonts w:ascii="Angsana New" w:hAnsi="Angsana New" w:hint="cs"/>
          <w:b/>
          <w:sz w:val="30"/>
          <w:szCs w:val="30"/>
          <w:cs/>
        </w:rPr>
        <w:t>มีความ</w:t>
      </w:r>
      <w:r w:rsidRPr="00F63426">
        <w:rPr>
          <w:rFonts w:ascii="Angsana New" w:hAnsi="Angsana New"/>
          <w:b/>
          <w:sz w:val="30"/>
          <w:szCs w:val="30"/>
          <w:cs/>
        </w:rPr>
        <w:t>แตกต่างอย่างมีนัยสำคัญ โดย</w:t>
      </w:r>
      <w:r w:rsidRPr="00F63426">
        <w:rPr>
          <w:rFonts w:ascii="Angsana New" w:hAnsi="Angsana New" w:hint="cs"/>
          <w:b/>
          <w:sz w:val="30"/>
          <w:szCs w:val="30"/>
          <w:cs/>
        </w:rPr>
        <w:t>รับรู้</w:t>
      </w:r>
      <w:r w:rsidRPr="00F63426">
        <w:rPr>
          <w:rFonts w:ascii="Angsana New" w:hAnsi="Angsana New"/>
          <w:b/>
          <w:sz w:val="30"/>
          <w:szCs w:val="30"/>
          <w:cs/>
        </w:rPr>
        <w:t>หนี้สินทางการเงินใหม่</w:t>
      </w:r>
      <w:r w:rsidRPr="00F63426">
        <w:rPr>
          <w:rFonts w:ascii="Angsana New" w:hAnsi="Angsana New" w:hint="cs"/>
          <w:b/>
          <w:sz w:val="30"/>
          <w:szCs w:val="30"/>
          <w:cs/>
        </w:rPr>
        <w:t>ด้วย</w:t>
      </w:r>
      <w:r w:rsidRPr="00F63426">
        <w:rPr>
          <w:rFonts w:ascii="Angsana New" w:hAnsi="Angsana New"/>
          <w:b/>
          <w:sz w:val="30"/>
          <w:szCs w:val="30"/>
          <w:cs/>
        </w:rPr>
        <w:t>มูลค่า</w:t>
      </w:r>
      <w:r w:rsidRPr="00F63426">
        <w:rPr>
          <w:rFonts w:ascii="Angsana New" w:hAnsi="Angsana New" w:hint="cs"/>
          <w:b/>
          <w:sz w:val="30"/>
          <w:szCs w:val="30"/>
          <w:cs/>
        </w:rPr>
        <w:t>ยุติ</w:t>
      </w:r>
      <w:r w:rsidRPr="00F63426">
        <w:rPr>
          <w:rFonts w:ascii="Angsana New" w:hAnsi="Angsana New"/>
          <w:b/>
          <w:sz w:val="30"/>
          <w:szCs w:val="30"/>
          <w:cs/>
        </w:rPr>
        <w:t>ธรรม</w:t>
      </w:r>
      <w:r w:rsidRPr="00F63426">
        <w:rPr>
          <w:rFonts w:ascii="Angsana New" w:hAnsi="Angsana New" w:hint="cs"/>
          <w:b/>
          <w:sz w:val="30"/>
          <w:szCs w:val="30"/>
          <w:cs/>
        </w:rPr>
        <w:t>ที่สะท้อน</w:t>
      </w:r>
      <w:r w:rsidRPr="00F63426">
        <w:rPr>
          <w:rFonts w:ascii="Angsana New" w:hAnsi="Angsana New"/>
          <w:b/>
          <w:sz w:val="30"/>
          <w:szCs w:val="30"/>
          <w:cs/>
        </w:rPr>
        <w:t>เงื่อนไขที่เปลี่ยนแปลงแล้ว</w:t>
      </w:r>
      <w:r w:rsidRPr="00F63426">
        <w:rPr>
          <w:rFonts w:ascii="Angsana New" w:hAnsi="Angsana New"/>
          <w:b/>
          <w:sz w:val="30"/>
          <w:szCs w:val="30"/>
        </w:rPr>
        <w:t xml:space="preserve"> </w:t>
      </w:r>
    </w:p>
    <w:p w14:paraId="37F1004B" w14:textId="77777777" w:rsidR="009E77C2" w:rsidRPr="00F63426" w:rsidRDefault="009E77C2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33A50E52" w14:textId="77777777" w:rsidR="009E77C2" w:rsidRDefault="009E77C2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F63426">
        <w:rPr>
          <w:rFonts w:ascii="Angsana New" w:hAnsi="Angsana New"/>
          <w:b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F63426">
        <w:rPr>
          <w:rFonts w:ascii="Angsana New" w:hAnsi="Angsana New" w:hint="cs"/>
          <w:b/>
          <w:sz w:val="30"/>
          <w:szCs w:val="30"/>
          <w:cs/>
        </w:rPr>
        <w:t>สิ่ง</w:t>
      </w:r>
      <w:r w:rsidRPr="00F63426">
        <w:rPr>
          <w:rFonts w:ascii="Angsana New" w:hAnsi="Angsana New"/>
          <w:b/>
          <w:sz w:val="30"/>
          <w:szCs w:val="30"/>
          <w:cs/>
        </w:rPr>
        <w:t>ตอบแทน</w:t>
      </w:r>
      <w:r w:rsidR="00071022">
        <w:rPr>
          <w:rFonts w:ascii="Angsana New" w:hAnsi="Angsana New"/>
          <w:b/>
          <w:sz w:val="30"/>
          <w:szCs w:val="30"/>
        </w:rPr>
        <w:t xml:space="preserve">   </w:t>
      </w:r>
      <w:r w:rsidRPr="00F63426">
        <w:rPr>
          <w:rFonts w:ascii="Angsana New" w:hAnsi="Angsana New"/>
          <w:b/>
          <w:sz w:val="30"/>
          <w:szCs w:val="30"/>
          <w:cs/>
        </w:rPr>
        <w:t>ที่ต้องจ่าย (รวมถึงสินทรัพย์ที่ไม่ใช่</w:t>
      </w:r>
      <w:r w:rsidRPr="00F63426">
        <w:rPr>
          <w:rFonts w:ascii="Angsana New" w:hAnsi="Angsana New" w:hint="cs"/>
          <w:b/>
          <w:sz w:val="30"/>
          <w:szCs w:val="30"/>
          <w:cs/>
        </w:rPr>
        <w:t>เงินสดที่ได้</w:t>
      </w:r>
      <w:r w:rsidRPr="00F63426">
        <w:rPr>
          <w:rFonts w:ascii="Angsana New" w:hAnsi="Angsana New"/>
          <w:b/>
          <w:sz w:val="30"/>
          <w:szCs w:val="30"/>
          <w:cs/>
        </w:rPr>
        <w:t>โอนไปหรือหนี้สินที่</w:t>
      </w:r>
      <w:r w:rsidRPr="00F63426">
        <w:rPr>
          <w:rFonts w:ascii="Angsana New" w:hAnsi="Angsana New" w:hint="cs"/>
          <w:b/>
          <w:sz w:val="30"/>
          <w:szCs w:val="30"/>
          <w:cs/>
        </w:rPr>
        <w:t>รับมา</w:t>
      </w:r>
      <w:r w:rsidRPr="00F63426">
        <w:rPr>
          <w:rFonts w:ascii="Angsana New" w:hAnsi="Angsana New"/>
          <w:b/>
          <w:sz w:val="30"/>
          <w:szCs w:val="30"/>
          <w:cs/>
        </w:rPr>
        <w:t xml:space="preserve">) รับรู้ในกำไรหรือขาดทุน </w:t>
      </w:r>
    </w:p>
    <w:p w14:paraId="5E2327CB" w14:textId="77777777" w:rsidR="00621C93" w:rsidRPr="00F63426" w:rsidRDefault="00621C93" w:rsidP="00F63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05BA85F2" w14:textId="77777777" w:rsidR="009E77C2" w:rsidRPr="00D413E7" w:rsidRDefault="009E77C2" w:rsidP="00D41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413E7">
        <w:rPr>
          <w:rFonts w:ascii="Angsana New" w:hAnsi="Angsana New"/>
          <w:bCs/>
          <w:i/>
          <w:iCs/>
          <w:sz w:val="30"/>
          <w:szCs w:val="30"/>
        </w:rPr>
        <w:t>(</w:t>
      </w:r>
      <w:r w:rsidRPr="00D413E7">
        <w:rPr>
          <w:rFonts w:ascii="Angsana New" w:hAnsi="Angsana New" w:hint="cs"/>
          <w:b/>
          <w:i/>
          <w:iCs/>
          <w:sz w:val="30"/>
          <w:szCs w:val="30"/>
          <w:cs/>
        </w:rPr>
        <w:t>ง</w:t>
      </w:r>
      <w:r w:rsidRPr="00D413E7">
        <w:rPr>
          <w:rFonts w:ascii="Angsana New" w:hAnsi="Angsana New"/>
          <w:bCs/>
          <w:i/>
          <w:iCs/>
          <w:sz w:val="30"/>
          <w:szCs w:val="30"/>
        </w:rPr>
        <w:t xml:space="preserve">.4) </w:t>
      </w:r>
      <w:r w:rsidRPr="00D413E7">
        <w:rPr>
          <w:rFonts w:ascii="Angsana New" w:hAnsi="Angsana New"/>
          <w:b/>
          <w:i/>
          <w:iCs/>
          <w:sz w:val="30"/>
          <w:szCs w:val="30"/>
          <w:cs/>
        </w:rPr>
        <w:t>การหักกลบ</w:t>
      </w:r>
    </w:p>
    <w:p w14:paraId="5FB1374E" w14:textId="77777777" w:rsidR="009E77C2" w:rsidRPr="00D413E7" w:rsidRDefault="009E77C2" w:rsidP="00D41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2CA3937D" w14:textId="77777777" w:rsidR="009E77C2" w:rsidRPr="00D413E7" w:rsidRDefault="009E77C2" w:rsidP="00D41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D413E7">
        <w:rPr>
          <w:rFonts w:ascii="Angsana New" w:hAnsi="Angsana New"/>
          <w:b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A5DE852" w14:textId="77777777" w:rsidR="009E77C2" w:rsidRDefault="009E77C2" w:rsidP="009E77C2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1FA65753" w14:textId="77777777" w:rsidR="00D413E7" w:rsidRDefault="00D413E7" w:rsidP="009E77C2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4B70D435" w14:textId="77777777" w:rsidR="00D413E7" w:rsidRDefault="00D413E7" w:rsidP="009E77C2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4289D2EA" w14:textId="77777777" w:rsidR="00D413E7" w:rsidRDefault="00D413E7" w:rsidP="009E77C2">
      <w:pPr>
        <w:pStyle w:val="BodyText2"/>
        <w:tabs>
          <w:tab w:val="left" w:pos="900"/>
        </w:tabs>
        <w:spacing w:line="240" w:lineRule="atLeast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71B5A273" w14:textId="77777777" w:rsidR="00F63A92" w:rsidRPr="00F63A92" w:rsidRDefault="00F63A92" w:rsidP="00F63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F63A92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นโยบายการบัญชีที่ถือปฏิบัติก่อนวันที่</w:t>
      </w:r>
      <w:r w:rsidRPr="00F63A92">
        <w:rPr>
          <w:rFonts w:ascii="Angsana New" w:hAnsi="Angsana New"/>
          <w:b/>
          <w:i/>
          <w:iCs/>
          <w:sz w:val="30"/>
          <w:szCs w:val="30"/>
        </w:rPr>
        <w:t xml:space="preserve"> 1 </w:t>
      </w:r>
      <w:r w:rsidRPr="00F63A92">
        <w:rPr>
          <w:rFonts w:ascii="Angsana New" w:hAnsi="Angsana New"/>
          <w:bCs/>
          <w:i/>
          <w:iCs/>
          <w:sz w:val="30"/>
          <w:szCs w:val="30"/>
          <w:cs/>
        </w:rPr>
        <w:t>มกราคม</w:t>
      </w:r>
      <w:r w:rsidRPr="00F63A92">
        <w:rPr>
          <w:rFonts w:ascii="Angsana New" w:hAnsi="Angsana New"/>
          <w:b/>
          <w:i/>
          <w:iCs/>
          <w:sz w:val="30"/>
          <w:szCs w:val="30"/>
          <w:cs/>
        </w:rPr>
        <w:t xml:space="preserve"> </w:t>
      </w:r>
      <w:r w:rsidRPr="00F63A92">
        <w:rPr>
          <w:rFonts w:ascii="Angsana New" w:hAnsi="Angsana New"/>
          <w:b/>
          <w:i/>
          <w:iCs/>
          <w:sz w:val="30"/>
          <w:szCs w:val="30"/>
        </w:rPr>
        <w:t>2563</w:t>
      </w:r>
    </w:p>
    <w:p w14:paraId="60260977" w14:textId="77777777" w:rsidR="00F63A92" w:rsidRPr="00B17D5B" w:rsidRDefault="00F63A92" w:rsidP="00D41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Cs/>
          <w:sz w:val="30"/>
          <w:szCs w:val="30"/>
        </w:rPr>
      </w:pPr>
    </w:p>
    <w:p w14:paraId="2E460574" w14:textId="77777777" w:rsidR="008E3F31" w:rsidRDefault="008E3F31" w:rsidP="008E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C32E8">
        <w:rPr>
          <w:rFonts w:ascii="Angsana New" w:hAnsi="Angsana New"/>
          <w:b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4F4C0A35" w14:textId="77777777" w:rsidR="008E3F31" w:rsidRPr="008430E1" w:rsidRDefault="008E3F31" w:rsidP="008E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33306FA4" w14:textId="77777777" w:rsidR="008E3F31" w:rsidRDefault="008E3F31" w:rsidP="008E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C4CD1">
        <w:rPr>
          <w:rFonts w:ascii="Angsana New" w:hAnsi="Angsana New"/>
          <w:b/>
          <w:sz w:val="30"/>
          <w:szCs w:val="30"/>
          <w:cs/>
        </w:rPr>
        <w:t xml:space="preserve">ตราสารหนี้ซึ่งกลุ่มบริษัทตั้งใจและสามารถถือจนครบกำหนดจัดประเภทเป็นเงินลงทุนที่จะถือจนครบกำหนด </w:t>
      </w:r>
      <w:r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7C4CD1">
        <w:rPr>
          <w:rFonts w:ascii="Angsana New" w:hAnsi="Angsana New"/>
          <w:b/>
          <w:sz w:val="30"/>
          <w:szCs w:val="30"/>
          <w:cs/>
        </w:rPr>
        <w:t xml:space="preserve"> เงินลงทุนที่จะถือจนครบกำหนด แสดงในราคาทุนตัดจำหน่ายหักด้วยข</w:t>
      </w:r>
      <w:r>
        <w:rPr>
          <w:rFonts w:ascii="Angsana New" w:hAnsi="Angsana New"/>
          <w:b/>
          <w:sz w:val="30"/>
          <w:szCs w:val="30"/>
          <w:cs/>
        </w:rPr>
        <w:t xml:space="preserve">าดทุนจากการด้อยค่าของเงินลงทุน </w:t>
      </w:r>
      <w:r w:rsidRPr="007C4CD1">
        <w:rPr>
          <w:rFonts w:ascii="Angsana New" w:hAnsi="Angsana New"/>
          <w:b/>
          <w:sz w:val="30"/>
          <w:szCs w:val="30"/>
          <w:cs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6437BEFE" w14:textId="77777777" w:rsidR="008E3F31" w:rsidRDefault="008E3F31" w:rsidP="008E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9A6FD00" w14:textId="77777777" w:rsidR="008E3F31" w:rsidRDefault="008E3F31" w:rsidP="008E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684142">
        <w:rPr>
          <w:rFonts w:ascii="Angsana New" w:hAnsi="Angsana New"/>
          <w:b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2644C3F7" w14:textId="77777777" w:rsidR="008E3F31" w:rsidRDefault="008E3F31" w:rsidP="008E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71EA1D7" w14:textId="77777777" w:rsidR="008E3F31" w:rsidRPr="007C4CD1" w:rsidRDefault="008E3F31" w:rsidP="008E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C4CD1">
        <w:rPr>
          <w:rFonts w:ascii="Angsana New" w:hAnsi="Angsana New"/>
          <w:b/>
          <w:i/>
          <w:iCs/>
          <w:sz w:val="30"/>
          <w:szCs w:val="30"/>
          <w:cs/>
        </w:rPr>
        <w:t>การจำหน่ายเงินลงทุน</w:t>
      </w:r>
    </w:p>
    <w:p w14:paraId="2D33770B" w14:textId="77777777" w:rsidR="008E3F31" w:rsidRPr="00D84725" w:rsidRDefault="008E3F31" w:rsidP="008E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A6AB4D8" w14:textId="77777777" w:rsidR="008E3F31" w:rsidRPr="007C4CD1" w:rsidRDefault="008E3F31" w:rsidP="008E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 xml:space="preserve">เมื่อมีการจำหน่ายเงินลงทุน </w:t>
      </w:r>
      <w:r w:rsidRPr="007C4CD1">
        <w:rPr>
          <w:rFonts w:ascii="Angsana New" w:hAnsi="Angsana New"/>
          <w:b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5AA87FC2" w14:textId="77777777" w:rsidR="008E3F31" w:rsidRPr="00D84725" w:rsidRDefault="008E3F31" w:rsidP="008E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D3A25A6" w14:textId="77777777" w:rsidR="008E3F31" w:rsidRDefault="008E3F31" w:rsidP="008E3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ในกรณีที่</w:t>
      </w:r>
      <w:r w:rsidRPr="007C4CD1">
        <w:rPr>
          <w:rFonts w:ascii="Angsana New" w:hAnsi="Angsana New"/>
          <w:b/>
          <w:sz w:val="30"/>
          <w:szCs w:val="30"/>
          <w:cs/>
        </w:rPr>
        <w:t>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</w:t>
      </w:r>
      <w:r w:rsidRPr="00F2218A">
        <w:rPr>
          <w:rFonts w:ascii="Angsana New" w:hAnsi="Angsana New"/>
          <w:b/>
          <w:sz w:val="30"/>
          <w:szCs w:val="30"/>
          <w:cs/>
        </w:rPr>
        <w:t>ธีถัวเฉลี่ยถ่วงน้ำหนักปรับใช้กับมู</w:t>
      </w:r>
      <w:r w:rsidRPr="007C4CD1">
        <w:rPr>
          <w:rFonts w:ascii="Angsana New" w:hAnsi="Angsana New"/>
          <w:b/>
          <w:sz w:val="30"/>
          <w:szCs w:val="30"/>
          <w:cs/>
        </w:rPr>
        <w:t>ลค่าตามบัญชีของเงินลงทุนที่เหลืออยู่ทั้งหมด</w:t>
      </w:r>
    </w:p>
    <w:p w14:paraId="62C5598A" w14:textId="77777777" w:rsidR="00F63A92" w:rsidRPr="00D413E7" w:rsidRDefault="00F63A92" w:rsidP="00D41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sz w:val="30"/>
          <w:szCs w:val="30"/>
        </w:rPr>
      </w:pPr>
    </w:p>
    <w:p w14:paraId="4808F852" w14:textId="77777777" w:rsidR="00A70C81" w:rsidRPr="00564BC4" w:rsidRDefault="0009706E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64BC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B2B3EED" w14:textId="77777777" w:rsidR="0009706E" w:rsidRPr="00BC15A2" w:rsidRDefault="0009706E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6519DB78" w14:textId="77777777" w:rsidR="00A70C81" w:rsidRDefault="0009706E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09706E">
        <w:rPr>
          <w:rFonts w:ascii="Angsana New" w:hAnsi="Angsana New"/>
          <w:b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8067D8">
        <w:rPr>
          <w:rFonts w:ascii="Angsana New" w:hAnsi="Angsana New"/>
          <w:b/>
          <w:sz w:val="30"/>
          <w:szCs w:val="30"/>
        </w:rPr>
        <w:t xml:space="preserve">     </w:t>
      </w:r>
      <w:r w:rsidRPr="0009706E">
        <w:rPr>
          <w:rFonts w:ascii="Angsana New" w:hAnsi="Angsana New"/>
          <w:b/>
          <w:sz w:val="30"/>
          <w:szCs w:val="30"/>
          <w:cs/>
        </w:rPr>
        <w:t xml:space="preserve">เผื่อเรียก และเงินลงทุนระยะสั้นที่มีสภาพคล่องสูง </w:t>
      </w:r>
    </w:p>
    <w:p w14:paraId="2C056E7A" w14:textId="77777777" w:rsidR="008067D8" w:rsidRDefault="008067D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76BF6AA" w14:textId="77777777" w:rsidR="001C796A" w:rsidRPr="001C796A" w:rsidRDefault="001C796A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79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ลูกหนี้การค้า</w:t>
      </w:r>
      <w:r w:rsidR="00D16BD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1C79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ลูกหนี้อื่น</w:t>
      </w:r>
      <w:r w:rsidR="00FB647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และสินทรัพย์ที่เกิดจากสัญญา</w:t>
      </w:r>
    </w:p>
    <w:p w14:paraId="33E2C860" w14:textId="77777777" w:rsid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1E2DE4F1" w14:textId="77777777" w:rsidR="00FB647A" w:rsidRPr="00FB647A" w:rsidRDefault="00FB647A" w:rsidP="00FB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B647A">
        <w:rPr>
          <w:rFonts w:ascii="Angsana New" w:hAnsi="Angsana New"/>
          <w:b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61B4B1C3" w14:textId="77777777" w:rsidR="00FB647A" w:rsidRPr="00FB647A" w:rsidRDefault="00FB647A" w:rsidP="00FB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C14793A" w14:textId="77777777" w:rsidR="00223400" w:rsidRPr="00223400" w:rsidRDefault="00223400" w:rsidP="008D3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D3E09">
        <w:rPr>
          <w:rFonts w:ascii="Angsana New" w:hAnsi="Angsana New"/>
          <w:b/>
          <w:spacing w:val="-6"/>
          <w:sz w:val="30"/>
          <w:szCs w:val="30"/>
          <w:cs/>
        </w:rPr>
        <w:lastRenderedPageBreak/>
        <w:t>ลูกหนี้</w:t>
      </w:r>
      <w:r w:rsidR="000800C4" w:rsidRPr="008D3E09">
        <w:rPr>
          <w:rFonts w:ascii="Angsana New" w:hAnsi="Angsana New"/>
          <w:b/>
          <w:spacing w:val="-6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0800C4" w:rsidRPr="008D3E09">
        <w:rPr>
          <w:rFonts w:ascii="Angsana New" w:hAnsi="Angsana New"/>
          <w:b/>
          <w:i/>
          <w:iCs/>
          <w:spacing w:val="-6"/>
          <w:sz w:val="30"/>
          <w:szCs w:val="30"/>
          <w:cs/>
        </w:rPr>
        <w:t>(</w:t>
      </w:r>
      <w:r w:rsidR="000800C4" w:rsidRPr="008D3E09">
        <w:rPr>
          <w:rFonts w:ascii="Angsana New" w:hAnsi="Angsana New"/>
          <w:bCs/>
          <w:i/>
          <w:iCs/>
          <w:spacing w:val="-6"/>
          <w:sz w:val="30"/>
          <w:szCs w:val="30"/>
        </w:rPr>
        <w:t>2562</w:t>
      </w:r>
      <w:r w:rsidR="000800C4" w:rsidRPr="008D3E09">
        <w:rPr>
          <w:rFonts w:ascii="Angsana New" w:hAnsi="Angsana New"/>
          <w:b/>
          <w:i/>
          <w:iCs/>
          <w:spacing w:val="-6"/>
          <w:sz w:val="30"/>
          <w:szCs w:val="30"/>
          <w:cs/>
        </w:rPr>
        <w:t>: ค่าเผื่อหนี้สงสัยจะสูญ)</w:t>
      </w:r>
      <w:r w:rsidRPr="008D3E09">
        <w:rPr>
          <w:rFonts w:ascii="Angsana New" w:hAnsi="Angsana New"/>
          <w:b/>
          <w:sz w:val="30"/>
          <w:szCs w:val="30"/>
        </w:rPr>
        <w:t xml:space="preserve"> </w:t>
      </w:r>
      <w:r w:rsidR="008D3E09"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ซึ่</w:t>
      </w:r>
      <w:r w:rsidRPr="00223400">
        <w:rPr>
          <w:rFonts w:ascii="Angsana New" w:hAnsi="Angsana New"/>
          <w:b/>
          <w:sz w:val="30"/>
          <w:szCs w:val="30"/>
          <w:cs/>
        </w:rPr>
        <w:t xml:space="preserve">งประเมินโดยการวิเคราะห์ประวัติการชำระหนี้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="000800C4">
        <w:rPr>
          <w:rFonts w:ascii="Angsana New" w:hAnsi="Angsana New"/>
          <w:b/>
          <w:sz w:val="30"/>
          <w:szCs w:val="30"/>
        </w:rPr>
        <w:t xml:space="preserve">   </w:t>
      </w:r>
      <w:r w:rsidR="008D3E09">
        <w:rPr>
          <w:rFonts w:ascii="Angsana New" w:hAnsi="Angsana New"/>
          <w:b/>
          <w:sz w:val="30"/>
          <w:szCs w:val="30"/>
        </w:rPr>
        <w:t xml:space="preserve">   </w:t>
      </w:r>
      <w:r w:rsidRPr="00223400">
        <w:rPr>
          <w:rFonts w:ascii="Angsana New" w:hAnsi="Angsana New"/>
          <w:b/>
          <w:sz w:val="30"/>
          <w:szCs w:val="30"/>
          <w:cs/>
        </w:rPr>
        <w:t xml:space="preserve">หนี้สูญจะถูกตัดจำหน่ายเมื่อเกิดขึ้น </w:t>
      </w:r>
    </w:p>
    <w:p w14:paraId="687B9BC8" w14:textId="77777777" w:rsidR="00223400" w:rsidRPr="00223400" w:rsidRDefault="00223400" w:rsidP="008D3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9142F48" w14:textId="77777777" w:rsidR="001C796A" w:rsidRPr="008D3E09" w:rsidRDefault="00223400" w:rsidP="008D3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D3E09">
        <w:rPr>
          <w:rFonts w:ascii="Angsana New" w:hAnsi="Angsana New"/>
          <w:b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4666BF03" w14:textId="77777777" w:rsidR="00223400" w:rsidRPr="008D3E09" w:rsidRDefault="00223400" w:rsidP="008D3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EBAB878" w14:textId="77777777" w:rsidR="001C796A" w:rsidRPr="001C796A" w:rsidRDefault="001C796A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796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0C43C065" w14:textId="77777777" w:rsidR="001C796A" w:rsidRPr="007D2536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1E388C47" w14:textId="77777777" w:rsid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C796A">
        <w:rPr>
          <w:rFonts w:ascii="Angsana New" w:hAnsi="Angsana New"/>
          <w:b/>
          <w:sz w:val="30"/>
          <w:szCs w:val="30"/>
          <w:cs/>
        </w:rPr>
        <w:t>สินค้าคงเหลือวัดมูลค่าด้วยราคาทุนหรือมูลค่าสุทธิที่</w:t>
      </w:r>
      <w:r w:rsidR="004C6DF8">
        <w:rPr>
          <w:rFonts w:ascii="Angsana New" w:hAnsi="Angsana New"/>
          <w:b/>
          <w:sz w:val="30"/>
          <w:szCs w:val="30"/>
          <w:cs/>
        </w:rPr>
        <w:t>จะได้รับแล้วแต่ราคาใดจะต่ำกว่า</w:t>
      </w:r>
    </w:p>
    <w:p w14:paraId="7A6A525C" w14:textId="77777777" w:rsidR="002F7DA6" w:rsidRDefault="002F7DA6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BE69A11" w14:textId="77777777" w:rsidR="007D2536" w:rsidRDefault="00F3017D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17700">
        <w:rPr>
          <w:rFonts w:ascii="Angsana New" w:hAnsi="Angsana New"/>
          <w:b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  <w:r w:rsidRPr="00217700">
        <w:rPr>
          <w:rFonts w:ascii="Angsana New" w:hAnsi="Angsana New"/>
          <w:b/>
          <w:sz w:val="30"/>
          <w:szCs w:val="30"/>
        </w:rPr>
        <w:t xml:space="preserve"> </w:t>
      </w:r>
      <w:r w:rsidRPr="00217700">
        <w:rPr>
          <w:rFonts w:ascii="Angsana New" w:hAnsi="Angsana New"/>
          <w:b/>
          <w:sz w:val="30"/>
          <w:szCs w:val="30"/>
          <w:cs/>
        </w:rPr>
        <w:t>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217700">
        <w:rPr>
          <w:rFonts w:ascii="Angsana New" w:hAnsi="Angsana New"/>
          <w:b/>
          <w:sz w:val="30"/>
          <w:szCs w:val="30"/>
        </w:rPr>
        <w:t xml:space="preserve"> </w:t>
      </w:r>
      <w:r w:rsidRPr="00217700">
        <w:rPr>
          <w:rFonts w:ascii="Angsana New" w:hAnsi="Angsana New"/>
          <w:b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0A5134BA" w14:textId="77777777" w:rsidR="008D3E09" w:rsidRDefault="008D3E09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86085E1" w14:textId="77777777" w:rsidR="00217700" w:rsidRDefault="007D4AEF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D4AEF">
        <w:rPr>
          <w:rFonts w:ascii="Angsana New" w:hAnsi="Angsana New"/>
          <w:b/>
          <w:sz w:val="30"/>
          <w:szCs w:val="30"/>
          <w:cs/>
        </w:rPr>
        <w:t>กลุ่มบริษัทตีราคาสินค้าคงเหลือดังนี้</w:t>
      </w:r>
    </w:p>
    <w:p w14:paraId="59FCFF6C" w14:textId="77777777" w:rsidR="007D4AEF" w:rsidRDefault="007D4AEF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270"/>
        <w:gridCol w:w="5670"/>
      </w:tblGrid>
      <w:tr w:rsidR="007D4AEF" w:rsidRPr="00834023" w14:paraId="4B56BAAA" w14:textId="77777777" w:rsidTr="007D4AEF">
        <w:tc>
          <w:tcPr>
            <w:tcW w:w="3438" w:type="dxa"/>
          </w:tcPr>
          <w:p w14:paraId="59DFC7A5" w14:textId="77777777" w:rsidR="007D4AEF" w:rsidRPr="00834023" w:rsidRDefault="00350DF7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70" w:type="dxa"/>
          </w:tcPr>
          <w:p w14:paraId="78FAF6FB" w14:textId="77777777"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4EE1E68E" w14:textId="77777777" w:rsidR="007D4AEF" w:rsidRPr="00A05C81" w:rsidRDefault="00350DF7" w:rsidP="00EE14B9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50DF7">
              <w:rPr>
                <w:rFonts w:ascii="Angsana New" w:hAnsi="Angsana New" w:cs="Angsana New"/>
                <w:sz w:val="30"/>
                <w:szCs w:val="30"/>
                <w:cs/>
              </w:rPr>
              <w:t>วิธีราคาเฉพาะเจาะจง</w:t>
            </w:r>
          </w:p>
        </w:tc>
      </w:tr>
      <w:tr w:rsidR="007D4AEF" w:rsidRPr="00834023" w14:paraId="410C9309" w14:textId="77777777" w:rsidTr="007D4AEF">
        <w:tc>
          <w:tcPr>
            <w:tcW w:w="3438" w:type="dxa"/>
          </w:tcPr>
          <w:p w14:paraId="5943E6DF" w14:textId="77777777" w:rsidR="007D4AEF" w:rsidRPr="00834023" w:rsidRDefault="007D4AEF" w:rsidP="001F3DD4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</w:t>
            </w:r>
          </w:p>
        </w:tc>
        <w:tc>
          <w:tcPr>
            <w:tcW w:w="270" w:type="dxa"/>
          </w:tcPr>
          <w:p w14:paraId="1CFCCE0F" w14:textId="77777777"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2979CF25" w14:textId="77777777" w:rsidR="007D4AEF" w:rsidRPr="00834023" w:rsidRDefault="007D4AEF" w:rsidP="00350D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แสดงมูลค่าต้นทุนของรายการทั้งที่อยู่ระหว่างการผลิตและที่ผลิตเสร็จ ต้นทุนของรายการประกอบด้วย ค่าใช้จ่ายต่างๆ ที่เกี่ยวข้องโดยตรงกับการผลิตรายการ รับรู้เป็นต้นทุนเมื่อได้ออกอากาศแล้ว </w:t>
            </w:r>
          </w:p>
        </w:tc>
      </w:tr>
      <w:tr w:rsidR="00F619A1" w:rsidRPr="00834023" w14:paraId="69E6B5A6" w14:textId="77777777" w:rsidTr="007D4AEF">
        <w:tc>
          <w:tcPr>
            <w:tcW w:w="3438" w:type="dxa"/>
          </w:tcPr>
          <w:p w14:paraId="1A719CE2" w14:textId="77777777" w:rsidR="00F619A1" w:rsidRPr="00834023" w:rsidRDefault="00F619A1" w:rsidP="00F619A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270" w:type="dxa"/>
          </w:tcPr>
          <w:p w14:paraId="139C5110" w14:textId="77777777" w:rsidR="00F619A1" w:rsidRPr="00834023" w:rsidRDefault="00F619A1" w:rsidP="00F619A1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6EDE86CF" w14:textId="77777777" w:rsidR="00F619A1" w:rsidRPr="00A05C81" w:rsidRDefault="001F3DD4" w:rsidP="00F619A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แสดงมูลค่าในราคาต้นทุนจริงตามอัตราส่วนของงานที่เสร็จโดย           วิธีเฉพาะเจาะจ</w:t>
            </w:r>
            <w:r w:rsidR="003A36D9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</w:p>
        </w:tc>
      </w:tr>
      <w:tr w:rsidR="007D4AEF" w:rsidRPr="00834023" w14:paraId="7A60C40F" w14:textId="77777777" w:rsidTr="007D4AEF">
        <w:tc>
          <w:tcPr>
            <w:tcW w:w="3438" w:type="dxa"/>
          </w:tcPr>
          <w:p w14:paraId="52D38449" w14:textId="77777777"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  <w:r w:rsidR="00F619A1">
              <w:rPr>
                <w:rFonts w:ascii="Angsana New" w:hAnsi="Angsana New"/>
                <w:sz w:val="30"/>
                <w:szCs w:val="30"/>
                <w:cs/>
              </w:rPr>
              <w:t>และวัสดุสิ้นเปลือง</w:t>
            </w:r>
          </w:p>
        </w:tc>
        <w:tc>
          <w:tcPr>
            <w:tcW w:w="270" w:type="dxa"/>
          </w:tcPr>
          <w:p w14:paraId="1786BC57" w14:textId="77777777" w:rsidR="007D4AEF" w:rsidRPr="00834023" w:rsidRDefault="007D4AEF" w:rsidP="00EE14B9">
            <w:pPr>
              <w:tabs>
                <w:tab w:val="left" w:pos="54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40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5670" w:type="dxa"/>
          </w:tcPr>
          <w:p w14:paraId="26F40496" w14:textId="77777777" w:rsidR="007D4AEF" w:rsidRPr="00834023" w:rsidRDefault="007D4AEF" w:rsidP="00F619A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34023">
              <w:rPr>
                <w:rFonts w:ascii="Angsana New" w:hAnsi="Angsana New" w:cs="Angsana New"/>
                <w:sz w:val="30"/>
                <w:szCs w:val="30"/>
                <w:cs/>
              </w:rPr>
              <w:t>วิธี</w:t>
            </w:r>
            <w:r w:rsidR="00F619A1">
              <w:rPr>
                <w:rFonts w:ascii="Angsana New" w:hAnsi="Angsana New" w:cs="Angsana New" w:hint="cs"/>
                <w:sz w:val="30"/>
                <w:szCs w:val="30"/>
                <w:cs/>
              </w:rPr>
              <w:t>เข้าก่อนออกก่อน</w:t>
            </w:r>
          </w:p>
        </w:tc>
      </w:tr>
    </w:tbl>
    <w:p w14:paraId="6D4E5DEB" w14:textId="77777777" w:rsidR="00F3017D" w:rsidRDefault="00F3017D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27604EB" w14:textId="77777777" w:rsidR="001C796A" w:rsidRDefault="001C796A" w:rsidP="001C7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C796A">
        <w:rPr>
          <w:rFonts w:ascii="Angsana New" w:hAnsi="Angsana New"/>
          <w:b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34A791A6" w14:textId="77777777" w:rsidR="001C796A" w:rsidRDefault="001C796A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1B8B64E6" w14:textId="77777777" w:rsidR="004A0301" w:rsidRDefault="004A0301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A0301">
        <w:rPr>
          <w:rFonts w:ascii="Angsana New" w:hAnsi="Angsana New"/>
          <w:b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4DAA8BFE" w14:textId="77777777" w:rsidR="00E67F5A" w:rsidRDefault="00E67F5A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2C97135" w14:textId="77777777" w:rsidR="00BC32E8" w:rsidRPr="00842590" w:rsidRDefault="00842590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4259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2508C13E" w14:textId="77777777" w:rsidR="00BC32E8" w:rsidRPr="00964E35" w:rsidRDefault="00BC32E8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5BEA29D5" w14:textId="77777777" w:rsidR="00842590" w:rsidRDefault="00842590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42590">
        <w:rPr>
          <w:rFonts w:ascii="Angsana New" w:hAnsi="Angsana New"/>
          <w:b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</w:t>
      </w:r>
      <w:r>
        <w:rPr>
          <w:rFonts w:ascii="Angsana New" w:hAnsi="Angsana New"/>
          <w:b/>
          <w:sz w:val="30"/>
          <w:szCs w:val="30"/>
          <w:cs/>
        </w:rPr>
        <w:t xml:space="preserve">ค่าที่เพิ่มขึ้นหรือทั้งสองอย่าง </w:t>
      </w:r>
      <w:r w:rsidRPr="00842590">
        <w:rPr>
          <w:rFonts w:ascii="Angsana New" w:hAnsi="Angsana New"/>
          <w:b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4153C711" w14:textId="77777777" w:rsidR="00964E35" w:rsidRPr="00964E35" w:rsidRDefault="00964E35" w:rsidP="00097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4608A63A" w14:textId="77777777" w:rsidR="001F31B1" w:rsidRPr="001F31B1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F31B1">
        <w:rPr>
          <w:rFonts w:ascii="Angsana New" w:hAnsi="Angsana New"/>
          <w:b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14:paraId="54DDCABF" w14:textId="77777777" w:rsidR="001F31B1" w:rsidRPr="00964E35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5BB7ECC2" w14:textId="77777777" w:rsidR="001F31B1" w:rsidRPr="001F31B1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F31B1">
        <w:rPr>
          <w:rFonts w:ascii="Angsana New" w:hAnsi="Angsana New"/>
          <w:b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A02B37B" w14:textId="77777777" w:rsidR="001F31B1" w:rsidRPr="00964E35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14AC49D5" w14:textId="77777777" w:rsidR="00964E35" w:rsidRPr="00964E35" w:rsidRDefault="00964E35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64E35">
        <w:rPr>
          <w:rFonts w:ascii="Angsana New" w:hAnsi="Angsana New"/>
          <w:b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7DE77B64" w14:textId="77777777" w:rsidR="00964E35" w:rsidRPr="003D1CB5" w:rsidRDefault="00964E35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3475A9CF" w14:textId="77777777" w:rsidR="00842590" w:rsidRPr="0009706E" w:rsidRDefault="001F31B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F31B1">
        <w:rPr>
          <w:rFonts w:ascii="Angsana New" w:hAnsi="Angsana New"/>
          <w:b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</w:t>
      </w:r>
      <w:r w:rsidR="002737A8">
        <w:rPr>
          <w:rFonts w:ascii="Angsana New" w:hAnsi="Angsana New"/>
          <w:b/>
          <w:sz w:val="30"/>
          <w:szCs w:val="30"/>
          <w:cs/>
        </w:rPr>
        <w:t xml:space="preserve">ยประมาณของสินทรัพย์แต่ละรายการ </w:t>
      </w:r>
      <w:r w:rsidRPr="001F31B1">
        <w:rPr>
          <w:rFonts w:ascii="Angsana New" w:hAnsi="Angsana New"/>
          <w:b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100350E" w14:textId="77777777" w:rsidR="00A70C81" w:rsidRPr="003D1CB5" w:rsidRDefault="00A70C8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2737A8" w:rsidRPr="00D120F4" w14:paraId="75839F0F" w14:textId="77777777" w:rsidTr="00EE14B9">
        <w:tc>
          <w:tcPr>
            <w:tcW w:w="5390" w:type="dxa"/>
            <w:shd w:val="clear" w:color="auto" w:fill="auto"/>
            <w:vAlign w:val="bottom"/>
          </w:tcPr>
          <w:p w14:paraId="20001F2C" w14:textId="77777777" w:rsidR="002737A8" w:rsidRPr="00D120F4" w:rsidRDefault="002737A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F6367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14:paraId="3FB8A098" w14:textId="77777777" w:rsidR="002737A8" w:rsidRPr="00D120F4" w:rsidRDefault="002737A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5 - 20</w:t>
            </w:r>
          </w:p>
        </w:tc>
        <w:tc>
          <w:tcPr>
            <w:tcW w:w="675" w:type="dxa"/>
          </w:tcPr>
          <w:p w14:paraId="28F5B73E" w14:textId="77777777" w:rsidR="002737A8" w:rsidRPr="00D120F4" w:rsidRDefault="002737A8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57A04F9" w14:textId="77777777" w:rsidR="001639FE" w:rsidRPr="003D1CB5" w:rsidRDefault="001639FE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451DAE7B" w14:textId="77777777" w:rsidR="00F2218A" w:rsidRPr="00F91C22" w:rsidRDefault="00F91C2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91C22">
        <w:rPr>
          <w:rFonts w:ascii="Angsana New" w:hAnsi="Angsana New"/>
          <w:b/>
          <w:sz w:val="30"/>
          <w:szCs w:val="30"/>
          <w:cs/>
        </w:rPr>
        <w:t>กลุ่มบริษัทไม่คิดค่าเสื่อมราคาสำหรับ</w:t>
      </w:r>
      <w:r>
        <w:rPr>
          <w:rFonts w:ascii="Angsana New" w:hAnsi="Angsana New" w:hint="cs"/>
          <w:b/>
          <w:sz w:val="30"/>
          <w:szCs w:val="30"/>
          <w:cs/>
        </w:rPr>
        <w:t>ที่ดินและ</w:t>
      </w:r>
      <w:r w:rsidRPr="00F91C22">
        <w:rPr>
          <w:rFonts w:ascii="Angsana New" w:hAnsi="Angsana New"/>
          <w:b/>
          <w:sz w:val="30"/>
          <w:szCs w:val="30"/>
          <w:cs/>
        </w:rPr>
        <w:t>สินทรัพย์ที่อยู่ระหว่างการ</w:t>
      </w:r>
      <w:r>
        <w:rPr>
          <w:rFonts w:ascii="Angsana New" w:hAnsi="Angsana New" w:hint="cs"/>
          <w:b/>
          <w:sz w:val="30"/>
          <w:szCs w:val="30"/>
          <w:cs/>
        </w:rPr>
        <w:t>ก่อสร้าง</w:t>
      </w:r>
    </w:p>
    <w:p w14:paraId="1EBB7F59" w14:textId="77777777" w:rsidR="00F2218A" w:rsidRPr="003D1CB5" w:rsidRDefault="00F2218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1A114AEE" w14:textId="77777777" w:rsidR="002737A8" w:rsidRPr="008E1317" w:rsidRDefault="008E1317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8E131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4745EE2" w14:textId="77777777" w:rsidR="002737A8" w:rsidRPr="005D625C" w:rsidRDefault="002737A8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1F68D673" w14:textId="77777777"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5745A">
        <w:rPr>
          <w:rFonts w:ascii="Angsana New" w:hAnsi="Angsana New"/>
          <w:b/>
          <w:i/>
          <w:iCs/>
          <w:sz w:val="30"/>
          <w:szCs w:val="30"/>
          <w:cs/>
        </w:rPr>
        <w:t>การรับรู้และการวัดมูลค่า</w:t>
      </w:r>
    </w:p>
    <w:p w14:paraId="13F7C529" w14:textId="77777777" w:rsidR="0055745A" w:rsidRPr="005D625C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23535F08" w14:textId="77777777"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5745A">
        <w:rPr>
          <w:rFonts w:ascii="Angsana New" w:hAnsi="Angsana New"/>
          <w:b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50718508" w14:textId="77777777" w:rsidR="0055745A" w:rsidRPr="005D625C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2E09568E" w14:textId="77777777" w:rsidR="002737A8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5745A">
        <w:rPr>
          <w:rFonts w:ascii="Angsana New" w:hAnsi="Angsana New"/>
          <w:b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74A467A" w14:textId="7EEDD936" w:rsidR="005157F9" w:rsidRDefault="005157F9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05B2EF72" w14:textId="3C98A196" w:rsidR="00B92DC1" w:rsidRDefault="00B92DC1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467BC1AC" w14:textId="77777777" w:rsidR="00B92DC1" w:rsidRPr="005157F9" w:rsidRDefault="00B92DC1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377E7556" w14:textId="77777777" w:rsidR="0055745A" w:rsidRP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5745A">
        <w:rPr>
          <w:rFonts w:ascii="Angsana New" w:hAnsi="Angsana New"/>
          <w:b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</w:t>
      </w:r>
      <w:r>
        <w:rPr>
          <w:rFonts w:ascii="Angsana New" w:hAnsi="Angsana New"/>
          <w:b/>
          <w:sz w:val="30"/>
          <w:szCs w:val="30"/>
          <w:cs/>
        </w:rPr>
        <w:t>รงงานทางตรง และต้นทุนทางตรงอื่น</w:t>
      </w:r>
      <w:r w:rsidRPr="0055745A">
        <w:rPr>
          <w:rFonts w:ascii="Angsana New" w:hAnsi="Angsana New"/>
          <w:b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</w:t>
      </w:r>
      <w:r>
        <w:rPr>
          <w:rFonts w:ascii="Angsana New" w:hAnsi="Angsana New"/>
          <w:b/>
          <w:sz w:val="30"/>
          <w:szCs w:val="30"/>
          <w:cs/>
        </w:rPr>
        <w:t>ของสินทรัพย์และต้นทุนการกู้ยืม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55745A">
        <w:rPr>
          <w:rFonts w:ascii="Angsana New" w:hAnsi="Angsana New"/>
          <w:b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</w:t>
      </w:r>
      <w:r>
        <w:rPr>
          <w:rFonts w:ascii="Angsana New" w:hAnsi="Angsana New"/>
          <w:b/>
          <w:sz w:val="30"/>
          <w:szCs w:val="30"/>
          <w:cs/>
        </w:rPr>
        <w:t>ขสิทธิ์ซอฟต์แวร์นั้นให้ถือว่า</w:t>
      </w:r>
      <w:r w:rsidRPr="0055745A">
        <w:rPr>
          <w:rFonts w:ascii="Angsana New" w:hAnsi="Angsana New"/>
          <w:b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096834DE" w14:textId="77777777" w:rsidR="0055745A" w:rsidRPr="00B92DC1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7DC0ED34" w14:textId="77777777" w:rsidR="0055745A" w:rsidRPr="0055745A" w:rsidRDefault="00935993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ส่วนประกอบของรายการที่ดิน อาคาร</w:t>
      </w:r>
      <w:r w:rsidR="0055745A" w:rsidRPr="0055745A">
        <w:rPr>
          <w:rFonts w:ascii="Angsana New" w:hAnsi="Angsana New"/>
          <w:b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</w:t>
      </w:r>
      <w:r w:rsidR="00E31CA1">
        <w:rPr>
          <w:rFonts w:ascii="Angsana New" w:hAnsi="Angsana New"/>
          <w:b/>
          <w:sz w:val="30"/>
          <w:szCs w:val="30"/>
        </w:rPr>
        <w:t xml:space="preserve">      </w:t>
      </w:r>
      <w:r w:rsidR="0055745A" w:rsidRPr="0055745A">
        <w:rPr>
          <w:rFonts w:ascii="Angsana New" w:hAnsi="Angsana New"/>
          <w:b/>
          <w:sz w:val="30"/>
          <w:szCs w:val="30"/>
          <w:cs/>
        </w:rPr>
        <w:t xml:space="preserve">แต่ละส่วนประกอบที่มีนัยสำคัญแยกต่างหากจากกัน </w:t>
      </w:r>
    </w:p>
    <w:p w14:paraId="6D58EBCF" w14:textId="77777777" w:rsidR="0055745A" w:rsidRPr="00B92DC1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075B5139" w14:textId="77777777" w:rsidR="0055745A" w:rsidRDefault="0055745A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5745A">
        <w:rPr>
          <w:rFonts w:ascii="Angsana New" w:hAnsi="Angsana New"/>
          <w:b/>
          <w:sz w:val="30"/>
          <w:szCs w:val="30"/>
          <w:cs/>
        </w:rPr>
        <w:t>กำไรหรือขาดทุนจากกา</w:t>
      </w:r>
      <w:r w:rsidR="00E31CA1">
        <w:rPr>
          <w:rFonts w:ascii="Angsana New" w:hAnsi="Angsana New"/>
          <w:b/>
          <w:sz w:val="30"/>
          <w:szCs w:val="30"/>
          <w:cs/>
        </w:rPr>
        <w:t>รจำหน่</w:t>
      </w:r>
      <w:r w:rsidR="00935993">
        <w:rPr>
          <w:rFonts w:ascii="Angsana New" w:hAnsi="Angsana New"/>
          <w:b/>
          <w:sz w:val="30"/>
          <w:szCs w:val="30"/>
          <w:cs/>
        </w:rPr>
        <w:t>ายที่ดิน อาคาร</w:t>
      </w:r>
      <w:r w:rsidR="00E31CA1">
        <w:rPr>
          <w:rFonts w:ascii="Angsana New" w:hAnsi="Angsana New"/>
          <w:b/>
          <w:sz w:val="30"/>
          <w:szCs w:val="30"/>
          <w:cs/>
        </w:rPr>
        <w:t>และอุปกรณ์</w:t>
      </w:r>
      <w:r w:rsidR="00E31CA1">
        <w:rPr>
          <w:rFonts w:ascii="Angsana New" w:hAnsi="Angsana New"/>
          <w:b/>
          <w:sz w:val="30"/>
          <w:szCs w:val="30"/>
        </w:rPr>
        <w:t xml:space="preserve"> </w:t>
      </w:r>
      <w:r w:rsidRPr="0055745A">
        <w:rPr>
          <w:rFonts w:ascii="Angsana New" w:hAnsi="Angsana New"/>
          <w:b/>
          <w:sz w:val="30"/>
          <w:szCs w:val="30"/>
          <w:cs/>
        </w:rPr>
        <w:t>คือผลต่างระหว่างสิ่งตอบแทนสุทธิที่ได้รับจากการจำหน่าย</w:t>
      </w:r>
      <w:r w:rsidR="00935993">
        <w:rPr>
          <w:rFonts w:ascii="Angsana New" w:hAnsi="Angsana New"/>
          <w:b/>
          <w:sz w:val="30"/>
          <w:szCs w:val="30"/>
          <w:cs/>
        </w:rPr>
        <w:t>กับมูลค่าตามบัญชีของที่ดิน อาคา</w:t>
      </w:r>
      <w:r w:rsidR="00935993">
        <w:rPr>
          <w:rFonts w:ascii="Angsana New" w:hAnsi="Angsana New" w:hint="cs"/>
          <w:b/>
          <w:sz w:val="30"/>
          <w:szCs w:val="30"/>
          <w:cs/>
        </w:rPr>
        <w:t>ร</w:t>
      </w:r>
      <w:r w:rsidRPr="0055745A">
        <w:rPr>
          <w:rFonts w:ascii="Angsana New" w:hAnsi="Angsana New"/>
          <w:b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14:paraId="5547B645" w14:textId="77777777" w:rsidR="006716B7" w:rsidRPr="00B92DC1" w:rsidRDefault="006716B7" w:rsidP="00557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3B28689B" w14:textId="77777777"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745F9">
        <w:rPr>
          <w:rFonts w:ascii="Angsana New" w:hAnsi="Angsana New"/>
          <w:b/>
          <w:i/>
          <w:iCs/>
          <w:sz w:val="30"/>
          <w:szCs w:val="30"/>
          <w:cs/>
        </w:rPr>
        <w:t>ต้นทุนที่เกิดขึ้นในภายหลัง</w:t>
      </w:r>
    </w:p>
    <w:p w14:paraId="1841DF99" w14:textId="77777777" w:rsidR="00E745F9" w:rsidRPr="00B92DC1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322BA987" w14:textId="14C1B695" w:rsid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</w:t>
      </w:r>
      <w:r>
        <w:rPr>
          <w:rFonts w:ascii="Angsana New" w:hAnsi="Angsana New"/>
          <w:b/>
          <w:sz w:val="30"/>
          <w:szCs w:val="30"/>
          <w:cs/>
        </w:rPr>
        <w:t>องรายการที่ดิน อาคารและอุปกรณ์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ถ</w:t>
      </w:r>
      <w:r w:rsidR="003B0716">
        <w:rPr>
          <w:rFonts w:ascii="Angsana New" w:hAnsi="Angsana New"/>
          <w:b/>
          <w:sz w:val="30"/>
          <w:szCs w:val="30"/>
          <w:cs/>
        </w:rPr>
        <w:t>้ามีความเป็นไปได้ค่อนข้างแน่ที่กลุ่มบริษัท</w:t>
      </w:r>
      <w:r w:rsidRPr="00E745F9">
        <w:rPr>
          <w:rFonts w:ascii="Angsana New" w:hAnsi="Angsana New"/>
          <w:b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</w:t>
      </w:r>
      <w:r>
        <w:rPr>
          <w:rFonts w:ascii="Angsana New" w:hAnsi="Angsana New"/>
          <w:b/>
          <w:sz w:val="30"/>
          <w:szCs w:val="30"/>
          <w:cs/>
        </w:rPr>
        <w:t>งรายการนั้นได้อย่างน่าเชื่อถือ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ชิ้นส่วนที่ถูกเปลี่ยนแทนจะถูกตัดจำหน่ายตามมูลค่าต</w:t>
      </w:r>
      <w:r>
        <w:rPr>
          <w:rFonts w:ascii="Angsana New" w:hAnsi="Angsana New"/>
          <w:b/>
          <w:sz w:val="30"/>
          <w:szCs w:val="30"/>
          <w:cs/>
        </w:rPr>
        <w:t>ามบัญชี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66863676" w14:textId="77777777" w:rsidR="00B92DC1" w:rsidRPr="00E745F9" w:rsidRDefault="00B92DC1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0137BAE" w14:textId="77777777"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745F9">
        <w:rPr>
          <w:rFonts w:ascii="Angsana New" w:hAnsi="Angsana New"/>
          <w:b/>
          <w:i/>
          <w:iCs/>
          <w:sz w:val="30"/>
          <w:szCs w:val="30"/>
          <w:cs/>
        </w:rPr>
        <w:t>ค่าเสื่อมราคา</w:t>
      </w:r>
    </w:p>
    <w:p w14:paraId="167CA1AC" w14:textId="77777777" w:rsidR="00E745F9" w:rsidRPr="00B92DC1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465306B2" w14:textId="77777777" w:rsidR="00E745F9" w:rsidRP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t>ค่าเสื่อมราคาคำนวณจา</w:t>
      </w:r>
      <w:r w:rsidR="00D84334">
        <w:rPr>
          <w:rFonts w:ascii="Angsana New" w:hAnsi="Angsana New"/>
          <w:b/>
          <w:sz w:val="30"/>
          <w:szCs w:val="30"/>
          <w:cs/>
        </w:rPr>
        <w:t>กมูลค่าเสื่อมสภาพของรายการอาคาร</w:t>
      </w:r>
      <w:r w:rsidRPr="00E745F9">
        <w:rPr>
          <w:rFonts w:ascii="Angsana New" w:hAnsi="Angsana New"/>
          <w:b/>
          <w:sz w:val="30"/>
          <w:szCs w:val="30"/>
          <w:cs/>
        </w:rPr>
        <w:t xml:space="preserve">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7A34B1E1" w14:textId="388FECB3" w:rsidR="00E745F9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04786F04" w14:textId="1B4793B8" w:rsidR="007E095F" w:rsidRDefault="007E095F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23FAB437" w14:textId="63E06890" w:rsidR="007E095F" w:rsidRDefault="007E095F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33183A33" w14:textId="437D80DB" w:rsidR="007E095F" w:rsidRDefault="007E095F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40C53297" w14:textId="6832AD4F" w:rsidR="007E095F" w:rsidRDefault="007E095F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7B2FA376" w14:textId="77777777" w:rsidR="007E095F" w:rsidRPr="00B92DC1" w:rsidRDefault="007E095F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5298EF10" w14:textId="77777777" w:rsidR="001639FE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E745F9">
        <w:rPr>
          <w:rFonts w:ascii="Angsana New" w:hAnsi="Angsana New"/>
          <w:b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</w:t>
      </w:r>
      <w:r>
        <w:rPr>
          <w:rFonts w:ascii="Angsana New" w:hAnsi="Angsana New"/>
          <w:b/>
          <w:sz w:val="30"/>
          <w:szCs w:val="30"/>
          <w:cs/>
        </w:rPr>
        <w:t>นประกอบของสินทรัพย์แต่ละรายการ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E745F9">
        <w:rPr>
          <w:rFonts w:ascii="Angsana New" w:hAnsi="Angsana New"/>
          <w:b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59AC2B6A" w14:textId="77777777" w:rsidR="00B92DC1" w:rsidRPr="007E095F" w:rsidRDefault="00B92DC1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7242" w:type="dxa"/>
        <w:tblInd w:w="468" w:type="dxa"/>
        <w:tblLook w:val="0000" w:firstRow="0" w:lastRow="0" w:firstColumn="0" w:lastColumn="0" w:noHBand="0" w:noVBand="0"/>
      </w:tblPr>
      <w:tblGrid>
        <w:gridCol w:w="5372"/>
        <w:gridCol w:w="1195"/>
        <w:gridCol w:w="675"/>
      </w:tblGrid>
      <w:tr w:rsidR="00FB0E06" w:rsidRPr="00D120F4" w14:paraId="33710ACF" w14:textId="77777777" w:rsidTr="00FB0E06">
        <w:tc>
          <w:tcPr>
            <w:tcW w:w="5372" w:type="dxa"/>
            <w:vAlign w:val="bottom"/>
          </w:tcPr>
          <w:p w14:paraId="452072E5" w14:textId="77777777" w:rsidR="00FB0E06" w:rsidRPr="00D120F4" w:rsidRDefault="00777402" w:rsidP="00FB0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08E48AFE" w14:textId="77777777" w:rsidR="00FB0E06" w:rsidRPr="002E22F2" w:rsidRDefault="00595EC6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8 - 30</w:t>
            </w:r>
          </w:p>
        </w:tc>
        <w:tc>
          <w:tcPr>
            <w:tcW w:w="675" w:type="dxa"/>
          </w:tcPr>
          <w:p w14:paraId="42B4F6E8" w14:textId="77777777"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0E06" w:rsidRPr="00D120F4" w14:paraId="23878155" w14:textId="77777777" w:rsidTr="00FB0E06">
        <w:tc>
          <w:tcPr>
            <w:tcW w:w="5372" w:type="dxa"/>
            <w:vAlign w:val="bottom"/>
          </w:tcPr>
          <w:p w14:paraId="12B86997" w14:textId="77777777" w:rsidR="00FB0E06" w:rsidRDefault="0077740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47B776C9" w14:textId="77777777" w:rsidR="00FB0E06" w:rsidRPr="002E22F2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675" w:type="dxa"/>
          </w:tcPr>
          <w:p w14:paraId="6454C7F2" w14:textId="77777777"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0E06" w:rsidRPr="00D120F4" w14:paraId="2BBA6C4C" w14:textId="77777777" w:rsidTr="00FB0E06">
        <w:tc>
          <w:tcPr>
            <w:tcW w:w="5372" w:type="dxa"/>
            <w:vAlign w:val="bottom"/>
          </w:tcPr>
          <w:p w14:paraId="20795B5E" w14:textId="77777777" w:rsidR="00FB0E06" w:rsidRPr="002E2783" w:rsidRDefault="0077740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77402">
              <w:rPr>
                <w:rFonts w:ascii="Angsana New" w:hAnsi="Angsana New"/>
                <w:sz w:val="30"/>
                <w:szCs w:val="30"/>
                <w:cs/>
              </w:rPr>
              <w:t>อุปกรณ์ผลิตรายการและถ่ายทอดสัญญาณ</w:t>
            </w:r>
          </w:p>
        </w:tc>
        <w:tc>
          <w:tcPr>
            <w:tcW w:w="1195" w:type="dxa"/>
          </w:tcPr>
          <w:p w14:paraId="6AB2F58B" w14:textId="77777777" w:rsidR="00FB0E06" w:rsidRPr="002E22F2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4 - 10</w:t>
            </w:r>
          </w:p>
        </w:tc>
        <w:tc>
          <w:tcPr>
            <w:tcW w:w="675" w:type="dxa"/>
          </w:tcPr>
          <w:p w14:paraId="6E82D1E0" w14:textId="77777777"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B0E06" w:rsidRPr="00D120F4" w14:paraId="0B023BB3" w14:textId="77777777" w:rsidTr="00FB0E06">
        <w:tc>
          <w:tcPr>
            <w:tcW w:w="5372" w:type="dxa"/>
            <w:vAlign w:val="bottom"/>
          </w:tcPr>
          <w:p w14:paraId="29D96512" w14:textId="77777777" w:rsidR="00FB0E06" w:rsidRPr="002E2783" w:rsidRDefault="00777402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195" w:type="dxa"/>
          </w:tcPr>
          <w:p w14:paraId="140725A1" w14:textId="77777777" w:rsidR="00FB0E06" w:rsidRPr="002E22F2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13B4CE7" w14:textId="77777777" w:rsidR="00FB0E06" w:rsidRPr="00D120F4" w:rsidRDefault="00FB0E06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77402" w:rsidRPr="00D120F4" w14:paraId="491FA57F" w14:textId="77777777" w:rsidTr="00EE14B9">
        <w:tc>
          <w:tcPr>
            <w:tcW w:w="5372" w:type="dxa"/>
            <w:vAlign w:val="bottom"/>
          </w:tcPr>
          <w:p w14:paraId="6FB8E637" w14:textId="77777777" w:rsidR="00777402" w:rsidRPr="004D050E" w:rsidRDefault="00A50B0A" w:rsidP="0077740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</w:t>
            </w:r>
            <w:r w:rsidR="0077740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95" w:type="dxa"/>
          </w:tcPr>
          <w:p w14:paraId="2364C1EB" w14:textId="77777777" w:rsidR="00777402" w:rsidRPr="002E22F2" w:rsidRDefault="00595EC6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777402" w:rsidRPr="00595E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B702A9C" w14:textId="77777777" w:rsidR="00777402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77402" w:rsidRPr="00D120F4" w14:paraId="484679E5" w14:textId="77777777" w:rsidTr="00EE14B9">
        <w:tc>
          <w:tcPr>
            <w:tcW w:w="5372" w:type="dxa"/>
            <w:vAlign w:val="bottom"/>
          </w:tcPr>
          <w:p w14:paraId="5E1CD8AB" w14:textId="77777777" w:rsidR="00777402" w:rsidRDefault="00777402" w:rsidP="0077740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านพาหนะ</w:t>
            </w:r>
          </w:p>
        </w:tc>
        <w:tc>
          <w:tcPr>
            <w:tcW w:w="1195" w:type="dxa"/>
          </w:tcPr>
          <w:p w14:paraId="13B108AB" w14:textId="77777777" w:rsidR="00777402" w:rsidRPr="00595EC6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5 - 7</w:t>
            </w:r>
          </w:p>
        </w:tc>
        <w:tc>
          <w:tcPr>
            <w:tcW w:w="675" w:type="dxa"/>
          </w:tcPr>
          <w:p w14:paraId="09A634DB" w14:textId="77777777" w:rsidR="00777402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77402" w:rsidRPr="00D120F4" w14:paraId="470FF812" w14:textId="77777777" w:rsidTr="00EE14B9">
        <w:tc>
          <w:tcPr>
            <w:tcW w:w="5372" w:type="dxa"/>
            <w:vAlign w:val="bottom"/>
          </w:tcPr>
          <w:p w14:paraId="52BF12D8" w14:textId="77777777" w:rsidR="00777402" w:rsidRDefault="00777402" w:rsidP="0077740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ระบบต่างๆ</w:t>
            </w:r>
          </w:p>
        </w:tc>
        <w:tc>
          <w:tcPr>
            <w:tcW w:w="1195" w:type="dxa"/>
          </w:tcPr>
          <w:p w14:paraId="0742BB58" w14:textId="77777777" w:rsidR="00777402" w:rsidRPr="00595EC6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52"/>
                <w:tab w:val="center" w:pos="468"/>
              </w:tabs>
              <w:ind w:left="-129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5EC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2619CE66" w14:textId="77777777" w:rsidR="00777402" w:rsidRPr="00D120F4" w:rsidRDefault="00777402" w:rsidP="00777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AAC9C49" w14:textId="77777777" w:rsidR="00E745F9" w:rsidRPr="00B92DC1" w:rsidRDefault="00E745F9" w:rsidP="00E74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5AF47CE0" w14:textId="77777777" w:rsidR="008D7BA1" w:rsidRPr="008D7BA1" w:rsidRDefault="008D7BA1" w:rsidP="008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8D7BA1">
        <w:rPr>
          <w:rFonts w:ascii="Angsana New" w:hAnsi="Angsana New"/>
          <w:b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70678DD7" w14:textId="77777777" w:rsidR="008D7BA1" w:rsidRPr="00B92DC1" w:rsidRDefault="008D7BA1" w:rsidP="008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4FB96398" w14:textId="77777777" w:rsidR="00E745F9" w:rsidRDefault="008D7BA1" w:rsidP="008D7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D7BA1">
        <w:rPr>
          <w:rFonts w:ascii="Angsana New" w:hAnsi="Angsana New"/>
          <w:b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>
        <w:rPr>
          <w:rFonts w:ascii="Angsana New" w:hAnsi="Angsana New"/>
          <w:b/>
          <w:sz w:val="30"/>
          <w:szCs w:val="30"/>
        </w:rPr>
        <w:t xml:space="preserve">                 </w:t>
      </w:r>
      <w:r>
        <w:rPr>
          <w:rFonts w:ascii="Angsana New" w:hAnsi="Angsana New"/>
          <w:b/>
          <w:sz w:val="30"/>
          <w:szCs w:val="30"/>
          <w:cs/>
        </w:rPr>
        <w:t>ทุกสิ้น</w:t>
      </w:r>
      <w:r w:rsidRPr="008D7BA1">
        <w:rPr>
          <w:rFonts w:ascii="Angsana New" w:hAnsi="Angsana New"/>
          <w:b/>
          <w:sz w:val="30"/>
          <w:szCs w:val="30"/>
          <w:cs/>
        </w:rPr>
        <w:t>รอบปีบัญชี และปรับปรุงตามความเหมาะสม</w:t>
      </w:r>
    </w:p>
    <w:p w14:paraId="162EAD0A" w14:textId="77777777" w:rsidR="001639FE" w:rsidRPr="00B92DC1" w:rsidRDefault="001639FE" w:rsidP="00817297">
      <w:pPr>
        <w:pStyle w:val="Heading8"/>
        <w:ind w:left="630" w:right="63"/>
        <w:jc w:val="both"/>
        <w:rPr>
          <w:rFonts w:ascii="Angsana New" w:hAnsi="Angsana New" w:cs="Angsana New"/>
          <w:sz w:val="30"/>
          <w:szCs w:val="30"/>
        </w:rPr>
      </w:pPr>
    </w:p>
    <w:p w14:paraId="17B124EA" w14:textId="77777777" w:rsidR="00817297" w:rsidRPr="00106D00" w:rsidRDefault="00817297" w:rsidP="00817297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ที่ดินรอการพัฒนา</w:t>
      </w:r>
    </w:p>
    <w:p w14:paraId="01E1D50A" w14:textId="77777777" w:rsidR="00817297" w:rsidRPr="00B92DC1" w:rsidRDefault="0081729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4FB6A4AB" w14:textId="77777777" w:rsidR="00106D00" w:rsidRDefault="0081729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17297">
        <w:rPr>
          <w:rFonts w:ascii="Angsana New" w:hAnsi="Angsana New"/>
          <w:b/>
          <w:sz w:val="30"/>
          <w:szCs w:val="30"/>
          <w:cs/>
        </w:rPr>
        <w:t>ที่ดิน</w:t>
      </w:r>
      <w:r>
        <w:rPr>
          <w:rFonts w:ascii="Angsana New" w:hAnsi="Angsana New" w:hint="cs"/>
          <w:b/>
          <w:sz w:val="30"/>
          <w:szCs w:val="30"/>
          <w:cs/>
        </w:rPr>
        <w:t>รอการพัฒนา</w:t>
      </w:r>
      <w:r w:rsidRPr="00817297">
        <w:rPr>
          <w:rFonts w:ascii="Angsana New" w:hAnsi="Angsana New"/>
          <w:b/>
          <w:sz w:val="30"/>
          <w:szCs w:val="30"/>
          <w:cs/>
        </w:rPr>
        <w:t>วัดมูลค่าด้วยราคาทุนหักขาดทุนจากการด้อยค่า</w:t>
      </w:r>
    </w:p>
    <w:p w14:paraId="2CD80B44" w14:textId="77777777" w:rsidR="00106D00" w:rsidRPr="00B92DC1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773503B2" w14:textId="77777777" w:rsidR="00106D00" w:rsidRPr="00106D00" w:rsidRDefault="00106D00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06D0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47DBB541" w14:textId="77777777" w:rsidR="00106D00" w:rsidRPr="00B92DC1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52C5668A" w14:textId="77777777" w:rsidR="002E22F2" w:rsidRPr="002E22F2" w:rsidRDefault="002E22F2" w:rsidP="002E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E22F2">
        <w:rPr>
          <w:rFonts w:ascii="Angsana New" w:hAnsi="Angsana New"/>
          <w:b/>
          <w:i/>
          <w:iCs/>
          <w:sz w:val="30"/>
          <w:szCs w:val="30"/>
          <w:cs/>
        </w:rPr>
        <w:t>ค่าความนิยม</w:t>
      </w:r>
    </w:p>
    <w:p w14:paraId="79FB937F" w14:textId="77777777" w:rsidR="002E22F2" w:rsidRPr="00B92DC1" w:rsidRDefault="002E22F2" w:rsidP="002E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3566766" w14:textId="77777777" w:rsidR="002E22F2" w:rsidRDefault="002E22F2" w:rsidP="002E2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E22F2">
        <w:rPr>
          <w:rFonts w:ascii="Angsana New" w:hAnsi="Angsana New"/>
          <w:b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Pr="002E22F2">
        <w:rPr>
          <w:rFonts w:ascii="Angsana New" w:hAnsi="Angsana New"/>
          <w:b/>
          <w:sz w:val="30"/>
          <w:szCs w:val="30"/>
        </w:rPr>
        <w:t xml:space="preserve">               </w:t>
      </w:r>
      <w:r w:rsidRPr="002E22F2">
        <w:rPr>
          <w:rFonts w:ascii="Angsana New" w:hAnsi="Angsana New"/>
          <w:b/>
          <w:sz w:val="30"/>
          <w:szCs w:val="30"/>
          <w:cs/>
        </w:rPr>
        <w:t>ค่าความนิยม ได้อธิบายในหมายเหตุ</w:t>
      </w:r>
      <w:r w:rsidR="00D84334">
        <w:rPr>
          <w:rFonts w:ascii="Angsana New" w:hAnsi="Angsana New" w:hint="cs"/>
          <w:b/>
          <w:sz w:val="30"/>
          <w:szCs w:val="30"/>
          <w:cs/>
        </w:rPr>
        <w:t>ประกอบงบการเงิน</w:t>
      </w:r>
      <w:r w:rsidRPr="002E22F2">
        <w:rPr>
          <w:rFonts w:ascii="Angsana New" w:hAnsi="Angsana New"/>
          <w:b/>
          <w:sz w:val="30"/>
          <w:szCs w:val="30"/>
          <w:cs/>
        </w:rPr>
        <w:t xml:space="preserve">ข้อ </w:t>
      </w:r>
      <w:r w:rsidRPr="002E22F2">
        <w:rPr>
          <w:rFonts w:ascii="Angsana New" w:hAnsi="Angsana New"/>
          <w:bCs/>
          <w:sz w:val="30"/>
          <w:szCs w:val="30"/>
        </w:rPr>
        <w:t>4</w:t>
      </w:r>
      <w:r w:rsidR="00C30B47" w:rsidRPr="00C30B47">
        <w:rPr>
          <w:rFonts w:ascii="Angsana New" w:hAnsi="Angsana New"/>
          <w:bCs/>
          <w:sz w:val="30"/>
          <w:szCs w:val="30"/>
        </w:rPr>
        <w:t>(</w:t>
      </w:r>
      <w:r w:rsidR="00C30B47" w:rsidRPr="00C30B47">
        <w:rPr>
          <w:rFonts w:ascii="Angsana New" w:hAnsi="Angsana New" w:hint="cs"/>
          <w:b/>
          <w:sz w:val="30"/>
          <w:szCs w:val="30"/>
          <w:cs/>
        </w:rPr>
        <w:t>ก</w:t>
      </w:r>
      <w:r w:rsidR="00C30B47" w:rsidRPr="00C30B47">
        <w:rPr>
          <w:rFonts w:ascii="Angsana New" w:hAnsi="Angsana New"/>
          <w:bCs/>
          <w:sz w:val="30"/>
          <w:szCs w:val="30"/>
        </w:rPr>
        <w:t>)</w:t>
      </w:r>
      <w:r w:rsidRPr="002E22F2">
        <w:rPr>
          <w:rFonts w:ascii="Angsana New" w:hAnsi="Angsana New"/>
          <w:bCs/>
          <w:sz w:val="30"/>
          <w:szCs w:val="30"/>
          <w:cs/>
        </w:rPr>
        <w:t xml:space="preserve"> </w:t>
      </w:r>
      <w:r w:rsidRPr="002E22F2">
        <w:rPr>
          <w:rFonts w:ascii="Angsana New" w:hAnsi="Angsana New"/>
          <w:b/>
          <w:sz w:val="30"/>
          <w:szCs w:val="30"/>
          <w:cs/>
        </w:rPr>
        <w:t>ภายหลังจากการรับรู้เริ่มแรก ค่าความนิยมจะถูก</w:t>
      </w:r>
      <w:r w:rsidR="00A50B0A">
        <w:rPr>
          <w:rFonts w:ascii="Angsana New" w:hAnsi="Angsana New" w:hint="cs"/>
          <w:b/>
          <w:sz w:val="30"/>
          <w:szCs w:val="30"/>
          <w:cs/>
        </w:rPr>
        <w:t xml:space="preserve">             </w:t>
      </w:r>
      <w:r w:rsidRPr="002E22F2">
        <w:rPr>
          <w:rFonts w:ascii="Angsana New" w:hAnsi="Angsana New"/>
          <w:b/>
          <w:sz w:val="30"/>
          <w:szCs w:val="30"/>
          <w:cs/>
        </w:rPr>
        <w:t xml:space="preserve">วัดมูลค่าด้วยวิธีราคาทุนหักผลขาดทุนจากการด้อยค่าสะสม </w:t>
      </w:r>
    </w:p>
    <w:p w14:paraId="64C97C0F" w14:textId="3D0A7054" w:rsidR="002E22F2" w:rsidRDefault="002E22F2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48412CB" w14:textId="69D1CC23" w:rsidR="00B92DC1" w:rsidRDefault="00B92DC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091451D" w14:textId="501540AD" w:rsidR="00B92DC1" w:rsidRDefault="00B92DC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A5F1034" w14:textId="0BFD6F30" w:rsidR="00B92DC1" w:rsidRDefault="00B92DC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0A93AA5" w14:textId="77777777"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6D00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ใบอนุญาตให้ใช้คลื่นความถี่และประกอบกิจการโทรทัศน์</w:t>
      </w:r>
    </w:p>
    <w:p w14:paraId="173B94B3" w14:textId="77777777"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3C458D0" w14:textId="77777777" w:rsid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มูลค่าตามบัญชีของใบอนุญาตให้ใช้คลื่นความถี่และประกอบกิจการโทรทัศน์ ประกอบด้วย ต้นทุนทางตรงที่เกี่ยวข้องกับการได้มาซึ่งใบอนุญาตให้ใช้คลื่นความถี่และประกอบกิจการโทรทัศน์ในระบบดิจิทัลประเภทบริการทางธุรกิจระดับชาติ หมวดหมู่ทั่วไป แบบความคมชัดสูง แสดงมูลค่าเทียบเท่าเงินสดโดยวิธีคิดลดจำนวนเงินที่ต้อง</w:t>
      </w:r>
      <w:r w:rsidRPr="00563D3C">
        <w:rPr>
          <w:rFonts w:ascii="Angsana New" w:hAnsi="Angsana New"/>
          <w:b/>
          <w:spacing w:val="-6"/>
          <w:sz w:val="30"/>
          <w:szCs w:val="30"/>
          <w:cs/>
        </w:rPr>
        <w:t xml:space="preserve">จ่ายชำระเพื่อให้เป็นมูลค่าปัจจุบันโดยใช้อัตราคิดลดตามท้องตลาด </w:t>
      </w:r>
      <w:r w:rsidR="000716C5" w:rsidRPr="00563D3C">
        <w:rPr>
          <w:rFonts w:ascii="Angsana New" w:hAnsi="Angsana New" w:hint="cs"/>
          <w:b/>
          <w:spacing w:val="-6"/>
          <w:sz w:val="30"/>
          <w:szCs w:val="30"/>
          <w:cs/>
        </w:rPr>
        <w:t>วัดมูลค่าด้วย</w:t>
      </w:r>
      <w:r w:rsidRPr="00563D3C">
        <w:rPr>
          <w:rFonts w:ascii="Angsana New" w:hAnsi="Angsana New"/>
          <w:b/>
          <w:spacing w:val="-6"/>
          <w:sz w:val="30"/>
          <w:szCs w:val="30"/>
          <w:cs/>
        </w:rPr>
        <w:t>ราคาทุนหักค่าตัดจำหน่ายสะสมและ</w:t>
      </w:r>
      <w:r w:rsidRPr="00106D00">
        <w:rPr>
          <w:rFonts w:ascii="Angsana New" w:hAnsi="Angsana New"/>
          <w:b/>
          <w:sz w:val="30"/>
          <w:szCs w:val="30"/>
          <w:cs/>
        </w:rPr>
        <w:t>ขาดทุนจากการด้อยค่า ผลต่างระหว่างราคาเทียบเท่าเงินสดกับจำนวนเงินทั้งหมดที่ต้องจ่ายชำระบันทึกเป็นต้นทุนทางการเงินตลอดอายุของการจ่ายชำระค่าธรรมเนียมการได้รับใบอนุญาตให้ใช้คลื่นความถี่และประกอบกิจการโทรทัศน์ โดยจะเริ่มตัดจำหน่ายเมื่อพร้อมที่จะให้บริการ</w:t>
      </w:r>
    </w:p>
    <w:p w14:paraId="7E900FD5" w14:textId="77777777" w:rsidR="00A50B0A" w:rsidRDefault="00A50B0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7BC4A46" w14:textId="77777777"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>
        <w:rPr>
          <w:rFonts w:ascii="Angsana New" w:hAnsi="Angsana New"/>
          <w:b/>
          <w:i/>
          <w:iCs/>
          <w:sz w:val="30"/>
          <w:szCs w:val="30"/>
          <w:cs/>
        </w:rPr>
        <w:t>สินทรัพย์ไม่มีตัวตนอื่น</w:t>
      </w:r>
      <w:r w:rsidRPr="00106D00">
        <w:rPr>
          <w:rFonts w:ascii="Angsana New" w:hAnsi="Angsana New"/>
          <w:b/>
          <w:i/>
          <w:iCs/>
          <w:sz w:val="30"/>
          <w:szCs w:val="30"/>
          <w:cs/>
        </w:rPr>
        <w:t>ๆ</w:t>
      </w:r>
    </w:p>
    <w:p w14:paraId="0D7A4EDA" w14:textId="77777777"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82FB892" w14:textId="77777777" w:rsid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สินทรัพย์ไม่มีตัวตนอื่นๆ ที่</w:t>
      </w:r>
      <w:r w:rsidRPr="00106D00">
        <w:rPr>
          <w:rFonts w:ascii="Angsana New" w:hAnsi="Angsana New"/>
          <w:b/>
          <w:sz w:val="30"/>
          <w:szCs w:val="30"/>
          <w:cs/>
        </w:rPr>
        <w:t>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49C8756E" w14:textId="77777777"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A4DE63D" w14:textId="77777777"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6D00">
        <w:rPr>
          <w:rFonts w:ascii="Angsana New" w:hAnsi="Angsana New"/>
          <w:b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09866D82" w14:textId="77777777"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523C250" w14:textId="77777777"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>
        <w:rPr>
          <w:rFonts w:ascii="Angsana New" w:hAnsi="Angsana New"/>
          <w:b/>
          <w:sz w:val="30"/>
          <w:szCs w:val="30"/>
          <w:cs/>
        </w:rPr>
        <w:t xml:space="preserve">กิดประโยชน์เชิงเศรษฐกิจในอนาคต </w:t>
      </w:r>
      <w:r w:rsidRPr="00106D00">
        <w:rPr>
          <w:rFonts w:ascii="Angsana New" w:hAnsi="Angsana New"/>
          <w:b/>
          <w:sz w:val="30"/>
          <w:szCs w:val="30"/>
          <w:cs/>
        </w:rPr>
        <w:t>โดยรวมเป็นสินทรัพย์ที่</w:t>
      </w:r>
      <w:r>
        <w:rPr>
          <w:rFonts w:ascii="Angsana New" w:hAnsi="Angsana New"/>
          <w:b/>
          <w:sz w:val="30"/>
          <w:szCs w:val="30"/>
          <w:cs/>
        </w:rPr>
        <w:t>สามารถระบุได้ที่เกี่ยวข้องนั้น ค่าใช้จ่ายอื่น</w:t>
      </w:r>
      <w:r w:rsidRPr="00106D00">
        <w:rPr>
          <w:rFonts w:ascii="Angsana New" w:hAnsi="Angsana New"/>
          <w:b/>
          <w:sz w:val="30"/>
          <w:szCs w:val="30"/>
          <w:cs/>
        </w:rPr>
        <w:t>รับรู้ในกำไรหรือขาดทุนเมื่อเกิดขึ้น</w:t>
      </w:r>
    </w:p>
    <w:p w14:paraId="47E21F60" w14:textId="77777777"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8DA7513" w14:textId="77777777"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6D00">
        <w:rPr>
          <w:rFonts w:ascii="Angsana New" w:hAnsi="Angsana New"/>
          <w:b/>
          <w:i/>
          <w:iCs/>
          <w:sz w:val="30"/>
          <w:szCs w:val="30"/>
          <w:cs/>
        </w:rPr>
        <w:t xml:space="preserve">ค่าตัดจำหน่าย  </w:t>
      </w:r>
    </w:p>
    <w:p w14:paraId="7FCA3383" w14:textId="77777777"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B273216" w14:textId="77777777"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79B93574" w14:textId="77777777" w:rsidR="00106D00" w:rsidRP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1449D93" w14:textId="77777777" w:rsidR="000716C5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t>ค่าตัดจำหน่ายรับรู้ในกำไรหรือขาดทุน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106D00">
        <w:rPr>
          <w:rFonts w:ascii="Angsana New" w:hAnsi="Angsana New"/>
          <w:b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BF44E7">
        <w:rPr>
          <w:rFonts w:ascii="Angsana New" w:hAnsi="Angsana New"/>
          <w:b/>
          <w:sz w:val="30"/>
          <w:szCs w:val="30"/>
        </w:rPr>
        <w:t xml:space="preserve"> </w:t>
      </w:r>
    </w:p>
    <w:p w14:paraId="505DE2BF" w14:textId="77777777" w:rsidR="000716C5" w:rsidRDefault="000716C5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CD0AB21" w14:textId="77777777" w:rsidR="00460F02" w:rsidRDefault="00460F02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C41E07D" w14:textId="77777777" w:rsidR="00460F02" w:rsidRDefault="00460F02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64DEA88" w14:textId="77777777" w:rsidR="00460F02" w:rsidRDefault="00460F02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62B5C6B" w14:textId="77777777" w:rsidR="00460F02" w:rsidRDefault="00460F02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88535D5" w14:textId="77777777" w:rsidR="00106D00" w:rsidRDefault="00106D00" w:rsidP="0010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6D00">
        <w:rPr>
          <w:rFonts w:ascii="Angsana New" w:hAnsi="Angsana New"/>
          <w:b/>
          <w:sz w:val="30"/>
          <w:szCs w:val="30"/>
          <w:cs/>
        </w:rPr>
        <w:lastRenderedPageBreak/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596F18B9" w14:textId="77777777" w:rsidR="00BF44E7" w:rsidRDefault="00BF44E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400"/>
        <w:gridCol w:w="3870"/>
      </w:tblGrid>
      <w:tr w:rsidR="00C81BCA" w:rsidRPr="005D4354" w14:paraId="40FD7CC7" w14:textId="77777777" w:rsidTr="00C81BCA">
        <w:tc>
          <w:tcPr>
            <w:tcW w:w="5400" w:type="dxa"/>
          </w:tcPr>
          <w:p w14:paraId="16146413" w14:textId="77777777" w:rsidR="00C81BCA" w:rsidRPr="005D4354" w:rsidRDefault="00C81BCA" w:rsidP="00EE14B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3870" w:type="dxa"/>
          </w:tcPr>
          <w:p w14:paraId="274FF1D7" w14:textId="77777777" w:rsidR="00C81BCA" w:rsidRPr="005D4354" w:rsidRDefault="00C81BCA" w:rsidP="00C81BC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81BCA" w:rsidRPr="005D4354" w14:paraId="38D589DE" w14:textId="77777777" w:rsidTr="00C81BCA">
        <w:tc>
          <w:tcPr>
            <w:tcW w:w="5400" w:type="dxa"/>
          </w:tcPr>
          <w:p w14:paraId="57A8B68F" w14:textId="77777777" w:rsidR="00C81BCA" w:rsidRPr="005D4354" w:rsidRDefault="00C81BCA" w:rsidP="00EE14B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3870" w:type="dxa"/>
          </w:tcPr>
          <w:p w14:paraId="7E7064BC" w14:textId="77777777" w:rsidR="00C81BCA" w:rsidRPr="005D4354" w:rsidRDefault="00C81BCA" w:rsidP="00C81BC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3 - 5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C81BCA" w:rsidRPr="005D4354" w14:paraId="447FE799" w14:textId="77777777" w:rsidTr="00C81BCA">
        <w:tc>
          <w:tcPr>
            <w:tcW w:w="5400" w:type="dxa"/>
          </w:tcPr>
          <w:p w14:paraId="7316D001" w14:textId="77777777" w:rsidR="00C81BCA" w:rsidRPr="005D4354" w:rsidRDefault="00C81BCA" w:rsidP="00EE14B9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3870" w:type="dxa"/>
          </w:tcPr>
          <w:p w14:paraId="4D36A5B5" w14:textId="77777777" w:rsidR="00C81BCA" w:rsidRPr="005D4354" w:rsidRDefault="00C81BCA" w:rsidP="00C81BCA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84334" w:rsidRPr="005D4354" w14:paraId="134F0889" w14:textId="77777777" w:rsidTr="00C81BCA">
        <w:tc>
          <w:tcPr>
            <w:tcW w:w="5400" w:type="dxa"/>
          </w:tcPr>
          <w:p w14:paraId="79E4A00F" w14:textId="77777777" w:rsidR="00D84334" w:rsidRPr="005D4354" w:rsidRDefault="00D84334" w:rsidP="00D8433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3870" w:type="dxa"/>
          </w:tcPr>
          <w:p w14:paraId="52DD6A97" w14:textId="77777777" w:rsidR="00D84334" w:rsidRPr="009A24D1" w:rsidRDefault="00D84334" w:rsidP="00D84334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84334" w:rsidRPr="005D4354" w14:paraId="13F2BB1E" w14:textId="77777777" w:rsidTr="00C81BCA">
        <w:tc>
          <w:tcPr>
            <w:tcW w:w="5400" w:type="dxa"/>
            <w:shd w:val="clear" w:color="auto" w:fill="auto"/>
          </w:tcPr>
          <w:p w14:paraId="5A0735E7" w14:textId="77777777" w:rsidR="00D84334" w:rsidRPr="005D4354" w:rsidRDefault="00D84334" w:rsidP="00D8433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ลิขสิทธิ์หนังสือ</w:t>
            </w:r>
          </w:p>
        </w:tc>
        <w:tc>
          <w:tcPr>
            <w:tcW w:w="3870" w:type="dxa"/>
          </w:tcPr>
          <w:p w14:paraId="61ABB95B" w14:textId="77777777" w:rsidR="00D84334" w:rsidRPr="005D4354" w:rsidRDefault="00D84334" w:rsidP="00D84334">
            <w:pPr>
              <w:tabs>
                <w:tab w:val="left" w:pos="540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4354">
              <w:rPr>
                <w:rFonts w:ascii="Angsana New" w:hAnsi="Angsana New"/>
                <w:sz w:val="30"/>
                <w:szCs w:val="30"/>
              </w:rPr>
              <w:t xml:space="preserve">3 - 10 </w:t>
            </w: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ปี นับจากวันที่ผลิตหนังสือและปริมาณหนังสือที่ขายได้</w:t>
            </w:r>
          </w:p>
        </w:tc>
      </w:tr>
      <w:tr w:rsidR="00D84334" w:rsidRPr="005D4354" w14:paraId="5322EE08" w14:textId="77777777" w:rsidTr="00C81BCA">
        <w:tc>
          <w:tcPr>
            <w:tcW w:w="5400" w:type="dxa"/>
            <w:shd w:val="clear" w:color="auto" w:fill="auto"/>
          </w:tcPr>
          <w:p w14:paraId="62012651" w14:textId="77777777" w:rsidR="00D84334" w:rsidRPr="005D4354" w:rsidRDefault="00D84334" w:rsidP="00D84334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ค่าลิขสิทธิ์รายการโทรทัศน์</w:t>
            </w:r>
          </w:p>
        </w:tc>
        <w:tc>
          <w:tcPr>
            <w:tcW w:w="3870" w:type="dxa"/>
          </w:tcPr>
          <w:p w14:paraId="6127E902" w14:textId="77777777" w:rsidR="00D84334" w:rsidRPr="005D4354" w:rsidRDefault="00D84334" w:rsidP="00D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D4354">
              <w:rPr>
                <w:rFonts w:ascii="Angsana New" w:hAnsi="Angsana New" w:hint="cs"/>
                <w:sz w:val="30"/>
                <w:szCs w:val="30"/>
                <w:cs/>
              </w:rPr>
              <w:t>ตัดจำหน่ายตามระยะเวลาที่กำหนดในสัญญา</w:t>
            </w:r>
          </w:p>
        </w:tc>
      </w:tr>
    </w:tbl>
    <w:p w14:paraId="7E128FDB" w14:textId="77777777"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925B46E" w14:textId="77777777"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 xml:space="preserve">วิธีการตัดจำหน่าย </w:t>
      </w:r>
      <w:r w:rsidRPr="00106D00">
        <w:rPr>
          <w:rFonts w:ascii="Angsana New" w:hAnsi="Angsana New"/>
          <w:b/>
          <w:sz w:val="30"/>
          <w:szCs w:val="30"/>
          <w:cs/>
        </w:rPr>
        <w:t>ระยะเว</w:t>
      </w:r>
      <w:r w:rsidR="005D4354">
        <w:rPr>
          <w:rFonts w:ascii="Angsana New" w:hAnsi="Angsana New"/>
          <w:b/>
          <w:sz w:val="30"/>
          <w:szCs w:val="30"/>
          <w:cs/>
        </w:rPr>
        <w:t>ลาที่คาดว่าจะได้รับประโยชน์และ</w:t>
      </w:r>
      <w:r w:rsidRPr="00106D00">
        <w:rPr>
          <w:rFonts w:ascii="Angsana New" w:hAnsi="Angsana New"/>
          <w:b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14:paraId="26879AC8" w14:textId="77777777" w:rsidR="00106D00" w:rsidRDefault="00106D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B49B4B0" w14:textId="77777777" w:rsidR="00AA6F54" w:rsidRPr="00AA6F54" w:rsidRDefault="00AA6F54" w:rsidP="00AA6F54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A6F5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15A58919" w14:textId="77777777" w:rsidR="00AA6F54" w:rsidRPr="009F35FB" w:rsidRDefault="00AA6F54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A8950AA" w14:textId="77777777" w:rsidR="009F35FB" w:rsidRPr="004C1172" w:rsidRDefault="009F35FB" w:rsidP="004C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4C1172">
        <w:rPr>
          <w:rFonts w:ascii="Angsana New" w:hAnsi="Angsana New"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</w:t>
      </w:r>
      <w:r w:rsidRPr="004C1172">
        <w:rPr>
          <w:rFonts w:ascii="Angsana New" w:hAnsi="Angsana New"/>
          <w:b/>
          <w:i/>
          <w:iCs/>
          <w:sz w:val="30"/>
          <w:szCs w:val="30"/>
          <w:cs/>
        </w:rPr>
        <w:t xml:space="preserve"> </w:t>
      </w:r>
      <w:r w:rsidRPr="004C1172">
        <w:rPr>
          <w:rFonts w:ascii="Angsana New" w:hAnsi="Angsana New"/>
          <w:b/>
          <w:i/>
          <w:iCs/>
          <w:sz w:val="30"/>
          <w:szCs w:val="30"/>
        </w:rPr>
        <w:t>1</w:t>
      </w:r>
      <w:r w:rsidRPr="004C1172">
        <w:rPr>
          <w:rFonts w:ascii="Angsana New" w:hAnsi="Angsana New"/>
          <w:bCs/>
          <w:i/>
          <w:iCs/>
          <w:sz w:val="30"/>
          <w:szCs w:val="30"/>
        </w:rPr>
        <w:t xml:space="preserve"> </w:t>
      </w:r>
      <w:r w:rsidRPr="004C1172">
        <w:rPr>
          <w:rFonts w:ascii="Angsana New" w:hAnsi="Angsana New"/>
          <w:bCs/>
          <w:i/>
          <w:iCs/>
          <w:sz w:val="30"/>
          <w:szCs w:val="30"/>
          <w:cs/>
        </w:rPr>
        <w:t xml:space="preserve">มกราคม </w:t>
      </w:r>
      <w:r w:rsidRPr="004C1172">
        <w:rPr>
          <w:rFonts w:ascii="Angsana New" w:hAnsi="Angsana New"/>
          <w:b/>
          <w:i/>
          <w:iCs/>
          <w:sz w:val="30"/>
          <w:szCs w:val="30"/>
        </w:rPr>
        <w:t xml:space="preserve">2563 </w:t>
      </w:r>
    </w:p>
    <w:p w14:paraId="50E82F4C" w14:textId="77777777" w:rsidR="009F35FB" w:rsidRPr="00E50C44" w:rsidRDefault="009F35FB" w:rsidP="004C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766B5085" w14:textId="77777777" w:rsidR="009F35FB" w:rsidRPr="004C1172" w:rsidRDefault="009F35FB" w:rsidP="004C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C1172">
        <w:rPr>
          <w:rFonts w:ascii="Angsana New" w:hAnsi="Angsana New"/>
          <w:b/>
          <w:sz w:val="30"/>
          <w:szCs w:val="30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      </w:t>
      </w:r>
      <w:r w:rsidR="00492212"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4C1172">
        <w:rPr>
          <w:rFonts w:ascii="Angsana New" w:hAnsi="Angsana New"/>
          <w:b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492212">
        <w:rPr>
          <w:rFonts w:ascii="Angsana New" w:hAnsi="Angsana New"/>
          <w:bCs/>
          <w:sz w:val="30"/>
          <w:szCs w:val="30"/>
        </w:rPr>
        <w:t>TFRS 16</w:t>
      </w:r>
      <w:r w:rsidRPr="004C1172">
        <w:rPr>
          <w:rFonts w:ascii="Angsana New" w:hAnsi="Angsana New"/>
          <w:b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DFCFD53" w14:textId="77777777" w:rsidR="009F35FB" w:rsidRPr="00492212" w:rsidRDefault="009F35FB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492212" w:rsidDel="005868E9">
        <w:rPr>
          <w:rFonts w:ascii="Angsana New" w:hAnsi="Angsana New"/>
          <w:b/>
          <w:sz w:val="30"/>
          <w:szCs w:val="30"/>
        </w:rPr>
        <w:t xml:space="preserve"> </w:t>
      </w:r>
    </w:p>
    <w:p w14:paraId="3D8F0822" w14:textId="77777777" w:rsidR="009F35FB" w:rsidRPr="00492212" w:rsidRDefault="009F35FB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92212">
        <w:rPr>
          <w:rFonts w:ascii="Angsana New" w:hAnsi="Angsana New"/>
          <w:b/>
          <w:i/>
          <w:iCs/>
          <w:sz w:val="30"/>
          <w:szCs w:val="30"/>
          <w:cs/>
        </w:rPr>
        <w:t>ในฐานะผู้เช่า</w:t>
      </w:r>
    </w:p>
    <w:p w14:paraId="3337D5EC" w14:textId="77777777" w:rsidR="009F35FB" w:rsidRPr="00492212" w:rsidRDefault="009F35FB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01682D9" w14:textId="77777777" w:rsidR="009F35FB" w:rsidRPr="00492212" w:rsidRDefault="009F35FB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492212">
        <w:rPr>
          <w:rFonts w:ascii="Angsana New" w:hAnsi="Angsana New"/>
          <w:b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="0049221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92212">
        <w:rPr>
          <w:rFonts w:ascii="Angsana New" w:hAnsi="Angsana New"/>
          <w:b/>
          <w:sz w:val="30"/>
          <w:szCs w:val="30"/>
          <w:cs/>
        </w:rPr>
        <w:t xml:space="preserve">สัญญาที่มีส่วนประกอบที่เป็นสัญญาเช่า </w:t>
      </w:r>
      <w:r w:rsidR="00492212">
        <w:rPr>
          <w:rFonts w:ascii="Angsana New" w:hAnsi="Angsana New" w:hint="cs"/>
          <w:b/>
          <w:sz w:val="30"/>
          <w:szCs w:val="30"/>
          <w:cs/>
        </w:rPr>
        <w:t xml:space="preserve">             </w:t>
      </w:r>
      <w:r w:rsidRPr="00492212">
        <w:rPr>
          <w:rFonts w:ascii="Angsana New" w:hAnsi="Angsana New"/>
          <w:b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="0049221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92212">
        <w:rPr>
          <w:rFonts w:ascii="Angsana New" w:hAnsi="Angsana New"/>
          <w:b/>
          <w:sz w:val="30"/>
          <w:szCs w:val="30"/>
          <w:cs/>
        </w:rPr>
        <w:t xml:space="preserve"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7AA67693" w14:textId="77777777" w:rsidR="009F35FB" w:rsidRPr="00492212" w:rsidRDefault="009F35FB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5F1FEB00" w14:textId="77777777" w:rsidR="009F35FB" w:rsidRDefault="009F35FB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92212">
        <w:rPr>
          <w:rFonts w:ascii="Angsana New" w:hAnsi="Angsana New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6874161" w14:textId="77777777" w:rsidR="00492212" w:rsidRPr="00492212" w:rsidRDefault="00492212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DE41308" w14:textId="77777777" w:rsidR="009F35FB" w:rsidRDefault="009F35FB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92212">
        <w:rPr>
          <w:rFonts w:ascii="Angsana New" w:hAnsi="Angsana New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</w:t>
      </w:r>
      <w:r w:rsidR="00492212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492212">
        <w:rPr>
          <w:rFonts w:ascii="Angsana New" w:hAnsi="Angsana New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492212">
        <w:rPr>
          <w:rFonts w:ascii="Angsana New" w:hAnsi="Angsana New" w:hint="cs"/>
          <w:b/>
          <w:sz w:val="30"/>
          <w:szCs w:val="30"/>
          <w:cs/>
        </w:rPr>
        <w:t xml:space="preserve">         </w:t>
      </w:r>
      <w:r w:rsidRPr="00492212">
        <w:rPr>
          <w:rFonts w:ascii="Angsana New" w:hAnsi="Angsana New"/>
          <w:b/>
          <w:sz w:val="30"/>
          <w:szCs w:val="30"/>
          <w:cs/>
        </w:rPr>
        <w:t>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49221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92212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49221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92212">
        <w:rPr>
          <w:rFonts w:ascii="Angsana New" w:hAnsi="Angsana New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="00492212">
        <w:rPr>
          <w:rFonts w:ascii="Angsana New" w:hAnsi="Angsana New" w:hint="cs"/>
          <w:b/>
          <w:sz w:val="30"/>
          <w:szCs w:val="30"/>
          <w:cs/>
        </w:rPr>
        <w:t xml:space="preserve">              </w:t>
      </w:r>
      <w:r w:rsidRPr="00492212">
        <w:rPr>
          <w:rFonts w:ascii="Angsana New" w:hAnsi="Angsana New"/>
          <w:b/>
          <w:sz w:val="30"/>
          <w:szCs w:val="30"/>
          <w:cs/>
        </w:rPr>
        <w:t>กลุ่มบริษัทเมื่อสิ้นสุดสัญญาเช่า หรือต้นทุนของสินทรัพย์สิทธิการใช้สะท้อนว่ากลุ่มบริษัท</w:t>
      </w:r>
      <w:r w:rsidR="00492212">
        <w:rPr>
          <w:rFonts w:ascii="Angsana New" w:hAnsi="Angsana New" w:hint="cs"/>
          <w:b/>
          <w:sz w:val="30"/>
          <w:szCs w:val="30"/>
          <w:cs/>
        </w:rPr>
        <w:t>จ</w:t>
      </w:r>
      <w:r w:rsidRPr="00492212">
        <w:rPr>
          <w:rFonts w:ascii="Angsana New" w:hAnsi="Angsana New"/>
          <w:b/>
          <w:sz w:val="30"/>
          <w:szCs w:val="30"/>
          <w:cs/>
        </w:rPr>
        <w:t>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9F35FB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1BB1037" w14:textId="77777777" w:rsidR="00492212" w:rsidRPr="00492212" w:rsidRDefault="00492212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06A06FD" w14:textId="77777777" w:rsidR="009F35FB" w:rsidRPr="00492212" w:rsidRDefault="009F35FB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92212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492212">
        <w:rPr>
          <w:rFonts w:ascii="Angsana New" w:hAnsi="Angsana New"/>
          <w:b/>
          <w:sz w:val="30"/>
          <w:szCs w:val="30"/>
        </w:rPr>
        <w:t xml:space="preserve"> </w:t>
      </w:r>
      <w:r w:rsidRPr="00492212">
        <w:rPr>
          <w:rFonts w:ascii="Angsana New" w:hAnsi="Angsana New"/>
          <w:b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</w:t>
      </w:r>
      <w:r w:rsidR="0049221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92212">
        <w:rPr>
          <w:rFonts w:ascii="Angsana New" w:hAnsi="Angsana New"/>
          <w:b/>
          <w:sz w:val="30"/>
          <w:szCs w:val="30"/>
          <w:cs/>
        </w:rPr>
        <w:t>ค่าเช่ารวมถึงค่าเช่าคงที่หักสิ่งจูงใจตามสัญญาเช่าค้างรับ ค่าเช่าผันแปรที่ขึ้นอยู่กับ</w:t>
      </w:r>
      <w:r w:rsidRPr="00492212">
        <w:rPr>
          <w:rFonts w:ascii="Angsana New" w:hAnsi="Angsana New"/>
          <w:b/>
          <w:spacing w:val="-6"/>
          <w:sz w:val="30"/>
          <w:szCs w:val="30"/>
          <w:cs/>
        </w:rPr>
        <w:t>ดัชนีหรืออัตรา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</w:t>
      </w:r>
      <w:r w:rsidRPr="00492212">
        <w:rPr>
          <w:rFonts w:ascii="Angsana New" w:hAnsi="Angsana New"/>
          <w:b/>
          <w:sz w:val="30"/>
          <w:szCs w:val="30"/>
          <w:cs/>
        </w:rPr>
        <w:t>ตามสิทธิเลือกซื้อ สิทธิเลือกในการขยายอายุสัญญาเช่าหรือสิทธิเลือกในการยกเลิกสัญญาเช่า หากกลุ่มบริษัท</w:t>
      </w:r>
      <w:r w:rsidR="00492212">
        <w:rPr>
          <w:rFonts w:ascii="Angsana New" w:hAnsi="Angsana New" w:hint="cs"/>
          <w:b/>
          <w:sz w:val="30"/>
          <w:szCs w:val="30"/>
          <w:cs/>
        </w:rPr>
        <w:t xml:space="preserve">          </w:t>
      </w:r>
      <w:r w:rsidRPr="00492212">
        <w:rPr>
          <w:rFonts w:ascii="Angsana New" w:hAnsi="Angsana New"/>
          <w:b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</w:t>
      </w:r>
      <w:r w:rsidR="00492212">
        <w:rPr>
          <w:rFonts w:ascii="Angsana New" w:hAnsi="Angsana New" w:hint="cs"/>
          <w:b/>
          <w:sz w:val="30"/>
          <w:szCs w:val="30"/>
          <w:cs/>
        </w:rPr>
        <w:t xml:space="preserve">       </w:t>
      </w:r>
      <w:r w:rsidRPr="00492212">
        <w:rPr>
          <w:rFonts w:ascii="Angsana New" w:hAnsi="Angsana New"/>
          <w:b/>
          <w:sz w:val="30"/>
          <w:szCs w:val="30"/>
          <w:cs/>
        </w:rPr>
        <w:t>ในรอบระยะเวลาบัญชีที่เกิดรายการ</w:t>
      </w:r>
      <w:r w:rsidRPr="009F35FB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5E9AFF29" w14:textId="77777777" w:rsidR="009F35FB" w:rsidRPr="009F35FB" w:rsidRDefault="009F35FB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B3BAD45" w14:textId="77777777" w:rsidR="009F35FB" w:rsidRPr="00492212" w:rsidRDefault="009F35FB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92212">
        <w:rPr>
          <w:rFonts w:ascii="Angsana New" w:hAnsi="Angsana New"/>
          <w:b/>
          <w:spacing w:val="-6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</w:t>
      </w:r>
      <w:r w:rsidRPr="00492212">
        <w:rPr>
          <w:rFonts w:ascii="Angsana New" w:hAnsi="Angsana New"/>
          <w:b/>
          <w:sz w:val="30"/>
          <w:szCs w:val="30"/>
          <w:cs/>
        </w:rPr>
        <w:t>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B73270E" w14:textId="77777777" w:rsidR="009F35FB" w:rsidRPr="009F35FB" w:rsidRDefault="009F35FB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BAE08A5" w14:textId="77777777" w:rsidR="009F35FB" w:rsidRPr="00492212" w:rsidRDefault="009F35FB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92212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="000056DD"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492212">
        <w:rPr>
          <w:rFonts w:ascii="Angsana New" w:hAnsi="Angsana New"/>
          <w:b/>
          <w:sz w:val="30"/>
          <w:szCs w:val="30"/>
          <w:cs/>
        </w:rPr>
        <w:t>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</w:t>
      </w:r>
      <w:r w:rsidRPr="000056DD">
        <w:rPr>
          <w:rFonts w:ascii="Angsana New" w:hAnsi="Angsana New"/>
          <w:b/>
          <w:spacing w:val="-6"/>
          <w:sz w:val="30"/>
          <w:szCs w:val="30"/>
          <w:cs/>
        </w:rPr>
        <w:t>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</w:t>
      </w:r>
      <w:r w:rsidRPr="00492212">
        <w:rPr>
          <w:rFonts w:ascii="Angsana New" w:hAnsi="Angsana New"/>
          <w:b/>
          <w:sz w:val="30"/>
          <w:szCs w:val="30"/>
          <w:cs/>
        </w:rPr>
        <w:t xml:space="preserve"> </w:t>
      </w:r>
      <w:r w:rsidRPr="000056DD">
        <w:rPr>
          <w:rFonts w:ascii="Angsana New" w:hAnsi="Angsana New"/>
          <w:b/>
          <w:spacing w:val="-6"/>
          <w:sz w:val="30"/>
          <w:szCs w:val="30"/>
          <w:cs/>
        </w:rPr>
        <w:t>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</w:t>
      </w:r>
      <w:r w:rsidRPr="00492212">
        <w:rPr>
          <w:rFonts w:ascii="Angsana New" w:hAnsi="Angsana New"/>
          <w:b/>
          <w:sz w:val="30"/>
          <w:szCs w:val="30"/>
          <w:cs/>
        </w:rPr>
        <w:t xml:space="preserve">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E8E837F" w14:textId="77777777" w:rsidR="009F35FB" w:rsidRDefault="009F35FB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C578C01" w14:textId="77777777" w:rsidR="00954F73" w:rsidRDefault="00954F73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5A2FFB7" w14:textId="77777777" w:rsidR="00954F73" w:rsidRDefault="00954F73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9390B57" w14:textId="77777777" w:rsidR="00954F73" w:rsidRDefault="00954F73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C74C5D2" w14:textId="77777777" w:rsidR="00954F73" w:rsidRDefault="00954F73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6D5F27D" w14:textId="77777777" w:rsidR="00954F73" w:rsidRPr="00954F73" w:rsidRDefault="00954F73" w:rsidP="00954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954F73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68C48025" w14:textId="77777777" w:rsidR="00954F73" w:rsidRPr="00954F73" w:rsidRDefault="00954F73" w:rsidP="00954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5750A5E" w14:textId="77777777" w:rsidR="00954F73" w:rsidRPr="00954F73" w:rsidRDefault="00954F73" w:rsidP="00954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54F73">
        <w:rPr>
          <w:rFonts w:ascii="Angsana New" w:hAnsi="Angsana New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</w:t>
      </w:r>
      <w:r w:rsidRPr="00954F7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54F73">
        <w:rPr>
          <w:rFonts w:ascii="Angsana New" w:hAnsi="Angsana New"/>
          <w:b/>
          <w:sz w:val="30"/>
          <w:szCs w:val="30"/>
          <w:cs/>
        </w:rPr>
        <w:t xml:space="preserve">แต่ละส่วนประกอบตามเกณฑ์ราคาขายที่เป็นเอกเทศ </w:t>
      </w:r>
    </w:p>
    <w:p w14:paraId="061BACD1" w14:textId="77777777" w:rsidR="00954F73" w:rsidRPr="00954F73" w:rsidRDefault="00954F73" w:rsidP="00954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EC17A48" w14:textId="77777777" w:rsidR="00954F73" w:rsidRPr="00954F73" w:rsidRDefault="00954F73" w:rsidP="00954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54F73">
        <w:rPr>
          <w:rFonts w:ascii="Angsana New" w:hAnsi="Angsana New"/>
          <w:b/>
          <w:sz w:val="30"/>
          <w:szCs w:val="30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954F73">
        <w:rPr>
          <w:rFonts w:ascii="Angsana New" w:hAnsi="Angsana New" w:hint="cs"/>
          <w:b/>
          <w:sz w:val="30"/>
          <w:szCs w:val="30"/>
          <w:cs/>
        </w:rPr>
        <w:t>ได้</w:t>
      </w:r>
      <w:r w:rsidRPr="00954F73">
        <w:rPr>
          <w:rFonts w:ascii="Angsana New" w:hAnsi="Angsana New"/>
          <w:b/>
          <w:sz w:val="30"/>
          <w:szCs w:val="30"/>
          <w:cs/>
        </w:rPr>
        <w:t>โอนความเสี่ยงและผลตอบแทน</w:t>
      </w:r>
      <w:r w:rsidRPr="00954F73">
        <w:rPr>
          <w:rFonts w:ascii="Angsana New" w:hAnsi="Angsana New" w:hint="cs"/>
          <w:b/>
          <w:sz w:val="30"/>
          <w:szCs w:val="30"/>
          <w:cs/>
        </w:rPr>
        <w:t>ทั้งหมดหรือเกือบ</w:t>
      </w:r>
      <w:r w:rsidRPr="00954F73">
        <w:rPr>
          <w:rFonts w:ascii="Angsana New" w:hAnsi="Angsana New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0F7D0A61" w14:textId="77777777" w:rsidR="00954F73" w:rsidRPr="00954F73" w:rsidRDefault="00954F73" w:rsidP="00954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B03E635" w14:textId="77777777" w:rsidR="00954F73" w:rsidRDefault="00954F73" w:rsidP="00954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54F73">
        <w:rPr>
          <w:rFonts w:ascii="Angsana New" w:hAnsi="Angsana New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954F73">
        <w:rPr>
          <w:rFonts w:ascii="Angsana New" w:hAnsi="Angsana New" w:hint="cs"/>
          <w:b/>
          <w:sz w:val="30"/>
          <w:szCs w:val="30"/>
          <w:cs/>
        </w:rPr>
        <w:t>ด้วย</w:t>
      </w:r>
      <w:r w:rsidRPr="00954F73">
        <w:rPr>
          <w:rFonts w:ascii="Angsana New" w:hAnsi="Angsana New"/>
          <w:b/>
          <w:sz w:val="30"/>
          <w:szCs w:val="30"/>
          <w:cs/>
        </w:rPr>
        <w:t xml:space="preserve">วิธีเส้นตรงตลอดอายุสัญญาเช่า </w:t>
      </w:r>
      <w:r w:rsidRPr="00954F73">
        <w:rPr>
          <w:rFonts w:ascii="Angsana New" w:hAnsi="Angsana New" w:hint="cs"/>
          <w:b/>
          <w:sz w:val="30"/>
          <w:szCs w:val="30"/>
          <w:cs/>
        </w:rPr>
        <w:t>และ</w:t>
      </w:r>
      <w:r w:rsidRPr="00954F73">
        <w:rPr>
          <w:rFonts w:ascii="Angsana New" w:hAnsi="Angsana New"/>
          <w:b/>
          <w:sz w:val="30"/>
          <w:szCs w:val="30"/>
          <w:cs/>
        </w:rPr>
        <w:t>แสดงเป็นส่วนหนึ่งของรายได้อื่น</w:t>
      </w:r>
      <w:r w:rsidR="0024609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954F73">
        <w:rPr>
          <w:rFonts w:ascii="Angsana New" w:hAnsi="Angsana New"/>
          <w:b/>
          <w:sz w:val="30"/>
          <w:szCs w:val="30"/>
          <w:cs/>
        </w:rPr>
        <w:t>ต้นทุนทางตรงเริ่มแรกที่เกิดขึ้น</w:t>
      </w:r>
      <w:r w:rsidRPr="00954F73">
        <w:rPr>
          <w:rFonts w:ascii="Angsana New" w:hAnsi="Angsana New" w:hint="cs"/>
          <w:b/>
          <w:sz w:val="30"/>
          <w:szCs w:val="30"/>
          <w:cs/>
        </w:rPr>
        <w:t>เพื่อ</w:t>
      </w:r>
      <w:r w:rsidRPr="00954F73">
        <w:rPr>
          <w:rFonts w:ascii="Angsana New" w:hAnsi="Angsana New"/>
          <w:b/>
          <w:sz w:val="30"/>
          <w:szCs w:val="30"/>
          <w:cs/>
        </w:rPr>
        <w:t>การได้มาซึ่งสัญญาเช่าดำเนินงาน</w:t>
      </w:r>
      <w:r w:rsidRPr="00954F73">
        <w:rPr>
          <w:rFonts w:ascii="Angsana New" w:hAnsi="Angsana New" w:hint="cs"/>
          <w:b/>
          <w:sz w:val="30"/>
          <w:szCs w:val="30"/>
          <w:cs/>
        </w:rPr>
        <w:t>จะ</w:t>
      </w:r>
      <w:r w:rsidRPr="00954F73">
        <w:rPr>
          <w:rFonts w:ascii="Angsana New" w:hAnsi="Angsana New"/>
          <w:b/>
          <w:sz w:val="30"/>
          <w:szCs w:val="30"/>
          <w:cs/>
        </w:rPr>
        <w:t>รวม</w:t>
      </w:r>
      <w:r w:rsidRPr="00954F73">
        <w:rPr>
          <w:rFonts w:ascii="Angsana New" w:hAnsi="Angsana New" w:hint="cs"/>
          <w:b/>
          <w:sz w:val="30"/>
          <w:szCs w:val="30"/>
          <w:cs/>
        </w:rPr>
        <w:t>เป็น</w:t>
      </w:r>
      <w:r w:rsidRPr="00954F73">
        <w:rPr>
          <w:rFonts w:ascii="Angsana New" w:hAnsi="Angsana New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954F73">
        <w:rPr>
          <w:rFonts w:ascii="Angsana New" w:hAnsi="Angsana New"/>
          <w:b/>
          <w:sz w:val="30"/>
          <w:szCs w:val="30"/>
        </w:rPr>
        <w:t xml:space="preserve"> </w:t>
      </w:r>
      <w:r w:rsidRPr="00954F73">
        <w:rPr>
          <w:rFonts w:ascii="Angsana New" w:hAnsi="Angsana New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6FA35738" w14:textId="77777777" w:rsidR="008C0EE3" w:rsidRPr="009F35FB" w:rsidRDefault="008C0EE3" w:rsidP="00492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855E29F" w14:textId="77777777" w:rsidR="00AA6F54" w:rsidRPr="000B01CA" w:rsidRDefault="009F35F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0B01CA">
        <w:rPr>
          <w:rFonts w:ascii="Angsana New" w:hAnsi="Angsana New"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0B01CA">
        <w:rPr>
          <w:rFonts w:ascii="Angsana New" w:hAnsi="Angsana New"/>
          <w:b/>
          <w:i/>
          <w:iCs/>
          <w:sz w:val="30"/>
          <w:szCs w:val="30"/>
        </w:rPr>
        <w:t>1</w:t>
      </w:r>
      <w:r w:rsidRPr="000B01CA">
        <w:rPr>
          <w:rFonts w:ascii="Angsana New" w:hAnsi="Angsana New"/>
          <w:bCs/>
          <w:i/>
          <w:iCs/>
          <w:sz w:val="30"/>
          <w:szCs w:val="30"/>
        </w:rPr>
        <w:t xml:space="preserve"> </w:t>
      </w:r>
      <w:r w:rsidRPr="000B01CA">
        <w:rPr>
          <w:rFonts w:ascii="Angsana New" w:hAnsi="Angsana New"/>
          <w:bCs/>
          <w:i/>
          <w:iCs/>
          <w:sz w:val="30"/>
          <w:szCs w:val="30"/>
          <w:cs/>
        </w:rPr>
        <w:t xml:space="preserve">มกราคม </w:t>
      </w:r>
      <w:r w:rsidRPr="000B01CA">
        <w:rPr>
          <w:rFonts w:ascii="Angsana New" w:hAnsi="Angsana New"/>
          <w:b/>
          <w:i/>
          <w:iCs/>
          <w:sz w:val="30"/>
          <w:szCs w:val="30"/>
        </w:rPr>
        <w:t>2563</w:t>
      </w:r>
    </w:p>
    <w:p w14:paraId="41E3E187" w14:textId="77777777" w:rsidR="009F35FB" w:rsidRPr="00246099" w:rsidRDefault="009F35F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E4FC3DE" w14:textId="77777777" w:rsidR="008C0EE3" w:rsidRPr="008C0EE3" w:rsidRDefault="008C0EE3" w:rsidP="008C0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C0EE3">
        <w:rPr>
          <w:rFonts w:ascii="Angsana New" w:hAnsi="Angsana New"/>
          <w:b/>
          <w:sz w:val="30"/>
          <w:szCs w:val="30"/>
          <w:cs/>
        </w:rPr>
        <w:t>ในฐานะผู้เช่า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8C0EE3">
        <w:rPr>
          <w:rFonts w:ascii="Angsana New" w:hAnsi="Angsana New"/>
          <w:b/>
          <w:sz w:val="30"/>
          <w:szCs w:val="30"/>
          <w:cs/>
        </w:rPr>
        <w:t>หักด้วยค่าเสื่อมราคาสะสมและขาดทุนจากการด้อยค่า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8C0EE3">
        <w:rPr>
          <w:rFonts w:ascii="Angsana New" w:hAnsi="Angsana New"/>
          <w:b/>
          <w:sz w:val="30"/>
          <w:szCs w:val="30"/>
          <w:cs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8C0EE3">
        <w:rPr>
          <w:rFonts w:ascii="Angsana New" w:hAnsi="Angsana New"/>
          <w:b/>
          <w:sz w:val="30"/>
          <w:szCs w:val="30"/>
          <w:cs/>
        </w:rPr>
        <w:t xml:space="preserve">ค่าใช้จ่ายทางการเงินจะบันทึกโดยตรงในกำไรหรือขาดทุน </w:t>
      </w:r>
    </w:p>
    <w:p w14:paraId="351A14F5" w14:textId="77777777" w:rsidR="008C0EE3" w:rsidRPr="008C0EE3" w:rsidRDefault="008C0EE3" w:rsidP="008C0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4A2D7C4" w14:textId="77777777" w:rsidR="009F35FB" w:rsidRPr="008C0EE3" w:rsidRDefault="008C0EE3" w:rsidP="008C0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8C0EE3">
        <w:rPr>
          <w:rFonts w:ascii="Angsana New" w:hAnsi="Angsana New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</w:t>
      </w:r>
      <w:r w:rsidR="00642243"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8C0EE3">
        <w:rPr>
          <w:rFonts w:ascii="Angsana New" w:hAnsi="Angsana New"/>
          <w:b/>
          <w:sz w:val="30"/>
          <w:szCs w:val="30"/>
          <w:cs/>
        </w:rPr>
        <w:t>โดยวิธีเส้นตรงตลอดอายุสัญญาเช่า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8C0EE3">
        <w:rPr>
          <w:rFonts w:ascii="Angsana New" w:hAnsi="Angsana New"/>
          <w:b/>
          <w:sz w:val="30"/>
          <w:szCs w:val="30"/>
          <w:cs/>
        </w:rPr>
        <w:t>ประโยชน์ที่ได้รับตามสัญญาเช่าจะรับรู้ในกำไรหรือขาดทุนเป็นส่วนหนึ่งของ</w:t>
      </w:r>
      <w:r>
        <w:rPr>
          <w:rFonts w:ascii="Angsana New" w:hAnsi="Angsana New" w:hint="cs"/>
          <w:b/>
          <w:sz w:val="30"/>
          <w:szCs w:val="30"/>
          <w:cs/>
        </w:rPr>
        <w:t xml:space="preserve">      </w:t>
      </w:r>
      <w:r w:rsidRPr="008C0EE3">
        <w:rPr>
          <w:rFonts w:ascii="Angsana New" w:hAnsi="Angsana New"/>
          <w:b/>
          <w:sz w:val="30"/>
          <w:szCs w:val="30"/>
          <w:cs/>
        </w:rPr>
        <w:t>ค่าเช่าทั้งสิ้นตามสัญญาตลอดอายุสัญญาเช่า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8C0EE3">
        <w:rPr>
          <w:rFonts w:ascii="Angsana New" w:hAnsi="Angsana New"/>
          <w:b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363C4F19" w14:textId="77777777" w:rsidR="009F35FB" w:rsidRDefault="009F35F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2B34434" w14:textId="77777777" w:rsidR="00642243" w:rsidRDefault="00642243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642243">
        <w:rPr>
          <w:rFonts w:ascii="Angsana New" w:hAnsi="Angsana New"/>
          <w:b/>
          <w:sz w:val="30"/>
          <w:szCs w:val="30"/>
          <w:cs/>
        </w:rPr>
        <w:t>ในฐานะผู้ให้เช่า</w:t>
      </w:r>
      <w:r w:rsidRPr="0064224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42243">
        <w:rPr>
          <w:rFonts w:ascii="Angsana New" w:hAnsi="Angsana New"/>
          <w:b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42243">
        <w:rPr>
          <w:rFonts w:ascii="Angsana New" w:hAnsi="Angsana New"/>
          <w:b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Pr="00642243">
        <w:rPr>
          <w:rFonts w:ascii="Angsana New" w:hAnsi="Angsana New" w:hint="cs"/>
          <w:b/>
          <w:sz w:val="30"/>
          <w:szCs w:val="30"/>
          <w:cs/>
        </w:rPr>
        <w:t>รายได้</w:t>
      </w:r>
      <w:r w:rsidRPr="00642243">
        <w:rPr>
          <w:rFonts w:ascii="Angsana New" w:hAnsi="Angsana New"/>
          <w:b/>
          <w:sz w:val="30"/>
          <w:szCs w:val="30"/>
          <w:cs/>
        </w:rPr>
        <w:t>ค่าเช่าทั้งสิ้นตามสัญญา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42243">
        <w:rPr>
          <w:rFonts w:ascii="Angsana New" w:hAnsi="Angsana New"/>
          <w:b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724C5BB9" w14:textId="77777777" w:rsidR="00AE3DFC" w:rsidRPr="00AE3DFC" w:rsidRDefault="00AE3DFC" w:rsidP="00AE3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E3DFC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การประเมินว่าข้อตกลงประกอบด้วยสัญญาเช่าหรือไม่</w:t>
      </w:r>
      <w:r w:rsidRPr="00AE3DFC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Pr="00AE3DFC">
        <w:rPr>
          <w:rFonts w:ascii="Angsana New" w:hAnsi="Angsana New"/>
          <w:b/>
          <w:i/>
          <w:iCs/>
          <w:sz w:val="30"/>
          <w:szCs w:val="30"/>
          <w:cs/>
        </w:rPr>
        <w:t xml:space="preserve"> </w:t>
      </w:r>
    </w:p>
    <w:p w14:paraId="7667CA6E" w14:textId="77777777" w:rsidR="00AE3DFC" w:rsidRPr="00AE3DFC" w:rsidRDefault="00AE3DFC" w:rsidP="00AE3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6CDD27A" w14:textId="77777777" w:rsidR="00AE3DFC" w:rsidRPr="00AE3DFC" w:rsidRDefault="00AE3DFC" w:rsidP="00AE3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3DFC">
        <w:rPr>
          <w:rFonts w:ascii="Angsana New" w:hAnsi="Angsana New"/>
          <w:b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E3DFC">
        <w:rPr>
          <w:rFonts w:ascii="Angsana New" w:hAnsi="Angsana New"/>
          <w:b/>
          <w:sz w:val="30"/>
          <w:szCs w:val="30"/>
          <w:cs/>
        </w:rPr>
        <w:t>ถ้าการปฏิบัติตามข้อตกลงนั้นขึ้นอยู่กับการใช้สินทรัพย์ที่มีลักษณะเฉพาะเจาะจง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E3DFC">
        <w:rPr>
          <w:rFonts w:ascii="Angsana New" w:hAnsi="Angsana New"/>
          <w:b/>
          <w:sz w:val="30"/>
          <w:szCs w:val="30"/>
          <w:cs/>
        </w:rPr>
        <w:t>และข้อตกลงนั้นจะนำไปสู่สิทธิในการใช้สินทรัพย์ ถ้าทำให้กลุ่มบริษัท</w:t>
      </w:r>
      <w:r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AE3DFC">
        <w:rPr>
          <w:rFonts w:ascii="Angsana New" w:hAnsi="Angsana New"/>
          <w:b/>
          <w:sz w:val="30"/>
          <w:szCs w:val="30"/>
          <w:cs/>
        </w:rPr>
        <w:t xml:space="preserve">มีสิทธิในการควบคุมการใช้สินทรัพย์ </w:t>
      </w:r>
    </w:p>
    <w:p w14:paraId="2110572E" w14:textId="77777777" w:rsidR="00AE3DFC" w:rsidRPr="00AE3DFC" w:rsidRDefault="00AE3DFC" w:rsidP="00AE3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AED56C8" w14:textId="77777777" w:rsidR="00642243" w:rsidRDefault="00AE3DFC" w:rsidP="00AE3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3DFC">
        <w:rPr>
          <w:rFonts w:ascii="Angsana New" w:hAnsi="Angsana New"/>
          <w:b/>
          <w:sz w:val="30"/>
          <w:szCs w:val="30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</w:t>
      </w:r>
      <w:r w:rsidRPr="00AE3DFC">
        <w:rPr>
          <w:rFonts w:ascii="Angsana New" w:hAnsi="Angsana New"/>
          <w:b/>
          <w:sz w:val="30"/>
          <w:szCs w:val="30"/>
          <w:cs/>
        </w:rPr>
        <w:t>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4E26ECAE" w14:textId="77777777" w:rsidR="00AA6F54" w:rsidRDefault="00AA6F54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652A7A0" w14:textId="77777777" w:rsidR="00F84926" w:rsidRPr="00F84926" w:rsidRDefault="00F84926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8492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การด้อยค่า</w:t>
      </w:r>
      <w:r w:rsidR="00D102E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6BF58BD9" w14:textId="77777777" w:rsidR="00106D00" w:rsidRPr="00A40A01" w:rsidRDefault="00106D00" w:rsidP="00A40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hanging="9"/>
        <w:jc w:val="thaiDistribute"/>
        <w:rPr>
          <w:rFonts w:ascii="Angsana New" w:hAnsi="Angsana New"/>
          <w:bCs/>
          <w:sz w:val="30"/>
          <w:szCs w:val="30"/>
        </w:rPr>
      </w:pPr>
    </w:p>
    <w:p w14:paraId="46030529" w14:textId="77777777" w:rsidR="00A40A01" w:rsidRPr="00A40A01" w:rsidRDefault="00A40A01" w:rsidP="00A40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94" w:hanging="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40A0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A40A01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A40A0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A40A01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7CE9BD26" w14:textId="77777777" w:rsidR="00A40A01" w:rsidRPr="00A40A01" w:rsidRDefault="00A40A01" w:rsidP="00A40A01">
      <w:pPr>
        <w:ind w:left="594" w:hanging="9"/>
        <w:jc w:val="thaiDistribute"/>
        <w:rPr>
          <w:rFonts w:ascii="Angsana New" w:hAnsi="Angsana New"/>
          <w:sz w:val="30"/>
          <w:szCs w:val="30"/>
        </w:rPr>
      </w:pPr>
    </w:p>
    <w:p w14:paraId="2E0A510B" w14:textId="096502A3" w:rsidR="00A40A01" w:rsidRPr="00A40A01" w:rsidRDefault="00A40A01" w:rsidP="00A40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40A01">
        <w:rPr>
          <w:rFonts w:ascii="Angsana New" w:hAnsi="Angsana New"/>
          <w:b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</w:t>
      </w:r>
      <w:r w:rsidRPr="00A40A01">
        <w:rPr>
          <w:rFonts w:ascii="Angsana New" w:hAnsi="Angsana New"/>
          <w:b/>
          <w:sz w:val="30"/>
          <w:szCs w:val="30"/>
        </w:rPr>
        <w:t xml:space="preserve"> </w:t>
      </w:r>
      <w:r w:rsidRPr="00A40A01">
        <w:rPr>
          <w:rFonts w:ascii="Angsana New" w:hAnsi="Angsana New"/>
          <w:b/>
          <w:sz w:val="30"/>
          <w:szCs w:val="30"/>
          <w:cs/>
        </w:rPr>
        <w:t>รวมถึงเงินให้กู้ยืมแก่กิจการ</w:t>
      </w:r>
      <w:r w:rsidR="00DB7AAD">
        <w:rPr>
          <w:rFonts w:ascii="Angsana New" w:hAnsi="Angsana New"/>
          <w:b/>
          <w:sz w:val="30"/>
          <w:szCs w:val="30"/>
        </w:rPr>
        <w:t xml:space="preserve">    </w:t>
      </w:r>
      <w:r w:rsidRPr="00A40A01">
        <w:rPr>
          <w:rFonts w:ascii="Angsana New" w:hAnsi="Angsana New"/>
          <w:b/>
          <w:sz w:val="30"/>
          <w:szCs w:val="30"/>
          <w:cs/>
        </w:rPr>
        <w:t>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สินทรัพย์ที่เกิดจากสัญญาและไม่ได้วัดมูลค่าด้วยมูลค่ายุติธรรมผ่านกำไรหรือขาดทุน</w:t>
      </w:r>
    </w:p>
    <w:p w14:paraId="5CD3DEBF" w14:textId="77777777" w:rsidR="00A40A01" w:rsidRPr="00A40A01" w:rsidRDefault="00A40A01" w:rsidP="00A40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71537BA" w14:textId="77777777" w:rsidR="00A40A01" w:rsidRPr="00A40A01" w:rsidRDefault="00A40A01" w:rsidP="00A40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A40A01">
        <w:rPr>
          <w:rFonts w:ascii="Angsana New" w:hAnsi="Angsana New"/>
          <w:b/>
          <w:i/>
          <w:iCs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1407BB75" w14:textId="77777777" w:rsidR="00A40A01" w:rsidRPr="00A40A01" w:rsidRDefault="00A40A01" w:rsidP="00A40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7AF25AA" w14:textId="77777777" w:rsidR="00A40A01" w:rsidRPr="00A40A01" w:rsidRDefault="00A40A01" w:rsidP="00A40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40A01">
        <w:rPr>
          <w:rFonts w:ascii="Angsana New" w:hAnsi="Angsana New"/>
          <w:b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>
        <w:rPr>
          <w:rFonts w:ascii="Angsana New" w:hAnsi="Angsana New"/>
          <w:b/>
          <w:sz w:val="30"/>
          <w:szCs w:val="30"/>
        </w:rPr>
        <w:t xml:space="preserve">     </w:t>
      </w:r>
      <w:r w:rsidRPr="00A40A01">
        <w:rPr>
          <w:rFonts w:ascii="Angsana New" w:hAnsi="Angsana New"/>
          <w:b/>
          <w:spacing w:val="-6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</w:t>
      </w:r>
      <w:r w:rsidRPr="00A40A01">
        <w:rPr>
          <w:rFonts w:ascii="Angsana New" w:hAnsi="Angsana New"/>
          <w:b/>
          <w:sz w:val="30"/>
          <w:szCs w:val="30"/>
          <w:cs/>
        </w:rPr>
        <w:t>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</w:t>
      </w:r>
      <w:r>
        <w:rPr>
          <w:rFonts w:ascii="Angsana New" w:hAnsi="Angsana New"/>
          <w:b/>
          <w:sz w:val="30"/>
          <w:szCs w:val="30"/>
        </w:rPr>
        <w:t xml:space="preserve">        </w:t>
      </w:r>
      <w:r w:rsidRPr="00A40A01">
        <w:rPr>
          <w:rFonts w:ascii="Angsana New" w:hAnsi="Angsana New"/>
          <w:b/>
          <w:sz w:val="30"/>
          <w:szCs w:val="30"/>
          <w:cs/>
        </w:rPr>
        <w:t xml:space="preserve">จะเกิดขึ้นคิดลดด้วยอัตราดอกเบี้ยที่แท้จริงของสินทรัพย์ทางการเงิน </w:t>
      </w:r>
    </w:p>
    <w:p w14:paraId="65449A09" w14:textId="77777777" w:rsidR="00A40A01" w:rsidRDefault="00A40A01" w:rsidP="00A40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13D63CB7" w14:textId="77777777" w:rsidR="00A40A01" w:rsidRDefault="00A40A01" w:rsidP="00A40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1CE3EC1C" w14:textId="77777777" w:rsidR="00DB7AAD" w:rsidRDefault="00DB7AAD" w:rsidP="00A40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EE5A76A" w14:textId="77777777" w:rsidR="00A40A01" w:rsidRPr="00A40A01" w:rsidRDefault="00A40A01" w:rsidP="00A40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B548504" w14:textId="77777777" w:rsidR="00A40A01" w:rsidRPr="00A40A01" w:rsidRDefault="00A40A01" w:rsidP="00A40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40A01">
        <w:rPr>
          <w:rFonts w:ascii="Angsana New" w:hAnsi="Angsana New"/>
          <w:b/>
          <w:sz w:val="30"/>
          <w:szCs w:val="30"/>
          <w:cs/>
        </w:rPr>
        <w:lastRenderedPageBreak/>
        <w:t>การวัดมูลค่าผลขาดทุนด้านเครดิตนั้นคำนวณดังต่อไปนี้</w:t>
      </w:r>
    </w:p>
    <w:p w14:paraId="747FDFDD" w14:textId="77777777" w:rsidR="00A40A01" w:rsidRPr="00352F17" w:rsidRDefault="00A40A01" w:rsidP="00352F1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495"/>
        <w:jc w:val="thaiDistribute"/>
        <w:rPr>
          <w:rFonts w:ascii="Angsana New" w:hAnsi="Angsana New"/>
          <w:color w:val="000000"/>
          <w:sz w:val="30"/>
          <w:szCs w:val="30"/>
        </w:rPr>
      </w:pPr>
      <w:r w:rsidRPr="00352F17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352F17">
        <w:rPr>
          <w:rFonts w:ascii="Angsana New" w:hAnsi="Angsana New"/>
          <w:color w:val="000000"/>
          <w:sz w:val="30"/>
          <w:szCs w:val="30"/>
        </w:rPr>
        <w:t xml:space="preserve">12 </w:t>
      </w:r>
      <w:r w:rsidRPr="00352F17">
        <w:rPr>
          <w:rFonts w:ascii="Angsana New" w:hAnsi="Angsana New"/>
          <w:color w:val="000000"/>
          <w:sz w:val="30"/>
          <w:szCs w:val="30"/>
          <w:cs/>
        </w:rPr>
        <w:t>เดือนข้างหน้า ผลขาดทุนดังกล่าวประมาณจากผลขาดทุน</w:t>
      </w:r>
      <w:r w:rsidR="00352F17" w:rsidRPr="00352F17">
        <w:rPr>
          <w:rFonts w:ascii="Angsana New" w:hAnsi="Angsana New"/>
          <w:color w:val="000000"/>
          <w:sz w:val="30"/>
          <w:szCs w:val="30"/>
        </w:rPr>
        <w:t xml:space="preserve">   </w:t>
      </w:r>
      <w:r w:rsidRPr="00352F1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ที่คาดว่าจะเกิดขึ้นจากการผิดเงื่อนไขตามสัญญาที่คาดว่าจะเกิดขึ้นในอีก </w:t>
      </w:r>
      <w:r w:rsidRPr="00352F17">
        <w:rPr>
          <w:rFonts w:ascii="Angsana New" w:hAnsi="Angsana New"/>
          <w:color w:val="000000"/>
          <w:spacing w:val="-6"/>
          <w:sz w:val="30"/>
          <w:szCs w:val="30"/>
        </w:rPr>
        <w:t xml:space="preserve">12 </w:t>
      </w:r>
      <w:r w:rsidRPr="00352F17">
        <w:rPr>
          <w:rFonts w:ascii="Angsana New" w:hAnsi="Angsana New"/>
          <w:color w:val="000000"/>
          <w:spacing w:val="-6"/>
          <w:sz w:val="30"/>
          <w:szCs w:val="30"/>
          <w:cs/>
        </w:rPr>
        <w:t>เดือนข้างหน้าภายหลังวันสิ้นรอบ</w:t>
      </w:r>
      <w:r w:rsidRPr="00352F17">
        <w:rPr>
          <w:rFonts w:ascii="Angsana New" w:hAnsi="Angsana New"/>
          <w:color w:val="000000"/>
          <w:sz w:val="30"/>
          <w:szCs w:val="30"/>
          <w:cs/>
        </w:rPr>
        <w:t>ระยะเวลาที่รายงาน</w:t>
      </w:r>
      <w:r w:rsidRPr="00352F17">
        <w:rPr>
          <w:rFonts w:ascii="Angsana New" w:hAnsi="Angsana New"/>
          <w:color w:val="000000"/>
          <w:sz w:val="30"/>
          <w:szCs w:val="30"/>
        </w:rPr>
        <w:t xml:space="preserve"> </w:t>
      </w:r>
      <w:r w:rsidRPr="00352F17">
        <w:rPr>
          <w:rFonts w:ascii="Angsana New" w:hAnsi="Angsana New"/>
          <w:color w:val="000000"/>
          <w:sz w:val="30"/>
          <w:szCs w:val="30"/>
          <w:cs/>
        </w:rPr>
        <w:t>หรือ</w:t>
      </w:r>
    </w:p>
    <w:p w14:paraId="68BC1366" w14:textId="77777777" w:rsidR="00A40A01" w:rsidRPr="00352F17" w:rsidRDefault="00A40A01" w:rsidP="00352F1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495"/>
        <w:jc w:val="thaiDistribute"/>
        <w:rPr>
          <w:rFonts w:ascii="Angsana New" w:hAnsi="Angsana New"/>
          <w:color w:val="000000"/>
          <w:sz w:val="30"/>
          <w:szCs w:val="30"/>
        </w:rPr>
      </w:pPr>
      <w:r w:rsidRPr="00352F17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</w:t>
      </w:r>
      <w:r w:rsidR="00352F17" w:rsidRPr="00352F17">
        <w:rPr>
          <w:rFonts w:ascii="Angsana New" w:hAnsi="Angsana New"/>
          <w:color w:val="000000"/>
          <w:sz w:val="30"/>
          <w:szCs w:val="30"/>
        </w:rPr>
        <w:t xml:space="preserve">       </w:t>
      </w:r>
      <w:r w:rsidRPr="00352F17">
        <w:rPr>
          <w:rFonts w:ascii="Angsana New" w:hAnsi="Angsana New"/>
          <w:color w:val="000000"/>
          <w:sz w:val="30"/>
          <w:szCs w:val="30"/>
          <w:cs/>
        </w:rPr>
        <w:t>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</w:t>
      </w:r>
      <w:r w:rsidR="00352F17" w:rsidRPr="00352F17">
        <w:rPr>
          <w:rFonts w:ascii="Angsana New" w:hAnsi="Angsana New"/>
          <w:color w:val="000000"/>
          <w:sz w:val="30"/>
          <w:szCs w:val="30"/>
        </w:rPr>
        <w:t xml:space="preserve">        </w:t>
      </w:r>
      <w:r w:rsidRPr="00352F17">
        <w:rPr>
          <w:rFonts w:ascii="Angsana New" w:hAnsi="Angsana New"/>
          <w:color w:val="000000"/>
          <w:sz w:val="30"/>
          <w:szCs w:val="30"/>
          <w:cs/>
        </w:rPr>
        <w:t>ของสัญญา</w:t>
      </w:r>
    </w:p>
    <w:p w14:paraId="12412279" w14:textId="77777777" w:rsidR="00A40A01" w:rsidRPr="00A40A01" w:rsidRDefault="00A40A01" w:rsidP="00A40A01">
      <w:pPr>
        <w:ind w:left="594" w:hanging="9"/>
        <w:jc w:val="thaiDistribute"/>
        <w:rPr>
          <w:rFonts w:ascii="Angsana New" w:hAnsi="Angsana New"/>
          <w:sz w:val="30"/>
          <w:szCs w:val="30"/>
        </w:rPr>
      </w:pPr>
    </w:p>
    <w:p w14:paraId="67D43D71" w14:textId="77777777" w:rsidR="00A40A01" w:rsidRPr="00A9136A" w:rsidRDefault="00A40A01" w:rsidP="00A9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9136A">
        <w:rPr>
          <w:rFonts w:ascii="Angsana New" w:hAnsi="Angsana New"/>
          <w:b/>
          <w:sz w:val="30"/>
          <w:szCs w:val="30"/>
          <w:cs/>
        </w:rPr>
        <w:t>ค่าเผื่อผลขาดทุนสำหรับลูกหนี้การค้า</w:t>
      </w:r>
      <w:r w:rsidR="00A9136A" w:rsidRPr="00A9136A">
        <w:rPr>
          <w:rFonts w:ascii="Angsana New" w:hAnsi="Angsana New"/>
          <w:b/>
          <w:sz w:val="30"/>
          <w:szCs w:val="30"/>
        </w:rPr>
        <w:t xml:space="preserve"> </w:t>
      </w:r>
      <w:r w:rsidRPr="00A9136A">
        <w:rPr>
          <w:rFonts w:ascii="Angsana New" w:hAnsi="Angsana New"/>
          <w:b/>
          <w:sz w:val="30"/>
          <w:szCs w:val="30"/>
          <w:cs/>
        </w:rPr>
        <w:t>และสินทรัพย์ที่เกิดจากสัญญาวัดมูลค่าผลขาดทุนด้วยผลขาดทุนด้านเครดิต</w:t>
      </w:r>
      <w:r w:rsidR="00A9136A" w:rsidRPr="00A9136A">
        <w:rPr>
          <w:rFonts w:ascii="Angsana New" w:hAnsi="Angsana New"/>
          <w:b/>
          <w:sz w:val="30"/>
          <w:szCs w:val="30"/>
        </w:rPr>
        <w:t xml:space="preserve"> </w:t>
      </w:r>
      <w:r w:rsidRPr="00A9136A">
        <w:rPr>
          <w:rFonts w:ascii="Angsana New" w:hAnsi="Angsana New"/>
          <w:b/>
          <w:sz w:val="30"/>
          <w:szCs w:val="30"/>
          <w:cs/>
        </w:rPr>
        <w:t>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4460ED0" w14:textId="77777777" w:rsidR="00A40A01" w:rsidRPr="00A40A01" w:rsidRDefault="00A40A01" w:rsidP="00A40A01">
      <w:pPr>
        <w:pStyle w:val="ListParagraph"/>
        <w:spacing w:line="240" w:lineRule="auto"/>
        <w:ind w:left="594" w:hanging="9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1EB31795" w14:textId="77777777" w:rsidR="00A40A01" w:rsidRDefault="00A40A01" w:rsidP="00A9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9136A">
        <w:rPr>
          <w:rFonts w:ascii="Angsana New" w:hAnsi="Angsana New"/>
          <w:b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A9136A">
        <w:rPr>
          <w:rFonts w:ascii="Angsana New" w:hAnsi="Angsana New"/>
          <w:b/>
          <w:sz w:val="30"/>
          <w:szCs w:val="30"/>
        </w:rPr>
        <w:t xml:space="preserve"> </w:t>
      </w:r>
      <w:r w:rsidRPr="00A9136A">
        <w:rPr>
          <w:rFonts w:ascii="Angsana New" w:hAnsi="Angsana New"/>
          <w:b/>
          <w:sz w:val="30"/>
          <w:szCs w:val="30"/>
          <w:cs/>
        </w:rPr>
        <w:t>กลุ่มบริษัทรับรู้ผลขาดทุนด้านเครดิตที่คาดว่า</w:t>
      </w:r>
      <w:r w:rsidR="00766892">
        <w:rPr>
          <w:rFonts w:ascii="Angsana New" w:hAnsi="Angsana New"/>
          <w:b/>
          <w:sz w:val="30"/>
          <w:szCs w:val="30"/>
        </w:rPr>
        <w:t xml:space="preserve">             </w:t>
      </w:r>
      <w:r w:rsidRPr="00A9136A">
        <w:rPr>
          <w:rFonts w:ascii="Angsana New" w:hAnsi="Angsana New"/>
          <w:b/>
          <w:sz w:val="30"/>
          <w:szCs w:val="30"/>
          <w:cs/>
        </w:rPr>
        <w:t>จะเกิดขึ้นด้วยผลขาดทุนด้านเครดิตที่คาดว่าจะเกิดขึ้นในอีก</w:t>
      </w:r>
      <w:r w:rsidR="00766892" w:rsidRPr="0076689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766892" w:rsidRPr="00766892">
        <w:rPr>
          <w:rFonts w:ascii="Angsana New" w:hAnsi="Angsana New"/>
          <w:bCs/>
          <w:sz w:val="30"/>
          <w:szCs w:val="30"/>
        </w:rPr>
        <w:t>12</w:t>
      </w:r>
      <w:r w:rsidR="00766892">
        <w:rPr>
          <w:rFonts w:ascii="Angsana New" w:hAnsi="Angsana New"/>
          <w:b/>
          <w:sz w:val="30"/>
          <w:szCs w:val="30"/>
        </w:rPr>
        <w:t xml:space="preserve"> </w:t>
      </w:r>
      <w:r w:rsidRPr="00A9136A">
        <w:rPr>
          <w:rFonts w:ascii="Angsana New" w:hAnsi="Angsana New"/>
          <w:b/>
          <w:sz w:val="30"/>
          <w:szCs w:val="30"/>
          <w:cs/>
        </w:rPr>
        <w:t>เดือนข้างหน้า ยกเว้นสินทรัพย์ทางการเงินที่มี</w:t>
      </w:r>
      <w:r w:rsidR="00766892">
        <w:rPr>
          <w:rFonts w:ascii="Angsana New" w:hAnsi="Angsana New"/>
          <w:b/>
          <w:sz w:val="30"/>
          <w:szCs w:val="30"/>
        </w:rPr>
        <w:t xml:space="preserve">      </w:t>
      </w:r>
      <w:r w:rsidRPr="00A9136A">
        <w:rPr>
          <w:rFonts w:ascii="Angsana New" w:hAnsi="Angsana New"/>
          <w:b/>
          <w:sz w:val="30"/>
          <w:szCs w:val="30"/>
          <w:cs/>
        </w:rPr>
        <w:t>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A9136A">
        <w:rPr>
          <w:rFonts w:ascii="Angsana New" w:hAnsi="Angsana New"/>
          <w:b/>
          <w:sz w:val="30"/>
          <w:szCs w:val="30"/>
        </w:rPr>
        <w:t xml:space="preserve"> </w:t>
      </w:r>
    </w:p>
    <w:p w14:paraId="579C76AF" w14:textId="77777777" w:rsidR="00766892" w:rsidRPr="00A9136A" w:rsidRDefault="00766892" w:rsidP="00A9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8820353" w14:textId="77777777" w:rsidR="00A40A01" w:rsidRPr="00A9136A" w:rsidRDefault="00A40A01" w:rsidP="00A9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9136A">
        <w:rPr>
          <w:rFonts w:ascii="Angsana New" w:hAnsi="Angsana New"/>
          <w:b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</w:t>
      </w:r>
      <w:r w:rsidR="00766892">
        <w:rPr>
          <w:rFonts w:ascii="Angsana New" w:hAnsi="Angsana New"/>
          <w:b/>
          <w:sz w:val="30"/>
          <w:szCs w:val="30"/>
        </w:rPr>
        <w:t xml:space="preserve">    </w:t>
      </w:r>
      <w:r w:rsidRPr="00A9136A">
        <w:rPr>
          <w:rFonts w:ascii="Angsana New" w:hAnsi="Angsana New"/>
          <w:b/>
          <w:sz w:val="30"/>
          <w:szCs w:val="30"/>
          <w:cs/>
        </w:rPr>
        <w:t xml:space="preserve">ตามสัญญาที่กลุ่มบริษัทมีฐานะเปิดต่อความเสี่ยงด้านเครดิต </w:t>
      </w:r>
    </w:p>
    <w:p w14:paraId="1EC64246" w14:textId="77777777" w:rsidR="00A40A01" w:rsidRPr="00A40A01" w:rsidRDefault="00A40A01" w:rsidP="00A40A01">
      <w:pPr>
        <w:pStyle w:val="ListParagraph"/>
        <w:spacing w:line="240" w:lineRule="auto"/>
        <w:ind w:left="594" w:hanging="9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36E936F8" w14:textId="77777777" w:rsidR="00A40A01" w:rsidRPr="00766892" w:rsidRDefault="00A40A01" w:rsidP="00766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766892">
        <w:rPr>
          <w:rFonts w:ascii="Angsana New" w:hAnsi="Angsana New"/>
          <w:b/>
          <w:spacing w:val="-6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766892">
        <w:rPr>
          <w:rFonts w:ascii="Angsana New" w:hAnsi="Angsana New"/>
          <w:bCs/>
          <w:spacing w:val="-6"/>
          <w:sz w:val="30"/>
          <w:szCs w:val="30"/>
        </w:rPr>
        <w:t xml:space="preserve"> ‘</w:t>
      </w:r>
      <w:r w:rsidRPr="00766892">
        <w:rPr>
          <w:rFonts w:ascii="Angsana New" w:hAnsi="Angsana New"/>
          <w:b/>
          <w:spacing w:val="-6"/>
          <w:sz w:val="30"/>
          <w:szCs w:val="30"/>
          <w:cs/>
        </w:rPr>
        <w:t>ระดับที่</w:t>
      </w:r>
      <w:r w:rsidR="00766892">
        <w:rPr>
          <w:rFonts w:ascii="Angsana New" w:hAnsi="Angsana New"/>
          <w:b/>
          <w:spacing w:val="-6"/>
          <w:sz w:val="30"/>
          <w:szCs w:val="30"/>
        </w:rPr>
        <w:t xml:space="preserve">             </w:t>
      </w:r>
      <w:r w:rsidRPr="00766892">
        <w:rPr>
          <w:rFonts w:ascii="Angsana New" w:hAnsi="Angsana New"/>
          <w:b/>
          <w:spacing w:val="-6"/>
          <w:sz w:val="30"/>
          <w:szCs w:val="30"/>
          <w:cs/>
        </w:rPr>
        <w:t>น่าลงทุน</w:t>
      </w:r>
      <w:r w:rsidRPr="00766892">
        <w:rPr>
          <w:rFonts w:ascii="Angsana New" w:hAnsi="Angsana New"/>
          <w:b/>
          <w:spacing w:val="-6"/>
          <w:sz w:val="30"/>
          <w:szCs w:val="30"/>
        </w:rPr>
        <w:t>’</w:t>
      </w:r>
      <w:r w:rsidRPr="00766892">
        <w:rPr>
          <w:rFonts w:ascii="Angsana New" w:hAnsi="Angsana New"/>
          <w:b/>
          <w:sz w:val="30"/>
          <w:szCs w:val="30"/>
          <w:cs/>
        </w:rPr>
        <w:t xml:space="preserve"> ซึ่งเป็นการจัดอันดับที่เข้าใจในระดับสากล</w:t>
      </w:r>
    </w:p>
    <w:p w14:paraId="2BEEA322" w14:textId="77777777" w:rsidR="00766892" w:rsidRPr="00A40A01" w:rsidRDefault="00766892" w:rsidP="00A40A01">
      <w:pPr>
        <w:pStyle w:val="ListParagraph"/>
        <w:spacing w:line="240" w:lineRule="auto"/>
        <w:ind w:left="594" w:hanging="9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14:paraId="7CF51D6C" w14:textId="709BFD75" w:rsidR="00A40A01" w:rsidRPr="00766892" w:rsidRDefault="00A40A01" w:rsidP="00766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766892">
        <w:rPr>
          <w:rFonts w:ascii="Angsana New" w:hAnsi="Angsana New"/>
          <w:b/>
          <w:spacing w:val="-6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Pr="00C22FC2">
        <w:rPr>
          <w:rFonts w:ascii="Angsana New" w:hAnsi="Angsana New"/>
          <w:b/>
          <w:spacing w:val="-6"/>
          <w:sz w:val="30"/>
          <w:szCs w:val="30"/>
          <w:cs/>
        </w:rPr>
        <w:t xml:space="preserve">มากกว่า </w:t>
      </w:r>
      <w:r w:rsidR="00C22FC2" w:rsidRPr="00C22FC2">
        <w:rPr>
          <w:rFonts w:ascii="Angsana New" w:hAnsi="Angsana New"/>
          <w:bCs/>
          <w:spacing w:val="-6"/>
          <w:sz w:val="30"/>
          <w:szCs w:val="30"/>
        </w:rPr>
        <w:t>9</w:t>
      </w:r>
      <w:r w:rsidRPr="00C22FC2">
        <w:rPr>
          <w:rFonts w:ascii="Angsana New" w:hAnsi="Angsana New"/>
          <w:bCs/>
          <w:spacing w:val="-6"/>
          <w:sz w:val="30"/>
          <w:szCs w:val="30"/>
        </w:rPr>
        <w:t>0</w:t>
      </w:r>
      <w:r w:rsidRPr="00C22FC2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C22FC2">
        <w:rPr>
          <w:rFonts w:ascii="Angsana New" w:hAnsi="Angsana New"/>
          <w:b/>
          <w:spacing w:val="-6"/>
          <w:sz w:val="30"/>
          <w:szCs w:val="30"/>
          <w:cs/>
        </w:rPr>
        <w:t>วัน มีการเ</w:t>
      </w:r>
      <w:r w:rsidRPr="00766892">
        <w:rPr>
          <w:rFonts w:ascii="Angsana New" w:hAnsi="Angsana New"/>
          <w:b/>
          <w:spacing w:val="-6"/>
          <w:sz w:val="30"/>
          <w:szCs w:val="30"/>
          <w:cs/>
        </w:rPr>
        <w:t>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</w:t>
      </w:r>
      <w:r w:rsidR="00766892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766892">
        <w:rPr>
          <w:rFonts w:ascii="Angsana New" w:hAnsi="Angsana New"/>
          <w:b/>
          <w:spacing w:val="-6"/>
          <w:sz w:val="30"/>
          <w:szCs w:val="30"/>
          <w:cs/>
        </w:rPr>
        <w:t>ตลาด สภาวการณ์</w:t>
      </w:r>
      <w:r w:rsidR="00766892">
        <w:rPr>
          <w:rFonts w:ascii="Angsana New" w:hAnsi="Angsana New"/>
          <w:b/>
          <w:spacing w:val="-6"/>
          <w:sz w:val="30"/>
          <w:szCs w:val="30"/>
        </w:rPr>
        <w:t xml:space="preserve">   </w:t>
      </w:r>
      <w:r w:rsidRPr="00766892">
        <w:rPr>
          <w:rFonts w:ascii="Angsana New" w:hAnsi="Angsana New"/>
          <w:b/>
          <w:spacing w:val="-6"/>
          <w:sz w:val="30"/>
          <w:szCs w:val="30"/>
          <w:cs/>
        </w:rPr>
        <w:t>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276C2C6" w14:textId="77777777" w:rsidR="00A40A01" w:rsidRPr="00A40A01" w:rsidRDefault="00A40A01" w:rsidP="00A40A01">
      <w:pPr>
        <w:ind w:left="594" w:hanging="9"/>
        <w:jc w:val="thaiDistribute"/>
        <w:rPr>
          <w:rFonts w:ascii="Angsana New" w:hAnsi="Angsana New"/>
          <w:sz w:val="30"/>
          <w:szCs w:val="30"/>
        </w:rPr>
      </w:pPr>
    </w:p>
    <w:p w14:paraId="011B2097" w14:textId="77777777" w:rsidR="00A7504B" w:rsidRPr="00A7504B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A7504B">
        <w:rPr>
          <w:rFonts w:ascii="Angsana New" w:hAnsi="Angsana New"/>
          <w:b/>
          <w:spacing w:val="-6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08BE0199" w14:textId="77777777" w:rsidR="00A40A01" w:rsidRPr="00A7504B" w:rsidRDefault="00A40A01" w:rsidP="00A7504B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495"/>
        <w:jc w:val="thaiDistribute"/>
        <w:rPr>
          <w:rFonts w:ascii="Angsana New" w:hAnsi="Angsana New"/>
          <w:color w:val="000000"/>
          <w:sz w:val="30"/>
          <w:szCs w:val="30"/>
        </w:rPr>
      </w:pPr>
      <w:r w:rsidRPr="00A7504B">
        <w:rPr>
          <w:rFonts w:ascii="Angsana New" w:hAnsi="Angsana New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A7504B">
        <w:rPr>
          <w:rFonts w:ascii="Angsana New" w:hAnsi="Angsana New"/>
          <w:color w:val="000000"/>
          <w:sz w:val="30"/>
          <w:szCs w:val="30"/>
        </w:rPr>
        <w:t xml:space="preserve">    </w:t>
      </w:r>
      <w:r w:rsidRPr="00A7504B">
        <w:rPr>
          <w:rFonts w:ascii="Angsana New" w:hAnsi="Angsana New"/>
          <w:color w:val="000000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7C4FFBA8" w14:textId="77777777" w:rsidR="00A40A01" w:rsidRPr="00A7504B" w:rsidRDefault="00A40A01" w:rsidP="00A7504B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495"/>
        <w:jc w:val="thaiDistribute"/>
        <w:rPr>
          <w:rFonts w:ascii="Angsana New" w:hAnsi="Angsana New"/>
          <w:color w:val="000000"/>
          <w:sz w:val="30"/>
          <w:szCs w:val="30"/>
        </w:rPr>
      </w:pPr>
      <w:r w:rsidRPr="00A7504B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A7504B">
        <w:rPr>
          <w:rFonts w:ascii="Angsana New" w:hAnsi="Angsana New"/>
          <w:color w:val="000000"/>
          <w:sz w:val="30"/>
          <w:szCs w:val="30"/>
        </w:rPr>
        <w:t xml:space="preserve">90 </w:t>
      </w:r>
      <w:r w:rsidRPr="00A7504B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237666C3" w14:textId="77777777" w:rsidR="00A40A01" w:rsidRPr="00A7504B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10511957" w14:textId="77777777" w:rsidR="00A40A01" w:rsidRPr="00A7504B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A7504B">
        <w:rPr>
          <w:rFonts w:ascii="Angsana New" w:hAnsi="Angsana New"/>
          <w:b/>
          <w:spacing w:val="-6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</w:t>
      </w:r>
      <w:r w:rsidR="002831A4">
        <w:rPr>
          <w:rFonts w:ascii="Angsana New" w:hAnsi="Angsana New"/>
          <w:b/>
          <w:spacing w:val="-6"/>
          <w:sz w:val="30"/>
          <w:szCs w:val="30"/>
        </w:rPr>
        <w:t xml:space="preserve">                   </w:t>
      </w:r>
      <w:r w:rsidRPr="00A7504B">
        <w:rPr>
          <w:rFonts w:ascii="Angsana New" w:hAnsi="Angsana New"/>
          <w:b/>
          <w:spacing w:val="-6"/>
          <w:sz w:val="30"/>
          <w:szCs w:val="30"/>
          <w:cs/>
        </w:rPr>
        <w:t>ความน่าเชื่อถือ</w:t>
      </w:r>
    </w:p>
    <w:p w14:paraId="1245D18F" w14:textId="77777777" w:rsidR="00A40A01" w:rsidRPr="00A7504B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1B852235" w14:textId="77777777" w:rsidR="00A40A01" w:rsidRPr="00A7504B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  <w:r w:rsidRPr="00A7504B">
        <w:rPr>
          <w:rFonts w:ascii="Angsana New" w:hAnsi="Angsana New"/>
          <w:b/>
          <w:spacing w:val="-6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A7504B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A7504B">
        <w:rPr>
          <w:rFonts w:ascii="Angsana New" w:hAnsi="Angsana New"/>
          <w:b/>
          <w:spacing w:val="-6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5D7E1B20" w14:textId="77777777" w:rsidR="00A40A01" w:rsidRPr="00A7504B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49E38C97" w14:textId="77777777" w:rsidR="00A40A01" w:rsidRPr="00EA28FD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pacing w:val="-6"/>
          <w:sz w:val="30"/>
          <w:szCs w:val="30"/>
        </w:rPr>
      </w:pPr>
      <w:r w:rsidRPr="00EA28FD">
        <w:rPr>
          <w:rFonts w:ascii="Angsana New" w:hAnsi="Angsana New"/>
          <w:b/>
          <w:i/>
          <w:iCs/>
          <w:spacing w:val="-6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39956143" w14:textId="77777777" w:rsidR="00A40A01" w:rsidRPr="00A7504B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32C10A1A" w14:textId="77777777" w:rsidR="00A40A01" w:rsidRPr="00A7504B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  <w:r w:rsidRPr="00A7504B">
        <w:rPr>
          <w:rFonts w:ascii="Angsana New" w:hAnsi="Angsana New"/>
          <w:b/>
          <w:spacing w:val="-6"/>
          <w:sz w:val="30"/>
          <w:szCs w:val="30"/>
          <w:cs/>
        </w:rPr>
        <w:t>ณ วันที่รายงาน กลุ่มบริษัทประเมินว่าสินทรัพย์ทางการเงินที่วัดมูลค่าด้วยราคาทุนตัดจำหน่ายและตราสารหนี้ที่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</w:t>
      </w:r>
      <w:r w:rsidR="00EA28FD">
        <w:rPr>
          <w:rFonts w:ascii="Angsana New" w:hAnsi="Angsana New"/>
          <w:b/>
          <w:spacing w:val="-6"/>
          <w:sz w:val="30"/>
          <w:szCs w:val="30"/>
        </w:rPr>
        <w:t xml:space="preserve">            </w:t>
      </w:r>
      <w:r w:rsidRPr="00A7504B">
        <w:rPr>
          <w:rFonts w:ascii="Angsana New" w:hAnsi="Angsana New"/>
          <w:b/>
          <w:spacing w:val="-6"/>
          <w:sz w:val="30"/>
          <w:szCs w:val="30"/>
          <w:cs/>
        </w:rPr>
        <w:t>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</w:t>
      </w:r>
      <w:r w:rsidR="00EA28FD">
        <w:rPr>
          <w:rFonts w:ascii="Angsana New" w:hAnsi="Angsana New"/>
          <w:b/>
          <w:spacing w:val="-6"/>
          <w:sz w:val="30"/>
          <w:szCs w:val="30"/>
        </w:rPr>
        <w:t xml:space="preserve">    </w:t>
      </w:r>
      <w:r w:rsidRPr="00A7504B">
        <w:rPr>
          <w:rFonts w:ascii="Angsana New" w:hAnsi="Angsana New"/>
          <w:b/>
          <w:spacing w:val="-6"/>
          <w:sz w:val="30"/>
          <w:szCs w:val="30"/>
          <w:cs/>
        </w:rPr>
        <w:t>กระแสเงินสดที่คาดว่าจะเกิดขึ้นในอนาคตของสินทรัพย์ทางการเงิน</w:t>
      </w:r>
      <w:r w:rsidRPr="00A7504B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A7504B">
        <w:rPr>
          <w:rFonts w:ascii="Angsana New" w:hAnsi="Angsana New"/>
          <w:b/>
          <w:spacing w:val="-6"/>
          <w:sz w:val="30"/>
          <w:szCs w:val="30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Pr="00EA28FD">
        <w:rPr>
          <w:rFonts w:ascii="Angsana New" w:hAnsi="Angsana New"/>
          <w:bCs/>
          <w:spacing w:val="-6"/>
          <w:sz w:val="30"/>
          <w:szCs w:val="30"/>
        </w:rPr>
        <w:t>90</w:t>
      </w:r>
      <w:r w:rsidRPr="00A7504B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A7504B">
        <w:rPr>
          <w:rFonts w:ascii="Angsana New" w:hAnsi="Angsana New"/>
          <w:b/>
          <w:spacing w:val="-6"/>
          <w:sz w:val="30"/>
          <w:szCs w:val="30"/>
          <w:cs/>
        </w:rPr>
        <w:t>วัน มีความเป็นไปได้ที่ลูกหนี้จะเข้าสู่การล้มละลาย เป็นต้น</w:t>
      </w:r>
    </w:p>
    <w:p w14:paraId="32AD5B37" w14:textId="77777777" w:rsidR="00A40A01" w:rsidRPr="00A7504B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3F9129AB" w14:textId="77777777" w:rsidR="00A40A01" w:rsidRPr="00EA28FD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pacing w:val="-6"/>
          <w:sz w:val="30"/>
          <w:szCs w:val="30"/>
        </w:rPr>
      </w:pPr>
      <w:r w:rsidRPr="00EA28FD">
        <w:rPr>
          <w:rFonts w:ascii="Angsana New" w:hAnsi="Angsana New"/>
          <w:b/>
          <w:i/>
          <w:iCs/>
          <w:spacing w:val="-6"/>
          <w:sz w:val="30"/>
          <w:szCs w:val="30"/>
          <w:cs/>
        </w:rPr>
        <w:t>การตัดจำหน่าย</w:t>
      </w:r>
    </w:p>
    <w:p w14:paraId="3EF8530C" w14:textId="77777777" w:rsidR="00A40A01" w:rsidRPr="00A7504B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5796C99A" w14:textId="77777777" w:rsidR="00A40A01" w:rsidRPr="00A7504B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A7504B">
        <w:rPr>
          <w:rFonts w:ascii="Angsana New" w:hAnsi="Angsana New"/>
          <w:b/>
          <w:spacing w:val="-6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A7504B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A7504B">
        <w:rPr>
          <w:rFonts w:ascii="Angsana New" w:hAnsi="Angsana New"/>
          <w:b/>
          <w:spacing w:val="-6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EC0F568" w14:textId="77777777" w:rsidR="00A40A01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5B93762A" w14:textId="77777777" w:rsidR="00EA28FD" w:rsidRPr="00A7504B" w:rsidRDefault="00EA28FD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43290BDD" w14:textId="77777777" w:rsidR="00A40A01" w:rsidRPr="00EA28FD" w:rsidRDefault="00A40A01" w:rsidP="00A75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pacing w:val="-6"/>
          <w:sz w:val="30"/>
          <w:szCs w:val="30"/>
        </w:rPr>
      </w:pPr>
      <w:r w:rsidRPr="00EA28FD">
        <w:rPr>
          <w:rFonts w:ascii="Angsana New" w:hAnsi="Angsana New"/>
          <w:bCs/>
          <w:i/>
          <w:iCs/>
          <w:spacing w:val="-6"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EA28FD">
        <w:rPr>
          <w:rFonts w:ascii="Angsana New" w:hAnsi="Angsana New"/>
          <w:b/>
          <w:i/>
          <w:iCs/>
          <w:spacing w:val="-6"/>
          <w:sz w:val="30"/>
          <w:szCs w:val="30"/>
        </w:rPr>
        <w:t xml:space="preserve">1 </w:t>
      </w:r>
      <w:r w:rsidRPr="00EA28FD">
        <w:rPr>
          <w:rFonts w:ascii="Angsana New" w:hAnsi="Angsana New"/>
          <w:bCs/>
          <w:i/>
          <w:iCs/>
          <w:spacing w:val="-6"/>
          <w:sz w:val="30"/>
          <w:szCs w:val="30"/>
          <w:cs/>
        </w:rPr>
        <w:t xml:space="preserve">มกราคม </w:t>
      </w:r>
      <w:r w:rsidRPr="00EA28FD">
        <w:rPr>
          <w:rFonts w:ascii="Angsana New" w:hAnsi="Angsana New"/>
          <w:b/>
          <w:i/>
          <w:iCs/>
          <w:spacing w:val="-6"/>
          <w:sz w:val="30"/>
          <w:szCs w:val="30"/>
        </w:rPr>
        <w:t>2563</w:t>
      </w:r>
    </w:p>
    <w:p w14:paraId="18B8F8A0" w14:textId="77777777" w:rsidR="00A40A01" w:rsidRPr="00AC2526" w:rsidRDefault="00A40A0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0B26D5B7" w14:textId="77777777" w:rsidR="00A50B0A" w:rsidRDefault="002A5413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ยอดสินทรัพย์ตามบัญชีของกลุ่มบริษัท</w:t>
      </w:r>
      <w:r w:rsidRPr="002A5413">
        <w:rPr>
          <w:rFonts w:ascii="Angsana New" w:hAnsi="Angsana New"/>
          <w:b/>
          <w:sz w:val="30"/>
          <w:szCs w:val="30"/>
          <w:cs/>
        </w:rPr>
        <w:t>ได้รับการทบทวน ณ ทุกวันที่รายงานว่ามีข้</w:t>
      </w:r>
      <w:r>
        <w:rPr>
          <w:rFonts w:ascii="Angsana New" w:hAnsi="Angsana New"/>
          <w:b/>
          <w:sz w:val="30"/>
          <w:szCs w:val="30"/>
          <w:cs/>
        </w:rPr>
        <w:t xml:space="preserve">อบ่งชี้เรื่องการด้อยค่าหรือไม่ </w:t>
      </w:r>
      <w:r w:rsidR="00BA2437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2A5413">
        <w:rPr>
          <w:rFonts w:ascii="Angsana New" w:hAnsi="Angsana New"/>
          <w:b/>
          <w:sz w:val="30"/>
          <w:szCs w:val="30"/>
          <w:cs/>
        </w:rPr>
        <w:t>ในกรณีที่มีข้อบ่งชี้จะทำการประมาณมูลค</w:t>
      </w:r>
      <w:r w:rsidR="00A50B0A">
        <w:rPr>
          <w:rFonts w:ascii="Angsana New" w:hAnsi="Angsana New"/>
          <w:b/>
          <w:sz w:val="30"/>
          <w:szCs w:val="30"/>
          <w:cs/>
        </w:rPr>
        <w:t>่าสินทรัพย์ที่คาดว่าจะได้รับคืน</w:t>
      </w:r>
      <w:r w:rsidR="00A50B0A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6BE17ACF" w14:textId="77777777" w:rsidR="00AC2526" w:rsidRDefault="00AC2526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4315348" w14:textId="77777777" w:rsidR="00AC2526" w:rsidRPr="00AC2526" w:rsidRDefault="00AC2526" w:rsidP="00AC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C2526">
        <w:rPr>
          <w:rFonts w:ascii="Angsana New" w:hAnsi="Angsana New"/>
          <w:b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3354C334" w14:textId="77777777" w:rsidR="00AC2526" w:rsidRPr="00BA2437" w:rsidRDefault="00AC2526" w:rsidP="00AC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5D177C2" w14:textId="77777777" w:rsidR="00C9549E" w:rsidRP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C9549E">
        <w:rPr>
          <w:rFonts w:ascii="Angsana New" w:hAnsi="Angsana New"/>
          <w:b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FEC2D75" w14:textId="77777777" w:rsidR="00C9549E" w:rsidRP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298D57F" w14:textId="77777777" w:rsidR="00C9549E" w:rsidRDefault="00C9549E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9549E">
        <w:rPr>
          <w:rFonts w:ascii="Angsana New" w:hAnsi="Angsana New"/>
          <w:b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</w:t>
      </w:r>
      <w:r>
        <w:rPr>
          <w:rFonts w:ascii="Angsana New" w:hAnsi="Angsana New"/>
          <w:b/>
          <w:sz w:val="30"/>
          <w:szCs w:val="30"/>
          <w:cs/>
        </w:rPr>
        <w:t xml:space="preserve">บันทึกโดยวิธีราคาทุนตัดจำหน่าย </w:t>
      </w:r>
      <w:r w:rsidRPr="00C9549E">
        <w:rPr>
          <w:rFonts w:ascii="Angsana New" w:hAnsi="Angsana New"/>
          <w:b/>
          <w:sz w:val="30"/>
          <w:szCs w:val="30"/>
          <w:cs/>
        </w:rPr>
        <w:t xml:space="preserve">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 </w:t>
      </w:r>
    </w:p>
    <w:p w14:paraId="3C432382" w14:textId="77777777" w:rsidR="000502D0" w:rsidRDefault="000502D0" w:rsidP="00C9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6B5F8CF" w14:textId="77777777" w:rsidR="00B6018B" w:rsidRP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B6018B">
        <w:rPr>
          <w:rFonts w:ascii="Angsana New" w:hAnsi="Angsana New"/>
          <w:b/>
          <w:i/>
          <w:iCs/>
          <w:sz w:val="30"/>
          <w:szCs w:val="30"/>
          <w:cs/>
        </w:rPr>
        <w:t>การกลับรายการด้อยค่า</w:t>
      </w:r>
    </w:p>
    <w:p w14:paraId="3E171216" w14:textId="77777777" w:rsidR="00B6018B" w:rsidRP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161DBD9F" w14:textId="77777777" w:rsidR="00B6018B" w:rsidRDefault="00B6018B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6018B">
        <w:rPr>
          <w:rFonts w:ascii="Angsana New" w:hAnsi="Angsana New"/>
          <w:b/>
          <w:sz w:val="30"/>
          <w:szCs w:val="30"/>
          <w:cs/>
        </w:rPr>
        <w:t>ขาดทุนจากการด้อยค่าของสินทรัพย์ทางการเงินจะถูก</w:t>
      </w:r>
      <w:r>
        <w:rPr>
          <w:rFonts w:ascii="Angsana New" w:hAnsi="Angsana New"/>
          <w:b/>
          <w:sz w:val="30"/>
          <w:szCs w:val="30"/>
          <w:cs/>
        </w:rPr>
        <w:t xml:space="preserve">กลับรายการ </w:t>
      </w:r>
      <w:r w:rsidRPr="00B6018B">
        <w:rPr>
          <w:rFonts w:ascii="Angsana New" w:hAnsi="Angsana New"/>
          <w:b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</w:t>
      </w:r>
      <w:r>
        <w:rPr>
          <w:rFonts w:ascii="Angsana New" w:hAnsi="Angsana New"/>
          <w:b/>
          <w:sz w:val="30"/>
          <w:szCs w:val="30"/>
          <w:cs/>
        </w:rPr>
        <w:t xml:space="preserve">ค่าที่เคยรับรู้ในกำไรหรือขาดทุน </w:t>
      </w:r>
      <w:r w:rsidRPr="00B6018B">
        <w:rPr>
          <w:rFonts w:ascii="Angsana New" w:hAnsi="Angsana New"/>
          <w:b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6018B">
        <w:rPr>
          <w:rFonts w:ascii="Angsana New" w:hAnsi="Angsana New"/>
          <w:b/>
          <w:sz w:val="30"/>
          <w:szCs w:val="30"/>
          <w:cs/>
        </w:rPr>
        <w:t xml:space="preserve">การกลับรายการจะถูกบันทึกในกำไรหรือขาดทุน  </w:t>
      </w:r>
    </w:p>
    <w:p w14:paraId="0E003842" w14:textId="77777777" w:rsidR="00A50B0A" w:rsidRPr="007A389B" w:rsidRDefault="00A50B0A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397AF7FF" w14:textId="77777777" w:rsidR="00B31EA3" w:rsidRPr="00AC2526" w:rsidRDefault="00AC2526" w:rsidP="00AC2526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C252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D88B812" w14:textId="77777777" w:rsidR="00AC2526" w:rsidRPr="007A389B" w:rsidRDefault="00AC2526" w:rsidP="00B60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410A5A7D" w14:textId="77777777" w:rsidR="002B31C9" w:rsidRPr="002B31C9" w:rsidRDefault="002B31C9" w:rsidP="002B3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B31C9">
        <w:rPr>
          <w:rFonts w:ascii="Angsana New" w:hAnsi="Angsana New"/>
          <w:b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>
        <w:rPr>
          <w:rFonts w:ascii="Angsana New" w:hAnsi="Angsana New"/>
          <w:b/>
          <w:sz w:val="30"/>
          <w:szCs w:val="30"/>
        </w:rPr>
        <w:t xml:space="preserve">    </w:t>
      </w:r>
      <w:r w:rsidRPr="002B31C9">
        <w:rPr>
          <w:rFonts w:ascii="Angsana New" w:hAnsi="Angsana New"/>
          <w:b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2B31C9">
        <w:rPr>
          <w:rFonts w:ascii="Angsana New" w:hAnsi="Angsana New"/>
          <w:b/>
          <w:sz w:val="30"/>
          <w:szCs w:val="30"/>
          <w:cs/>
        </w:rPr>
        <w:t>สำหรับค่าความนิยมและสินทรัพย์</w:t>
      </w:r>
      <w:r>
        <w:rPr>
          <w:rFonts w:ascii="Angsana New" w:hAnsi="Angsana New"/>
          <w:b/>
          <w:sz w:val="30"/>
          <w:szCs w:val="30"/>
        </w:rPr>
        <w:t xml:space="preserve">          </w:t>
      </w:r>
      <w:r w:rsidRPr="002B31C9">
        <w:rPr>
          <w:rFonts w:ascii="Angsana New" w:hAnsi="Angsana New"/>
          <w:b/>
          <w:sz w:val="30"/>
          <w:szCs w:val="30"/>
          <w:cs/>
        </w:rPr>
        <w:t xml:space="preserve">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453E3FFB" w14:textId="77777777" w:rsidR="002B31C9" w:rsidRPr="007A389B" w:rsidRDefault="002B31C9" w:rsidP="002B3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00296078" w14:textId="77777777" w:rsidR="002B31C9" w:rsidRDefault="002B31C9" w:rsidP="002B3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B31C9">
        <w:rPr>
          <w:rFonts w:ascii="Angsana New" w:hAnsi="Angsana New"/>
          <w:b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7A389B">
        <w:rPr>
          <w:rFonts w:ascii="Angsana New" w:hAnsi="Angsana New"/>
          <w:b/>
          <w:sz w:val="30"/>
          <w:szCs w:val="30"/>
        </w:rPr>
        <w:t xml:space="preserve">  </w:t>
      </w:r>
      <w:r w:rsidRPr="002B31C9">
        <w:rPr>
          <w:rFonts w:ascii="Angsana New" w:hAnsi="Angsana New"/>
          <w:b/>
          <w:sz w:val="30"/>
          <w:szCs w:val="30"/>
          <w:cs/>
        </w:rPr>
        <w:t xml:space="preserve"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4E669EBB" w14:textId="77777777" w:rsidR="007A389B" w:rsidRDefault="007A389B" w:rsidP="002B3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1E43C2F" w14:textId="77777777" w:rsidR="007A389B" w:rsidRPr="007A389B" w:rsidRDefault="007A389B" w:rsidP="002B3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3BE5AD8B" w14:textId="77777777" w:rsidR="002B31C9" w:rsidRPr="007A389B" w:rsidRDefault="002B31C9" w:rsidP="002B3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A389B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753F787F" w14:textId="77777777" w:rsidR="002B31C9" w:rsidRPr="002B31C9" w:rsidRDefault="002B31C9" w:rsidP="002B3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1EFE9986" w14:textId="77777777" w:rsidR="002B31C9" w:rsidRPr="002B31C9" w:rsidRDefault="002B31C9" w:rsidP="002B3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B31C9">
        <w:rPr>
          <w:rFonts w:ascii="Angsana New" w:hAnsi="Angsana New"/>
          <w:b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7A389B">
        <w:rPr>
          <w:rFonts w:ascii="Angsana New" w:hAnsi="Angsana New"/>
          <w:b/>
          <w:sz w:val="30"/>
          <w:szCs w:val="30"/>
        </w:rPr>
        <w:t xml:space="preserve"> </w:t>
      </w:r>
      <w:r w:rsidRPr="002B31C9">
        <w:rPr>
          <w:rFonts w:ascii="Angsana New" w:hAnsi="Angsana New"/>
          <w:b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7A389B">
        <w:rPr>
          <w:rFonts w:ascii="Angsana New" w:hAnsi="Angsana New"/>
          <w:b/>
          <w:sz w:val="30"/>
          <w:szCs w:val="30"/>
        </w:rPr>
        <w:t xml:space="preserve"> </w:t>
      </w:r>
      <w:r w:rsidRPr="002B31C9">
        <w:rPr>
          <w:rFonts w:ascii="Angsana New" w:hAnsi="Angsana New"/>
          <w:b/>
          <w:sz w:val="30"/>
          <w:szCs w:val="30"/>
          <w:cs/>
        </w:rPr>
        <w:t>ในการประเมินมูลค่าจากการใช้ของสินทรัพย์</w:t>
      </w:r>
      <w:r w:rsidR="007A389B">
        <w:rPr>
          <w:rFonts w:ascii="Angsana New" w:hAnsi="Angsana New"/>
          <w:b/>
          <w:sz w:val="30"/>
          <w:szCs w:val="30"/>
        </w:rPr>
        <w:t xml:space="preserve"> </w:t>
      </w:r>
      <w:r w:rsidRPr="002B31C9">
        <w:rPr>
          <w:rFonts w:ascii="Angsana New" w:hAnsi="Angsana New"/>
          <w:b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7A389B">
        <w:rPr>
          <w:rFonts w:ascii="Angsana New" w:hAnsi="Angsana New"/>
          <w:b/>
          <w:sz w:val="30"/>
          <w:szCs w:val="30"/>
        </w:rPr>
        <w:t xml:space="preserve"> </w:t>
      </w:r>
      <w:r w:rsidRPr="002B31C9">
        <w:rPr>
          <w:rFonts w:ascii="Angsana New" w:hAnsi="Angsana New"/>
          <w:b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="007A389B">
        <w:rPr>
          <w:rFonts w:ascii="Angsana New" w:hAnsi="Angsana New"/>
          <w:b/>
          <w:sz w:val="30"/>
          <w:szCs w:val="30"/>
        </w:rPr>
        <w:t xml:space="preserve"> </w:t>
      </w:r>
      <w:r w:rsidRPr="002B31C9">
        <w:rPr>
          <w:rFonts w:ascii="Angsana New" w:hAnsi="Angsana New"/>
          <w:b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854670C" w14:textId="77777777" w:rsidR="002B31C9" w:rsidRPr="002B31C9" w:rsidRDefault="002B31C9" w:rsidP="002B3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9020822" w14:textId="77777777" w:rsidR="002B31C9" w:rsidRPr="007A389B" w:rsidRDefault="002B31C9" w:rsidP="002B3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A389B">
        <w:rPr>
          <w:rFonts w:ascii="Angsana New" w:hAnsi="Angsana New"/>
          <w:b/>
          <w:i/>
          <w:iCs/>
          <w:sz w:val="30"/>
          <w:szCs w:val="30"/>
          <w:cs/>
        </w:rPr>
        <w:t xml:space="preserve">การกลับรายการด้อยค่า </w:t>
      </w:r>
    </w:p>
    <w:p w14:paraId="6DFED2D8" w14:textId="77777777" w:rsidR="002B31C9" w:rsidRPr="002B31C9" w:rsidRDefault="002B31C9" w:rsidP="002B3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3EBA825" w14:textId="77777777" w:rsidR="002B31C9" w:rsidRDefault="002B31C9" w:rsidP="002B3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B31C9">
        <w:rPr>
          <w:rFonts w:ascii="Angsana New" w:hAnsi="Angsana New"/>
          <w:b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 w:rsidR="000C294B">
        <w:rPr>
          <w:rFonts w:ascii="Angsana New" w:hAnsi="Angsana New"/>
          <w:b/>
          <w:sz w:val="30"/>
          <w:szCs w:val="30"/>
        </w:rPr>
        <w:t xml:space="preserve"> </w:t>
      </w:r>
      <w:r w:rsidRPr="002B31C9">
        <w:rPr>
          <w:rFonts w:ascii="Angsana New" w:hAnsi="Angsana New"/>
          <w:b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ที่เคยรับรู้ในงวดก่อนจะถูกประเมิน ณ ทุกวันที่ที่ออกรายงานว่ามีข้อบ่งชี้เรื่อง</w:t>
      </w:r>
      <w:r w:rsidR="000C294B">
        <w:rPr>
          <w:rFonts w:ascii="Angsana New" w:hAnsi="Angsana New"/>
          <w:b/>
          <w:sz w:val="30"/>
          <w:szCs w:val="30"/>
        </w:rPr>
        <w:t xml:space="preserve">     </w:t>
      </w:r>
      <w:r w:rsidRPr="002B31C9">
        <w:rPr>
          <w:rFonts w:ascii="Angsana New" w:hAnsi="Angsana New"/>
          <w:b/>
          <w:sz w:val="30"/>
          <w:szCs w:val="30"/>
          <w:cs/>
        </w:rPr>
        <w:t>การด้อยค่าหรือไม่</w:t>
      </w:r>
      <w:r w:rsidR="000C294B">
        <w:rPr>
          <w:rFonts w:ascii="Angsana New" w:hAnsi="Angsana New"/>
          <w:b/>
          <w:sz w:val="30"/>
          <w:szCs w:val="30"/>
        </w:rPr>
        <w:t xml:space="preserve"> </w:t>
      </w:r>
      <w:r w:rsidRPr="002B31C9">
        <w:rPr>
          <w:rFonts w:ascii="Angsana New" w:hAnsi="Angsana New"/>
          <w:b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</w:t>
      </w:r>
      <w:r w:rsidRPr="000C294B">
        <w:rPr>
          <w:rFonts w:ascii="Angsana New" w:hAnsi="Angsana New"/>
          <w:b/>
          <w:spacing w:val="-6"/>
          <w:sz w:val="30"/>
          <w:szCs w:val="30"/>
          <w:cs/>
        </w:rPr>
        <w:t>มูลค่าที่คาดว่าจะได้รับคืน</w:t>
      </w:r>
      <w:r w:rsidR="000C294B" w:rsidRPr="000C294B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0C294B">
        <w:rPr>
          <w:rFonts w:ascii="Angsana New" w:hAnsi="Angsana New"/>
          <w:b/>
          <w:spacing w:val="-6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</w:t>
      </w:r>
      <w:r w:rsidRPr="002B31C9">
        <w:rPr>
          <w:rFonts w:ascii="Angsana New" w:hAnsi="Angsana New"/>
          <w:b/>
          <w:sz w:val="30"/>
          <w:szCs w:val="30"/>
          <w:cs/>
        </w:rPr>
        <w:t>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</w:t>
      </w:r>
      <w:r w:rsidR="000C294B">
        <w:rPr>
          <w:rFonts w:ascii="Angsana New" w:hAnsi="Angsana New"/>
          <w:b/>
          <w:sz w:val="30"/>
          <w:szCs w:val="30"/>
        </w:rPr>
        <w:t xml:space="preserve"> </w:t>
      </w:r>
      <w:r w:rsidRPr="002B31C9">
        <w:rPr>
          <w:rFonts w:ascii="Angsana New" w:hAnsi="Angsana New"/>
          <w:b/>
          <w:sz w:val="30"/>
          <w:szCs w:val="30"/>
          <w:cs/>
        </w:rPr>
        <w:t>มาก่อน</w:t>
      </w:r>
    </w:p>
    <w:p w14:paraId="629E810F" w14:textId="77777777" w:rsidR="00F31DB5" w:rsidRDefault="00F31DB5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5CA12AF" w14:textId="77777777" w:rsidR="000502D0" w:rsidRPr="000502D0" w:rsidRDefault="000502D0" w:rsidP="000502D0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502D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643BB58A" w14:textId="77777777"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1B0539C" w14:textId="77777777" w:rsidR="00F31DB5" w:rsidRDefault="00F31DB5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31DB5">
        <w:rPr>
          <w:rFonts w:ascii="Angsana New" w:hAnsi="Angsana New"/>
          <w:b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>
        <w:rPr>
          <w:rFonts w:ascii="Angsana New" w:hAnsi="Angsana New" w:hint="cs"/>
          <w:b/>
          <w:sz w:val="30"/>
          <w:szCs w:val="30"/>
          <w:cs/>
        </w:rPr>
        <w:t xml:space="preserve">  </w:t>
      </w:r>
      <w:r w:rsidRPr="00F31DB5">
        <w:rPr>
          <w:rFonts w:ascii="Angsana New" w:hAnsi="Angsana New"/>
          <w:b/>
          <w:sz w:val="30"/>
          <w:szCs w:val="30"/>
          <w:cs/>
        </w:rPr>
        <w:t>กลุ่มบริษัทรับรู้รายได้ที่เกี่ยวข้อง</w:t>
      </w:r>
    </w:p>
    <w:p w14:paraId="448477C4" w14:textId="77777777" w:rsidR="00F31DB5" w:rsidRPr="00524400" w:rsidRDefault="00F31DB5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28F369DB" w14:textId="77777777" w:rsidR="005F2E5B" w:rsidRPr="005F2E5B" w:rsidRDefault="005F2E5B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F2E5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1D30AD42" w14:textId="77777777"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F738761" w14:textId="77777777" w:rsidR="00102991" w:rsidRPr="00102991" w:rsidRDefault="00102991" w:rsidP="0010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102991">
        <w:rPr>
          <w:rFonts w:ascii="Angsana New" w:hAnsi="Angsana New"/>
          <w:b/>
          <w:i/>
          <w:iCs/>
          <w:sz w:val="30"/>
          <w:szCs w:val="30"/>
          <w:cs/>
        </w:rPr>
        <w:t>โครงการสมทบเงิน</w:t>
      </w:r>
    </w:p>
    <w:p w14:paraId="3E1D7C3D" w14:textId="77777777" w:rsidR="00102991" w:rsidRPr="00102991" w:rsidRDefault="00102991" w:rsidP="0010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C340E80" w14:textId="77777777" w:rsidR="005F2E5B" w:rsidRDefault="00102991" w:rsidP="00102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02991">
        <w:rPr>
          <w:rFonts w:ascii="Angsana New" w:hAnsi="Angsana New"/>
          <w:b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441CEBEA" w14:textId="77777777"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4933851" w14:textId="77777777" w:rsidR="00524400" w:rsidRDefault="0052440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EE439C4" w14:textId="77777777" w:rsidR="005F2E5B" w:rsidRPr="0048590F" w:rsidRDefault="0048590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8590F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488F2D6" w14:textId="77777777" w:rsidR="005F2E5B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4D8E565" w14:textId="77777777"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ภาระผูกพันสุทธิของ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กลุ่มบริษัทจากโครงการผลประโยชน์ที่กำหนดไว้ถูกคำนวณแยกต่างหากเป็นรายโครงการ</w:t>
      </w:r>
      <w:r>
        <w:rPr>
          <w:rFonts w:ascii="Angsana New" w:hAnsi="Angsana New" w:hint="cs"/>
          <w:b/>
          <w:sz w:val="30"/>
          <w:szCs w:val="30"/>
          <w:cs/>
        </w:rPr>
        <w:t xml:space="preserve">  </w:t>
      </w:r>
      <w:r w:rsidRPr="0048590F">
        <w:rPr>
          <w:rFonts w:ascii="Angsana New" w:hAnsi="Angsana New"/>
          <w:b/>
          <w:sz w:val="30"/>
          <w:szCs w:val="30"/>
          <w:cs/>
        </w:rPr>
        <w:t xml:space="preserve">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2FE50B84" w14:textId="77777777"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0F786CC" w14:textId="77777777"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</w:t>
      </w:r>
      <w:r>
        <w:rPr>
          <w:rFonts w:ascii="Angsana New" w:hAnsi="Angsana New"/>
          <w:b/>
          <w:sz w:val="30"/>
          <w:szCs w:val="30"/>
          <w:cs/>
        </w:rPr>
        <w:t xml:space="preserve">คิดลดแต่ละหน่วยที่ประมาณการไว้ </w:t>
      </w:r>
    </w:p>
    <w:p w14:paraId="32FAEA4C" w14:textId="77777777"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EFB2333" w14:textId="77777777"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</w:t>
      </w:r>
      <w:r>
        <w:rPr>
          <w:rFonts w:ascii="Angsana New" w:hAnsi="Angsana New"/>
          <w:b/>
          <w:sz w:val="30"/>
          <w:szCs w:val="30"/>
          <w:cs/>
        </w:rPr>
        <w:t xml:space="preserve">ในกำไรขาดทุนเบ็ดเสร็จอื่นทันที </w:t>
      </w:r>
      <w:r w:rsidRPr="0048590F">
        <w:rPr>
          <w:rFonts w:ascii="Angsana New" w:hAnsi="Angsana New"/>
          <w:b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   </w:t>
      </w:r>
      <w:r w:rsidRPr="0048590F">
        <w:rPr>
          <w:rFonts w:ascii="Angsana New" w:hAnsi="Angsana New"/>
          <w:b/>
          <w:sz w:val="30"/>
          <w:szCs w:val="30"/>
          <w:cs/>
        </w:rPr>
        <w:t xml:space="preserve"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63824CB4" w14:textId="77777777" w:rsidR="00A50B0A" w:rsidRDefault="00A50B0A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18C59093" w14:textId="77777777"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</w:t>
      </w:r>
      <w:r w:rsidRPr="0048590F">
        <w:rPr>
          <w:rFonts w:ascii="Angsana New" w:hAnsi="Angsana New"/>
          <w:b/>
          <w:sz w:val="30"/>
          <w:szCs w:val="30"/>
          <w:cs/>
        </w:rPr>
        <w:t>ที่เก</w:t>
      </w:r>
      <w:r w:rsidR="0091724A">
        <w:rPr>
          <w:rFonts w:ascii="Angsana New" w:hAnsi="Angsana New"/>
          <w:b/>
          <w:sz w:val="30"/>
          <w:szCs w:val="30"/>
          <w:cs/>
        </w:rPr>
        <w:t>ี่ยวข้องกับการบริการในอดีต หรือ</w:t>
      </w:r>
      <w:r w:rsidRPr="0048590F">
        <w:rPr>
          <w:rFonts w:ascii="Angsana New" w:hAnsi="Angsana New"/>
          <w:b/>
          <w:sz w:val="30"/>
          <w:szCs w:val="30"/>
          <w:cs/>
        </w:rPr>
        <w:t>กำไรหรือขาดทุนจากการลดขนาดโครงการต</w:t>
      </w:r>
      <w:r>
        <w:rPr>
          <w:rFonts w:ascii="Angsana New" w:hAnsi="Angsana New"/>
          <w:b/>
          <w:sz w:val="30"/>
          <w:szCs w:val="30"/>
          <w:cs/>
        </w:rPr>
        <w:t xml:space="preserve">้องรับรู้ในกำไรหรือขาดทุนทันที 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6E48228E" w14:textId="77777777" w:rsidR="00524400" w:rsidRPr="00524400" w:rsidRDefault="00524400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6062828B" w14:textId="77777777"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8590F">
        <w:rPr>
          <w:rFonts w:ascii="Angsana New" w:hAnsi="Angsana New"/>
          <w:b/>
          <w:i/>
          <w:iCs/>
          <w:sz w:val="30"/>
          <w:szCs w:val="30"/>
          <w:cs/>
        </w:rPr>
        <w:t xml:space="preserve">ผลประโยชน์ระยะยาวอื่น </w:t>
      </w:r>
    </w:p>
    <w:p w14:paraId="3E36EA22" w14:textId="77777777" w:rsidR="0048590F" w:rsidRPr="00524400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5BC0F9CF" w14:textId="77777777"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ภาระผูกพันสุทธิของ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53C63C7" w14:textId="77777777" w:rsidR="009E497A" w:rsidRPr="00524400" w:rsidRDefault="009E497A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48CC7A25" w14:textId="77777777" w:rsidR="00C81BCA" w:rsidRPr="00C81BCA" w:rsidRDefault="00C81BCA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C81BCA">
        <w:rPr>
          <w:rFonts w:ascii="Angsana New" w:hAnsi="Angsana New"/>
          <w:b/>
          <w:i/>
          <w:iCs/>
          <w:sz w:val="30"/>
          <w:szCs w:val="30"/>
          <w:cs/>
        </w:rPr>
        <w:t xml:space="preserve">ผลประโยชน์เมื่อเลิกจ้าง </w:t>
      </w:r>
    </w:p>
    <w:p w14:paraId="6776C7C3" w14:textId="77777777" w:rsidR="00C81BCA" w:rsidRPr="00524400" w:rsidRDefault="00C81BCA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52DA7A60" w14:textId="77777777" w:rsidR="00C81BCA" w:rsidRPr="00C81BCA" w:rsidRDefault="00C81BCA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81BCA">
        <w:rPr>
          <w:rFonts w:ascii="Angsana New" w:hAnsi="Angsana New"/>
          <w:b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</w:t>
      </w:r>
      <w:r>
        <w:rPr>
          <w:rFonts w:ascii="Angsana New" w:hAnsi="Angsana New"/>
          <w:b/>
          <w:sz w:val="30"/>
          <w:szCs w:val="30"/>
          <w:cs/>
        </w:rPr>
        <w:t>หนึ่งต่อไปนี้เกิดขึ้นก่อน เมื่อกลุ่มบริษัท</w:t>
      </w:r>
      <w:r w:rsidRPr="00C81BCA">
        <w:rPr>
          <w:rFonts w:ascii="Angsana New" w:hAnsi="Angsana New"/>
          <w:b/>
          <w:sz w:val="30"/>
          <w:szCs w:val="30"/>
          <w:cs/>
        </w:rPr>
        <w:t>ไม่สามารถยกเลิกข้อเสนอการให้ผลประโยช</w:t>
      </w:r>
      <w:r>
        <w:rPr>
          <w:rFonts w:ascii="Angsana New" w:hAnsi="Angsana New"/>
          <w:b/>
          <w:sz w:val="30"/>
          <w:szCs w:val="30"/>
          <w:cs/>
        </w:rPr>
        <w:t>น์ดังกล่าวได้อีกต่อไป หรือเมื่อกลุ่มบริษัท</w:t>
      </w:r>
      <w:r w:rsidRPr="00C81BCA">
        <w:rPr>
          <w:rFonts w:ascii="Angsana New" w:hAnsi="Angsana New"/>
          <w:b/>
          <w:sz w:val="30"/>
          <w:szCs w:val="30"/>
          <w:cs/>
        </w:rPr>
        <w:t xml:space="preserve">รับรู้ต้นทุนสำหรับการปรับโครงสร้าง </w:t>
      </w:r>
      <w:r>
        <w:rPr>
          <w:rFonts w:ascii="Angsana New" w:hAnsi="Angsana New"/>
          <w:b/>
          <w:sz w:val="30"/>
          <w:szCs w:val="30"/>
        </w:rPr>
        <w:t xml:space="preserve">          </w:t>
      </w:r>
      <w:r w:rsidRPr="00C81BCA">
        <w:rPr>
          <w:rFonts w:ascii="Angsana New" w:hAnsi="Angsana New"/>
          <w:b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C81BCA">
        <w:rPr>
          <w:rFonts w:ascii="Angsana New" w:hAnsi="Angsana New"/>
          <w:bCs/>
          <w:sz w:val="30"/>
          <w:szCs w:val="30"/>
        </w:rPr>
        <w:t>12</w:t>
      </w:r>
      <w:r w:rsidRPr="00C81BCA">
        <w:rPr>
          <w:rFonts w:ascii="Angsana New" w:hAnsi="Angsana New"/>
          <w:b/>
          <w:sz w:val="30"/>
          <w:szCs w:val="30"/>
        </w:rPr>
        <w:t xml:space="preserve"> </w:t>
      </w:r>
      <w:r w:rsidRPr="00C81BCA">
        <w:rPr>
          <w:rFonts w:ascii="Angsana New" w:hAnsi="Angsana New"/>
          <w:b/>
          <w:sz w:val="30"/>
          <w:szCs w:val="30"/>
          <w:cs/>
        </w:rPr>
        <w:t>เดือน</w:t>
      </w:r>
      <w:r w:rsidR="002C01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81BCA">
        <w:rPr>
          <w:rFonts w:ascii="Angsana New" w:hAnsi="Angsana New"/>
          <w:b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14:paraId="22959C5A" w14:textId="77777777" w:rsidR="0048590F" w:rsidRP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8590F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609BFC9D" w14:textId="77777777" w:rsidR="0048590F" w:rsidRPr="00B039C9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5B36FDA8" w14:textId="77777777" w:rsidR="0048590F" w:rsidRDefault="0048590F" w:rsidP="0048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8590F">
        <w:rPr>
          <w:rFonts w:ascii="Angsana New" w:hAnsi="Angsana New"/>
          <w:b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</w:t>
      </w:r>
      <w:r>
        <w:rPr>
          <w:rFonts w:ascii="Angsana New" w:hAnsi="Angsana New"/>
          <w:b/>
          <w:sz w:val="30"/>
          <w:szCs w:val="30"/>
          <w:cs/>
        </w:rPr>
        <w:t>วยมูลค่าที่คาดว่าจะจ่ายชำระ หาก</w:t>
      </w:r>
      <w:r w:rsidRPr="0048590F">
        <w:rPr>
          <w:rFonts w:ascii="Angsana New" w:hAnsi="Angsana New"/>
          <w:b/>
          <w:sz w:val="30"/>
          <w:szCs w:val="30"/>
          <w:cs/>
        </w:rPr>
        <w:t>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7AE0213" w14:textId="77777777" w:rsidR="00A50B0A" w:rsidRPr="00B039C9" w:rsidRDefault="00A50B0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19929043" w14:textId="77777777" w:rsidR="0048590F" w:rsidRDefault="009D29AF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D29A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6B50966" w14:textId="77777777" w:rsidR="009D29AF" w:rsidRPr="00B039C9" w:rsidRDefault="009D29AF" w:rsidP="009D2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0A36443B" w14:textId="77777777" w:rsidR="0048590F" w:rsidRDefault="001E014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1E0140">
        <w:rPr>
          <w:rFonts w:ascii="Angsana New" w:hAnsi="Angsana New"/>
          <w:b/>
          <w:sz w:val="30"/>
          <w:szCs w:val="30"/>
          <w:cs/>
        </w:rPr>
        <w:t>ประ</w:t>
      </w:r>
      <w:r w:rsidR="00E6353A">
        <w:rPr>
          <w:rFonts w:ascii="Angsana New" w:hAnsi="Angsana New"/>
          <w:b/>
          <w:sz w:val="30"/>
          <w:szCs w:val="30"/>
          <w:cs/>
        </w:rPr>
        <w:t>มาณการหนี้สินจะรับรู้ก็ต่อเมื่อ</w:t>
      </w:r>
      <w:r w:rsidRPr="001E0140">
        <w:rPr>
          <w:rFonts w:ascii="Angsana New" w:hAnsi="Angsana New"/>
          <w:b/>
          <w:sz w:val="30"/>
          <w:szCs w:val="30"/>
          <w:cs/>
        </w:rPr>
        <w:t>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</w:t>
      </w:r>
      <w:r>
        <w:rPr>
          <w:rFonts w:ascii="Angsana New" w:hAnsi="Angsana New"/>
          <w:b/>
          <w:sz w:val="30"/>
          <w:szCs w:val="30"/>
          <w:cs/>
        </w:rPr>
        <w:t xml:space="preserve">ยไปเพื่อชำระภาระผูกพันดังกล่าว </w:t>
      </w:r>
      <w:r w:rsidRPr="001E0140">
        <w:rPr>
          <w:rFonts w:ascii="Angsana New" w:hAnsi="Angsana New"/>
          <w:b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</w:t>
      </w:r>
      <w:r>
        <w:rPr>
          <w:rFonts w:ascii="Angsana New" w:hAnsi="Angsana New"/>
          <w:b/>
          <w:sz w:val="30"/>
          <w:szCs w:val="30"/>
          <w:cs/>
        </w:rPr>
        <w:t xml:space="preserve">น </w:t>
      </w:r>
      <w:r w:rsidRPr="001E0140">
        <w:rPr>
          <w:rFonts w:ascii="Angsana New" w:hAnsi="Angsana New"/>
          <w:b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EE44B6C" w14:textId="77777777" w:rsidR="00B039C9" w:rsidRPr="00B039C9" w:rsidRDefault="00B039C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772E4CB7" w14:textId="77777777" w:rsidR="00B039C9" w:rsidRPr="00B039C9" w:rsidRDefault="00B039C9" w:rsidP="00B039C9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039C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46420A8E" w14:textId="77777777" w:rsidR="00933B8E" w:rsidRPr="0097503B" w:rsidRDefault="00933B8E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6E9BD003" w14:textId="77777777" w:rsidR="0097503B" w:rsidRDefault="0097503B" w:rsidP="00975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7503B">
        <w:rPr>
          <w:rFonts w:ascii="Angsana New" w:hAnsi="Angsana New"/>
          <w:b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97503B">
        <w:rPr>
          <w:rFonts w:ascii="Angsana New" w:hAnsi="Angsana New" w:hint="cs"/>
          <w:b/>
          <w:sz w:val="30"/>
          <w:szCs w:val="30"/>
          <w:cs/>
        </w:rPr>
        <w:t>ชำระ</w:t>
      </w:r>
      <w:r w:rsidRPr="0097503B">
        <w:rPr>
          <w:rFonts w:ascii="Angsana New" w:hAnsi="Angsana New"/>
          <w:b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>
        <w:rPr>
          <w:rFonts w:ascii="Angsana New" w:hAnsi="Angsana New"/>
          <w:b/>
          <w:sz w:val="30"/>
          <w:szCs w:val="30"/>
        </w:rPr>
        <w:t xml:space="preserve">         </w:t>
      </w:r>
      <w:r w:rsidRPr="0097503B">
        <w:rPr>
          <w:rFonts w:ascii="Angsana New" w:hAnsi="Angsana New"/>
          <w:b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>
        <w:rPr>
          <w:rFonts w:ascii="Angsana New" w:hAnsi="Angsana New"/>
          <w:b/>
          <w:sz w:val="30"/>
          <w:szCs w:val="30"/>
        </w:rPr>
        <w:t xml:space="preserve">              </w:t>
      </w:r>
      <w:r w:rsidRPr="0097503B">
        <w:rPr>
          <w:rFonts w:ascii="Angsana New" w:hAnsi="Angsana New"/>
          <w:b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6A87E88A" w14:textId="77777777" w:rsidR="0097503B" w:rsidRPr="0097503B" w:rsidRDefault="0097503B" w:rsidP="00975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7AF0F43C" w14:textId="77777777" w:rsidR="0097503B" w:rsidRPr="0097503B" w:rsidRDefault="0097503B" w:rsidP="00975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7503B">
        <w:rPr>
          <w:rFonts w:ascii="Angsana New" w:hAnsi="Angsana New"/>
          <w:b/>
          <w:sz w:val="30"/>
          <w:szCs w:val="30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08D6968A" w14:textId="77777777" w:rsidR="0097503B" w:rsidRPr="0097503B" w:rsidRDefault="0097503B" w:rsidP="00975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2B59DF9C" w14:textId="77777777" w:rsidR="0097503B" w:rsidRPr="0097503B" w:rsidRDefault="0097503B" w:rsidP="00975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7503B">
        <w:rPr>
          <w:rFonts w:ascii="Angsana New" w:hAnsi="Angsana New"/>
          <w:b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97503B">
        <w:rPr>
          <w:rFonts w:ascii="Angsana New" w:hAnsi="Angsana New"/>
          <w:b/>
          <w:sz w:val="30"/>
          <w:szCs w:val="30"/>
        </w:rPr>
        <w:t>‘</w:t>
      </w:r>
      <w:r w:rsidRPr="0097503B">
        <w:rPr>
          <w:rFonts w:ascii="Angsana New" w:hAnsi="Angsana New"/>
          <w:b/>
          <w:sz w:val="30"/>
          <w:szCs w:val="30"/>
          <w:cs/>
        </w:rPr>
        <w:t>สภาพคล่อง</w:t>
      </w:r>
      <w:r w:rsidRPr="0097503B">
        <w:rPr>
          <w:rFonts w:ascii="Angsana New" w:hAnsi="Angsana New"/>
          <w:b/>
          <w:sz w:val="30"/>
          <w:szCs w:val="30"/>
        </w:rPr>
        <w:t xml:space="preserve">’ </w:t>
      </w:r>
      <w:r w:rsidRPr="0097503B">
        <w:rPr>
          <w:rFonts w:ascii="Angsana New" w:hAnsi="Angsana New"/>
          <w:b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</w:t>
      </w:r>
      <w:r>
        <w:rPr>
          <w:rFonts w:ascii="Angsana New" w:hAnsi="Angsana New"/>
          <w:b/>
          <w:sz w:val="30"/>
          <w:szCs w:val="30"/>
        </w:rPr>
        <w:t xml:space="preserve">              </w:t>
      </w:r>
      <w:r w:rsidRPr="0097503B">
        <w:rPr>
          <w:rFonts w:ascii="Angsana New" w:hAnsi="Angsana New"/>
          <w:b/>
          <w:sz w:val="30"/>
          <w:szCs w:val="30"/>
          <w:cs/>
        </w:rPr>
        <w:t xml:space="preserve">ที่เพียงพอซึ่งสามารถให้ข้อมูลราคาได้อย่างต่อเนื่อง </w:t>
      </w:r>
    </w:p>
    <w:p w14:paraId="31E43558" w14:textId="77777777" w:rsidR="0097503B" w:rsidRPr="0097503B" w:rsidRDefault="0097503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1ADF4A5C" w14:textId="77777777" w:rsidR="0097503B" w:rsidRPr="0097503B" w:rsidRDefault="0097503B" w:rsidP="00975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7503B">
        <w:rPr>
          <w:rFonts w:ascii="Angsana New" w:hAnsi="Angsana New"/>
          <w:b/>
          <w:sz w:val="30"/>
          <w:szCs w:val="30"/>
          <w:cs/>
        </w:rPr>
        <w:t>หากไม่มีราคาเสนอซื้อขายในตลาดที่มีสภาพคล่อง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97503B">
        <w:rPr>
          <w:rFonts w:ascii="Angsana New" w:hAnsi="Angsana New"/>
          <w:b/>
          <w:sz w:val="30"/>
          <w:szCs w:val="30"/>
          <w:cs/>
        </w:rPr>
        <w:t xml:space="preserve">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97503B">
        <w:rPr>
          <w:rFonts w:ascii="Angsana New" w:hAnsi="Angsana New" w:hint="cs"/>
          <w:b/>
          <w:sz w:val="30"/>
          <w:szCs w:val="30"/>
          <w:cs/>
        </w:rPr>
        <w:t>การเลือก</w:t>
      </w:r>
      <w:r w:rsidRPr="0097503B">
        <w:rPr>
          <w:rFonts w:ascii="Angsana New" w:hAnsi="Angsana New"/>
          <w:b/>
          <w:sz w:val="30"/>
          <w:szCs w:val="30"/>
          <w:cs/>
        </w:rPr>
        <w:t>เทคนิคการประเมินมูลค่า</w:t>
      </w:r>
      <w:r w:rsidRPr="0097503B">
        <w:rPr>
          <w:rFonts w:ascii="Angsana New" w:hAnsi="Angsana New" w:hint="cs"/>
          <w:b/>
          <w:sz w:val="30"/>
          <w:szCs w:val="30"/>
          <w:cs/>
        </w:rPr>
        <w:t>จะ</w:t>
      </w:r>
      <w:r w:rsidRPr="0097503B">
        <w:rPr>
          <w:rFonts w:ascii="Angsana New" w:hAnsi="Angsana New"/>
          <w:b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033479A7" w14:textId="77777777" w:rsidR="0097503B" w:rsidRPr="0097503B" w:rsidRDefault="0097503B" w:rsidP="00975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F2BA10F" w14:textId="77777777" w:rsidR="0097503B" w:rsidRPr="0097503B" w:rsidRDefault="0097503B" w:rsidP="00975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7503B">
        <w:rPr>
          <w:rFonts w:ascii="Angsana New" w:hAnsi="Angsana New"/>
          <w:b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="Angsana New" w:hAnsi="Angsana New"/>
          <w:b/>
          <w:sz w:val="30"/>
          <w:szCs w:val="30"/>
        </w:rPr>
        <w:t xml:space="preserve"> </w:t>
      </w:r>
      <w:r w:rsidRPr="0097503B">
        <w:rPr>
          <w:rFonts w:ascii="Angsana New" w:hAnsi="Angsana New"/>
          <w:b/>
          <w:sz w:val="30"/>
          <w:szCs w:val="30"/>
          <w:cs/>
        </w:rPr>
        <w:t xml:space="preserve">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7CE886E" w14:textId="77777777" w:rsidR="0097503B" w:rsidRPr="0097503B" w:rsidRDefault="0097503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6954B57B" w14:textId="77777777" w:rsidR="0097503B" w:rsidRPr="0097503B" w:rsidRDefault="0097503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7503B">
        <w:rPr>
          <w:rFonts w:ascii="Angsana New" w:hAnsi="Angsana New"/>
          <w:b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97503B">
        <w:rPr>
          <w:rFonts w:ascii="Angsana New" w:hAnsi="Angsana New" w:hint="cs"/>
          <w:b/>
          <w:sz w:val="30"/>
          <w:szCs w:val="30"/>
          <w:cs/>
        </w:rPr>
        <w:t>ได้มาจาก</w:t>
      </w:r>
      <w:r w:rsidRPr="0097503B">
        <w:rPr>
          <w:rFonts w:ascii="Angsana New" w:hAnsi="Angsana New"/>
          <w:b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97503B">
        <w:rPr>
          <w:rFonts w:ascii="Angsana New" w:hAnsi="Angsana New" w:hint="cs"/>
          <w:b/>
          <w:sz w:val="30"/>
          <w:szCs w:val="30"/>
          <w:cs/>
        </w:rPr>
        <w:t>า</w:t>
      </w:r>
      <w:r w:rsidRPr="0097503B">
        <w:rPr>
          <w:rFonts w:ascii="Angsana New" w:hAnsi="Angsana New"/>
          <w:b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97503B">
        <w:rPr>
          <w:rFonts w:ascii="Angsana New" w:hAnsi="Angsana New" w:hint="cs"/>
          <w:b/>
          <w:sz w:val="30"/>
          <w:szCs w:val="30"/>
          <w:cs/>
        </w:rPr>
        <w:t>และรับรู้เป็นรายการรอตัดบัญชีซึ่ง</w:t>
      </w:r>
      <w:r w:rsidRPr="0097503B">
        <w:rPr>
          <w:rFonts w:ascii="Angsana New" w:hAnsi="Angsana New"/>
          <w:b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97503B">
        <w:rPr>
          <w:rFonts w:ascii="Angsana New" w:hAnsi="Angsana New" w:hint="cs"/>
          <w:b/>
          <w:sz w:val="30"/>
          <w:szCs w:val="30"/>
          <w:cs/>
        </w:rPr>
        <w:t>ทางการเงิน</w:t>
      </w:r>
      <w:r w:rsidRPr="0097503B">
        <w:rPr>
          <w:rFonts w:ascii="Angsana New" w:hAnsi="Angsana New"/>
          <w:b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71C3217F" w14:textId="77777777" w:rsidR="00B039C9" w:rsidRPr="0097503B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65E901F7" w14:textId="77777777" w:rsidR="00B039C9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039C9">
        <w:rPr>
          <w:rFonts w:ascii="Angsana New" w:hAnsi="Angsana New"/>
          <w:b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B039C9">
        <w:rPr>
          <w:rFonts w:ascii="Angsana New" w:hAnsi="Angsana New"/>
          <w:b/>
          <w:sz w:val="30"/>
          <w:szCs w:val="30"/>
        </w:rPr>
        <w:t xml:space="preserve"> </w:t>
      </w:r>
      <w:r w:rsidRPr="00B039C9">
        <w:rPr>
          <w:rFonts w:ascii="Angsana New" w:hAnsi="Angsana New"/>
          <w:b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039C9">
        <w:rPr>
          <w:rFonts w:ascii="Angsana New" w:hAnsi="Angsana New"/>
          <w:b/>
          <w:sz w:val="30"/>
          <w:szCs w:val="30"/>
        </w:rPr>
        <w:t xml:space="preserve"> </w:t>
      </w:r>
      <w:r w:rsidRPr="00B039C9">
        <w:rPr>
          <w:rFonts w:ascii="Angsana New" w:hAnsi="Angsana New"/>
          <w:b/>
          <w:sz w:val="30"/>
          <w:szCs w:val="30"/>
          <w:cs/>
        </w:rPr>
        <w:t xml:space="preserve">ดังนี้ </w:t>
      </w:r>
    </w:p>
    <w:p w14:paraId="36FD523F" w14:textId="77777777" w:rsidR="00B039C9" w:rsidRPr="0097503B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2F491BD8" w14:textId="77777777" w:rsidR="00B039C9" w:rsidRPr="00B039C9" w:rsidRDefault="000B0E0D" w:rsidP="000B0E0D">
      <w:pPr>
        <w:pStyle w:val="block"/>
        <w:spacing w:after="0" w:line="240" w:lineRule="atLeast"/>
        <w:ind w:left="810" w:right="-7" w:hanging="23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-</w:t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 w:rsidR="00B039C9" w:rsidRPr="00B039C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proofErr w:type="gramStart"/>
      <w:r w:rsidR="00B039C9" w:rsidRPr="00B039C9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B039C9" w:rsidRPr="00B039C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039C9" w:rsidRPr="00B039C9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22BE08F5" w14:textId="77777777" w:rsidR="00B039C9" w:rsidRPr="00B039C9" w:rsidRDefault="000B0E0D" w:rsidP="000B0E0D">
      <w:pPr>
        <w:pStyle w:val="block"/>
        <w:spacing w:after="0" w:line="240" w:lineRule="atLeast"/>
        <w:ind w:left="810" w:right="-7" w:hanging="23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-</w:t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 w:rsidR="00B039C9" w:rsidRPr="00B039C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="00B039C9" w:rsidRPr="00B039C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proofErr w:type="gramStart"/>
      <w:r w:rsidR="00B039C9" w:rsidRPr="00B039C9">
        <w:rPr>
          <w:rFonts w:asciiTheme="majorBidi" w:hAnsiTheme="majorBidi" w:cstheme="majorBidi"/>
          <w:sz w:val="30"/>
          <w:szCs w:val="30"/>
          <w:lang w:bidi="th-TH"/>
        </w:rPr>
        <w:t xml:space="preserve">2  </w:t>
      </w:r>
      <w:r w:rsidR="00B039C9" w:rsidRPr="00B039C9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proofErr w:type="gramEnd"/>
      <w:r w:rsidR="00B039C9" w:rsidRPr="00B039C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B039C9" w:rsidRPr="00B039C9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F6A7086" w14:textId="77777777" w:rsidR="00B039C9" w:rsidRPr="00B039C9" w:rsidRDefault="000B0E0D" w:rsidP="000B0E0D">
      <w:pPr>
        <w:pStyle w:val="block"/>
        <w:spacing w:after="0" w:line="240" w:lineRule="atLeast"/>
        <w:ind w:left="810" w:right="-7" w:hanging="234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>-</w:t>
      </w:r>
      <w:r>
        <w:rPr>
          <w:rFonts w:asciiTheme="majorBidi" w:hAnsiTheme="majorBidi" w:cstheme="majorBidi"/>
          <w:sz w:val="30"/>
          <w:szCs w:val="30"/>
          <w:lang w:bidi="th-TH"/>
        </w:rPr>
        <w:tab/>
      </w:r>
      <w:r w:rsidR="00B039C9" w:rsidRPr="00B039C9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="00B039C9" w:rsidRPr="00B039C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proofErr w:type="gramStart"/>
      <w:r w:rsidR="00B039C9" w:rsidRPr="00B039C9">
        <w:rPr>
          <w:rFonts w:asciiTheme="majorBidi" w:hAnsiTheme="majorBidi" w:cstheme="majorBidi"/>
          <w:sz w:val="30"/>
          <w:szCs w:val="30"/>
          <w:lang w:bidi="th-TH"/>
        </w:rPr>
        <w:t xml:space="preserve">3  </w:t>
      </w:r>
      <w:r w:rsidR="00B039C9" w:rsidRPr="00B039C9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="00B039C9" w:rsidRPr="00B039C9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  <w:proofErr w:type="gramEnd"/>
    </w:p>
    <w:p w14:paraId="616BB67E" w14:textId="77777777" w:rsidR="00B039C9" w:rsidRPr="0097503B" w:rsidRDefault="00B039C9" w:rsidP="00B039C9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7C44FCAD" w14:textId="77777777" w:rsidR="00B039C9" w:rsidRPr="00B039C9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039C9">
        <w:rPr>
          <w:rFonts w:ascii="Angsana New" w:hAnsi="Angsana New"/>
          <w:b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>
        <w:rPr>
          <w:rFonts w:ascii="Angsana New" w:hAnsi="Angsana New"/>
          <w:b/>
          <w:sz w:val="30"/>
          <w:szCs w:val="30"/>
        </w:rPr>
        <w:t xml:space="preserve">      </w:t>
      </w:r>
      <w:r w:rsidRPr="00B039C9">
        <w:rPr>
          <w:rFonts w:ascii="Angsana New" w:hAnsi="Angsana New"/>
          <w:b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D9E712E" w14:textId="77777777" w:rsidR="00B039C9" w:rsidRPr="0097503B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4268E720" w14:textId="77777777" w:rsidR="00B039C9" w:rsidRPr="00B039C9" w:rsidRDefault="00B039C9" w:rsidP="00B03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039C9">
        <w:rPr>
          <w:rFonts w:ascii="Angsana New" w:hAnsi="Angsana New"/>
          <w:b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B039C9">
        <w:rPr>
          <w:rFonts w:ascii="Angsana New" w:hAnsi="Angsana New"/>
          <w:b/>
          <w:sz w:val="30"/>
          <w:szCs w:val="30"/>
        </w:rPr>
        <w:t xml:space="preserve"> </w:t>
      </w:r>
    </w:p>
    <w:p w14:paraId="4D778261" w14:textId="77777777" w:rsidR="00933B8E" w:rsidRDefault="00933B8E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14:paraId="7CD18F36" w14:textId="77777777" w:rsidR="0097503B" w:rsidRDefault="0097503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14:paraId="0E7011DE" w14:textId="77777777" w:rsidR="0097503B" w:rsidRDefault="0097503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14:paraId="7C6A1FE0" w14:textId="77777777" w:rsidR="0097503B" w:rsidRDefault="0097503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14:paraId="0E55D75A" w14:textId="77777777" w:rsidR="0097503B" w:rsidRDefault="0097503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14:paraId="0E335EA8" w14:textId="77777777" w:rsidR="0097503B" w:rsidRDefault="0097503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14:paraId="63C30708" w14:textId="77777777" w:rsidR="0097503B" w:rsidRDefault="0097503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14:paraId="4BF199FE" w14:textId="77777777" w:rsidR="0097503B" w:rsidRPr="008C55E7" w:rsidRDefault="0097503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14:paraId="0EAD882F" w14:textId="77777777" w:rsidR="0048590F" w:rsidRPr="001E0140" w:rsidRDefault="001E0140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1E014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324E1D8F" w14:textId="77777777" w:rsidR="0048590F" w:rsidRPr="00700EF8" w:rsidRDefault="0048590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79D0D069" w14:textId="77777777" w:rsidR="00013352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33B8E">
        <w:rPr>
          <w:rFonts w:ascii="Angsana New" w:hAnsi="Angsana New"/>
          <w:b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>
        <w:rPr>
          <w:rFonts w:ascii="Angsana New" w:hAnsi="Angsana New"/>
          <w:b/>
          <w:sz w:val="30"/>
          <w:szCs w:val="30"/>
        </w:rPr>
        <w:t xml:space="preserve">  </w:t>
      </w:r>
      <w:r w:rsidRPr="00933B8E">
        <w:rPr>
          <w:rFonts w:ascii="Angsana New" w:hAnsi="Angsana New"/>
          <w:b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5AD847B3" w14:textId="77777777" w:rsidR="00F325E5" w:rsidRPr="00700EF8" w:rsidRDefault="00F325E5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36438C19" w14:textId="77777777" w:rsidR="00933B8E" w:rsidRPr="00331BBF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331BBF">
        <w:rPr>
          <w:rFonts w:ascii="Angsana New" w:hAnsi="Angsana New"/>
          <w:b/>
          <w:i/>
          <w:iCs/>
          <w:sz w:val="30"/>
          <w:szCs w:val="30"/>
          <w:cs/>
        </w:rPr>
        <w:t>การขายสินค้าและบริการ</w:t>
      </w:r>
    </w:p>
    <w:p w14:paraId="58626E67" w14:textId="77777777" w:rsidR="00933B8E" w:rsidRPr="00700EF8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53323EA8" w14:textId="77777777" w:rsidR="00933B8E" w:rsidRPr="00933B8E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31BBF">
        <w:rPr>
          <w:rFonts w:ascii="Angsana New" w:hAnsi="Angsana New"/>
          <w:b/>
          <w:spacing w:val="-6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933B8E">
        <w:rPr>
          <w:rFonts w:ascii="Angsana New" w:hAnsi="Angsana New"/>
          <w:b/>
          <w:sz w:val="30"/>
          <w:szCs w:val="30"/>
          <w:cs/>
        </w:rPr>
        <w:t xml:space="preserve"> </w:t>
      </w:r>
      <w:r w:rsidRPr="00331BBF">
        <w:rPr>
          <w:rFonts w:ascii="Angsana New" w:hAnsi="Angsana New"/>
          <w:b/>
          <w:spacing w:val="-6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</w:t>
      </w:r>
      <w:r w:rsidR="00331BBF">
        <w:rPr>
          <w:rFonts w:ascii="Angsana New" w:hAnsi="Angsana New" w:hint="cs"/>
          <w:b/>
          <w:sz w:val="30"/>
          <w:szCs w:val="30"/>
          <w:cs/>
        </w:rPr>
        <w:t xml:space="preserve">  </w:t>
      </w:r>
      <w:r w:rsidRPr="00933B8E">
        <w:rPr>
          <w:rFonts w:ascii="Angsana New" w:hAnsi="Angsana New"/>
          <w:b/>
          <w:sz w:val="30"/>
          <w:szCs w:val="30"/>
          <w:cs/>
        </w:rPr>
        <w:t xml:space="preserve">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499A99AF" w14:textId="77777777" w:rsidR="00933B8E" w:rsidRPr="00700EF8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4B06A292" w14:textId="77777777" w:rsidR="00933B8E" w:rsidRPr="004901DC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4901DC">
        <w:rPr>
          <w:rFonts w:ascii="Angsana New" w:hAnsi="Angsana New"/>
          <w:b/>
          <w:spacing w:val="-6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="00AC2A04" w:rsidRPr="004901DC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Pr="004901DC">
        <w:rPr>
          <w:rFonts w:ascii="Angsana New" w:hAnsi="Angsana New"/>
          <w:b/>
          <w:spacing w:val="-6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58978644" w14:textId="77777777" w:rsidR="00933B8E" w:rsidRPr="00700EF8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4806C6A1" w14:textId="77777777" w:rsidR="008C55E7" w:rsidRDefault="008C55E7" w:rsidP="008C5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pacing w:val="-6"/>
          <w:sz w:val="30"/>
          <w:szCs w:val="30"/>
        </w:rPr>
      </w:pPr>
      <w:r w:rsidRPr="008C55E7">
        <w:rPr>
          <w:rFonts w:ascii="Angsana New" w:hAnsi="Angsana New"/>
          <w:b/>
          <w:i/>
          <w:iCs/>
          <w:spacing w:val="-6"/>
          <w:sz w:val="30"/>
          <w:szCs w:val="30"/>
          <w:cs/>
        </w:rPr>
        <w:t>รายได้จากรายการโทรทัศน์</w:t>
      </w:r>
    </w:p>
    <w:p w14:paraId="46FEE5DB" w14:textId="77777777" w:rsidR="008C55E7" w:rsidRPr="00700EF8" w:rsidRDefault="008C55E7" w:rsidP="008C5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3BC4D475" w14:textId="77777777" w:rsidR="008C55E7" w:rsidRDefault="008C55E7" w:rsidP="008C55E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33187006"/>
      <w:r w:rsidRPr="00EA7B5C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>
        <w:rPr>
          <w:rFonts w:asciiTheme="majorBidi" w:hAnsiTheme="majorBidi" w:cstheme="majorBidi" w:hint="cs"/>
          <w:sz w:val="30"/>
          <w:szCs w:val="30"/>
          <w:cs/>
        </w:rPr>
        <w:t>จากรายการโทรทัศน์</w:t>
      </w:r>
      <w:r w:rsidRPr="00EA7B5C">
        <w:rPr>
          <w:rFonts w:asciiTheme="majorBidi" w:hAnsiTheme="majorBidi" w:cstheme="majorBidi" w:hint="cs"/>
          <w:sz w:val="30"/>
          <w:szCs w:val="30"/>
          <w:cs/>
        </w:rPr>
        <w:t>รับรู้ตลอดช่วงเวลาหนึ่ง</w:t>
      </w:r>
      <w:r>
        <w:rPr>
          <w:rFonts w:asciiTheme="majorBidi" w:hAnsiTheme="majorBidi" w:cstheme="majorBidi" w:hint="cs"/>
          <w:sz w:val="30"/>
          <w:szCs w:val="30"/>
          <w:cs/>
        </w:rPr>
        <w:t>หรือ ณ เวลาใดเวลาหนึ่ง</w:t>
      </w:r>
      <w:r w:rsidRPr="00EA7B5C">
        <w:rPr>
          <w:rFonts w:asciiTheme="majorBidi" w:hAnsiTheme="majorBidi" w:cstheme="majorBidi" w:hint="cs"/>
          <w:sz w:val="30"/>
          <w:szCs w:val="30"/>
          <w:cs/>
        </w:rPr>
        <w:t>เมื่อได้ให้บริการ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A7B5C">
        <w:rPr>
          <w:rFonts w:asciiTheme="majorBidi" w:hAnsiTheme="majorBidi" w:cstheme="majorBidi" w:hint="cs"/>
          <w:sz w:val="30"/>
          <w:szCs w:val="30"/>
          <w:cs/>
        </w:rPr>
        <w:t>ต้นทุนที่เกี่ยวข้องรับรู้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EA7B5C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ในกำไรหรือขาดทุนเมื่อเกิดขึ้น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C7032">
        <w:rPr>
          <w:rFonts w:asciiTheme="majorBidi" w:hAnsiTheme="majorBidi" w:hint="cs"/>
          <w:sz w:val="30"/>
          <w:szCs w:val="30"/>
          <w:cs/>
        </w:rPr>
        <w:t>ซึ่งรายได้จาก</w:t>
      </w:r>
      <w:r>
        <w:rPr>
          <w:rFonts w:asciiTheme="majorBidi" w:hAnsiTheme="majorBidi" w:hint="cs"/>
          <w:sz w:val="30"/>
          <w:szCs w:val="30"/>
          <w:cs/>
        </w:rPr>
        <w:t>รายการโทรทัศน์</w:t>
      </w:r>
      <w:r w:rsidRPr="004C7032">
        <w:rPr>
          <w:rFonts w:asciiTheme="majorBidi" w:hAnsiTheme="majorBidi" w:hint="cs"/>
          <w:sz w:val="30"/>
          <w:szCs w:val="30"/>
          <w:cs/>
        </w:rPr>
        <w:t>ประกอบด้วย</w:t>
      </w:r>
    </w:p>
    <w:p w14:paraId="09175470" w14:textId="77777777" w:rsidR="008C55E7" w:rsidRPr="004C7032" w:rsidRDefault="008C55E7" w:rsidP="008C55E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4C7032">
        <w:rPr>
          <w:rFonts w:asciiTheme="majorBidi" w:hAnsiTheme="majorBidi" w:hint="cs"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</w:t>
      </w:r>
      <w:r w:rsidRPr="004C7032">
        <w:rPr>
          <w:rFonts w:asciiTheme="majorBidi" w:hAnsiTheme="majorBidi"/>
          <w:sz w:val="30"/>
          <w:szCs w:val="30"/>
          <w:cs/>
        </w:rPr>
        <w:t xml:space="preserve"> </w:t>
      </w:r>
      <w:r w:rsidRPr="004C7032">
        <w:rPr>
          <w:rFonts w:asciiTheme="majorBidi" w:hAnsiTheme="majorBidi" w:hint="cs"/>
          <w:sz w:val="30"/>
          <w:szCs w:val="30"/>
          <w:cs/>
        </w:rPr>
        <w:t>ซึ่งรับรู้เมื่อให้บริการออกอากาศทางโทรทัศน์แล้ว</w:t>
      </w:r>
      <w:r w:rsidRPr="004C7032">
        <w:rPr>
          <w:rFonts w:asciiTheme="majorBidi" w:hAnsiTheme="majorBidi"/>
          <w:sz w:val="30"/>
          <w:szCs w:val="30"/>
          <w:cs/>
        </w:rPr>
        <w:t xml:space="preserve"> </w:t>
      </w:r>
      <w:r w:rsidRPr="004C7032">
        <w:rPr>
          <w:rFonts w:asciiTheme="majorBidi" w:hAnsiTheme="majorBidi" w:hint="cs"/>
          <w:sz w:val="30"/>
          <w:szCs w:val="30"/>
          <w:cs/>
        </w:rPr>
        <w:t>และ</w:t>
      </w:r>
    </w:p>
    <w:p w14:paraId="5F0F0E8C" w14:textId="77777777" w:rsidR="008C55E7" w:rsidRPr="004C7032" w:rsidRDefault="008C55E7" w:rsidP="008C55E7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4C7032">
        <w:rPr>
          <w:rFonts w:asciiTheme="majorBidi" w:hAnsiTheme="majorBidi" w:hint="cs"/>
          <w:sz w:val="30"/>
          <w:szCs w:val="30"/>
          <w:cs/>
        </w:rPr>
        <w:t>รายได้จากการรับจ้างผลิตรายการโทรทัศน์รับรู้เมื่อผลิตเสร็จ</w:t>
      </w:r>
      <w:r w:rsidRPr="004C7032">
        <w:rPr>
          <w:rFonts w:asciiTheme="majorBidi" w:hAnsiTheme="majorBidi"/>
          <w:sz w:val="30"/>
          <w:szCs w:val="30"/>
          <w:cs/>
        </w:rPr>
        <w:t xml:space="preserve"> </w:t>
      </w:r>
      <w:r w:rsidRPr="004C7032">
        <w:rPr>
          <w:rFonts w:asciiTheme="majorBidi" w:hAnsiTheme="majorBidi" w:hint="cs"/>
          <w:sz w:val="30"/>
          <w:szCs w:val="30"/>
          <w:cs/>
        </w:rPr>
        <w:t>และส่งมอบให้ลูกค้า</w:t>
      </w:r>
    </w:p>
    <w:bookmarkEnd w:id="1"/>
    <w:p w14:paraId="5FAE0419" w14:textId="77777777" w:rsidR="008C55E7" w:rsidRPr="00700EF8" w:rsidRDefault="008C55E7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31E01ADC" w14:textId="77777777" w:rsidR="00933B8E" w:rsidRPr="00933B8E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33B8E">
        <w:rPr>
          <w:rFonts w:ascii="Angsana New" w:hAnsi="Angsana New"/>
          <w:b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</w:t>
      </w:r>
      <w:r w:rsidR="00524C54"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933B8E">
        <w:rPr>
          <w:rFonts w:ascii="Angsana New" w:hAnsi="Angsana New"/>
          <w:b/>
          <w:sz w:val="30"/>
          <w:szCs w:val="30"/>
          <w:cs/>
        </w:rPr>
        <w:t>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</w:t>
      </w:r>
      <w:r w:rsidRPr="00524C54">
        <w:rPr>
          <w:rFonts w:ascii="Angsana New" w:hAnsi="Angsana New"/>
          <w:b/>
          <w:spacing w:val="-6"/>
          <w:sz w:val="30"/>
          <w:szCs w:val="30"/>
          <w:cs/>
        </w:rPr>
        <w:t>ได้รับประโยชน์จากสินค้าหรือบริการนั้น) หรือ มีการให้บริการหลายๆ ประเภทในรอบระยะเวลารายงานที่แตกต่างกัน</w:t>
      </w:r>
      <w:r w:rsidRPr="00933B8E">
        <w:rPr>
          <w:rFonts w:ascii="Angsana New" w:hAnsi="Angsana New"/>
          <w:b/>
          <w:sz w:val="30"/>
          <w:szCs w:val="30"/>
          <w:cs/>
        </w:rPr>
        <w:t xml:space="preserve">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 กลุ่มบริษัทขายสินค้าและบริการเป็นเอกเทศแยกต่างหาก </w:t>
      </w:r>
    </w:p>
    <w:p w14:paraId="7D733359" w14:textId="77777777" w:rsidR="00933B8E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4785DDD5" w14:textId="77777777" w:rsidR="00700EF8" w:rsidRDefault="00700EF8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759C21FF" w14:textId="77777777" w:rsidR="00700EF8" w:rsidRDefault="00700EF8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01D129E1" w14:textId="77777777" w:rsidR="00700EF8" w:rsidRDefault="00700EF8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50404220" w14:textId="77777777" w:rsidR="00700EF8" w:rsidRDefault="00700EF8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4C35B7F8" w14:textId="77777777" w:rsidR="00700EF8" w:rsidRDefault="00700EF8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43DF769E" w14:textId="77777777" w:rsidR="00700EF8" w:rsidRPr="00700EF8" w:rsidRDefault="00700EF8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4"/>
          <w:szCs w:val="24"/>
        </w:rPr>
      </w:pPr>
    </w:p>
    <w:p w14:paraId="6ED656D9" w14:textId="77777777" w:rsidR="00933B8E" w:rsidRPr="005C3F93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5C3F93">
        <w:rPr>
          <w:rFonts w:ascii="Angsana New" w:hAnsi="Angsana New"/>
          <w:b/>
          <w:i/>
          <w:iCs/>
          <w:sz w:val="30"/>
          <w:szCs w:val="30"/>
          <w:cs/>
        </w:rPr>
        <w:lastRenderedPageBreak/>
        <w:t>โปรแกรมสิทธิพิเศษแก่ลูกค้า</w:t>
      </w:r>
    </w:p>
    <w:p w14:paraId="2FCEBFAA" w14:textId="77777777" w:rsidR="00933B8E" w:rsidRPr="00E84D81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2"/>
          <w:szCs w:val="22"/>
        </w:rPr>
      </w:pPr>
    </w:p>
    <w:p w14:paraId="299BA7EA" w14:textId="77777777" w:rsidR="00933B8E" w:rsidRDefault="00933B8E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33B8E">
        <w:rPr>
          <w:rFonts w:ascii="Angsana New" w:hAnsi="Angsana New"/>
          <w:b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</w:t>
      </w:r>
      <w:r w:rsidRPr="003D74E6">
        <w:rPr>
          <w:rFonts w:ascii="Angsana New" w:hAnsi="Angsana New"/>
          <w:b/>
          <w:spacing w:val="-6"/>
          <w:sz w:val="30"/>
          <w:szCs w:val="30"/>
          <w:cs/>
        </w:rPr>
        <w:t>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</w:t>
      </w:r>
      <w:r w:rsidRPr="00933B8E">
        <w:rPr>
          <w:rFonts w:ascii="Angsana New" w:hAnsi="Angsana New"/>
          <w:b/>
          <w:sz w:val="30"/>
          <w:szCs w:val="30"/>
          <w:cs/>
        </w:rPr>
        <w:t>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5385769A" w14:textId="77777777" w:rsidR="008C55E7" w:rsidRPr="00E84D81" w:rsidRDefault="008C55E7" w:rsidP="00933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2"/>
          <w:szCs w:val="22"/>
        </w:rPr>
      </w:pPr>
    </w:p>
    <w:p w14:paraId="4223CD6F" w14:textId="77777777" w:rsidR="00273281" w:rsidRPr="00273281" w:rsidRDefault="00273281" w:rsidP="00273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273281">
        <w:rPr>
          <w:rFonts w:ascii="Angsana New" w:hAnsi="Angsana New"/>
          <w:b/>
          <w:i/>
          <w:iCs/>
          <w:sz w:val="30"/>
          <w:szCs w:val="30"/>
          <w:cs/>
        </w:rPr>
        <w:t>รายได้ค่านายหน้า</w:t>
      </w:r>
    </w:p>
    <w:p w14:paraId="728CECD8" w14:textId="77777777" w:rsidR="00273281" w:rsidRPr="00E84D81" w:rsidRDefault="00273281" w:rsidP="00273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2"/>
          <w:szCs w:val="22"/>
        </w:rPr>
      </w:pPr>
    </w:p>
    <w:p w14:paraId="23670C49" w14:textId="77777777" w:rsidR="00273281" w:rsidRDefault="00273281" w:rsidP="00273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73281">
        <w:rPr>
          <w:rFonts w:ascii="Angsana New" w:hAnsi="Angsana New"/>
          <w:b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</w:t>
      </w:r>
      <w:r>
        <w:rPr>
          <w:rFonts w:ascii="Angsana New" w:hAnsi="Angsana New" w:hint="cs"/>
          <w:b/>
          <w:sz w:val="30"/>
          <w:szCs w:val="30"/>
          <w:cs/>
        </w:rPr>
        <w:t xml:space="preserve">    </w:t>
      </w:r>
      <w:r w:rsidRPr="00273281">
        <w:rPr>
          <w:rFonts w:ascii="Angsana New" w:hAnsi="Angsana New"/>
          <w:b/>
          <w:sz w:val="30"/>
          <w:szCs w:val="30"/>
          <w:cs/>
        </w:rPr>
        <w:t xml:space="preserve">ในลักษณะการเป็นตัวแทนและรับรู้ผลตอบแทนสุทธิของสัญญาดังกล่าวเป็นรายได้จากค่านายหน้า  </w:t>
      </w:r>
    </w:p>
    <w:p w14:paraId="434F2310" w14:textId="77777777" w:rsidR="004901DC" w:rsidRPr="00E84D81" w:rsidRDefault="004901DC" w:rsidP="0049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2"/>
          <w:szCs w:val="22"/>
        </w:rPr>
      </w:pPr>
    </w:p>
    <w:p w14:paraId="4E00EEC9" w14:textId="77777777" w:rsidR="004901DC" w:rsidRPr="00EF15FC" w:rsidRDefault="004901DC" w:rsidP="0049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EF15FC">
        <w:rPr>
          <w:rFonts w:ascii="Angsana New" w:hAnsi="Angsana New"/>
          <w:b/>
          <w:i/>
          <w:iCs/>
          <w:sz w:val="30"/>
          <w:szCs w:val="30"/>
          <w:cs/>
        </w:rPr>
        <w:t>รายได้จากการแลกเปลี่ยนสินค้าและบริการ</w:t>
      </w:r>
    </w:p>
    <w:p w14:paraId="14D563EC" w14:textId="77777777" w:rsidR="004901DC" w:rsidRPr="00E84D81" w:rsidRDefault="004901DC" w:rsidP="0049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2"/>
          <w:szCs w:val="22"/>
        </w:rPr>
      </w:pPr>
    </w:p>
    <w:p w14:paraId="59671279" w14:textId="77777777" w:rsidR="00933B8E" w:rsidRDefault="004901DC" w:rsidP="0049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901DC">
        <w:rPr>
          <w:rFonts w:ascii="Angsana New" w:hAnsi="Angsana New"/>
          <w:b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623C9F92" w14:textId="77777777" w:rsidR="008C55E7" w:rsidRPr="00E84D81" w:rsidRDefault="008C55E7" w:rsidP="00490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2"/>
          <w:szCs w:val="22"/>
        </w:rPr>
      </w:pPr>
    </w:p>
    <w:p w14:paraId="4AC2884B" w14:textId="77777777" w:rsidR="00332570" w:rsidRPr="00332570" w:rsidRDefault="00332570" w:rsidP="00332570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33257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14:paraId="23F38070" w14:textId="77777777" w:rsidR="00C81BCA" w:rsidRPr="00E84D81" w:rsidRDefault="00C81BCA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2"/>
          <w:szCs w:val="22"/>
        </w:rPr>
      </w:pPr>
    </w:p>
    <w:p w14:paraId="4F92FE56" w14:textId="77777777" w:rsidR="00332570" w:rsidRDefault="0033257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32570">
        <w:rPr>
          <w:rFonts w:ascii="Angsana New" w:hAnsi="Angsana New"/>
          <w:b/>
          <w:sz w:val="30"/>
          <w:szCs w:val="30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</w:t>
      </w:r>
      <w:r w:rsidRPr="00332570">
        <w:rPr>
          <w:rFonts w:ascii="Angsana New" w:hAnsi="Angsana New"/>
          <w:b/>
          <w:sz w:val="30"/>
          <w:szCs w:val="30"/>
          <w:cs/>
        </w:rPr>
        <w:t>กลุ่มบริษัทมีสิทธิได้รับเงินปันผล</w:t>
      </w:r>
    </w:p>
    <w:p w14:paraId="5534052E" w14:textId="77777777" w:rsidR="005941D3" w:rsidRPr="00332570" w:rsidRDefault="005941D3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</w:p>
    <w:p w14:paraId="47B78AAE" w14:textId="77777777" w:rsidR="00332570" w:rsidRPr="00332570" w:rsidRDefault="00332570" w:rsidP="00332570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3257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ดอกเบี้ย</w:t>
      </w:r>
    </w:p>
    <w:p w14:paraId="67500E4C" w14:textId="77777777" w:rsidR="00332570" w:rsidRPr="00E84D81" w:rsidRDefault="0033257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2"/>
          <w:szCs w:val="22"/>
        </w:rPr>
      </w:pPr>
    </w:p>
    <w:p w14:paraId="054178B1" w14:textId="77777777" w:rsidR="005941D3" w:rsidRPr="005941D3" w:rsidRDefault="005941D3" w:rsidP="00594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5941D3">
        <w:rPr>
          <w:rFonts w:ascii="Angsana New" w:hAnsi="Angsana New"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5941D3">
        <w:rPr>
          <w:rFonts w:ascii="Angsana New" w:hAnsi="Angsana New"/>
          <w:b/>
          <w:i/>
          <w:iCs/>
          <w:sz w:val="30"/>
          <w:szCs w:val="30"/>
        </w:rPr>
        <w:t>1</w:t>
      </w:r>
      <w:r w:rsidRPr="005941D3">
        <w:rPr>
          <w:rFonts w:ascii="Angsana New" w:hAnsi="Angsana New"/>
          <w:bCs/>
          <w:i/>
          <w:iCs/>
          <w:sz w:val="30"/>
          <w:szCs w:val="30"/>
        </w:rPr>
        <w:t xml:space="preserve"> </w:t>
      </w:r>
      <w:r w:rsidRPr="005941D3">
        <w:rPr>
          <w:rFonts w:ascii="Angsana New" w:hAnsi="Angsana New"/>
          <w:bCs/>
          <w:i/>
          <w:iCs/>
          <w:sz w:val="30"/>
          <w:szCs w:val="30"/>
          <w:cs/>
        </w:rPr>
        <w:t xml:space="preserve">มกราคม </w:t>
      </w:r>
      <w:r w:rsidRPr="005941D3">
        <w:rPr>
          <w:rFonts w:ascii="Angsana New" w:hAnsi="Angsana New"/>
          <w:b/>
          <w:i/>
          <w:iCs/>
          <w:sz w:val="30"/>
          <w:szCs w:val="30"/>
        </w:rPr>
        <w:t>2563</w:t>
      </w:r>
      <w:r w:rsidRPr="005941D3">
        <w:rPr>
          <w:rFonts w:ascii="Angsana New" w:hAnsi="Angsana New"/>
          <w:bCs/>
          <w:i/>
          <w:iCs/>
          <w:sz w:val="30"/>
          <w:szCs w:val="30"/>
        </w:rPr>
        <w:t xml:space="preserve"> </w:t>
      </w:r>
    </w:p>
    <w:p w14:paraId="3BBFD42D" w14:textId="77777777" w:rsidR="005941D3" w:rsidRPr="00E84D81" w:rsidRDefault="005941D3" w:rsidP="00594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2"/>
          <w:szCs w:val="22"/>
        </w:rPr>
      </w:pPr>
    </w:p>
    <w:p w14:paraId="493B8CD3" w14:textId="77777777" w:rsidR="005941D3" w:rsidRPr="005941D3" w:rsidRDefault="005941D3" w:rsidP="00594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941D3">
        <w:rPr>
          <w:rFonts w:ascii="Angsana New" w:hAnsi="Angsana New"/>
          <w:b/>
          <w:i/>
          <w:iCs/>
          <w:sz w:val="30"/>
          <w:szCs w:val="30"/>
          <w:cs/>
        </w:rPr>
        <w:t>อัตราดอกเบี้ยที่แท้จริง</w:t>
      </w:r>
      <w:r w:rsidRPr="005941D3">
        <w:rPr>
          <w:rFonts w:ascii="Angsana New" w:hAnsi="Angsana New"/>
          <w:b/>
          <w:sz w:val="30"/>
          <w:szCs w:val="30"/>
        </w:rPr>
        <w:t xml:space="preserve"> </w:t>
      </w:r>
    </w:p>
    <w:p w14:paraId="0C9669A0" w14:textId="77777777" w:rsidR="005941D3" w:rsidRPr="00E84D81" w:rsidRDefault="005941D3" w:rsidP="00594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22"/>
          <w:szCs w:val="22"/>
        </w:rPr>
      </w:pPr>
    </w:p>
    <w:p w14:paraId="015ED2FB" w14:textId="77777777" w:rsidR="005941D3" w:rsidRPr="005941D3" w:rsidRDefault="005941D3" w:rsidP="00594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  <w:cs/>
        </w:rPr>
      </w:pPr>
      <w:r w:rsidRPr="005941D3">
        <w:rPr>
          <w:rFonts w:ascii="Angsana New" w:hAnsi="Angsana New"/>
          <w:b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2DD08EF9" w14:textId="77777777" w:rsidR="005941D3" w:rsidRPr="00E84D81" w:rsidRDefault="005941D3" w:rsidP="00E84D81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495"/>
        <w:jc w:val="thaiDistribute"/>
        <w:rPr>
          <w:rFonts w:ascii="Angsana New" w:hAnsi="Angsana New"/>
          <w:color w:val="000000"/>
          <w:sz w:val="30"/>
          <w:szCs w:val="30"/>
        </w:rPr>
      </w:pPr>
      <w:r w:rsidRPr="00E84D81">
        <w:rPr>
          <w:rFonts w:ascii="Angsana New" w:hAnsi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3509AB3E" w14:textId="77777777" w:rsidR="005941D3" w:rsidRPr="00E84D81" w:rsidRDefault="005941D3" w:rsidP="00E84D81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495"/>
        <w:jc w:val="thaiDistribute"/>
        <w:rPr>
          <w:rFonts w:ascii="Angsana New" w:hAnsi="Angsana New"/>
          <w:color w:val="000000"/>
          <w:sz w:val="30"/>
          <w:szCs w:val="30"/>
        </w:rPr>
      </w:pPr>
      <w:r w:rsidRPr="00E84D81">
        <w:rPr>
          <w:rFonts w:ascii="Angsana New" w:hAnsi="Angsana New"/>
          <w:color w:val="000000"/>
          <w:sz w:val="30"/>
          <w:szCs w:val="30"/>
          <w:cs/>
        </w:rPr>
        <w:t>ราคาทุนตัดจำหน่ายของหนี้สินทางการเงิน</w:t>
      </w:r>
    </w:p>
    <w:p w14:paraId="4EFB451F" w14:textId="77777777" w:rsidR="005941D3" w:rsidRPr="005941D3" w:rsidRDefault="005941D3" w:rsidP="00594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941D3">
        <w:rPr>
          <w:rFonts w:ascii="Angsana New" w:hAnsi="Angsana New"/>
          <w:b/>
          <w:sz w:val="30"/>
          <w:szCs w:val="30"/>
          <w:cs/>
        </w:rPr>
        <w:lastRenderedPageBreak/>
        <w:t>ในการคำนวณดอกเบี้ย</w:t>
      </w:r>
      <w:r w:rsidRPr="005941D3">
        <w:rPr>
          <w:rFonts w:ascii="Angsana New" w:hAnsi="Angsana New" w:hint="cs"/>
          <w:b/>
          <w:sz w:val="30"/>
          <w:szCs w:val="30"/>
          <w:cs/>
        </w:rPr>
        <w:t>รับและดอกเบี้ยจ่าย</w:t>
      </w:r>
      <w:r w:rsidRPr="005941D3">
        <w:rPr>
          <w:rFonts w:ascii="Angsana New" w:hAnsi="Angsana New"/>
          <w:b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5941D3">
        <w:rPr>
          <w:rFonts w:ascii="Angsana New" w:hAnsi="Angsana New" w:hint="cs"/>
          <w:b/>
          <w:sz w:val="30"/>
          <w:szCs w:val="30"/>
          <w:cs/>
        </w:rPr>
        <w:t xml:space="preserve"> หรือราคาทุนตัดจำหน่ายของหนี้สิน</w:t>
      </w:r>
      <w:r w:rsidRPr="005941D3">
        <w:rPr>
          <w:rFonts w:ascii="Angsana New" w:hAnsi="Angsana New"/>
          <w:b/>
          <w:sz w:val="30"/>
          <w:szCs w:val="30"/>
          <w:cs/>
        </w:rPr>
        <w:t xml:space="preserve"> อย่างไรก็ตามสำหรับสินทรัพย์</w:t>
      </w:r>
      <w:r w:rsidR="00E84D81">
        <w:rPr>
          <w:rFonts w:ascii="Angsana New" w:hAnsi="Angsana New"/>
          <w:b/>
          <w:sz w:val="30"/>
          <w:szCs w:val="30"/>
        </w:rPr>
        <w:t xml:space="preserve">     </w:t>
      </w:r>
      <w:r w:rsidRPr="005941D3">
        <w:rPr>
          <w:rFonts w:ascii="Angsana New" w:hAnsi="Angsana New"/>
          <w:b/>
          <w:sz w:val="30"/>
          <w:szCs w:val="30"/>
          <w:cs/>
        </w:rPr>
        <w:t>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897A56C" w14:textId="77777777" w:rsidR="00332570" w:rsidRDefault="0033257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0CB1D24A" w14:textId="77777777" w:rsidR="00332570" w:rsidRPr="00E84D81" w:rsidRDefault="00E84D81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E84D81">
        <w:rPr>
          <w:rFonts w:ascii="Angsana New" w:hAnsi="Angsana New"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E84D81">
        <w:rPr>
          <w:rFonts w:ascii="Angsana New" w:hAnsi="Angsana New"/>
          <w:b/>
          <w:i/>
          <w:iCs/>
          <w:sz w:val="30"/>
          <w:szCs w:val="30"/>
        </w:rPr>
        <w:t xml:space="preserve">1 </w:t>
      </w:r>
      <w:r w:rsidRPr="00E84D81">
        <w:rPr>
          <w:rFonts w:ascii="Angsana New" w:hAnsi="Angsana New"/>
          <w:bCs/>
          <w:i/>
          <w:iCs/>
          <w:sz w:val="30"/>
          <w:szCs w:val="30"/>
          <w:cs/>
        </w:rPr>
        <w:t xml:space="preserve">มกราคม </w:t>
      </w:r>
      <w:r w:rsidRPr="00E84D81">
        <w:rPr>
          <w:rFonts w:ascii="Angsana New" w:hAnsi="Angsana New"/>
          <w:b/>
          <w:i/>
          <w:iCs/>
          <w:sz w:val="30"/>
          <w:szCs w:val="30"/>
        </w:rPr>
        <w:t>2563</w:t>
      </w:r>
    </w:p>
    <w:p w14:paraId="1CDD2140" w14:textId="77777777" w:rsidR="00332570" w:rsidRDefault="0033257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A5148D9" w14:textId="77777777" w:rsidR="00412911" w:rsidRPr="00412911" w:rsidRDefault="00412911" w:rsidP="00412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12911">
        <w:rPr>
          <w:rFonts w:ascii="Angsana New" w:hAnsi="Angsana New"/>
          <w:b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4B649A4D" w14:textId="77777777" w:rsidR="00412911" w:rsidRPr="000A79E5" w:rsidRDefault="00412911" w:rsidP="00412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6D806445" w14:textId="77777777" w:rsidR="00332570" w:rsidRDefault="00412911" w:rsidP="00412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12911">
        <w:rPr>
          <w:rFonts w:ascii="Angsana New" w:hAnsi="Angsana New"/>
          <w:b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7193A546" w14:textId="77777777" w:rsidR="00E216C7" w:rsidRPr="00E216C7" w:rsidRDefault="00E216C7" w:rsidP="00E216C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85229" w14:textId="77777777" w:rsidR="00533DB7" w:rsidRPr="00CF2B89" w:rsidRDefault="00B223F9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2B8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33B4BFBE" w14:textId="77777777" w:rsidR="00B223F9" w:rsidRDefault="00B223F9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82CB57D" w14:textId="77777777" w:rsidR="00B223F9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</w:t>
      </w:r>
      <w:r>
        <w:rPr>
          <w:rFonts w:asciiTheme="majorBidi" w:hAnsiTheme="majorBidi" w:cstheme="majorBidi"/>
          <w:sz w:val="30"/>
          <w:szCs w:val="30"/>
          <w:cs/>
        </w:rPr>
        <w:t xml:space="preserve">บันและภาษีเงินได้รอการตัดบัญชี </w:t>
      </w:r>
      <w:r w:rsidRPr="00050AA8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050AA8">
        <w:rPr>
          <w:rFonts w:asciiTheme="majorBidi" w:hAnsiTheme="majorBidi" w:cstheme="majorBidi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ของงวดปัจจุบันและภาษีเงินได้รอการตัดบัญชีรับรู้ในกำไรหรือขาดทุนเว้นแต่ในส่วนที่เกี่ยวกับรา</w:t>
      </w:r>
      <w:r w:rsidR="00DB1D0C">
        <w:rPr>
          <w:rFonts w:asciiTheme="majorBidi" w:hAnsiTheme="majorBidi" w:cstheme="majorBidi"/>
          <w:sz w:val="30"/>
          <w:szCs w:val="30"/>
          <w:cs/>
        </w:rPr>
        <w:t>ยการที่เกี่ยวข้องในการรวมธุรกิจหรือ</w:t>
      </w:r>
      <w:r w:rsidRPr="00050AA8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263B519B" w14:textId="77777777" w:rsidR="00050AA8" w:rsidRDefault="00050AA8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CB66EF1" w14:textId="77777777"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0DCADFE8" w14:textId="77777777"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C7E47" w14:textId="77777777"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</w:t>
      </w:r>
      <w:r w:rsidR="00DB1D0C">
        <w:rPr>
          <w:rFonts w:asciiTheme="majorBidi" w:hAnsiTheme="majorBidi" w:cstheme="majorBidi"/>
          <w:sz w:val="30"/>
          <w:szCs w:val="30"/>
        </w:rPr>
        <w:t xml:space="preserve"> </w:t>
      </w:r>
      <w:r w:rsidRPr="00050AA8">
        <w:rPr>
          <w:rFonts w:asciiTheme="majorBidi" w:hAnsiTheme="majorBidi" w:cstheme="majorBidi"/>
          <w:sz w:val="30"/>
          <w:szCs w:val="30"/>
          <w:cs/>
        </w:rPr>
        <w:t>จำนว</w:t>
      </w:r>
      <w:r w:rsidR="00DB1D0C">
        <w:rPr>
          <w:rFonts w:asciiTheme="majorBidi" w:hAnsiTheme="majorBidi" w:cstheme="majorBidi"/>
          <w:sz w:val="30"/>
          <w:szCs w:val="30"/>
          <w:cs/>
        </w:rPr>
        <w:t>นที่ใช้เพื่อความมุ่งหมายทางภาษี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 ภาษีเงินได้รอการตัดบัญชีจะไม่ถูกรับรู้เมื่อเ</w:t>
      </w:r>
      <w:r w:rsidR="005449B0">
        <w:rPr>
          <w:rFonts w:asciiTheme="majorBidi" w:hAnsiTheme="majorBidi" w:cstheme="majorBidi"/>
          <w:sz w:val="30"/>
          <w:szCs w:val="30"/>
          <w:cs/>
        </w:rPr>
        <w:t>กิดจากผลแตกต่างชั่วคราวต่อไปนี้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 การรับรู้ค่าความ</w:t>
      </w:r>
      <w:r w:rsidR="005449B0">
        <w:rPr>
          <w:rFonts w:asciiTheme="majorBidi" w:hAnsiTheme="majorBidi" w:cstheme="majorBidi"/>
          <w:sz w:val="30"/>
          <w:szCs w:val="30"/>
          <w:cs/>
        </w:rPr>
        <w:t>นิยมในครั้งแรก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</w:t>
      </w:r>
      <w:r>
        <w:rPr>
          <w:rFonts w:asciiTheme="majorBidi" w:hAnsiTheme="majorBidi" w:cstheme="majorBidi"/>
          <w:sz w:val="30"/>
          <w:szCs w:val="30"/>
          <w:cs/>
        </w:rPr>
        <w:t xml:space="preserve">มีการกลับรายการในอนาคตอันใกล้  </w:t>
      </w:r>
    </w:p>
    <w:p w14:paraId="03855013" w14:textId="77777777"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D9A0F" w14:textId="77777777"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</w:t>
      </w:r>
      <w:r>
        <w:rPr>
          <w:rFonts w:asciiTheme="majorBidi" w:hAnsiTheme="majorBidi" w:cstheme="majorBidi"/>
          <w:sz w:val="30"/>
          <w:szCs w:val="30"/>
          <w:cs/>
        </w:rPr>
        <w:t>าษีที่จะเกิดจากลักษณะวิธีการที่</w:t>
      </w:r>
      <w:r>
        <w:rPr>
          <w:rFonts w:asciiTheme="majorBidi" w:hAnsiTheme="majorBidi" w:cstheme="majorBidi"/>
          <w:sz w:val="30"/>
          <w:szCs w:val="30"/>
        </w:rPr>
        <w:t xml:space="preserve">           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14:paraId="1DEBEAEC" w14:textId="77777777" w:rsidR="000A79E5" w:rsidRDefault="000A79E5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01F6C" w14:textId="77777777"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5FE25B35" w14:textId="77777777"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1EC87" w14:textId="77777777" w:rsidR="00050AA8" w:rsidRP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</w:t>
      </w:r>
      <w:r>
        <w:rPr>
          <w:rFonts w:asciiTheme="majorBidi" w:hAnsiTheme="majorBidi" w:cstheme="majorBidi"/>
          <w:sz w:val="30"/>
          <w:szCs w:val="30"/>
          <w:cs/>
        </w:rPr>
        <w:t>ันและภาษีเงินได้รอการตัดบัญชี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 </w:t>
      </w:r>
      <w:r>
        <w:rPr>
          <w:rFonts w:asciiTheme="majorBidi" w:hAnsiTheme="majorBidi" w:cstheme="majorBidi"/>
          <w:sz w:val="30"/>
          <w:szCs w:val="30"/>
        </w:rPr>
        <w:t xml:space="preserve">        </w:t>
      </w:r>
      <w:r w:rsidRPr="00050AA8">
        <w:rPr>
          <w:rFonts w:asciiTheme="majorBidi" w:hAnsiTheme="majorBidi" w:cstheme="majorBid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</w:t>
      </w:r>
      <w:r w:rsidR="00127C86">
        <w:rPr>
          <w:rFonts w:asciiTheme="majorBidi" w:hAnsiTheme="majorBidi" w:cstheme="majorBidi"/>
          <w:sz w:val="30"/>
          <w:szCs w:val="30"/>
          <w:cs/>
        </w:rPr>
        <w:t>ากหลายปัจจัย รวมถึงการตีความทางกฏหมายภาษี</w:t>
      </w:r>
      <w:r w:rsidR="004B345B">
        <w:rPr>
          <w:rFonts w:asciiTheme="majorBidi" w:hAnsiTheme="majorBidi" w:cstheme="majorBidi"/>
          <w:sz w:val="30"/>
          <w:szCs w:val="30"/>
          <w:cs/>
        </w:rPr>
        <w:t xml:space="preserve">และจากประสบการณ์ในอดีต </w:t>
      </w:r>
      <w:r w:rsidRPr="00050AA8">
        <w:rPr>
          <w:rFonts w:asciiTheme="majorBidi" w:hAnsiTheme="majorBidi" w:cstheme="majorBidi"/>
          <w:sz w:val="30"/>
          <w:szCs w:val="30"/>
          <w:cs/>
        </w:rPr>
        <w:t>การประเมินนี้อยู่บ</w:t>
      </w:r>
      <w:r w:rsidR="00127C86">
        <w:rPr>
          <w:rFonts w:asciiTheme="majorBidi" w:hAnsiTheme="majorBidi" w:cstheme="majorBidi"/>
          <w:sz w:val="30"/>
          <w:szCs w:val="30"/>
          <w:cs/>
        </w:rPr>
        <w:t>น</w:t>
      </w:r>
      <w:r w:rsidR="00127C86" w:rsidRPr="00127C86">
        <w:rPr>
          <w:rFonts w:asciiTheme="majorBidi" w:hAnsiTheme="majorBidi" w:cstheme="majorBidi"/>
          <w:spacing w:val="-8"/>
          <w:sz w:val="30"/>
          <w:szCs w:val="30"/>
          <w:cs/>
        </w:rPr>
        <w:t>พื้นฐานการประมาณการและข้อสมมติ</w:t>
      </w:r>
      <w:r w:rsidRPr="00127C86">
        <w:rPr>
          <w:rFonts w:asciiTheme="majorBidi" w:hAnsiTheme="majorBidi" w:cstheme="majorBidi"/>
          <w:spacing w:val="-8"/>
          <w:sz w:val="30"/>
          <w:szCs w:val="30"/>
          <w:cs/>
        </w:rPr>
        <w:t>และอาจจะเกี่ยวข้องกับการตัดสินใจเกี่ยวกับเหตุการณ์ในอนาคต</w:t>
      </w:r>
      <w:r w:rsidRPr="00127C8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127C86">
        <w:rPr>
          <w:rFonts w:asciiTheme="majorBidi" w:hAnsiTheme="majorBidi" w:cstheme="majorBidi"/>
          <w:spacing w:val="-8"/>
          <w:sz w:val="30"/>
          <w:szCs w:val="30"/>
          <w:cs/>
        </w:rPr>
        <w:t>ข้อมูลใหม่ๆ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อาจจะทำให้</w:t>
      </w:r>
      <w:r w:rsidRPr="00050AA8">
        <w:rPr>
          <w:rFonts w:asciiTheme="majorBidi" w:hAnsiTheme="majorBidi" w:cstheme="majorBidi"/>
          <w:sz w:val="30"/>
          <w:szCs w:val="30"/>
          <w:cs/>
        </w:rPr>
        <w:t>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127C86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  </w:t>
      </w:r>
      <w:r>
        <w:rPr>
          <w:rFonts w:asciiTheme="majorBidi" w:hAnsiTheme="majorBidi" w:cstheme="majorBidi"/>
          <w:sz w:val="30"/>
          <w:szCs w:val="30"/>
        </w:rPr>
        <w:t xml:space="preserve">          </w:t>
      </w:r>
      <w:r w:rsidRPr="00050AA8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556BBC93" w14:textId="77777777" w:rsidR="00127C86" w:rsidRPr="00050AA8" w:rsidRDefault="00127C86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2E42D3" w14:textId="77777777" w:rsidR="00050AA8" w:rsidRDefault="00050AA8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0AA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>
        <w:rPr>
          <w:rFonts w:asciiTheme="majorBidi" w:hAnsiTheme="majorBidi" w:cstheme="majorBidi"/>
          <w:sz w:val="30"/>
          <w:szCs w:val="30"/>
        </w:rPr>
        <w:t xml:space="preserve">      </w:t>
      </w:r>
      <w:r w:rsidRPr="00050AA8">
        <w:rPr>
          <w:rFonts w:asciiTheme="majorBidi" w:hAnsiTheme="majorBidi" w:cstheme="majorBidi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="002D4C3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50AA8">
        <w:rPr>
          <w:rFonts w:asciiTheme="majorBidi" w:hAnsiTheme="majorBidi" w:cstheme="majorBidi"/>
          <w:sz w:val="30"/>
          <w:szCs w:val="30"/>
          <w:cs/>
        </w:rPr>
        <w:t>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</w:t>
      </w:r>
      <w:r>
        <w:rPr>
          <w:rFonts w:asciiTheme="majorBidi" w:hAnsiTheme="majorBidi" w:cstheme="majorBidi"/>
          <w:sz w:val="30"/>
          <w:szCs w:val="30"/>
        </w:rPr>
        <w:t xml:space="preserve">        </w:t>
      </w:r>
      <w:r w:rsidRPr="00050AA8">
        <w:rPr>
          <w:rFonts w:asciiTheme="majorBidi" w:hAnsiTheme="majorBidi" w:cstheme="majorBidi"/>
          <w:sz w:val="30"/>
          <w:szCs w:val="30"/>
          <w:cs/>
        </w:rPr>
        <w:t xml:space="preserve">ด้วยยอดสุทธิหรือตั้งใจจะรับคืนสินทรัพย์และจ่ายชำระหนี้สินในเวลาเดียวกัน </w:t>
      </w:r>
    </w:p>
    <w:p w14:paraId="06C64FF4" w14:textId="77777777" w:rsidR="00CF2B89" w:rsidRPr="00050AA8" w:rsidRDefault="00CF2B89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F5F912" w14:textId="77777777" w:rsidR="00050AA8" w:rsidRPr="00050AA8" w:rsidRDefault="002B5489" w:rsidP="00050AA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5489">
        <w:rPr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</w:t>
      </w:r>
      <w:r w:rsidR="002D4C32">
        <w:rPr>
          <w:rFonts w:asciiTheme="majorBidi" w:hAnsiTheme="majorBidi" w:hint="cs"/>
          <w:sz w:val="30"/>
          <w:szCs w:val="30"/>
          <w:cs/>
        </w:rPr>
        <w:t>นอน</w:t>
      </w:r>
      <w:r w:rsidRPr="002B5489">
        <w:rPr>
          <w:rFonts w:asciiTheme="majorBidi" w:hAnsiTheme="majorBidi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760C834" w14:textId="77777777" w:rsidR="00050AA8" w:rsidRDefault="00050AA8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6ED7A96" w14:textId="77777777" w:rsidR="00050AA8" w:rsidRPr="00746249" w:rsidRDefault="00A038CB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4624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กำไรต่อหุ้น</w:t>
      </w:r>
    </w:p>
    <w:p w14:paraId="6F84B012" w14:textId="77777777" w:rsidR="00050AA8" w:rsidRPr="00A038CB" w:rsidRDefault="00050AA8" w:rsidP="00A038C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38BBD" w14:textId="77777777" w:rsidR="00F0120C" w:rsidRDefault="00A038CB" w:rsidP="00A96B97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38CB">
        <w:rPr>
          <w:rFonts w:asciiTheme="majorBidi" w:hAnsiTheme="majorBidi" w:cstheme="majorBidi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E65B4A" w:rsidRPr="00A038CB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15F4AC67" w14:textId="77777777" w:rsidR="00012A90" w:rsidRPr="00E04425" w:rsidRDefault="00746249" w:rsidP="004C1E11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0442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6869D9E" w14:textId="77777777" w:rsidR="00012A90" w:rsidRPr="00E04425" w:rsidRDefault="00012A90" w:rsidP="004C1E11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59AB10" w14:textId="77777777" w:rsidR="00084FF5" w:rsidRDefault="004C1E11" w:rsidP="004C1E11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04425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E04425" w:rsidRPr="00E04425">
        <w:rPr>
          <w:rFonts w:asciiTheme="majorBidi" w:hAnsiTheme="majorBidi" w:cstheme="majorBidi"/>
          <w:sz w:val="30"/>
          <w:szCs w:val="30"/>
        </w:rPr>
        <w:t xml:space="preserve">           </w:t>
      </w:r>
      <w:r w:rsidRPr="00E04425">
        <w:rPr>
          <w:rFonts w:asciiTheme="majorBidi" w:hAnsiTheme="majorBidi" w:cstheme="majorBidi"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C045788" w14:textId="77777777" w:rsidR="004D3234" w:rsidRPr="00A038CB" w:rsidRDefault="004D3234" w:rsidP="00A038C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EEA9F" w14:textId="77777777" w:rsidR="00050AA8" w:rsidRPr="006A03C1" w:rsidRDefault="006A03C1" w:rsidP="0046382B">
      <w:pPr>
        <w:pStyle w:val="Heading8"/>
        <w:numPr>
          <w:ilvl w:val="1"/>
          <w:numId w:val="19"/>
        </w:numPr>
        <w:tabs>
          <w:tab w:val="clear" w:pos="518"/>
          <w:tab w:val="num" w:pos="576"/>
        </w:tabs>
        <w:ind w:left="630" w:right="63" w:hanging="63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A03C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549BDD75" w14:textId="77777777" w:rsidR="005F2E5B" w:rsidRPr="003C487D" w:rsidRDefault="005F2E5B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7A8BA98B" w14:textId="77777777" w:rsidR="006A03C1" w:rsidRDefault="00C3145F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3145F">
        <w:rPr>
          <w:rFonts w:ascii="Angsana New" w:hAnsi="Angsana New"/>
          <w:b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5AF423BE" w14:textId="77777777" w:rsidR="003C487D" w:rsidRDefault="003C487D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630C1FBD" w14:textId="77777777" w:rsidR="00A96B97" w:rsidRPr="00A96B97" w:rsidRDefault="00A96B97" w:rsidP="00A96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6B97">
        <w:rPr>
          <w:rFonts w:ascii="Angsana New" w:hAnsi="Angsana New"/>
          <w:b/>
          <w:bCs/>
          <w:sz w:val="30"/>
          <w:szCs w:val="30"/>
          <w:cs/>
        </w:rPr>
        <w:t>5</w:t>
      </w:r>
      <w:r w:rsidRPr="00A96B97">
        <w:rPr>
          <w:rFonts w:ascii="Angsana New" w:hAnsi="Angsana New"/>
          <w:b/>
          <w:bCs/>
          <w:sz w:val="30"/>
          <w:szCs w:val="30"/>
          <w:cs/>
        </w:rPr>
        <w:tab/>
        <w:t>ผลกระทบจากการแพร่ระบาดของโรคติดเชื้อไวรัสโคโรนา</w:t>
      </w:r>
      <w:r w:rsidRPr="00A96B9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96B97">
        <w:rPr>
          <w:rFonts w:ascii="Angsana New" w:hAnsi="Angsana New"/>
          <w:b/>
          <w:bCs/>
          <w:sz w:val="30"/>
          <w:szCs w:val="30"/>
        </w:rPr>
        <w:t>2019 (COVID-19)</w:t>
      </w:r>
    </w:p>
    <w:p w14:paraId="632A8F31" w14:textId="77777777" w:rsidR="00A96B97" w:rsidRDefault="00A96B97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2C43C77" w14:textId="77777777" w:rsidR="00C16640" w:rsidRPr="00C16640" w:rsidRDefault="00C16640" w:rsidP="00C16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16640">
        <w:rPr>
          <w:rFonts w:ascii="Angsana New" w:hAnsi="Angsana New"/>
          <w:b/>
          <w:sz w:val="30"/>
          <w:szCs w:val="30"/>
          <w:cs/>
        </w:rPr>
        <w:t xml:space="preserve">ตั้งแต่วันที่ </w:t>
      </w:r>
      <w:r w:rsidRPr="00A10348">
        <w:rPr>
          <w:rFonts w:ascii="Angsana New" w:hAnsi="Angsana New"/>
          <w:bCs/>
          <w:sz w:val="30"/>
          <w:szCs w:val="30"/>
        </w:rPr>
        <w:t>22</w:t>
      </w:r>
      <w:r w:rsidRPr="00C16640">
        <w:rPr>
          <w:rFonts w:ascii="Angsana New" w:hAnsi="Angsana New"/>
          <w:b/>
          <w:sz w:val="30"/>
          <w:szCs w:val="30"/>
        </w:rPr>
        <w:t xml:space="preserve"> </w:t>
      </w:r>
      <w:r w:rsidRPr="00C16640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A10348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A10348">
        <w:rPr>
          <w:rFonts w:ascii="Angsana New" w:hAnsi="Angsana New"/>
          <w:bCs/>
          <w:sz w:val="30"/>
          <w:szCs w:val="30"/>
        </w:rPr>
        <w:t>2563</w:t>
      </w:r>
      <w:r w:rsidRPr="00C16640">
        <w:rPr>
          <w:rFonts w:ascii="Angsana New" w:hAnsi="Angsana New"/>
          <w:b/>
          <w:sz w:val="30"/>
          <w:szCs w:val="30"/>
        </w:rPr>
        <w:t xml:space="preserve"> </w:t>
      </w:r>
      <w:r w:rsidRPr="00C16640">
        <w:rPr>
          <w:rFonts w:ascii="Angsana New" w:hAnsi="Angsana New"/>
          <w:b/>
          <w:sz w:val="30"/>
          <w:szCs w:val="30"/>
          <w:cs/>
        </w:rPr>
        <w:t>ผู้บริหารได้ตัดสินใจที่จะปิด</w:t>
      </w:r>
      <w:r w:rsidRPr="00C16640">
        <w:rPr>
          <w:rFonts w:ascii="Angsana New" w:hAnsi="Angsana New" w:hint="cs"/>
          <w:b/>
          <w:sz w:val="30"/>
          <w:szCs w:val="30"/>
          <w:cs/>
        </w:rPr>
        <w:t>ร้านนายอินทร์จำนวน</w:t>
      </w:r>
      <w:r w:rsidRPr="00C16640">
        <w:rPr>
          <w:rFonts w:ascii="Angsana New" w:hAnsi="Angsana New"/>
          <w:b/>
          <w:sz w:val="30"/>
          <w:szCs w:val="30"/>
        </w:rPr>
        <w:t xml:space="preserve"> </w:t>
      </w:r>
      <w:r w:rsidRPr="00A10348">
        <w:rPr>
          <w:rFonts w:ascii="Angsana New" w:hAnsi="Angsana New"/>
          <w:bCs/>
          <w:sz w:val="30"/>
          <w:szCs w:val="30"/>
        </w:rPr>
        <w:t>120</w:t>
      </w:r>
      <w:r w:rsidRPr="00C16640">
        <w:rPr>
          <w:rFonts w:ascii="Angsana New" w:hAnsi="Angsana New"/>
          <w:b/>
          <w:sz w:val="30"/>
          <w:szCs w:val="30"/>
        </w:rPr>
        <w:t xml:space="preserve"> </w:t>
      </w:r>
      <w:r w:rsidRPr="00C16640">
        <w:rPr>
          <w:rFonts w:ascii="Angsana New" w:hAnsi="Angsana New" w:hint="cs"/>
          <w:b/>
          <w:sz w:val="30"/>
          <w:szCs w:val="30"/>
          <w:cs/>
        </w:rPr>
        <w:t>สาขา</w:t>
      </w:r>
      <w:r w:rsidRPr="00C16640">
        <w:rPr>
          <w:rFonts w:ascii="Angsana New" w:hAnsi="Angsana New"/>
          <w:b/>
          <w:sz w:val="30"/>
          <w:szCs w:val="30"/>
          <w:cs/>
        </w:rPr>
        <w:t xml:space="preserve"> เพื่อจะจำกัดผลกระทบจากการแพร่ระบาดของโรคติดเชื้อไวรัสโคโรนา</w:t>
      </w:r>
      <w:r w:rsidRPr="00C1664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10348">
        <w:rPr>
          <w:rFonts w:ascii="Angsana New" w:hAnsi="Angsana New"/>
          <w:bCs/>
          <w:sz w:val="30"/>
          <w:szCs w:val="30"/>
        </w:rPr>
        <w:t>2019 (COVID-19)</w:t>
      </w:r>
      <w:r w:rsidRPr="00C16640">
        <w:rPr>
          <w:rFonts w:ascii="Angsana New" w:hAnsi="Angsana New"/>
          <w:b/>
          <w:sz w:val="30"/>
          <w:szCs w:val="30"/>
        </w:rPr>
        <w:t xml:space="preserve"> </w:t>
      </w:r>
      <w:r w:rsidRPr="00C16640">
        <w:rPr>
          <w:rFonts w:ascii="Angsana New" w:hAnsi="Angsana New"/>
          <w:b/>
          <w:sz w:val="30"/>
          <w:szCs w:val="30"/>
          <w:cs/>
        </w:rPr>
        <w:t>ซึ่งสอดคล้องกับการประกาศของส่วนงานราชการหลายจังหวัดที่ทยอยมีคำสั่งให้ปิดสถานประกอบการหรือลดเวลาประกอบกิจการเป็น</w:t>
      </w:r>
      <w:r w:rsidRPr="006B3748">
        <w:rPr>
          <w:rFonts w:ascii="Angsana New" w:hAnsi="Angsana New"/>
          <w:b/>
          <w:sz w:val="30"/>
          <w:szCs w:val="30"/>
          <w:cs/>
        </w:rPr>
        <w:t>การชั่วคราวซึ่งเริ่มในเดือนมีนาคม</w:t>
      </w:r>
      <w:r w:rsidRPr="00A10348">
        <w:rPr>
          <w:rFonts w:ascii="Angsana New" w:hAnsi="Angsana New"/>
          <w:bCs/>
          <w:sz w:val="30"/>
          <w:szCs w:val="30"/>
        </w:rPr>
        <w:t xml:space="preserve"> 2563</w:t>
      </w:r>
      <w:r w:rsidRPr="00C16640">
        <w:rPr>
          <w:rFonts w:ascii="Angsana New" w:hAnsi="Angsana New"/>
          <w:b/>
          <w:sz w:val="30"/>
          <w:szCs w:val="30"/>
        </w:rPr>
        <w:t xml:space="preserve"> </w:t>
      </w:r>
      <w:r w:rsidRPr="006B3748">
        <w:rPr>
          <w:rFonts w:ascii="Angsana New" w:hAnsi="Angsana New" w:hint="cs"/>
          <w:b/>
          <w:sz w:val="30"/>
          <w:szCs w:val="30"/>
          <w:cs/>
        </w:rPr>
        <w:t>โดยเริ่มกลับมาเปิดร้านนายอินทร์ดังกล่าวตั้งแต่วันที่</w:t>
      </w:r>
      <w:r w:rsidRPr="00A10348">
        <w:rPr>
          <w:rFonts w:ascii="Angsana New" w:hAnsi="Angsana New"/>
          <w:bCs/>
          <w:sz w:val="30"/>
          <w:szCs w:val="30"/>
        </w:rPr>
        <w:t xml:space="preserve"> 17 </w:t>
      </w:r>
      <w:r>
        <w:rPr>
          <w:rFonts w:ascii="Angsana New" w:hAnsi="Angsana New" w:hint="cs"/>
          <w:b/>
          <w:sz w:val="30"/>
          <w:szCs w:val="30"/>
          <w:cs/>
        </w:rPr>
        <w:t>พฤษภาคม</w:t>
      </w:r>
      <w:r w:rsidRPr="006B374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10348">
        <w:rPr>
          <w:rFonts w:ascii="Angsana New" w:hAnsi="Angsana New"/>
          <w:bCs/>
          <w:sz w:val="30"/>
          <w:szCs w:val="30"/>
        </w:rPr>
        <w:t xml:space="preserve">2563 </w:t>
      </w:r>
      <w:r w:rsidRPr="00C16640">
        <w:rPr>
          <w:rFonts w:ascii="Angsana New" w:hAnsi="Angsana New" w:hint="cs"/>
          <w:b/>
          <w:sz w:val="30"/>
          <w:szCs w:val="30"/>
          <w:cs/>
        </w:rPr>
        <w:t xml:space="preserve">นอกจากนี้ การดำเนินธุรกิจของกลุ่มบริษัทได้รับผลกระทบซึ่งทำให้รายได้การจัดงานแสดง รับจ้างพิมพ์ โฆษณา ผลิตและขายสิ่งพิมพ์ลดลงอย่างมีนัยสำคัญ </w:t>
      </w:r>
      <w:r w:rsidRPr="00C16640">
        <w:rPr>
          <w:rFonts w:ascii="Angsana New" w:hAnsi="Angsana New"/>
          <w:b/>
          <w:sz w:val="30"/>
          <w:szCs w:val="30"/>
          <w:cs/>
        </w:rPr>
        <w:t>ผู้บริหารมีการดำเนินการอย่างต่อเนื่องเพื่อแก้ปัญหาจากสถานการณ์ดังกล่าวเพื่อลดกระทบต่อสินทรัพย์และการดำเนินงานของกลุ่มบริษัท</w:t>
      </w:r>
    </w:p>
    <w:p w14:paraId="6D50901F" w14:textId="77777777" w:rsidR="00C16640" w:rsidRDefault="00C1664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46B5EEDF" w14:textId="77777777" w:rsidR="00C16640" w:rsidRDefault="00C1664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C16640">
        <w:rPr>
          <w:rFonts w:ascii="Angsana New" w:hAnsi="Angsana New"/>
          <w:b/>
          <w:sz w:val="30"/>
          <w:szCs w:val="30"/>
          <w:cs/>
        </w:rPr>
        <w:t xml:space="preserve">ทั้งนี้ ณ วันที่ </w:t>
      </w:r>
      <w:r w:rsidRPr="00C16640">
        <w:rPr>
          <w:rFonts w:ascii="Angsana New" w:hAnsi="Angsana New"/>
          <w:bCs/>
          <w:sz w:val="30"/>
          <w:szCs w:val="30"/>
        </w:rPr>
        <w:t>31</w:t>
      </w:r>
      <w:r w:rsidRPr="00C16640">
        <w:rPr>
          <w:rFonts w:ascii="Angsana New" w:hAnsi="Angsana New"/>
          <w:b/>
          <w:sz w:val="30"/>
          <w:szCs w:val="30"/>
        </w:rPr>
        <w:t xml:space="preserve"> </w:t>
      </w:r>
      <w:r w:rsidRPr="00C16640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Pr="00C16640">
        <w:rPr>
          <w:rFonts w:ascii="Angsana New" w:hAnsi="Angsana New"/>
          <w:bCs/>
          <w:sz w:val="30"/>
          <w:szCs w:val="30"/>
        </w:rPr>
        <w:t>2563</w:t>
      </w:r>
      <w:r w:rsidRPr="00C16640">
        <w:rPr>
          <w:rFonts w:ascii="Angsana New" w:hAnsi="Angsana New"/>
          <w:b/>
          <w:sz w:val="30"/>
          <w:szCs w:val="30"/>
        </w:rPr>
        <w:t xml:space="preserve"> </w:t>
      </w:r>
      <w:r w:rsidRPr="00C16640">
        <w:rPr>
          <w:rFonts w:ascii="Angsana New" w:hAnsi="Angsana New"/>
          <w:b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</w:t>
      </w:r>
      <w:r>
        <w:rPr>
          <w:rFonts w:ascii="Angsana New" w:hAnsi="Angsana New"/>
          <w:b/>
          <w:sz w:val="30"/>
          <w:szCs w:val="30"/>
        </w:rPr>
        <w:t xml:space="preserve">     </w:t>
      </w:r>
      <w:r w:rsidRPr="00C16640">
        <w:rPr>
          <w:rFonts w:ascii="Angsana New" w:hAnsi="Angsana New"/>
          <w:b/>
          <w:sz w:val="30"/>
          <w:szCs w:val="30"/>
          <w:cs/>
        </w:rPr>
        <w:t xml:space="preserve">ในการประมาณการผลกระทบที่คาดว่าจะเกิดขึ้น กลุ่มบริษัทจึงเลือกปฏิบัติตามแนวปฏิบัติทางการบัญชี </w:t>
      </w:r>
      <w:r>
        <w:rPr>
          <w:rFonts w:ascii="Angsana New" w:hAnsi="Angsana New"/>
          <w:b/>
          <w:sz w:val="30"/>
          <w:szCs w:val="30"/>
        </w:rPr>
        <w:t xml:space="preserve">              </w:t>
      </w:r>
      <w:r w:rsidRPr="00C16640">
        <w:rPr>
          <w:rFonts w:ascii="Angsana New" w:hAnsi="Angsana New"/>
          <w:b/>
          <w:sz w:val="30"/>
          <w:szCs w:val="30"/>
          <w:cs/>
        </w:rPr>
        <w:t xml:space="preserve">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16640">
        <w:rPr>
          <w:rFonts w:ascii="Angsana New" w:hAnsi="Angsana New"/>
          <w:bCs/>
          <w:sz w:val="30"/>
          <w:szCs w:val="30"/>
        </w:rPr>
        <w:t>2019 (COVID-19)</w:t>
      </w:r>
      <w:r w:rsidRPr="00C16640">
        <w:rPr>
          <w:rFonts w:ascii="Angsana New" w:hAnsi="Angsana New"/>
          <w:b/>
          <w:sz w:val="30"/>
          <w:szCs w:val="30"/>
        </w:rPr>
        <w:t xml:space="preserve"> </w:t>
      </w:r>
      <w:r w:rsidRPr="00C16640">
        <w:rPr>
          <w:rFonts w:ascii="Angsana New" w:hAnsi="Angsana New"/>
          <w:b/>
          <w:sz w:val="30"/>
          <w:szCs w:val="30"/>
          <w:cs/>
        </w:rPr>
        <w:t>ในเรื่องดังต่อไปนี้</w:t>
      </w:r>
    </w:p>
    <w:p w14:paraId="4C99B35C" w14:textId="77777777" w:rsidR="00C16640" w:rsidRDefault="00C16640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3F829BCD" w14:textId="77777777" w:rsidR="00C83D0C" w:rsidRDefault="00C83D0C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109FD6FA" w14:textId="77777777" w:rsidR="00C83D0C" w:rsidRDefault="00C83D0C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5F06DD94" w14:textId="77777777" w:rsidR="00C83D0C" w:rsidRPr="00F803EC" w:rsidRDefault="00C83D0C" w:rsidP="00C8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pacing w:val="4"/>
          <w:sz w:val="22"/>
          <w:szCs w:val="22"/>
        </w:rPr>
      </w:pPr>
    </w:p>
    <w:p w14:paraId="256F6FC7" w14:textId="77777777" w:rsidR="00C83D0C" w:rsidRPr="004425E0" w:rsidRDefault="00C83D0C" w:rsidP="00C83D0C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i/>
          <w:iCs/>
          <w:spacing w:val="4"/>
          <w:sz w:val="30"/>
          <w:szCs w:val="30"/>
        </w:rPr>
      </w:pPr>
      <w:r w:rsidRPr="004425E0">
        <w:rPr>
          <w:rFonts w:ascii="Angsana New" w:hAnsi="Angsana New"/>
          <w:b/>
          <w:i/>
          <w:iCs/>
          <w:spacing w:val="4"/>
          <w:sz w:val="30"/>
          <w:szCs w:val="30"/>
          <w:cs/>
        </w:rPr>
        <w:lastRenderedPageBreak/>
        <w:t>การด้อยค่าของสินทรัพย์</w:t>
      </w:r>
    </w:p>
    <w:p w14:paraId="3F1FE62E" w14:textId="77777777" w:rsidR="00C83D0C" w:rsidRPr="00286C7E" w:rsidRDefault="00C83D0C" w:rsidP="00C8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pacing w:val="4"/>
          <w:sz w:val="20"/>
          <w:szCs w:val="20"/>
        </w:rPr>
      </w:pPr>
    </w:p>
    <w:p w14:paraId="45CE5817" w14:textId="77777777" w:rsidR="00C83D0C" w:rsidRPr="00C83D0C" w:rsidRDefault="00C83D0C" w:rsidP="00C8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z w:val="30"/>
          <w:szCs w:val="30"/>
        </w:rPr>
      </w:pPr>
      <w:r w:rsidRPr="00C83D0C">
        <w:rPr>
          <w:rFonts w:ascii="Angsana New" w:hAnsi="Angsana New"/>
          <w:b/>
          <w:sz w:val="30"/>
          <w:szCs w:val="30"/>
          <w:cs/>
        </w:rPr>
        <w:t>กลุ่มบริษัทพิจารณาการด้อยค่าของลูกหนี้การค้าตาม</w:t>
      </w:r>
      <w:r w:rsidRPr="00C83D0C">
        <w:rPr>
          <w:rFonts w:ascii="Angsana New" w:hAnsi="Angsana New" w:hint="cs"/>
          <w:b/>
          <w:sz w:val="30"/>
          <w:szCs w:val="30"/>
          <w:cs/>
        </w:rPr>
        <w:t xml:space="preserve">ตารางการตั้งสำรอง </w:t>
      </w:r>
      <w:r w:rsidRPr="00C83D0C">
        <w:rPr>
          <w:rFonts w:ascii="Angsana New" w:hAnsi="Angsana New"/>
          <w:b/>
          <w:sz w:val="30"/>
          <w:szCs w:val="30"/>
          <w:cs/>
        </w:rPr>
        <w:t>โดยใช้ข้อมูลผลขาดทุนด้านเครดิต</w:t>
      </w:r>
      <w:r w:rsidRPr="00C83D0C">
        <w:rPr>
          <w:rFonts w:ascii="Angsana New" w:hAnsi="Angsana New"/>
          <w:b/>
          <w:spacing w:val="-6"/>
          <w:sz w:val="30"/>
          <w:szCs w:val="30"/>
          <w:cs/>
        </w:rPr>
        <w:t>ในอดีตมาพิจารณาอัตราการสูญเสีย (</w:t>
      </w:r>
      <w:r w:rsidRPr="00C83D0C">
        <w:rPr>
          <w:rFonts w:ascii="Angsana New" w:hAnsi="Angsana New"/>
          <w:bCs/>
          <w:spacing w:val="-6"/>
          <w:sz w:val="30"/>
          <w:szCs w:val="30"/>
        </w:rPr>
        <w:t xml:space="preserve">loss rate) </w:t>
      </w:r>
      <w:r w:rsidRPr="00C83D0C">
        <w:rPr>
          <w:rFonts w:ascii="Angsana New" w:hAnsi="Angsana New"/>
          <w:b/>
          <w:spacing w:val="-6"/>
          <w:sz w:val="30"/>
          <w:szCs w:val="30"/>
          <w:cs/>
        </w:rPr>
        <w:t>และไม่นำข้อมูลที่มีการคาดการณ์ในอนาคต (</w:t>
      </w:r>
      <w:r w:rsidRPr="00C83D0C">
        <w:rPr>
          <w:rFonts w:ascii="Angsana New" w:hAnsi="Angsana New"/>
          <w:bCs/>
          <w:spacing w:val="-6"/>
          <w:sz w:val="30"/>
          <w:szCs w:val="30"/>
        </w:rPr>
        <w:t>Forward-looking</w:t>
      </w:r>
      <w:r w:rsidRPr="00C83D0C">
        <w:rPr>
          <w:rFonts w:ascii="Angsana New" w:hAnsi="Angsana New"/>
          <w:bCs/>
          <w:sz w:val="30"/>
          <w:szCs w:val="30"/>
        </w:rPr>
        <w:t xml:space="preserve"> information)</w:t>
      </w:r>
      <w:r w:rsidRPr="00C83D0C">
        <w:rPr>
          <w:rFonts w:ascii="Angsana New" w:hAnsi="Angsana New"/>
          <w:b/>
          <w:sz w:val="30"/>
          <w:szCs w:val="30"/>
        </w:rPr>
        <w:t xml:space="preserve"> </w:t>
      </w:r>
      <w:r w:rsidRPr="00C83D0C">
        <w:rPr>
          <w:rFonts w:ascii="Angsana New" w:hAnsi="Angsana New"/>
          <w:b/>
          <w:sz w:val="30"/>
          <w:szCs w:val="30"/>
          <w:cs/>
        </w:rPr>
        <w:t>มาพิจารณา</w:t>
      </w:r>
    </w:p>
    <w:p w14:paraId="18163AFB" w14:textId="77777777" w:rsidR="00C83D0C" w:rsidRPr="00286C7E" w:rsidRDefault="00C83D0C" w:rsidP="00C8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sz w:val="20"/>
          <w:szCs w:val="20"/>
        </w:rPr>
      </w:pPr>
    </w:p>
    <w:p w14:paraId="27E173BF" w14:textId="77777777" w:rsidR="00C83D0C" w:rsidRPr="00C83D0C" w:rsidRDefault="00C83D0C" w:rsidP="00C8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z w:val="30"/>
          <w:szCs w:val="30"/>
        </w:rPr>
      </w:pPr>
      <w:r w:rsidRPr="00C83D0C">
        <w:rPr>
          <w:rFonts w:ascii="Angsana New" w:hAnsi="Angsana New"/>
          <w:b/>
          <w:sz w:val="30"/>
          <w:szCs w:val="30"/>
          <w:cs/>
        </w:rPr>
        <w:t xml:space="preserve">กลุ่มบริษัทเลือกไม่นำสถานการณ์ </w:t>
      </w:r>
      <w:r w:rsidRPr="00C83D0C">
        <w:rPr>
          <w:rFonts w:ascii="Angsana New" w:hAnsi="Angsana New"/>
          <w:bCs/>
          <w:sz w:val="30"/>
          <w:szCs w:val="30"/>
        </w:rPr>
        <w:t>COVID-19</w:t>
      </w:r>
      <w:r w:rsidRPr="00C83D0C">
        <w:rPr>
          <w:rFonts w:ascii="Angsana New" w:hAnsi="Angsana New"/>
          <w:b/>
          <w:sz w:val="30"/>
          <w:szCs w:val="30"/>
          <w:cs/>
        </w:rPr>
        <w:t xml:space="preserve"> มาถือเป็นข้อบ่งชี้การด้อยค่าของที่ดิน อาคารและอุปกรณ์อสังหาริมทรัพย์เพื่อการลงทุน</w:t>
      </w:r>
      <w:r w:rsidRPr="00C83D0C">
        <w:rPr>
          <w:rFonts w:ascii="Angsana New" w:hAnsi="Angsana New" w:hint="cs"/>
          <w:b/>
          <w:sz w:val="30"/>
          <w:szCs w:val="30"/>
          <w:cs/>
        </w:rPr>
        <w:t>และ</w:t>
      </w:r>
      <w:r w:rsidRPr="00C83D0C">
        <w:rPr>
          <w:rFonts w:ascii="Angsana New" w:hAnsi="Angsana New"/>
          <w:b/>
          <w:sz w:val="30"/>
          <w:szCs w:val="30"/>
          <w:cs/>
        </w:rPr>
        <w:t xml:space="preserve">สินทรัพย์ไม่มีตัวตน และเลือกไม่นำข้อมูลสถานการณ์ </w:t>
      </w:r>
      <w:r w:rsidRPr="00C83D0C">
        <w:rPr>
          <w:rFonts w:ascii="Angsana New" w:hAnsi="Angsana New"/>
          <w:bCs/>
          <w:sz w:val="30"/>
          <w:szCs w:val="30"/>
        </w:rPr>
        <w:t>COVID-19</w:t>
      </w:r>
      <w:r>
        <w:rPr>
          <w:rFonts w:ascii="Angsana New" w:hAnsi="Angsana New" w:hint="cs"/>
          <w:b/>
          <w:sz w:val="30"/>
          <w:szCs w:val="30"/>
          <w:cs/>
        </w:rPr>
        <w:t xml:space="preserve">            </w:t>
      </w:r>
      <w:r w:rsidRPr="00C83D0C">
        <w:rPr>
          <w:rFonts w:ascii="Angsana New" w:hAnsi="Angsana New"/>
          <w:b/>
          <w:sz w:val="30"/>
          <w:szCs w:val="30"/>
          <w:cs/>
        </w:rPr>
        <w:t>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0F222195" w14:textId="77777777" w:rsidR="00C83D0C" w:rsidRPr="00286C7E" w:rsidRDefault="00C83D0C" w:rsidP="00C83D0C">
      <w:pPr>
        <w:spacing w:line="240" w:lineRule="auto"/>
        <w:ind w:left="540" w:hanging="540"/>
        <w:rPr>
          <w:rFonts w:ascii="Angsana New" w:hAnsi="Angsana New"/>
          <w:b/>
          <w:sz w:val="20"/>
          <w:szCs w:val="20"/>
          <w:lang w:val="th-TH"/>
        </w:rPr>
      </w:pPr>
    </w:p>
    <w:p w14:paraId="2B6F17A3" w14:textId="77777777" w:rsidR="00C83D0C" w:rsidRPr="002A15EB" w:rsidRDefault="00C83D0C" w:rsidP="00C83D0C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b/>
          <w:i/>
          <w:iCs/>
          <w:spacing w:val="4"/>
          <w:sz w:val="30"/>
          <w:szCs w:val="30"/>
        </w:rPr>
      </w:pPr>
      <w:r w:rsidRPr="002A15EB">
        <w:rPr>
          <w:rFonts w:ascii="Angsana New" w:hAnsi="Angsana New"/>
          <w:b/>
          <w:i/>
          <w:iCs/>
          <w:spacing w:val="4"/>
          <w:sz w:val="30"/>
          <w:szCs w:val="30"/>
          <w:cs/>
        </w:rPr>
        <w:t>การเปลี่ยนแปลงสัญญาเช่า</w:t>
      </w:r>
    </w:p>
    <w:p w14:paraId="5FEA9F21" w14:textId="77777777" w:rsidR="00C83D0C" w:rsidRPr="00286C7E" w:rsidRDefault="00C83D0C" w:rsidP="00C83D0C">
      <w:pPr>
        <w:spacing w:line="240" w:lineRule="auto"/>
        <w:ind w:left="540" w:hanging="540"/>
        <w:rPr>
          <w:rFonts w:ascii="Angsana New" w:hAnsi="Angsana New"/>
          <w:b/>
          <w:sz w:val="20"/>
          <w:szCs w:val="20"/>
          <w:highlight w:val="yellow"/>
          <w:lang w:val="th-TH"/>
        </w:rPr>
      </w:pPr>
    </w:p>
    <w:p w14:paraId="46E7A9CD" w14:textId="77777777" w:rsidR="00C83D0C" w:rsidRDefault="00C83D0C" w:rsidP="00C83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spacing w:val="4"/>
          <w:sz w:val="30"/>
          <w:szCs w:val="30"/>
        </w:rPr>
      </w:pPr>
      <w:r w:rsidRPr="002A15EB">
        <w:rPr>
          <w:rFonts w:ascii="Angsana New" w:hAnsi="Angsana New"/>
          <w:b/>
          <w:spacing w:val="4"/>
          <w:sz w:val="30"/>
          <w:szCs w:val="30"/>
          <w:cs/>
        </w:rPr>
        <w:t>ใน</w:t>
      </w:r>
      <w:r w:rsidRPr="002A15EB">
        <w:rPr>
          <w:rFonts w:ascii="Angsana New" w:hAnsi="Angsana New" w:hint="cs"/>
          <w:b/>
          <w:spacing w:val="4"/>
          <w:sz w:val="30"/>
          <w:szCs w:val="30"/>
          <w:cs/>
        </w:rPr>
        <w:t>เดือนมีนาคม</w:t>
      </w:r>
      <w:r w:rsidRPr="002A15EB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Pr="002A15EB">
        <w:rPr>
          <w:rFonts w:ascii="Angsana New" w:hAnsi="Angsana New"/>
          <w:bCs/>
          <w:spacing w:val="4"/>
          <w:sz w:val="30"/>
          <w:szCs w:val="30"/>
        </w:rPr>
        <w:t>2563</w:t>
      </w:r>
      <w:r w:rsidRPr="002A15EB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 xml:space="preserve">กลุ่มบริษัทได้รับการลดค่าเช่าจ่ายเป็นเวลา </w:t>
      </w:r>
      <w:r w:rsidRPr="002A15EB">
        <w:rPr>
          <w:rFonts w:ascii="Angsana New" w:hAnsi="Angsana New"/>
          <w:bCs/>
          <w:spacing w:val="4"/>
          <w:sz w:val="30"/>
          <w:szCs w:val="30"/>
        </w:rPr>
        <w:t>3</w:t>
      </w:r>
      <w:r w:rsidRPr="002A15EB">
        <w:rPr>
          <w:rFonts w:ascii="Angsana New" w:hAnsi="Angsana New" w:hint="cs"/>
          <w:b/>
          <w:spacing w:val="4"/>
          <w:sz w:val="30"/>
          <w:szCs w:val="30"/>
          <w:cs/>
        </w:rPr>
        <w:t xml:space="preserve"> เดือนถึง </w:t>
      </w:r>
      <w:r w:rsidRPr="002A15EB">
        <w:rPr>
          <w:rFonts w:ascii="Angsana New" w:hAnsi="Angsana New"/>
          <w:bCs/>
          <w:spacing w:val="4"/>
          <w:sz w:val="30"/>
          <w:szCs w:val="30"/>
        </w:rPr>
        <w:t>4</w:t>
      </w:r>
      <w:r w:rsidRPr="002A15EB">
        <w:rPr>
          <w:rFonts w:ascii="Angsana New" w:hAnsi="Angsana New" w:hint="cs"/>
          <w:bCs/>
          <w:spacing w:val="4"/>
          <w:sz w:val="30"/>
          <w:szCs w:val="30"/>
          <w:cs/>
        </w:rPr>
        <w:t xml:space="preserve"> 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>เดือนตั้งแต่เดือนมีนาคม</w:t>
      </w:r>
      <w:r w:rsidRPr="002A15EB">
        <w:rPr>
          <w:rFonts w:ascii="Angsana New" w:hAnsi="Angsana New" w:hint="cs"/>
          <w:b/>
          <w:spacing w:val="4"/>
          <w:sz w:val="30"/>
          <w:szCs w:val="30"/>
          <w:cs/>
        </w:rPr>
        <w:t xml:space="preserve"> </w:t>
      </w:r>
      <w:r w:rsidRPr="002A15EB">
        <w:rPr>
          <w:rFonts w:ascii="Angsana New" w:hAnsi="Angsana New"/>
          <w:bCs/>
          <w:spacing w:val="4"/>
          <w:sz w:val="30"/>
          <w:szCs w:val="30"/>
        </w:rPr>
        <w:t>2563</w:t>
      </w:r>
      <w:r w:rsidRPr="002A15EB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 xml:space="preserve">เนื่องจากสถานการณ์ </w:t>
      </w:r>
      <w:r w:rsidRPr="002A15EB">
        <w:rPr>
          <w:rFonts w:ascii="Angsana New" w:hAnsi="Angsana New"/>
          <w:bCs/>
          <w:spacing w:val="4"/>
          <w:sz w:val="30"/>
          <w:szCs w:val="30"/>
        </w:rPr>
        <w:t>COVID-19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 xml:space="preserve"> กลุ่มบริษัทได้ทยอยปรับลดหนี้สินตามสัญญาเช่าตามสัดส่วน</w:t>
      </w:r>
      <w:r w:rsidRPr="002A15EB">
        <w:rPr>
          <w:rFonts w:ascii="Angsana New" w:hAnsi="Angsana New"/>
          <w:b/>
          <w:spacing w:val="4"/>
          <w:sz w:val="30"/>
          <w:szCs w:val="30"/>
        </w:rPr>
        <w:t xml:space="preserve">      </w:t>
      </w:r>
      <w:r w:rsidRPr="002A15EB">
        <w:rPr>
          <w:rFonts w:ascii="Angsana New" w:hAnsi="Angsana New"/>
          <w:b/>
          <w:spacing w:val="4"/>
          <w:sz w:val="30"/>
          <w:szCs w:val="30"/>
          <w:cs/>
        </w:rPr>
        <w:t xml:space="preserve">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</w:t>
      </w:r>
    </w:p>
    <w:p w14:paraId="4069FE21" w14:textId="01E408E2" w:rsidR="00A96B97" w:rsidRPr="00286C7E" w:rsidRDefault="00A96B97" w:rsidP="00286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14:paraId="24358172" w14:textId="11AFB69A" w:rsidR="00286C7E" w:rsidRPr="00286C7E" w:rsidRDefault="00286C7E" w:rsidP="00286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286C7E">
        <w:rPr>
          <w:rFonts w:ascii="Angsana New" w:hAnsi="Angsana New" w:hint="cs"/>
          <w:b/>
          <w:sz w:val="30"/>
          <w:szCs w:val="30"/>
          <w:cs/>
        </w:rPr>
        <w:t>แนวปฏิบัติดังกล่าวสิ้นสุดการมีผลบังคับใช้ ณ วันที่</w:t>
      </w:r>
      <w:r w:rsidRPr="00286C7E">
        <w:rPr>
          <w:rFonts w:ascii="Angsana New" w:hAnsi="Angsana New"/>
          <w:bCs/>
          <w:sz w:val="30"/>
          <w:szCs w:val="30"/>
        </w:rPr>
        <w:t xml:space="preserve"> 31 </w:t>
      </w:r>
      <w:r w:rsidRPr="00286C7E">
        <w:rPr>
          <w:rFonts w:ascii="Angsana New" w:hAnsi="Angsana New" w:hint="cs"/>
          <w:b/>
          <w:sz w:val="30"/>
          <w:szCs w:val="30"/>
          <w:cs/>
        </w:rPr>
        <w:t>ธ</w:t>
      </w:r>
      <w:r>
        <w:rPr>
          <w:rFonts w:ascii="Angsana New" w:hAnsi="Angsana New" w:hint="cs"/>
          <w:b/>
          <w:sz w:val="30"/>
          <w:szCs w:val="30"/>
          <w:cs/>
        </w:rPr>
        <w:t>ั</w:t>
      </w:r>
      <w:r w:rsidRPr="00286C7E">
        <w:rPr>
          <w:rFonts w:ascii="Angsana New" w:hAnsi="Angsana New" w:hint="cs"/>
          <w:b/>
          <w:sz w:val="30"/>
          <w:szCs w:val="30"/>
          <w:cs/>
        </w:rPr>
        <w:t>นวาคม</w:t>
      </w:r>
      <w:r w:rsidRPr="00286C7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286C7E">
        <w:rPr>
          <w:rFonts w:ascii="Angsana New" w:hAnsi="Angsana New"/>
          <w:bCs/>
          <w:sz w:val="30"/>
          <w:szCs w:val="30"/>
        </w:rPr>
        <w:t>2563</w:t>
      </w:r>
    </w:p>
    <w:p w14:paraId="12E0CB9A" w14:textId="77777777" w:rsidR="00286C7E" w:rsidRPr="00286C7E" w:rsidRDefault="00286C7E" w:rsidP="001F3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</w:rPr>
      </w:pPr>
    </w:p>
    <w:p w14:paraId="3D471DF7" w14:textId="77777777" w:rsidR="00E66B73" w:rsidRPr="00B4316E" w:rsidRDefault="00A96B97" w:rsidP="00AF6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B4316E" w:rsidRPr="00DB7097">
        <w:rPr>
          <w:rFonts w:ascii="Angsana New" w:hAnsi="Angsana New"/>
          <w:b/>
          <w:bCs/>
          <w:sz w:val="30"/>
          <w:szCs w:val="30"/>
        </w:rPr>
        <w:tab/>
      </w:r>
      <w:r w:rsidR="00F96459" w:rsidRPr="00DB709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C556EBC" w14:textId="77777777" w:rsidR="00C61BCB" w:rsidRPr="00286C7E" w:rsidRDefault="00C61BCB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20"/>
          <w:szCs w:val="20"/>
        </w:rPr>
      </w:pPr>
    </w:p>
    <w:p w14:paraId="2486129E" w14:textId="77777777" w:rsidR="00613542" w:rsidRPr="005A0DBB" w:rsidRDefault="00483AD0" w:rsidP="005A0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A0DBB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</w:t>
      </w:r>
      <w:r w:rsidR="004B5867" w:rsidRPr="005A0DBB">
        <w:rPr>
          <w:rFonts w:ascii="Angsana New" w:hAnsi="Angsana New" w:hint="cs"/>
          <w:b/>
          <w:sz w:val="30"/>
          <w:szCs w:val="30"/>
          <w:cs/>
        </w:rPr>
        <w:t>ร่วมและ</w:t>
      </w:r>
      <w:r w:rsidRPr="005A0DBB">
        <w:rPr>
          <w:rFonts w:ascii="Angsana New" w:hAnsi="Angsana New"/>
          <w:b/>
          <w:sz w:val="30"/>
          <w:szCs w:val="30"/>
          <w:cs/>
        </w:rPr>
        <w:t>บริษัท</w:t>
      </w:r>
      <w:r w:rsidR="004B5867" w:rsidRPr="005A0DBB">
        <w:rPr>
          <w:rFonts w:ascii="Angsana New" w:hAnsi="Angsana New" w:hint="cs"/>
          <w:b/>
          <w:sz w:val="30"/>
          <w:szCs w:val="30"/>
          <w:cs/>
        </w:rPr>
        <w:t>ย่อย</w:t>
      </w:r>
      <w:r w:rsidRPr="005A0DBB">
        <w:rPr>
          <w:rFonts w:ascii="Angsana New" w:hAnsi="Angsana New"/>
          <w:b/>
          <w:sz w:val="30"/>
          <w:szCs w:val="30"/>
          <w:cs/>
        </w:rPr>
        <w:t>ได้เปิดเผยในหมายเหตุ</w:t>
      </w:r>
      <w:r w:rsidR="00DB7097" w:rsidRPr="005A0DBB">
        <w:rPr>
          <w:rFonts w:ascii="Angsana New" w:hAnsi="Angsana New" w:hint="cs"/>
          <w:b/>
          <w:sz w:val="30"/>
          <w:szCs w:val="30"/>
          <w:cs/>
        </w:rPr>
        <w:t>ประกอบงบการเงิน</w:t>
      </w:r>
      <w:r w:rsidRPr="005A0DBB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C57EDD" w:rsidRPr="00C57EDD">
        <w:rPr>
          <w:rFonts w:ascii="Angsana New" w:hAnsi="Angsana New"/>
          <w:bCs/>
          <w:sz w:val="30"/>
          <w:szCs w:val="30"/>
        </w:rPr>
        <w:t>9</w:t>
      </w:r>
      <w:r w:rsidRPr="005A0DBB">
        <w:rPr>
          <w:rFonts w:ascii="Angsana New" w:hAnsi="Angsana New"/>
          <w:b/>
          <w:sz w:val="30"/>
          <w:szCs w:val="30"/>
          <w:cs/>
        </w:rPr>
        <w:t xml:space="preserve"> และ</w:t>
      </w:r>
      <w:r w:rsidR="00237137" w:rsidRPr="005A0DBB">
        <w:rPr>
          <w:rFonts w:ascii="Angsana New" w:hAnsi="Angsana New"/>
          <w:b/>
          <w:sz w:val="30"/>
          <w:szCs w:val="30"/>
        </w:rPr>
        <w:t xml:space="preserve"> </w:t>
      </w:r>
      <w:r w:rsidR="00C57EDD" w:rsidRPr="00C57EDD">
        <w:rPr>
          <w:rFonts w:ascii="Angsana New" w:hAnsi="Angsana New"/>
          <w:bCs/>
          <w:sz w:val="30"/>
          <w:szCs w:val="30"/>
        </w:rPr>
        <w:t>10</w:t>
      </w:r>
      <w:r w:rsidRPr="005A0DBB">
        <w:rPr>
          <w:rFonts w:ascii="Angsana New" w:hAnsi="Angsana New"/>
          <w:b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684F5AA" w14:textId="77777777" w:rsidR="00C81BCA" w:rsidRPr="00286C7E" w:rsidRDefault="00C81BCA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0"/>
          <w:szCs w:val="20"/>
          <w:cs/>
        </w:rPr>
      </w:pPr>
    </w:p>
    <w:tbl>
      <w:tblPr>
        <w:tblW w:w="9378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4050"/>
      </w:tblGrid>
      <w:tr w:rsidR="006D0DAB" w:rsidRPr="00B45847" w14:paraId="4145A854" w14:textId="77777777" w:rsidTr="005A0DBB">
        <w:trPr>
          <w:trHeight w:val="659"/>
          <w:tblHeader/>
        </w:trPr>
        <w:tc>
          <w:tcPr>
            <w:tcW w:w="3911" w:type="dxa"/>
            <w:shd w:val="clear" w:color="auto" w:fill="auto"/>
          </w:tcPr>
          <w:p w14:paraId="75D1526C" w14:textId="77777777" w:rsidR="00060DFF" w:rsidRDefault="00060DFF" w:rsidP="00D93BD0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53E700" w14:textId="77777777" w:rsidR="006D0DAB" w:rsidRPr="00B45847" w:rsidRDefault="006D0DAB" w:rsidP="00060DF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7" w:type="dxa"/>
            <w:shd w:val="clear" w:color="auto" w:fill="auto"/>
          </w:tcPr>
          <w:p w14:paraId="7FD1EF3F" w14:textId="77777777" w:rsidR="006D0DAB" w:rsidRPr="00725C09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CE2C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shd w:val="clear" w:color="auto" w:fill="auto"/>
          </w:tcPr>
          <w:p w14:paraId="33D434A8" w14:textId="77777777" w:rsidR="00F779F9" w:rsidRDefault="00F779F9" w:rsidP="00D93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F4D2BE" w14:textId="77777777" w:rsidR="006D0DAB" w:rsidRPr="00B45847" w:rsidRDefault="006D0DAB" w:rsidP="00F77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38E5" w:rsidRPr="00B45847" w14:paraId="6A547649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2857682C" w14:textId="77777777" w:rsidR="00FF38E5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จํากัด (มหาชน)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C4428AA" w14:textId="77777777" w:rsidR="00FF38E5" w:rsidRPr="008B4666" w:rsidRDefault="00FF38E5" w:rsidP="003B5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1DD8E2F1" w14:textId="77777777" w:rsidR="00FF38E5" w:rsidRPr="008B4666" w:rsidRDefault="00FF38E5" w:rsidP="00FF3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24870195" w14:textId="77777777" w:rsidR="00FF38E5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B45847" w14:paraId="41FE9A6C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454AC176" w14:textId="77777777"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เบอร์ลี่ ยุคเกอร์ จํากัด (มหาชน)</w:t>
            </w:r>
          </w:p>
          <w:p w14:paraId="5FEC97C5" w14:textId="77777777" w:rsidR="004919D3" w:rsidRPr="00511F3A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12873A7C" w14:textId="77777777"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68DB5952" w14:textId="77777777" w:rsidR="004919D3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4919D3" w:rsidRPr="00B45847" w14:paraId="41209CBB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5F76EFD5" w14:textId="77777777" w:rsidR="004919D3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โออิชิกรุ๊ป จํากัด (มหาชน)</w:t>
            </w:r>
          </w:p>
          <w:p w14:paraId="70DBACF8" w14:textId="77777777" w:rsidR="004919D3" w:rsidRPr="00511F3A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3687AA31" w14:textId="77777777" w:rsidR="004919D3" w:rsidRPr="008B4666" w:rsidRDefault="004919D3" w:rsidP="00491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FFFFFF"/>
          </w:tcPr>
          <w:p w14:paraId="0D98FCA2" w14:textId="77777777" w:rsidR="004919D3" w:rsidRDefault="004919D3" w:rsidP="00C7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51AEE" w:rsidRPr="00B45847" w14:paraId="7449509A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1B298F86" w14:textId="77777777" w:rsidR="00D51AEE" w:rsidRPr="00475A9F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C0C3B">
              <w:rPr>
                <w:rFonts w:ascii="Angsana New" w:hAnsi="Angsana New"/>
                <w:sz w:val="30"/>
                <w:szCs w:val="30"/>
                <w:cs/>
              </w:rPr>
              <w:t>บริษัท เฟรเซอร์ แอนด์ นีฟ จำกัด (มหาชน)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2473B623" w14:textId="77777777" w:rsidR="00D51AEE" w:rsidRPr="008B4666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14:paraId="061F27DF" w14:textId="77777777" w:rsidR="00D51AEE" w:rsidRDefault="00D51AEE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CC5A0E" w:rsidRPr="00B45847" w14:paraId="16D0EEB2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3BA625CC" w14:textId="77777777"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02A7C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</w:t>
            </w:r>
            <w:r w:rsidRPr="000029DE">
              <w:rPr>
                <w:rFonts w:ascii="Angsana New" w:hAnsi="Angsana New"/>
                <w:sz w:val="30"/>
                <w:szCs w:val="30"/>
                <w:cs/>
              </w:rPr>
              <w:t>เฟรเซอร์ส พร็อพเพอร์ตี้ (ประเทศไทย) จำกัด (มหาชน)</w:t>
            </w:r>
            <w:r w:rsidRPr="000029D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7004D4B4" w14:textId="77777777"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460F62E" w14:textId="77777777"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CC5A0E" w:rsidRPr="00B45847" w14:paraId="2E48FCCD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6861EE0A" w14:textId="77777777"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F38E5">
              <w:rPr>
                <w:rFonts w:ascii="Angsana New" w:hAnsi="Angsana New"/>
                <w:sz w:val="30"/>
                <w:szCs w:val="30"/>
                <w:cs/>
              </w:rPr>
              <w:t>ยูนิเวนเจอร์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จํากัด (มหาชน)</w:t>
            </w:r>
          </w:p>
          <w:p w14:paraId="0FF5EB80" w14:textId="77777777" w:rsidR="00CC5A0E" w:rsidRPr="00511F3A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68583642" w14:textId="77777777"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B267AFD" w14:textId="77777777"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B45847" w14:paraId="3E79100F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4117037D" w14:textId="77777777"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11F3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เสริมสุข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 xml:space="preserve"> จํากัด (มหาชน)</w:t>
            </w:r>
          </w:p>
          <w:p w14:paraId="2AEDA309" w14:textId="77777777" w:rsidR="00CC5A0E" w:rsidRPr="00511F3A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799454D3" w14:textId="77777777"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4A872A92" w14:textId="77777777"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B45847" w14:paraId="1450A7DB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4569F44D" w14:textId="77777777" w:rsidR="00CC5A0E" w:rsidRPr="00511F3A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>อาคเนย์ประกันชีวิต จํากัด (มหาชน)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0CCE1A8C" w14:textId="77777777"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9DD27E7" w14:textId="77777777"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B45847" w14:paraId="53A1520B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7544355A" w14:textId="77777777"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อาคเนย์ประกันภัย</w:t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 xml:space="preserve"> จํากัด (มหาชน)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02A7C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54BFB1C2" w14:textId="77777777"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9134740" w14:textId="77777777"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CC5A0E" w:rsidRPr="00B45847" w14:paraId="19FAE1AB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6ED54A22" w14:textId="77777777" w:rsidR="00CC5A0E" w:rsidRPr="00475A9F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>แผ่นดินทอง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75A9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75A9F">
              <w:rPr>
                <w:rFonts w:ascii="Angsana New" w:hAnsi="Angsana New" w:hint="cs"/>
                <w:sz w:val="30"/>
                <w:szCs w:val="30"/>
                <w:cs/>
              </w:rPr>
              <w:t xml:space="preserve">ดีเวลลอปเม้นท์ </w:t>
            </w:r>
            <w:r w:rsidRPr="00511F3A">
              <w:rPr>
                <w:rFonts w:ascii="Angsana New" w:hAnsi="Angsana New" w:hint="cs"/>
                <w:sz w:val="30"/>
                <w:szCs w:val="30"/>
                <w:cs/>
              </w:rPr>
              <w:t>จํากัด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11F3A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511F3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  <w:p w14:paraId="0789E7E7" w14:textId="77777777" w:rsidR="00CC5A0E" w:rsidRPr="00511F3A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50922B9C" w14:textId="77777777" w:rsidR="00CC5A0E" w:rsidRPr="008B4666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129FDD56" w14:textId="77777777" w:rsidR="00CC5A0E" w:rsidRDefault="00CC5A0E" w:rsidP="00CC5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9647B" w:rsidRPr="00B45847" w14:paraId="057DDB84" w14:textId="77777777" w:rsidTr="005A0DBB">
        <w:trPr>
          <w:trHeight w:val="20"/>
        </w:trPr>
        <w:tc>
          <w:tcPr>
            <w:tcW w:w="3911" w:type="dxa"/>
            <w:shd w:val="clear" w:color="auto" w:fill="auto"/>
          </w:tcPr>
          <w:p w14:paraId="48B02427" w14:textId="77777777" w:rsidR="00C9647B" w:rsidRPr="00475A9F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9647B">
              <w:rPr>
                <w:rFonts w:ascii="Angsana New" w:hAnsi="Angsana New"/>
                <w:sz w:val="30"/>
                <w:szCs w:val="30"/>
                <w:cs/>
              </w:rPr>
              <w:t>บริษัท แอสเสท เวิรด์ คอร์ป จำกัด (มหาชน)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9647B">
              <w:rPr>
                <w:rFonts w:ascii="Angsana New" w:hAnsi="Angsana New"/>
                <w:sz w:val="30"/>
                <w:szCs w:val="30"/>
                <w:cs/>
              </w:rPr>
              <w:t>และบริษัทในกลุ่ม</w:t>
            </w:r>
          </w:p>
        </w:tc>
        <w:tc>
          <w:tcPr>
            <w:tcW w:w="1417" w:type="dxa"/>
            <w:shd w:val="clear" w:color="auto" w:fill="auto"/>
          </w:tcPr>
          <w:p w14:paraId="2867CD80" w14:textId="77777777" w:rsidR="00C9647B" w:rsidRPr="008B4666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466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31437F78" w14:textId="77777777" w:rsidR="00C9647B" w:rsidRDefault="00C9647B" w:rsidP="00C9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มีผู้ถือหุ้นและกรรมการเป็นสมาชิกในครอบครัว</w:t>
            </w:r>
          </w:p>
        </w:tc>
      </w:tr>
    </w:tbl>
    <w:p w14:paraId="485AFDEA" w14:textId="77777777" w:rsidR="004D27E4" w:rsidRPr="00687DF0" w:rsidRDefault="004D27E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65CBE53A" w14:textId="77777777" w:rsidR="00454881" w:rsidRDefault="00454881" w:rsidP="00FE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5A25DF80" w14:textId="77777777" w:rsidR="00F96459" w:rsidRDefault="004B6B6A" w:rsidP="00FE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sz w:val="30"/>
          <w:szCs w:val="30"/>
        </w:rPr>
      </w:pPr>
      <w:r w:rsidRPr="003A011F">
        <w:rPr>
          <w:rFonts w:ascii="Angsana New" w:hAnsi="Angsana New" w:hint="cs"/>
          <w:b/>
          <w:sz w:val="30"/>
          <w:szCs w:val="30"/>
          <w:cs/>
        </w:rPr>
        <w:tab/>
      </w:r>
      <w:r w:rsidR="00F96459" w:rsidRPr="003A011F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 w:rsidR="00804420" w:rsidRPr="003A011F">
        <w:rPr>
          <w:rFonts w:ascii="Angsana New" w:hAnsi="Angsana New"/>
          <w:b/>
          <w:sz w:val="30"/>
          <w:szCs w:val="30"/>
          <w:cs/>
        </w:rPr>
        <w:t>รายการ</w:t>
      </w:r>
      <w:r w:rsidR="00F779F9">
        <w:rPr>
          <w:rFonts w:ascii="Angsana New" w:hAnsi="Angsana New" w:hint="cs"/>
          <w:b/>
          <w:sz w:val="30"/>
          <w:szCs w:val="30"/>
          <w:cs/>
        </w:rPr>
        <w:t>แต่ละประเภท</w:t>
      </w:r>
      <w:r w:rsidR="001F318A">
        <w:rPr>
          <w:rFonts w:ascii="Angsana New" w:hAnsi="Angsana New" w:hint="cs"/>
          <w:b/>
          <w:sz w:val="30"/>
          <w:szCs w:val="30"/>
          <w:cs/>
        </w:rPr>
        <w:t>มี</w:t>
      </w:r>
      <w:r w:rsidR="00F96459" w:rsidRPr="003A011F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14:paraId="79FC0DE2" w14:textId="77777777" w:rsidR="006D0DAB" w:rsidRPr="00D51AEE" w:rsidRDefault="006D0DA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5598"/>
      </w:tblGrid>
      <w:tr w:rsidR="006D0DAB" w:rsidRPr="00712622" w14:paraId="7DCD1331" w14:textId="77777777" w:rsidTr="00FC6468">
        <w:tc>
          <w:tcPr>
            <w:tcW w:w="3870" w:type="dxa"/>
          </w:tcPr>
          <w:p w14:paraId="55AD95E1" w14:textId="77777777"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98" w:type="dxa"/>
          </w:tcPr>
          <w:p w14:paraId="7F5BBF76" w14:textId="77777777"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26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D0DAB" w:rsidRPr="00712622" w14:paraId="4C2B0CA5" w14:textId="77777777" w:rsidTr="00FC6468">
        <w:tc>
          <w:tcPr>
            <w:tcW w:w="3870" w:type="dxa"/>
          </w:tcPr>
          <w:p w14:paraId="3F662C6C" w14:textId="77777777" w:rsidR="006D0DAB" w:rsidRPr="00712622" w:rsidRDefault="006D0DAB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5598" w:type="dxa"/>
          </w:tcPr>
          <w:p w14:paraId="4DC2FB2F" w14:textId="77777777" w:rsidR="006D0DAB" w:rsidRPr="002564DF" w:rsidRDefault="006D0DAB" w:rsidP="004944AD">
            <w:pPr>
              <w:pStyle w:val="a4"/>
              <w:widowControl/>
              <w:tabs>
                <w:tab w:val="clear" w:pos="1080"/>
                <w:tab w:val="left" w:pos="540"/>
              </w:tabs>
              <w:ind w:left="176" w:hanging="176"/>
              <w:jc w:val="thaiDistribute"/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</w:pPr>
            <w:r w:rsidRPr="002564DF">
              <w:rPr>
                <w:rFonts w:ascii="Angsana New" w:eastAsia="Times New Roman" w:hAnsi="Angsana New" w:cs="Angsana New"/>
                <w:snapToGrid/>
                <w:spacing w:val="-6"/>
                <w:cs/>
                <w:lang w:eastAsia="en-US"/>
              </w:rPr>
              <w:t>ราคาซื้อขายทางการค้าปกติและ</w:t>
            </w:r>
            <w:r w:rsidRPr="002564DF">
              <w:rPr>
                <w:rFonts w:ascii="Angsana New" w:hAnsi="Angsana New" w:cs="Angsana New"/>
                <w:spacing w:val="-6"/>
                <w:cs/>
              </w:rPr>
              <w:t>ตามอัตราที่ตกล</w:t>
            </w:r>
            <w:r w:rsidRPr="002564DF">
              <w:rPr>
                <w:rFonts w:ascii="Angsana New" w:hAnsi="Angsana New" w:cs="Angsana New" w:hint="cs"/>
                <w:spacing w:val="-6"/>
                <w:cs/>
              </w:rPr>
              <w:t>ง</w:t>
            </w:r>
            <w:r w:rsidRPr="002564DF">
              <w:rPr>
                <w:rFonts w:ascii="Angsana New" w:hAnsi="Angsana New" w:cs="Angsana New"/>
                <w:spacing w:val="-6"/>
                <w:cs/>
              </w:rPr>
              <w:t>ร่วมกัน</w:t>
            </w:r>
          </w:p>
        </w:tc>
      </w:tr>
      <w:tr w:rsidR="00FC6468" w:rsidRPr="00712622" w14:paraId="1C870B81" w14:textId="77777777" w:rsidTr="00FC6468">
        <w:tc>
          <w:tcPr>
            <w:tcW w:w="3870" w:type="dxa"/>
          </w:tcPr>
          <w:p w14:paraId="2A90F63A" w14:textId="77777777" w:rsidR="00FC6468" w:rsidRPr="00712622" w:rsidRDefault="00FC6468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598" w:type="dxa"/>
          </w:tcPr>
          <w:p w14:paraId="1642D235" w14:textId="77777777" w:rsidR="00FC6468" w:rsidRPr="00FC6468" w:rsidRDefault="00FC6468" w:rsidP="004944AD">
            <w:pPr>
              <w:pStyle w:val="a4"/>
              <w:widowControl/>
              <w:tabs>
                <w:tab w:val="clear" w:pos="1080"/>
                <w:tab w:val="left" w:pos="540"/>
              </w:tabs>
              <w:ind w:left="176" w:hanging="176"/>
              <w:jc w:val="thaiDistribute"/>
              <w:rPr>
                <w:rFonts w:ascii="Angsana New" w:eastAsia="Times New Roman" w:hAnsi="Angsana New" w:cs="Angsana New"/>
                <w:snapToGrid/>
                <w:spacing w:val="-6"/>
                <w:cs/>
                <w:lang w:val="en-US" w:eastAsia="en-US"/>
              </w:rPr>
            </w:pPr>
            <w:r>
              <w:rPr>
                <w:rFonts w:ascii="Angsana New" w:eastAsia="Times New Roman" w:hAnsi="Angsana New" w:cs="Angsana New" w:hint="cs"/>
                <w:snapToGrid/>
                <w:spacing w:val="-6"/>
                <w:cs/>
                <w:lang w:val="en-US" w:eastAsia="en-US"/>
              </w:rPr>
              <w:t>ราคาซื้อขายทางการค้าปกติและตามอัตราที่ตกลงร่วมกัน</w:t>
            </w:r>
          </w:p>
        </w:tc>
      </w:tr>
      <w:tr w:rsidR="00003804" w:rsidRPr="00712622" w14:paraId="49EB4B1D" w14:textId="77777777" w:rsidTr="00FC6468">
        <w:tc>
          <w:tcPr>
            <w:tcW w:w="3870" w:type="dxa"/>
          </w:tcPr>
          <w:p w14:paraId="03D11BF3" w14:textId="77777777" w:rsidR="00003804" w:rsidRDefault="00003804" w:rsidP="00F37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598" w:type="dxa"/>
          </w:tcPr>
          <w:p w14:paraId="0829E2B7" w14:textId="77777777" w:rsidR="00003804" w:rsidRDefault="00003804" w:rsidP="004944AD">
            <w:pPr>
              <w:pStyle w:val="a4"/>
              <w:widowControl/>
              <w:tabs>
                <w:tab w:val="clear" w:pos="1080"/>
                <w:tab w:val="left" w:pos="540"/>
              </w:tabs>
              <w:ind w:left="176" w:hanging="176"/>
              <w:jc w:val="thaiDistribute"/>
              <w:rPr>
                <w:rFonts w:ascii="Angsana New" w:eastAsia="Times New Roman" w:hAnsi="Angsana New" w:cs="Angsana New"/>
                <w:snapToGrid/>
                <w:spacing w:val="-6"/>
                <w:cs/>
                <w:lang w:val="en-US" w:eastAsia="en-US"/>
              </w:rPr>
            </w:pPr>
            <w:r>
              <w:rPr>
                <w:rFonts w:ascii="Angsana New" w:eastAsia="Times New Roman" w:hAnsi="Angsana New" w:cs="Angsana New" w:hint="cs"/>
                <w:snapToGrid/>
                <w:spacing w:val="-6"/>
                <w:cs/>
                <w:lang w:val="en-US" w:eastAsia="en-US"/>
              </w:rPr>
              <w:t>ราคาที่ตกลงร่วมกัน</w:t>
            </w:r>
          </w:p>
        </w:tc>
      </w:tr>
      <w:tr w:rsidR="00D44561" w:rsidRPr="00712622" w14:paraId="413F83D2" w14:textId="77777777" w:rsidTr="00FC6468">
        <w:tc>
          <w:tcPr>
            <w:tcW w:w="3870" w:type="dxa"/>
            <w:shd w:val="clear" w:color="auto" w:fill="auto"/>
          </w:tcPr>
          <w:p w14:paraId="62AD800F" w14:textId="77777777" w:rsidR="00D44561" w:rsidRPr="00840311" w:rsidRDefault="00D44561" w:rsidP="00D44561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311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  <w:r w:rsidRPr="0084031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40311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598" w:type="dxa"/>
            <w:shd w:val="clear" w:color="auto" w:fill="auto"/>
          </w:tcPr>
          <w:p w14:paraId="3516A833" w14:textId="77777777" w:rsidR="00D44561" w:rsidRPr="00840311" w:rsidRDefault="00D44561" w:rsidP="00D4456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311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505FA" w:rsidRPr="00712622" w14:paraId="74BBA48A" w14:textId="77777777" w:rsidTr="00FC6468">
        <w:tc>
          <w:tcPr>
            <w:tcW w:w="3870" w:type="dxa"/>
          </w:tcPr>
          <w:p w14:paraId="3CB0DA38" w14:textId="77777777" w:rsidR="00F505FA" w:rsidRPr="00712622" w:rsidRDefault="00F505FA" w:rsidP="00F50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98" w:type="dxa"/>
          </w:tcPr>
          <w:p w14:paraId="67B06265" w14:textId="77777777" w:rsidR="00F505FA" w:rsidRPr="004944AD" w:rsidRDefault="00F505FA" w:rsidP="00F505F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4AD">
              <w:rPr>
                <w:rFonts w:ascii="Angsana New" w:hAnsi="Angsana New"/>
                <w:sz w:val="30"/>
                <w:szCs w:val="30"/>
                <w:cs/>
              </w:rPr>
              <w:t>อัตราดอกเบี้ยใกล้เคียงกับอัตราดอกเบี้ยของสถาบันการเงิน</w:t>
            </w:r>
          </w:p>
        </w:tc>
      </w:tr>
      <w:tr w:rsidR="00F505FA" w:rsidRPr="00712622" w14:paraId="064AE20C" w14:textId="77777777" w:rsidTr="00FC6468">
        <w:tc>
          <w:tcPr>
            <w:tcW w:w="3870" w:type="dxa"/>
          </w:tcPr>
          <w:p w14:paraId="5DA438E5" w14:textId="77777777" w:rsidR="00F505FA" w:rsidRPr="00712622" w:rsidRDefault="00F505FA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98" w:type="dxa"/>
          </w:tcPr>
          <w:p w14:paraId="00277F4A" w14:textId="77777777" w:rsidR="00F505FA" w:rsidRPr="00712622" w:rsidRDefault="00F505FA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2622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F505FA" w:rsidRPr="00712622" w14:paraId="020BCCFB" w14:textId="77777777" w:rsidTr="00FC6468">
        <w:tc>
          <w:tcPr>
            <w:tcW w:w="3870" w:type="dxa"/>
          </w:tcPr>
          <w:p w14:paraId="01CEA7A1" w14:textId="77777777" w:rsidR="00F505FA" w:rsidRPr="00F505FA" w:rsidRDefault="00F505FA" w:rsidP="00F505F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5598" w:type="dxa"/>
            <w:shd w:val="clear" w:color="auto" w:fill="auto"/>
          </w:tcPr>
          <w:p w14:paraId="70016EFD" w14:textId="77777777" w:rsidR="00F505FA" w:rsidRPr="00840311" w:rsidRDefault="00F505FA" w:rsidP="00F505F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6231A" w:rsidRPr="00712622" w14:paraId="1178E381" w14:textId="77777777" w:rsidTr="00FC6468">
        <w:tc>
          <w:tcPr>
            <w:tcW w:w="3870" w:type="dxa"/>
          </w:tcPr>
          <w:p w14:paraId="19C36060" w14:textId="77777777" w:rsidR="00C6231A" w:rsidRPr="00F505FA" w:rsidRDefault="00C6231A" w:rsidP="00C6231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98" w:type="dxa"/>
            <w:shd w:val="clear" w:color="auto" w:fill="auto"/>
          </w:tcPr>
          <w:p w14:paraId="7754F646" w14:textId="77777777" w:rsidR="00C6231A" w:rsidRPr="00840311" w:rsidRDefault="00C6231A" w:rsidP="00C6231A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05FA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65BC79F1" w14:textId="77777777" w:rsidR="00FC6468" w:rsidRDefault="0028331B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D60B8B">
        <w:rPr>
          <w:rFonts w:ascii="Angsana New" w:hAnsi="Angsana New" w:hint="cs"/>
          <w:sz w:val="30"/>
          <w:szCs w:val="30"/>
          <w:cs/>
        </w:rPr>
        <w:tab/>
      </w:r>
    </w:p>
    <w:p w14:paraId="0A9F0798" w14:textId="77777777" w:rsidR="00454881" w:rsidRDefault="00454881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11F2FB0F" w14:textId="77777777" w:rsidR="00454881" w:rsidRDefault="00454881" w:rsidP="00CB0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319621B4" w14:textId="77777777" w:rsidR="00F96459" w:rsidRPr="00D60B8B" w:rsidRDefault="00B23D90" w:rsidP="00C81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60B8B">
        <w:rPr>
          <w:rFonts w:ascii="Angsana New" w:hAnsi="Angsana New"/>
          <w:sz w:val="30"/>
          <w:szCs w:val="30"/>
          <w:cs/>
        </w:rPr>
        <w:lastRenderedPageBreak/>
        <w:t>รายการที่สำคัญ</w:t>
      </w:r>
      <w:r w:rsidR="001C16AC" w:rsidRPr="00D60B8B">
        <w:rPr>
          <w:rFonts w:ascii="Angsana New" w:hAnsi="Angsana New"/>
          <w:sz w:val="30"/>
          <w:szCs w:val="30"/>
          <w:cs/>
        </w:rPr>
        <w:t>กับ</w:t>
      </w:r>
      <w:r w:rsidR="00E7010C" w:rsidRPr="00D60B8B">
        <w:rPr>
          <w:rFonts w:ascii="Angsana New" w:hAnsi="Angsana New"/>
          <w:sz w:val="30"/>
          <w:szCs w:val="30"/>
          <w:cs/>
        </w:rPr>
        <w:t>บุคคลหรือ</w:t>
      </w:r>
      <w:r w:rsidR="001C16AC" w:rsidRPr="00D60B8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154A65" w:rsidRPr="00D60B8B">
        <w:rPr>
          <w:rFonts w:ascii="Angsana New" w:hAnsi="Angsana New"/>
          <w:b/>
          <w:sz w:val="30"/>
          <w:szCs w:val="30"/>
          <w:cs/>
        </w:rPr>
        <w:t>สำหรับ</w:t>
      </w:r>
      <w:r w:rsidR="00EB4125">
        <w:rPr>
          <w:rFonts w:ascii="Angsana New" w:hAnsi="Angsana New" w:hint="cs"/>
          <w:b/>
          <w:sz w:val="30"/>
          <w:szCs w:val="30"/>
          <w:cs/>
        </w:rPr>
        <w:t>แต่ละปี</w:t>
      </w:r>
      <w:r w:rsidR="00F96459" w:rsidRPr="006C0240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="00F96459" w:rsidRPr="006C0240">
        <w:rPr>
          <w:rFonts w:ascii="Angsana New" w:hAnsi="Angsana New"/>
          <w:bCs/>
          <w:sz w:val="30"/>
          <w:szCs w:val="30"/>
          <w:cs/>
        </w:rPr>
        <w:t xml:space="preserve"> </w:t>
      </w:r>
      <w:r w:rsidR="007B6394">
        <w:rPr>
          <w:rFonts w:ascii="Angsana New" w:hAnsi="Angsana New"/>
          <w:bCs/>
          <w:sz w:val="30"/>
          <w:szCs w:val="30"/>
        </w:rPr>
        <w:t>3</w:t>
      </w:r>
      <w:r w:rsidR="00EB4125">
        <w:rPr>
          <w:rFonts w:ascii="Angsana New" w:hAnsi="Angsana New"/>
          <w:bCs/>
          <w:sz w:val="30"/>
          <w:szCs w:val="30"/>
        </w:rPr>
        <w:t xml:space="preserve">1 </w:t>
      </w:r>
      <w:r w:rsidR="00EB4125" w:rsidRPr="00EB4125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="0048620D" w:rsidRPr="00D60B8B">
        <w:rPr>
          <w:rFonts w:ascii="Angsana New" w:hAnsi="Angsana New"/>
          <w:b/>
          <w:sz w:val="30"/>
          <w:szCs w:val="30"/>
        </w:rPr>
        <w:t xml:space="preserve"> </w:t>
      </w:r>
      <w:r w:rsidR="00F96459" w:rsidRPr="00D60B8B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6797B328" w14:textId="77777777" w:rsidR="00D60B8B" w:rsidRPr="00454881" w:rsidRDefault="00D60B8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pacing w:val="2"/>
          <w:sz w:val="20"/>
          <w:szCs w:val="2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3"/>
        <w:gridCol w:w="276"/>
        <w:gridCol w:w="1078"/>
        <w:gridCol w:w="270"/>
        <w:gridCol w:w="1080"/>
        <w:gridCol w:w="270"/>
        <w:gridCol w:w="1080"/>
      </w:tblGrid>
      <w:tr w:rsidR="00D60B8B" w:rsidRPr="002F4B0F" w14:paraId="09EFA7EE" w14:textId="77777777" w:rsidTr="007B7257">
        <w:trPr>
          <w:tblHeader/>
        </w:trPr>
        <w:tc>
          <w:tcPr>
            <w:tcW w:w="4138" w:type="dxa"/>
          </w:tcPr>
          <w:p w14:paraId="41C0EB49" w14:textId="77777777" w:rsidR="00D60B8B" w:rsidRPr="008E362A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210F1C9F" w14:textId="77777777"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C9D614" w14:textId="77777777"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926A0B1" w14:textId="77777777" w:rsidR="00D60B8B" w:rsidRPr="002F4B0F" w:rsidRDefault="00D60B8B" w:rsidP="007B6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2F4B0F" w14:paraId="0600A99B" w14:textId="77777777" w:rsidTr="007B7257">
        <w:trPr>
          <w:tblHeader/>
        </w:trPr>
        <w:tc>
          <w:tcPr>
            <w:tcW w:w="4138" w:type="dxa"/>
          </w:tcPr>
          <w:p w14:paraId="4A0A1214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F4B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 3</w:t>
            </w:r>
            <w:r w:rsidRPr="002F4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F4B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3" w:type="dxa"/>
          </w:tcPr>
          <w:p w14:paraId="7F646114" w14:textId="77777777" w:rsidR="004C2A94" w:rsidRPr="002F4B0F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14:paraId="48ED37F9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F892119" w14:textId="77777777" w:rsidR="004C2A94" w:rsidRPr="002F4B0F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AC7AD86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8C7AB" w14:textId="77777777" w:rsidR="004C2A94" w:rsidRPr="002F4B0F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DF0CABB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E3915" w14:textId="77777777" w:rsidR="004C2A94" w:rsidRPr="002F4B0F" w:rsidRDefault="00B2660E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2A94" w:rsidRPr="002F4B0F" w14:paraId="01DD148C" w14:textId="77777777" w:rsidTr="007B7257">
        <w:trPr>
          <w:tblHeader/>
        </w:trPr>
        <w:tc>
          <w:tcPr>
            <w:tcW w:w="4138" w:type="dxa"/>
          </w:tcPr>
          <w:p w14:paraId="62776404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7" w:type="dxa"/>
            <w:gridSpan w:val="7"/>
          </w:tcPr>
          <w:p w14:paraId="1944DCF3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4B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2A94" w:rsidRPr="002F4B0F" w14:paraId="4795E14E" w14:textId="77777777" w:rsidTr="007B7257">
        <w:tc>
          <w:tcPr>
            <w:tcW w:w="4138" w:type="dxa"/>
          </w:tcPr>
          <w:p w14:paraId="1969F02A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3" w:type="dxa"/>
          </w:tcPr>
          <w:p w14:paraId="102F42AC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01D6893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34189B3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C57A6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CB1EF5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F88A4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9BF8B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6D94" w:rsidRPr="002F4B0F" w14:paraId="5889BECD" w14:textId="77777777" w:rsidTr="007B7257">
        <w:tc>
          <w:tcPr>
            <w:tcW w:w="4138" w:type="dxa"/>
          </w:tcPr>
          <w:p w14:paraId="5BF154CF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544F837B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973F04F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FD6CC62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6BA298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976A2" w14:textId="491906C3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05B37">
              <w:rPr>
                <w:rFonts w:ascii="Angsana New" w:hAnsi="Angsana New"/>
                <w:sz w:val="30"/>
                <w:szCs w:val="30"/>
              </w:rPr>
              <w:t>500,647</w:t>
            </w:r>
          </w:p>
        </w:tc>
        <w:tc>
          <w:tcPr>
            <w:tcW w:w="270" w:type="dxa"/>
          </w:tcPr>
          <w:p w14:paraId="075927C1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6D72E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433,871</w:t>
            </w:r>
          </w:p>
        </w:tc>
      </w:tr>
      <w:tr w:rsidR="00976D94" w:rsidRPr="002F4B0F" w14:paraId="2CB09733" w14:textId="77777777" w:rsidTr="007B7257">
        <w:tc>
          <w:tcPr>
            <w:tcW w:w="4138" w:type="dxa"/>
          </w:tcPr>
          <w:p w14:paraId="37699611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14:paraId="68AEE19D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124344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AB4B84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CC931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F2629" w14:textId="60253D75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05B37">
              <w:rPr>
                <w:rFonts w:ascii="Angsana New" w:hAnsi="Angsana New"/>
                <w:sz w:val="30"/>
                <w:szCs w:val="30"/>
              </w:rPr>
              <w:t>6,415</w:t>
            </w:r>
          </w:p>
        </w:tc>
        <w:tc>
          <w:tcPr>
            <w:tcW w:w="270" w:type="dxa"/>
          </w:tcPr>
          <w:p w14:paraId="28A79FB4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687B2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5,280</w:t>
            </w:r>
          </w:p>
        </w:tc>
      </w:tr>
      <w:tr w:rsidR="00976D94" w:rsidRPr="002F4B0F" w14:paraId="1645ACCC" w14:textId="77777777" w:rsidTr="007B7257">
        <w:tc>
          <w:tcPr>
            <w:tcW w:w="4138" w:type="dxa"/>
          </w:tcPr>
          <w:p w14:paraId="0DA549B6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190977DA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B47AA88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765F00F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74253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781994" w14:textId="0FB38A72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05B37">
              <w:rPr>
                <w:rFonts w:ascii="Angsana New" w:hAnsi="Angsana New"/>
                <w:sz w:val="30"/>
                <w:szCs w:val="30"/>
              </w:rPr>
              <w:t>2,777</w:t>
            </w:r>
          </w:p>
        </w:tc>
        <w:tc>
          <w:tcPr>
            <w:tcW w:w="270" w:type="dxa"/>
          </w:tcPr>
          <w:p w14:paraId="337A4225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48572F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5,274</w:t>
            </w:r>
          </w:p>
        </w:tc>
      </w:tr>
      <w:tr w:rsidR="00976D94" w:rsidRPr="002F4B0F" w14:paraId="7293F64C" w14:textId="77777777" w:rsidTr="007B7257">
        <w:tc>
          <w:tcPr>
            <w:tcW w:w="4138" w:type="dxa"/>
          </w:tcPr>
          <w:p w14:paraId="0A02D85E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A3341DA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B72086A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0B9712C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77455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6C86E" w14:textId="75D30231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05B37"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270" w:type="dxa"/>
          </w:tcPr>
          <w:p w14:paraId="26F3FEDA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4B155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3,538</w:t>
            </w:r>
          </w:p>
        </w:tc>
      </w:tr>
      <w:tr w:rsidR="00976D94" w:rsidRPr="002F4B0F" w14:paraId="3C37EA90" w14:textId="77777777" w:rsidTr="007B7257">
        <w:tc>
          <w:tcPr>
            <w:tcW w:w="4138" w:type="dxa"/>
          </w:tcPr>
          <w:p w14:paraId="0C3718E3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3" w:type="dxa"/>
          </w:tcPr>
          <w:p w14:paraId="38C27184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6899F82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B90DCD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34791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D5433" w14:textId="3B7FF1F6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05B37">
              <w:rPr>
                <w:rFonts w:ascii="Angsana New" w:hAnsi="Angsana New"/>
                <w:sz w:val="30"/>
                <w:szCs w:val="30"/>
              </w:rPr>
              <w:t>8,230</w:t>
            </w:r>
          </w:p>
        </w:tc>
        <w:tc>
          <w:tcPr>
            <w:tcW w:w="270" w:type="dxa"/>
          </w:tcPr>
          <w:p w14:paraId="6AC41027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AC8A05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75,595</w:t>
            </w:r>
          </w:p>
        </w:tc>
      </w:tr>
      <w:tr w:rsidR="00976D94" w:rsidRPr="002F4B0F" w14:paraId="2E1BED51" w14:textId="77777777" w:rsidTr="007B7257">
        <w:tc>
          <w:tcPr>
            <w:tcW w:w="4138" w:type="dxa"/>
          </w:tcPr>
          <w:p w14:paraId="482E5CD2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35ABBB35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39AEB5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F0100C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48256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28FF52" w14:textId="367240FC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05B37">
              <w:rPr>
                <w:rFonts w:ascii="Angsana New" w:hAnsi="Angsana New"/>
                <w:sz w:val="30"/>
                <w:szCs w:val="30"/>
              </w:rPr>
              <w:t>9,856</w:t>
            </w:r>
          </w:p>
        </w:tc>
        <w:tc>
          <w:tcPr>
            <w:tcW w:w="270" w:type="dxa"/>
          </w:tcPr>
          <w:p w14:paraId="40D7E413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58D56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11,303</w:t>
            </w:r>
          </w:p>
        </w:tc>
      </w:tr>
      <w:tr w:rsidR="00B9309D" w:rsidRPr="00B464FC" w14:paraId="7D327DFD" w14:textId="77777777" w:rsidTr="00125088">
        <w:trPr>
          <w:trHeight w:hRule="exact" w:val="288"/>
        </w:trPr>
        <w:tc>
          <w:tcPr>
            <w:tcW w:w="4138" w:type="dxa"/>
          </w:tcPr>
          <w:p w14:paraId="006C0470" w14:textId="77777777"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4AF2DF27" w14:textId="77777777"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6267CA49" w14:textId="77777777"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C84622" w14:textId="77777777"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76A9C" w14:textId="77777777"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19780" w14:textId="77777777"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DBF26" w14:textId="77777777"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3AF0BD" w14:textId="77777777" w:rsidR="00B9309D" w:rsidRPr="00B464FC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309D" w:rsidRPr="002F4B0F" w14:paraId="32A227C7" w14:textId="77777777" w:rsidTr="007B7257">
        <w:tc>
          <w:tcPr>
            <w:tcW w:w="4138" w:type="dxa"/>
          </w:tcPr>
          <w:p w14:paraId="15185284" w14:textId="77777777"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2F4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3" w:type="dxa"/>
          </w:tcPr>
          <w:p w14:paraId="61225251" w14:textId="77777777"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CBCC863" w14:textId="77777777"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1606B6F" w14:textId="77777777"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669B4" w14:textId="77777777"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1D2EA" w14:textId="77777777"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D54183" w14:textId="77777777"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3F04A5" w14:textId="77777777" w:rsidR="00B9309D" w:rsidRPr="002F4B0F" w:rsidRDefault="00B9309D" w:rsidP="00B9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6D94" w:rsidRPr="002F4B0F" w14:paraId="1F13D035" w14:textId="77777777" w:rsidTr="007B7257">
        <w:tc>
          <w:tcPr>
            <w:tcW w:w="4138" w:type="dxa"/>
          </w:tcPr>
          <w:p w14:paraId="11DCBE1C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5C75F038" w14:textId="4B0D5DC4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05B37">
              <w:rPr>
                <w:rFonts w:ascii="Angsana New" w:hAnsi="Angsana New"/>
                <w:sz w:val="30"/>
                <w:szCs w:val="30"/>
              </w:rPr>
              <w:t>7,065</w:t>
            </w:r>
          </w:p>
        </w:tc>
        <w:tc>
          <w:tcPr>
            <w:tcW w:w="276" w:type="dxa"/>
          </w:tcPr>
          <w:p w14:paraId="338D6917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055B8A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18,488</w:t>
            </w:r>
          </w:p>
        </w:tc>
        <w:tc>
          <w:tcPr>
            <w:tcW w:w="270" w:type="dxa"/>
          </w:tcPr>
          <w:p w14:paraId="0F95A237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CCCBA" w14:textId="0311E9D2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05B37">
              <w:rPr>
                <w:rFonts w:ascii="Angsana New" w:hAnsi="Angsana New"/>
                <w:sz w:val="30"/>
                <w:szCs w:val="30"/>
              </w:rPr>
              <w:t>6,956</w:t>
            </w:r>
          </w:p>
        </w:tc>
        <w:tc>
          <w:tcPr>
            <w:tcW w:w="270" w:type="dxa"/>
          </w:tcPr>
          <w:p w14:paraId="20C6F6FB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DB4F5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18,004</w:t>
            </w:r>
          </w:p>
        </w:tc>
      </w:tr>
      <w:tr w:rsidR="00976D94" w:rsidRPr="002F4B0F" w14:paraId="74AB8DAA" w14:textId="77777777" w:rsidTr="007B7257">
        <w:tc>
          <w:tcPr>
            <w:tcW w:w="4138" w:type="dxa"/>
          </w:tcPr>
          <w:p w14:paraId="56273361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3" w:type="dxa"/>
          </w:tcPr>
          <w:p w14:paraId="38EAFDEF" w14:textId="5AD3118D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6" w:type="dxa"/>
          </w:tcPr>
          <w:p w14:paraId="2A1C90AB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4E6B79B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421E73B9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A65D0" w14:textId="6143CDFE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05B37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0" w:type="dxa"/>
          </w:tcPr>
          <w:p w14:paraId="32309BBA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30D22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976D94" w:rsidRPr="002F4B0F" w14:paraId="073D1073" w14:textId="77777777" w:rsidTr="007B7257">
        <w:tc>
          <w:tcPr>
            <w:tcW w:w="4138" w:type="dxa"/>
          </w:tcPr>
          <w:p w14:paraId="7466BB6D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F4B0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24312A6D" w14:textId="6E5536E5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05B37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76" w:type="dxa"/>
          </w:tcPr>
          <w:p w14:paraId="0D356BBF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5733130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1,472</w:t>
            </w:r>
          </w:p>
        </w:tc>
        <w:tc>
          <w:tcPr>
            <w:tcW w:w="270" w:type="dxa"/>
          </w:tcPr>
          <w:p w14:paraId="3F32DE1F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02361" w14:textId="014265AB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05B37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57DA0B17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85CCD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1,308</w:t>
            </w:r>
          </w:p>
        </w:tc>
      </w:tr>
      <w:tr w:rsidR="00976D94" w:rsidRPr="002F4B0F" w14:paraId="3B63B6AE" w14:textId="77777777" w:rsidTr="007B7257">
        <w:tc>
          <w:tcPr>
            <w:tcW w:w="4138" w:type="dxa"/>
          </w:tcPr>
          <w:p w14:paraId="4CACB570" w14:textId="77777777" w:rsidR="00976D94" w:rsidRPr="00C653A0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53A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18B9633B" w14:textId="5627E5E0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05B37">
              <w:rPr>
                <w:rFonts w:ascii="Angsana New" w:hAnsi="Angsana New"/>
                <w:sz w:val="30"/>
                <w:szCs w:val="30"/>
              </w:rPr>
              <w:t>33,568</w:t>
            </w:r>
          </w:p>
        </w:tc>
        <w:tc>
          <w:tcPr>
            <w:tcW w:w="276" w:type="dxa"/>
          </w:tcPr>
          <w:p w14:paraId="1B20843C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7DB54F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29,014</w:t>
            </w:r>
          </w:p>
        </w:tc>
        <w:tc>
          <w:tcPr>
            <w:tcW w:w="270" w:type="dxa"/>
          </w:tcPr>
          <w:p w14:paraId="76A1646C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968370" w14:textId="6B42F3D0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3D316F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E4FAF" w14:textId="77777777" w:rsidR="00976D94" w:rsidRPr="002F4B0F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F6037" w:rsidRPr="002F4B0F" w14:paraId="6C7A2AC0" w14:textId="77777777" w:rsidTr="00125088">
        <w:trPr>
          <w:trHeight w:hRule="exact" w:val="288"/>
        </w:trPr>
        <w:tc>
          <w:tcPr>
            <w:tcW w:w="4138" w:type="dxa"/>
          </w:tcPr>
          <w:p w14:paraId="7B63FD56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45FABB10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EE7212A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3F0259E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004AC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20385E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F279F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FBE74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037" w:rsidRPr="002F4B0F" w14:paraId="742362BF" w14:textId="77777777" w:rsidTr="007B7257">
        <w:tc>
          <w:tcPr>
            <w:tcW w:w="4138" w:type="dxa"/>
          </w:tcPr>
          <w:p w14:paraId="25C6F3F3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4B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5C896FD7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F947EA6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CB5D3B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45960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5B9E0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8A5E9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61A5D3" w14:textId="77777777" w:rsidR="00BF6037" w:rsidRPr="002F4B0F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037" w:rsidRPr="002F4B0F" w14:paraId="0A509BC9" w14:textId="77777777" w:rsidTr="007B7257">
        <w:tc>
          <w:tcPr>
            <w:tcW w:w="4138" w:type="dxa"/>
          </w:tcPr>
          <w:p w14:paraId="0C902417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10C52CA6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774E88CF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AE3695C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DA127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C0785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9558E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C3F311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D94" w:rsidRPr="002F4B0F" w14:paraId="7CEF7A48" w14:textId="77777777" w:rsidTr="007B7257">
        <w:tc>
          <w:tcPr>
            <w:tcW w:w="4138" w:type="dxa"/>
          </w:tcPr>
          <w:p w14:paraId="517521DF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3" w:type="dxa"/>
          </w:tcPr>
          <w:p w14:paraId="15A1362A" w14:textId="32E1B66F" w:rsidR="00976D94" w:rsidRPr="001C6C08" w:rsidRDefault="006B2D3C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1C6C08">
              <w:rPr>
                <w:rFonts w:asciiTheme="majorBidi" w:hAnsiTheme="majorBidi" w:cstheme="majorBidi"/>
                <w:sz w:val="30"/>
                <w:szCs w:val="30"/>
              </w:rPr>
              <w:t>89,559</w:t>
            </w:r>
          </w:p>
        </w:tc>
        <w:tc>
          <w:tcPr>
            <w:tcW w:w="276" w:type="dxa"/>
          </w:tcPr>
          <w:p w14:paraId="64A7AE0A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CCAC19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87,596</w:t>
            </w:r>
          </w:p>
        </w:tc>
        <w:tc>
          <w:tcPr>
            <w:tcW w:w="270" w:type="dxa"/>
          </w:tcPr>
          <w:p w14:paraId="39F2F53A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68A1D" w14:textId="482AA402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05B37">
              <w:rPr>
                <w:rFonts w:asciiTheme="majorBidi" w:hAnsiTheme="majorBidi" w:cstheme="majorBidi"/>
                <w:sz w:val="30"/>
                <w:szCs w:val="30"/>
              </w:rPr>
              <w:t>46,731</w:t>
            </w:r>
          </w:p>
        </w:tc>
        <w:tc>
          <w:tcPr>
            <w:tcW w:w="270" w:type="dxa"/>
          </w:tcPr>
          <w:p w14:paraId="4DDD3E6B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07E71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51,061</w:t>
            </w:r>
          </w:p>
        </w:tc>
      </w:tr>
      <w:tr w:rsidR="00976D94" w:rsidRPr="002F4B0F" w14:paraId="797CEB31" w14:textId="77777777" w:rsidTr="007B7257">
        <w:tc>
          <w:tcPr>
            <w:tcW w:w="4138" w:type="dxa"/>
          </w:tcPr>
          <w:p w14:paraId="0A331611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3" w:type="dxa"/>
          </w:tcPr>
          <w:p w14:paraId="64E25208" w14:textId="610502D0" w:rsidR="00976D94" w:rsidRPr="001C6C08" w:rsidRDefault="006B2D3C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1C6C08">
              <w:rPr>
                <w:rFonts w:asciiTheme="majorBidi" w:hAnsiTheme="majorBidi" w:cstheme="majorBidi"/>
                <w:sz w:val="30"/>
                <w:szCs w:val="30"/>
              </w:rPr>
              <w:t>4,589</w:t>
            </w:r>
          </w:p>
        </w:tc>
        <w:tc>
          <w:tcPr>
            <w:tcW w:w="276" w:type="dxa"/>
          </w:tcPr>
          <w:p w14:paraId="5971DE29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64C242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3,014</w:t>
            </w:r>
          </w:p>
        </w:tc>
        <w:tc>
          <w:tcPr>
            <w:tcW w:w="270" w:type="dxa"/>
          </w:tcPr>
          <w:p w14:paraId="347D1F04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BA968" w14:textId="26E2BB04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05B37">
              <w:rPr>
                <w:rFonts w:asciiTheme="majorBidi" w:hAnsiTheme="majorBidi" w:cstheme="majorBidi"/>
                <w:sz w:val="30"/>
                <w:szCs w:val="30"/>
              </w:rPr>
              <w:t>1,890</w:t>
            </w:r>
          </w:p>
        </w:tc>
        <w:tc>
          <w:tcPr>
            <w:tcW w:w="270" w:type="dxa"/>
          </w:tcPr>
          <w:p w14:paraId="233ED18D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9CEBD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1,279</w:t>
            </w:r>
          </w:p>
        </w:tc>
      </w:tr>
      <w:tr w:rsidR="00976D94" w:rsidRPr="002F4B0F" w14:paraId="76CFA99D" w14:textId="77777777" w:rsidTr="007B7257">
        <w:tc>
          <w:tcPr>
            <w:tcW w:w="4138" w:type="dxa"/>
          </w:tcPr>
          <w:p w14:paraId="4857C264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9C95F73" w14:textId="3CE00E5C" w:rsidR="00976D94" w:rsidRPr="001C6C08" w:rsidRDefault="006B2D3C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C08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76" w:type="dxa"/>
          </w:tcPr>
          <w:p w14:paraId="6D5FB8E8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C459F56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65FE4DE1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FE8DF2" w14:textId="632D5D92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5B37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2B987B9F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CB3C29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976D94" w:rsidRPr="002F4B0F" w14:paraId="35CF523C" w14:textId="77777777" w:rsidTr="007B7257">
        <w:tc>
          <w:tcPr>
            <w:tcW w:w="4138" w:type="dxa"/>
          </w:tcPr>
          <w:p w14:paraId="17AAD922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058B2D0" w14:textId="3AE658BD" w:rsidR="00976D94" w:rsidRPr="001C6C08" w:rsidRDefault="006B2D3C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94,729</w:t>
            </w:r>
          </w:p>
        </w:tc>
        <w:tc>
          <w:tcPr>
            <w:tcW w:w="276" w:type="dxa"/>
          </w:tcPr>
          <w:p w14:paraId="35D097A6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E569D17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90,806</w:t>
            </w:r>
          </w:p>
        </w:tc>
        <w:tc>
          <w:tcPr>
            <w:tcW w:w="270" w:type="dxa"/>
          </w:tcPr>
          <w:p w14:paraId="7BD53067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AED056" w14:textId="5E6B9110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5B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49,120</w:t>
            </w:r>
          </w:p>
        </w:tc>
        <w:tc>
          <w:tcPr>
            <w:tcW w:w="270" w:type="dxa"/>
          </w:tcPr>
          <w:p w14:paraId="197B42E5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C201E4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52,435</w:t>
            </w:r>
          </w:p>
        </w:tc>
      </w:tr>
      <w:tr w:rsidR="00BF6037" w:rsidRPr="00FD0629" w14:paraId="3C2DC364" w14:textId="77777777" w:rsidTr="00125088">
        <w:trPr>
          <w:trHeight w:hRule="exact" w:val="288"/>
        </w:trPr>
        <w:tc>
          <w:tcPr>
            <w:tcW w:w="4138" w:type="dxa"/>
          </w:tcPr>
          <w:p w14:paraId="6D92896E" w14:textId="77777777"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</w:tcPr>
          <w:p w14:paraId="29AF45A9" w14:textId="77777777"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410323F" w14:textId="77777777"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C646A29" w14:textId="77777777"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98779" w14:textId="77777777"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DF3254" w14:textId="77777777"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AA6A5" w14:textId="77777777"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F7D186" w14:textId="77777777" w:rsidR="00BF6037" w:rsidRPr="00FD0629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037" w:rsidRPr="002F4B0F" w14:paraId="5FD94B89" w14:textId="77777777" w:rsidTr="007B7257">
        <w:trPr>
          <w:trHeight w:hRule="exact" w:val="374"/>
        </w:trPr>
        <w:tc>
          <w:tcPr>
            <w:tcW w:w="4138" w:type="dxa"/>
          </w:tcPr>
          <w:p w14:paraId="42ADB8A2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3" w:type="dxa"/>
          </w:tcPr>
          <w:p w14:paraId="1D90E882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B348BE8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E82478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BB343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8D681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9B914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E002B" w14:textId="77777777" w:rsidR="00BF6037" w:rsidRPr="00E31ECD" w:rsidRDefault="00BF6037" w:rsidP="00BF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D94" w:rsidRPr="002F4B0F" w14:paraId="407409C5" w14:textId="77777777" w:rsidTr="007B7257">
        <w:trPr>
          <w:trHeight w:hRule="exact" w:val="374"/>
        </w:trPr>
        <w:tc>
          <w:tcPr>
            <w:tcW w:w="4138" w:type="dxa"/>
          </w:tcPr>
          <w:p w14:paraId="2E339F69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0D77546B" w14:textId="6104F1E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05B3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1C5EC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05B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5EC0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276" w:type="dxa"/>
          </w:tcPr>
          <w:p w14:paraId="35EE351C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783B68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141,056</w:t>
            </w:r>
          </w:p>
        </w:tc>
        <w:tc>
          <w:tcPr>
            <w:tcW w:w="270" w:type="dxa"/>
          </w:tcPr>
          <w:p w14:paraId="358BBC27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BE06EC" w14:textId="7BBEC75B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05B3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5EC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05B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5EC0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311C7503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C1AF6F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41,133</w:t>
            </w:r>
          </w:p>
        </w:tc>
      </w:tr>
      <w:tr w:rsidR="00976D94" w:rsidRPr="002F4B0F" w14:paraId="60E58A19" w14:textId="77777777" w:rsidTr="007B7257">
        <w:trPr>
          <w:trHeight w:hRule="exact" w:val="374"/>
        </w:trPr>
        <w:tc>
          <w:tcPr>
            <w:tcW w:w="4138" w:type="dxa"/>
          </w:tcPr>
          <w:p w14:paraId="3EA7993E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3" w:type="dxa"/>
          </w:tcPr>
          <w:p w14:paraId="3EAEAEB9" w14:textId="4DE1882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05B37">
              <w:rPr>
                <w:rFonts w:asciiTheme="majorBidi" w:hAnsiTheme="majorBidi" w:cstheme="majorBidi"/>
                <w:sz w:val="30"/>
                <w:szCs w:val="30"/>
              </w:rPr>
              <w:t>21,000</w:t>
            </w:r>
          </w:p>
        </w:tc>
        <w:tc>
          <w:tcPr>
            <w:tcW w:w="276" w:type="dxa"/>
          </w:tcPr>
          <w:p w14:paraId="4E71C8D2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E32036A" w14:textId="77777777" w:rsidR="00976D94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A059F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76985F" w14:textId="3095DACB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05B37">
              <w:rPr>
                <w:rFonts w:asciiTheme="majorBidi" w:hAnsiTheme="majorBidi" w:cstheme="majorBidi"/>
                <w:sz w:val="30"/>
                <w:szCs w:val="30"/>
              </w:rPr>
              <w:t>21,000</w:t>
            </w:r>
          </w:p>
        </w:tc>
        <w:tc>
          <w:tcPr>
            <w:tcW w:w="270" w:type="dxa"/>
          </w:tcPr>
          <w:p w14:paraId="26C07F22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D9F053" w14:textId="77777777" w:rsidR="00976D94" w:rsidRPr="00125088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250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6D94" w:rsidRPr="002F4B0F" w14:paraId="6F02B2D1" w14:textId="77777777" w:rsidTr="007B7257">
        <w:trPr>
          <w:trHeight w:hRule="exact" w:val="374"/>
        </w:trPr>
        <w:tc>
          <w:tcPr>
            <w:tcW w:w="4138" w:type="dxa"/>
          </w:tcPr>
          <w:p w14:paraId="60EFDB23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CB6C9CB" w14:textId="60312A91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05B37">
              <w:rPr>
                <w:rFonts w:asciiTheme="majorBidi" w:hAnsiTheme="majorBidi" w:cstheme="majorBidi"/>
                <w:sz w:val="30"/>
                <w:szCs w:val="30"/>
              </w:rPr>
              <w:t>11,659</w:t>
            </w:r>
          </w:p>
        </w:tc>
        <w:tc>
          <w:tcPr>
            <w:tcW w:w="276" w:type="dxa"/>
          </w:tcPr>
          <w:p w14:paraId="3B686928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96F97A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18,791</w:t>
            </w:r>
          </w:p>
        </w:tc>
        <w:tc>
          <w:tcPr>
            <w:tcW w:w="270" w:type="dxa"/>
          </w:tcPr>
          <w:p w14:paraId="4DED7DE8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41D27" w14:textId="7FF7641A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F1BE9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EA312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976D94" w:rsidRPr="00B43BC0" w14:paraId="59D5325A" w14:textId="77777777" w:rsidTr="007B7257">
        <w:trPr>
          <w:trHeight w:hRule="exact" w:val="374"/>
        </w:trPr>
        <w:tc>
          <w:tcPr>
            <w:tcW w:w="4138" w:type="dxa"/>
          </w:tcPr>
          <w:p w14:paraId="5592EE7D" w14:textId="77777777" w:rsidR="00976D94" w:rsidRPr="00C653A0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53A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3" w:type="dxa"/>
          </w:tcPr>
          <w:p w14:paraId="00D42747" w14:textId="165BCA62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05B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5EC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B05B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5EC0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276" w:type="dxa"/>
          </w:tcPr>
          <w:p w14:paraId="65F3778D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83E553C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81,444</w:t>
            </w:r>
          </w:p>
        </w:tc>
        <w:tc>
          <w:tcPr>
            <w:tcW w:w="270" w:type="dxa"/>
          </w:tcPr>
          <w:p w14:paraId="1A58AB27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AAE2A" w14:textId="50C828CA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05B37">
              <w:rPr>
                <w:rFonts w:asciiTheme="majorBidi" w:hAnsiTheme="majorBidi" w:cstheme="majorBidi"/>
                <w:sz w:val="30"/>
                <w:szCs w:val="30"/>
              </w:rPr>
              <w:t>10,324</w:t>
            </w:r>
          </w:p>
        </w:tc>
        <w:tc>
          <w:tcPr>
            <w:tcW w:w="270" w:type="dxa"/>
          </w:tcPr>
          <w:p w14:paraId="6CE86788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8CA4A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29,176</w:t>
            </w:r>
          </w:p>
        </w:tc>
      </w:tr>
      <w:tr w:rsidR="00976D94" w:rsidRPr="00B43BC0" w14:paraId="7B2F83A1" w14:textId="77777777" w:rsidTr="007B7257">
        <w:trPr>
          <w:trHeight w:hRule="exact" w:val="374"/>
        </w:trPr>
        <w:tc>
          <w:tcPr>
            <w:tcW w:w="4138" w:type="dxa"/>
          </w:tcPr>
          <w:p w14:paraId="62F98CBF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1E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3" w:type="dxa"/>
          </w:tcPr>
          <w:p w14:paraId="1A99645D" w14:textId="40DCDC48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05B37">
              <w:rPr>
                <w:rFonts w:asciiTheme="majorBidi" w:hAnsiTheme="majorBidi" w:cstheme="majorBidi"/>
                <w:sz w:val="30"/>
                <w:szCs w:val="30"/>
              </w:rPr>
              <w:t>20,485</w:t>
            </w:r>
          </w:p>
        </w:tc>
        <w:tc>
          <w:tcPr>
            <w:tcW w:w="276" w:type="dxa"/>
          </w:tcPr>
          <w:p w14:paraId="09AC099F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7F9D754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9,178</w:t>
            </w:r>
          </w:p>
        </w:tc>
        <w:tc>
          <w:tcPr>
            <w:tcW w:w="270" w:type="dxa"/>
          </w:tcPr>
          <w:p w14:paraId="36C67EB1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72995" w14:textId="29D1A43A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05B37">
              <w:rPr>
                <w:rFonts w:asciiTheme="majorBidi" w:hAnsiTheme="majorBidi" w:cstheme="majorBidi"/>
                <w:sz w:val="30"/>
                <w:szCs w:val="30"/>
              </w:rPr>
              <w:t>9,129</w:t>
            </w:r>
          </w:p>
        </w:tc>
        <w:tc>
          <w:tcPr>
            <w:tcW w:w="270" w:type="dxa"/>
          </w:tcPr>
          <w:p w14:paraId="60033ECD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D1A1B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4,490</w:t>
            </w:r>
          </w:p>
        </w:tc>
      </w:tr>
      <w:tr w:rsidR="00976D94" w:rsidRPr="00B43BC0" w14:paraId="404F8B5D" w14:textId="77777777" w:rsidTr="007B7257">
        <w:trPr>
          <w:trHeight w:hRule="exact" w:val="374"/>
        </w:trPr>
        <w:tc>
          <w:tcPr>
            <w:tcW w:w="4138" w:type="dxa"/>
          </w:tcPr>
          <w:p w14:paraId="68D9A136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000A79D9" w14:textId="3BAB3628" w:rsidR="00976D94" w:rsidRPr="001C6C08" w:rsidRDefault="006B2D3C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1C6C08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76" w:type="dxa"/>
          </w:tcPr>
          <w:p w14:paraId="2CF13C85" w14:textId="77777777" w:rsidR="00976D94" w:rsidRPr="001C6C08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DAB871F" w14:textId="77777777" w:rsidR="00976D94" w:rsidRPr="001C6C08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C6C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6B7857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F497C4" w14:textId="6A960C8D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B05B37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14:paraId="3B6F2547" w14:textId="77777777" w:rsidR="00976D94" w:rsidRPr="00E31ECD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5DDED" w14:textId="77777777" w:rsidR="00976D94" w:rsidRPr="00125088" w:rsidRDefault="00976D94" w:rsidP="009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250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2E4024A" w14:textId="77777777" w:rsidR="00976D94" w:rsidRDefault="00976D94" w:rsidP="00B5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6A24674" w14:textId="5FA909A6" w:rsidR="00B55C75" w:rsidRPr="00B55C75" w:rsidRDefault="00B55C75" w:rsidP="00B55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35107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</w:t>
      </w:r>
      <w:r w:rsidR="00262B12" w:rsidRPr="00F35107">
        <w:rPr>
          <w:rFonts w:ascii="Angsana New" w:hAnsi="Angsana New" w:hint="cs"/>
          <w:sz w:val="30"/>
          <w:szCs w:val="30"/>
          <w:cs/>
        </w:rPr>
        <w:t>ก</w:t>
      </w:r>
      <w:r w:rsidRPr="00F35107">
        <w:rPr>
          <w:rFonts w:ascii="Angsana New" w:hAnsi="Angsana New" w:hint="cs"/>
          <w:sz w:val="30"/>
          <w:szCs w:val="30"/>
          <w:cs/>
        </w:rPr>
        <w:t xml:space="preserve">ารที่เกี่ยวข้องกัน ณ วันที่ </w:t>
      </w:r>
      <w:r w:rsidRPr="00F35107">
        <w:rPr>
          <w:rFonts w:ascii="Angsana New" w:hAnsi="Angsana New"/>
          <w:sz w:val="30"/>
          <w:szCs w:val="30"/>
        </w:rPr>
        <w:t xml:space="preserve">31 </w:t>
      </w:r>
      <w:r w:rsidRPr="00F35107"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5A75978C" w14:textId="77777777" w:rsidR="00B55C75" w:rsidRPr="00454881" w:rsidRDefault="00B55C7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5B47A7" w:rsidRPr="00D457A5" w14:paraId="24BDA528" w14:textId="77777777" w:rsidTr="00F77A13">
        <w:tc>
          <w:tcPr>
            <w:tcW w:w="4158" w:type="dxa"/>
          </w:tcPr>
          <w:p w14:paraId="6C43B3AB" w14:textId="77777777" w:rsidR="005B47A7" w:rsidRPr="00D457A5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7C5090D7" w14:textId="77777777" w:rsidR="005B47A7" w:rsidRPr="00D457A5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9D193B3" w14:textId="77777777" w:rsidR="005B47A7" w:rsidRPr="00D457A5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1BFCCA" w14:textId="77777777" w:rsidR="005B47A7" w:rsidRPr="00D457A5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60E" w:rsidRPr="00D457A5" w14:paraId="684DC3BC" w14:textId="77777777" w:rsidTr="00F77A13">
        <w:tc>
          <w:tcPr>
            <w:tcW w:w="4158" w:type="dxa"/>
          </w:tcPr>
          <w:p w14:paraId="1A75A5DB" w14:textId="77777777" w:rsidR="00B2660E" w:rsidRPr="00D457A5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60" w:type="dxa"/>
          </w:tcPr>
          <w:p w14:paraId="2E68907C" w14:textId="77777777" w:rsidR="00B2660E" w:rsidRPr="002F4B0F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7C7BBB49" w14:textId="77777777" w:rsidR="00B2660E" w:rsidRPr="002F4B0F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31CCE258" w14:textId="77777777" w:rsidR="00B2660E" w:rsidRPr="002F4B0F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</w:tcPr>
          <w:p w14:paraId="1C142981" w14:textId="77777777" w:rsidR="00B2660E" w:rsidRPr="002F4B0F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C89040B" w14:textId="77777777" w:rsidR="00B2660E" w:rsidRPr="002F4B0F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3F6CED18" w14:textId="77777777" w:rsidR="00B2660E" w:rsidRPr="002F4B0F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0760D" w14:textId="77777777" w:rsidR="00B2660E" w:rsidRPr="002F4B0F" w:rsidRDefault="00B2660E" w:rsidP="00B26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2A94" w:rsidRPr="00D457A5" w14:paraId="35CB548B" w14:textId="77777777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0"/>
        </w:trPr>
        <w:tc>
          <w:tcPr>
            <w:tcW w:w="4158" w:type="dxa"/>
          </w:tcPr>
          <w:p w14:paraId="0A5AFC89" w14:textId="77777777"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5F96C333" w14:textId="77777777"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52D4" w:rsidRPr="00D457A5" w14:paraId="0A954D41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4772A3E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A9C6CE1" w14:textId="6E8214E8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E09E434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3C849175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D04EE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E69F" w14:textId="0F91DFA0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05B37">
              <w:rPr>
                <w:rFonts w:ascii="Angsana New" w:hAnsi="Angsana New"/>
                <w:sz w:val="30"/>
                <w:szCs w:val="30"/>
                <w:cs/>
              </w:rPr>
              <w:t>155</w:t>
            </w:r>
            <w:r w:rsidRPr="00B05B37">
              <w:rPr>
                <w:rFonts w:ascii="Angsana New" w:hAnsi="Angsana New"/>
                <w:sz w:val="30"/>
                <w:szCs w:val="30"/>
              </w:rPr>
              <w:t>,</w:t>
            </w:r>
            <w:r w:rsidRPr="00B05B37">
              <w:rPr>
                <w:rFonts w:ascii="Angsana New" w:hAnsi="Angsana New"/>
                <w:sz w:val="30"/>
                <w:szCs w:val="30"/>
                <w:cs/>
              </w:rPr>
              <w:t>997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996122B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3BC22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148,628</w:t>
            </w:r>
          </w:p>
        </w:tc>
      </w:tr>
      <w:tr w:rsidR="008D52D4" w:rsidRPr="00D457A5" w14:paraId="5AAB661A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CC1757B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4C4B25F" w14:textId="0F68FBF9" w:rsidR="008D52D4" w:rsidRPr="00D457A5" w:rsidRDefault="008D52D4" w:rsidP="006F5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5CB0">
              <w:rPr>
                <w:rFonts w:ascii="Angsana New" w:hAnsi="Angsana New"/>
                <w:sz w:val="30"/>
                <w:szCs w:val="30"/>
              </w:rPr>
              <w:t>2,48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48FBB350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B1AE4DE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B0C90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DCA26" w14:textId="6A3CC73A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5CB0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C5CB0">
              <w:rPr>
                <w:rFonts w:ascii="Angsana New" w:hAnsi="Angsana New"/>
                <w:sz w:val="30"/>
                <w:szCs w:val="30"/>
              </w:rPr>
              <w:t>,</w:t>
            </w:r>
            <w:r w:rsidRPr="002C5CB0">
              <w:rPr>
                <w:rFonts w:ascii="Angsana New" w:hAnsi="Angsana New"/>
                <w:sz w:val="30"/>
                <w:szCs w:val="30"/>
                <w:cs/>
              </w:rPr>
              <w:t>484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7310BD7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10A6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4,471</w:t>
            </w:r>
          </w:p>
        </w:tc>
      </w:tr>
      <w:tr w:rsidR="008D52D4" w:rsidRPr="00D457A5" w14:paraId="36429012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7C78DD51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43CF5F84" w14:textId="07B68960" w:rsidR="008D52D4" w:rsidRPr="00D457A5" w:rsidRDefault="001C5EC0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  <w:r w:rsidR="008D52D4" w:rsidRPr="002C5C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="003522C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059024CC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05E0516C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88,751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4F44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D8B90" w14:textId="63A0D259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05B3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1C5EC0">
              <w:rPr>
                <w:rFonts w:ascii="Angsana New" w:hAnsi="Angsana New"/>
                <w:sz w:val="30"/>
                <w:szCs w:val="30"/>
              </w:rPr>
              <w:t>7</w:t>
            </w:r>
            <w:r w:rsidRPr="00B05B37">
              <w:rPr>
                <w:rFonts w:ascii="Angsana New" w:hAnsi="Angsana New"/>
                <w:sz w:val="30"/>
                <w:szCs w:val="30"/>
              </w:rPr>
              <w:t>,</w:t>
            </w:r>
            <w:r w:rsidR="001C5EC0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30B0056E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D18F0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10,792</w:t>
            </w:r>
          </w:p>
        </w:tc>
      </w:tr>
      <w:tr w:rsidR="008D52D4" w:rsidRPr="00B43BC0" w14:paraId="65DBACC8" w14:textId="77777777" w:rsidTr="00F77A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bottom w:val="nil"/>
            </w:tcBorders>
          </w:tcPr>
          <w:p w14:paraId="329DD722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C530FF6" w14:textId="4764CDA0" w:rsidR="008D52D4" w:rsidRPr="000038E6" w:rsidRDefault="001C5EC0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8D52D4" w:rsidRPr="002C5C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9983DB0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70836360" w14:textId="77777777" w:rsidR="008D52D4" w:rsidRPr="000038E6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38E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038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B883CED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4965565" w14:textId="07573BF0" w:rsidR="008D52D4" w:rsidRPr="00081D03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5B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</w:t>
            </w:r>
            <w:r w:rsidR="001C5EC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5B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C5EC0">
              <w:rPr>
                <w:rFonts w:ascii="Angsana New" w:hAnsi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656E2EE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4C72C4" w14:textId="77777777" w:rsidR="008D52D4" w:rsidRPr="00081D03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1D0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63,891</w:t>
            </w:r>
          </w:p>
        </w:tc>
      </w:tr>
    </w:tbl>
    <w:p w14:paraId="37805DDB" w14:textId="77777777" w:rsidR="00D93030" w:rsidRPr="00454881" w:rsidRDefault="00D9303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60"/>
        <w:gridCol w:w="290"/>
        <w:gridCol w:w="1051"/>
        <w:gridCol w:w="9"/>
        <w:gridCol w:w="290"/>
        <w:gridCol w:w="1060"/>
        <w:gridCol w:w="290"/>
        <w:gridCol w:w="1080"/>
      </w:tblGrid>
      <w:tr w:rsidR="00D1110F" w:rsidRPr="00D457A5" w14:paraId="0C025859" w14:textId="77777777" w:rsidTr="00930A3B">
        <w:tc>
          <w:tcPr>
            <w:tcW w:w="4158" w:type="dxa"/>
          </w:tcPr>
          <w:p w14:paraId="529D754C" w14:textId="77777777" w:rsidR="00D1110F" w:rsidRPr="00D457A5" w:rsidRDefault="00D1110F" w:rsidP="0004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4"/>
          </w:tcPr>
          <w:p w14:paraId="7DA9BD2C" w14:textId="77777777" w:rsidR="00D1110F" w:rsidRPr="00D457A5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3CB35A5" w14:textId="77777777" w:rsidR="00D1110F" w:rsidRPr="00D457A5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D5F419" w14:textId="77777777" w:rsidR="00D1110F" w:rsidRPr="00D457A5" w:rsidRDefault="00D1110F" w:rsidP="00071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47A7" w:rsidRPr="00D457A5" w14:paraId="3D358658" w14:textId="77777777" w:rsidTr="00BE4F6D">
        <w:trPr>
          <w:trHeight w:val="137"/>
        </w:trPr>
        <w:tc>
          <w:tcPr>
            <w:tcW w:w="4158" w:type="dxa"/>
          </w:tcPr>
          <w:p w14:paraId="51040C12" w14:textId="4DA22B80" w:rsidR="005B47A7" w:rsidRPr="00D457A5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805A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457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0" w:type="dxa"/>
          </w:tcPr>
          <w:p w14:paraId="23500228" w14:textId="77777777" w:rsidR="005B47A7" w:rsidRPr="002F4B0F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4F6F766C" w14:textId="77777777" w:rsidR="005B47A7" w:rsidRPr="002F4B0F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21EE86D" w14:textId="77777777" w:rsidR="005B47A7" w:rsidRPr="002F4B0F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</w:tcPr>
          <w:p w14:paraId="76C7533E" w14:textId="77777777" w:rsidR="005B47A7" w:rsidRPr="002F4B0F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7D173D3" w14:textId="77777777" w:rsidR="005B47A7" w:rsidRPr="002F4B0F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195551A0" w14:textId="77777777" w:rsidR="005B47A7" w:rsidRPr="002F4B0F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293725" w14:textId="77777777" w:rsidR="005B47A7" w:rsidRPr="002F4B0F" w:rsidRDefault="005B47A7" w:rsidP="005B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2A94" w:rsidRPr="00D457A5" w14:paraId="707DEDE6" w14:textId="77777777" w:rsidTr="00BE4F6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82"/>
        </w:trPr>
        <w:tc>
          <w:tcPr>
            <w:tcW w:w="4158" w:type="dxa"/>
          </w:tcPr>
          <w:p w14:paraId="496FBA35" w14:textId="77777777"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bottom w:val="nil"/>
            </w:tcBorders>
            <w:vAlign w:val="bottom"/>
          </w:tcPr>
          <w:p w14:paraId="5E474DBB" w14:textId="77777777"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52D4" w:rsidRPr="00D457A5" w14:paraId="595522FE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8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A1C9122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4F89381" w14:textId="6F07BD43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F3F80A5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72373066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8C000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A9F15" w14:textId="481285A3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0B5D5BA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50607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8D52D4" w:rsidRPr="00D457A5" w14:paraId="2A2CD8C3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22C4C35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4503D" w14:textId="3D1AC893" w:rsidR="008D52D4" w:rsidRPr="00D457A5" w:rsidRDefault="001C5EC0" w:rsidP="006F5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D52D4" w:rsidRPr="002C5CB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1371CD6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A0E11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26,565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A7139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689C0" w14:textId="099D98BB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5CB0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754F4FE8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96A38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</w:tr>
      <w:tr w:rsidR="008D52D4" w:rsidRPr="00D457A5" w14:paraId="3E56D53B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15847268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25B0CA" w14:textId="4D9B824E" w:rsidR="008D52D4" w:rsidRPr="00632AC1" w:rsidRDefault="001C5EC0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D52D4" w:rsidRPr="002C5C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1FBE0EA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05F4E" w14:textId="77777777" w:rsidR="008D52D4" w:rsidRPr="005B47A7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7A7">
              <w:rPr>
                <w:rFonts w:ascii="Angsana New" w:hAnsi="Angsana New"/>
                <w:b/>
                <w:bCs/>
                <w:sz w:val="30"/>
                <w:szCs w:val="30"/>
              </w:rPr>
              <w:t>26,565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4F533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BF7267" w14:textId="7DF90197" w:rsidR="008D52D4" w:rsidRPr="00C653A0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5CB0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494C131" w14:textId="77777777" w:rsidR="008D52D4" w:rsidRPr="00D457A5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464AB" w14:textId="77777777" w:rsidR="008D52D4" w:rsidRPr="005B47A7" w:rsidRDefault="008D52D4" w:rsidP="008D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7A7">
              <w:rPr>
                <w:rFonts w:ascii="Angsana New" w:hAnsi="Angsana New"/>
                <w:b/>
                <w:bCs/>
                <w:sz w:val="30"/>
                <w:szCs w:val="30"/>
              </w:rPr>
              <w:t>768</w:t>
            </w:r>
          </w:p>
        </w:tc>
      </w:tr>
    </w:tbl>
    <w:p w14:paraId="243EFB7F" w14:textId="77777777" w:rsidR="00454881" w:rsidRPr="00BE29A3" w:rsidRDefault="00F505FA" w:rsidP="00BE2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B43BC0">
        <w:rPr>
          <w:rFonts w:ascii="Angsana New" w:hAnsi="Angsana New"/>
          <w:sz w:val="30"/>
          <w:szCs w:val="30"/>
          <w:highlight w:val="yellow"/>
        </w:rPr>
        <w:t xml:space="preserve">              </w:t>
      </w: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307"/>
        <w:gridCol w:w="236"/>
        <w:gridCol w:w="1114"/>
        <w:gridCol w:w="320"/>
        <w:gridCol w:w="1184"/>
        <w:gridCol w:w="236"/>
        <w:gridCol w:w="1182"/>
        <w:gridCol w:w="236"/>
        <w:gridCol w:w="1203"/>
      </w:tblGrid>
      <w:tr w:rsidR="00486E2F" w:rsidRPr="00723710" w14:paraId="754FD440" w14:textId="77777777" w:rsidTr="00DE32FF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F43006B" w14:textId="77777777" w:rsidR="00486E2F" w:rsidRPr="00493DE8" w:rsidRDefault="00486E2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873D512" w14:textId="77777777" w:rsidR="00486E2F" w:rsidRPr="00486E2F" w:rsidRDefault="00486E2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C20954" w14:textId="77777777" w:rsidR="00486E2F" w:rsidRPr="00493DE8" w:rsidRDefault="00486E2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475" w:type="dxa"/>
            <w:gridSpan w:val="7"/>
            <w:shd w:val="clear" w:color="auto" w:fill="auto"/>
            <w:vAlign w:val="bottom"/>
          </w:tcPr>
          <w:p w14:paraId="34ECA3AC" w14:textId="77777777" w:rsidR="00486E2F" w:rsidRPr="00486E2F" w:rsidRDefault="00486E2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0BF" w:rsidRPr="00723710" w14:paraId="3F7747FA" w14:textId="77777777" w:rsidTr="00DE32FF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28E8221" w14:textId="76226DA1" w:rsidR="000450BF" w:rsidRPr="00493DE8" w:rsidRDefault="00EC2C96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2C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B927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022EE9B" w14:textId="77777777" w:rsidR="000450BF" w:rsidRPr="00493DE8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7284FC7" w14:textId="77777777" w:rsidR="000450BF" w:rsidRPr="00493DE8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96A39" w14:textId="77777777" w:rsidR="000450BF" w:rsidRPr="00493DE8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2BCE844" w14:textId="77777777"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27778E" w14:textId="77777777"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86E2F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</w:p>
        </w:tc>
        <w:tc>
          <w:tcPr>
            <w:tcW w:w="320" w:type="dxa"/>
            <w:shd w:val="clear" w:color="auto" w:fill="auto"/>
            <w:vAlign w:val="bottom"/>
          </w:tcPr>
          <w:p w14:paraId="0922705C" w14:textId="77777777"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093D30DF" w14:textId="77777777"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889E60" w14:textId="77777777"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33087AB" w14:textId="77777777"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D166D7" w14:textId="77777777"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47631707" w14:textId="77777777" w:rsidR="000450BF" w:rsidRPr="00056690" w:rsidRDefault="000450BF" w:rsidP="0004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3</w:t>
            </w:r>
            <w:r w:rsidR="00486E2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486E2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86E2F" w:rsidRPr="00723710" w14:paraId="688A747F" w14:textId="77777777" w:rsidTr="00DE32FF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E1112E4" w14:textId="77777777" w:rsidR="00486E2F" w:rsidRPr="00493DE8" w:rsidRDefault="00486E2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00EA332" w14:textId="77777777" w:rsidR="00486E2F" w:rsidRPr="00486E2F" w:rsidRDefault="00486E2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6E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97A45B" w14:textId="77777777" w:rsidR="00486E2F" w:rsidRPr="00493DE8" w:rsidRDefault="00486E2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475" w:type="dxa"/>
            <w:gridSpan w:val="7"/>
            <w:shd w:val="clear" w:color="auto" w:fill="auto"/>
            <w:vAlign w:val="bottom"/>
          </w:tcPr>
          <w:p w14:paraId="4089262D" w14:textId="77777777" w:rsidR="00486E2F" w:rsidRPr="00486E2F" w:rsidRDefault="00486E2F" w:rsidP="00D72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6E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20D9" w:rsidRPr="00723710" w14:paraId="79E03E69" w14:textId="77777777" w:rsidTr="00AF55F0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22A41869" w14:textId="77777777" w:rsidR="00DE20D9" w:rsidRPr="00493DE8" w:rsidRDefault="00DE20D9" w:rsidP="00DE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C4939AE" w14:textId="77777777" w:rsidR="00DE20D9" w:rsidRPr="00493DE8" w:rsidRDefault="00DE20D9" w:rsidP="00DE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369143" w14:textId="77777777" w:rsidR="00DE20D9" w:rsidRPr="00493DE8" w:rsidRDefault="00DE20D9" w:rsidP="00DE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86FBB5C" w14:textId="77777777" w:rsidR="00DE20D9" w:rsidRPr="00056690" w:rsidRDefault="00DE20D9" w:rsidP="00DE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14:paraId="7173BAB8" w14:textId="77777777" w:rsidR="00DE20D9" w:rsidRPr="00056690" w:rsidRDefault="00DE20D9" w:rsidP="00DE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7FCF203F" w14:textId="77777777" w:rsidR="00DE20D9" w:rsidRPr="00056690" w:rsidRDefault="00DE20D9" w:rsidP="00DE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151762" w14:textId="77777777" w:rsidR="00DE20D9" w:rsidRPr="00056690" w:rsidRDefault="00DE20D9" w:rsidP="00DE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C2EE63D" w14:textId="77777777" w:rsidR="00DE20D9" w:rsidRPr="00056690" w:rsidRDefault="00DE20D9" w:rsidP="00DE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43919E" w14:textId="77777777" w:rsidR="00DE20D9" w:rsidRPr="00056690" w:rsidRDefault="00DE20D9" w:rsidP="00DE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136441F" w14:textId="77777777" w:rsidR="00DE20D9" w:rsidRPr="00056690" w:rsidRDefault="00DE20D9" w:rsidP="00DE2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2529" w:rsidRPr="00723710" w14:paraId="0C1C1E7F" w14:textId="77777777" w:rsidTr="00712529">
        <w:trPr>
          <w:tblHeader/>
        </w:trPr>
        <w:tc>
          <w:tcPr>
            <w:tcW w:w="2340" w:type="dxa"/>
            <w:shd w:val="clear" w:color="auto" w:fill="auto"/>
          </w:tcPr>
          <w:p w14:paraId="2AC74A97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3A8553DB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1952">
              <w:rPr>
                <w:rFonts w:ascii="Angsana New" w:hAnsi="Angsana New"/>
                <w:sz w:val="30"/>
                <w:szCs w:val="30"/>
                <w:lang w:val="en-GB"/>
              </w:rPr>
              <w:t>2.00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EB999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52EF89" w14:textId="77777777" w:rsidR="00712529" w:rsidRPr="00AF55F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290,000</w:t>
            </w:r>
          </w:p>
        </w:tc>
        <w:tc>
          <w:tcPr>
            <w:tcW w:w="320" w:type="dxa"/>
            <w:shd w:val="clear" w:color="auto" w:fill="auto"/>
            <w:vAlign w:val="bottom"/>
          </w:tcPr>
          <w:p w14:paraId="64BC2326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209D547B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EA6D5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03132368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(335,000)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420116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4F30543A" w14:textId="77777777" w:rsidR="00712529" w:rsidRPr="00B927B1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27B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12529" w:rsidRPr="00723710" w14:paraId="3BBDC805" w14:textId="77777777" w:rsidTr="00AF55F0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2DCAB76B" w14:textId="77777777" w:rsidR="00712529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54EB5012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6BB853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8B36AC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14:paraId="4CBD3B40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296ED21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13CD86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9C072E8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051755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5CE4AE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2529" w:rsidRPr="00723710" w14:paraId="316C7755" w14:textId="77777777" w:rsidTr="00B01B9A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7AAF355D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2E9F30EA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244BDD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77F225F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14:paraId="33565C1F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318E14A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87870F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655269D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B7188B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A357F96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2529" w:rsidRPr="00723710" w14:paraId="4748E901" w14:textId="77777777" w:rsidTr="00B01B9A">
        <w:trPr>
          <w:trHeight w:val="380"/>
        </w:trPr>
        <w:tc>
          <w:tcPr>
            <w:tcW w:w="2340" w:type="dxa"/>
            <w:shd w:val="clear" w:color="auto" w:fill="auto"/>
          </w:tcPr>
          <w:p w14:paraId="292AC98D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7" w:type="dxa"/>
            <w:shd w:val="clear" w:color="auto" w:fill="auto"/>
          </w:tcPr>
          <w:p w14:paraId="6982FF9C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81952">
              <w:rPr>
                <w:rFonts w:ascii="Angsana New" w:hAnsi="Angsana New"/>
                <w:sz w:val="30"/>
                <w:szCs w:val="30"/>
                <w:lang w:val="en-GB"/>
              </w:rPr>
              <w:t>2.00</w:t>
            </w:r>
          </w:p>
        </w:tc>
        <w:tc>
          <w:tcPr>
            <w:tcW w:w="236" w:type="dxa"/>
            <w:shd w:val="clear" w:color="auto" w:fill="auto"/>
          </w:tcPr>
          <w:p w14:paraId="6194F842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B04EE18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265,000</w:t>
            </w:r>
          </w:p>
        </w:tc>
        <w:tc>
          <w:tcPr>
            <w:tcW w:w="320" w:type="dxa"/>
            <w:shd w:val="clear" w:color="auto" w:fill="auto"/>
          </w:tcPr>
          <w:p w14:paraId="772EDAB1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5B88BF8C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  <w:shd w:val="clear" w:color="auto" w:fill="auto"/>
          </w:tcPr>
          <w:p w14:paraId="28293275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shd w:val="clear" w:color="auto" w:fill="auto"/>
          </w:tcPr>
          <w:p w14:paraId="4F8168C0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(245,000)</w:t>
            </w:r>
          </w:p>
        </w:tc>
        <w:tc>
          <w:tcPr>
            <w:tcW w:w="236" w:type="dxa"/>
            <w:shd w:val="clear" w:color="auto" w:fill="auto"/>
          </w:tcPr>
          <w:p w14:paraId="329C7B12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382A3BE7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290,000</w:t>
            </w:r>
          </w:p>
        </w:tc>
      </w:tr>
    </w:tbl>
    <w:p w14:paraId="531FAE45" w14:textId="77777777" w:rsidR="00BE29A3" w:rsidRDefault="00DA4B76" w:rsidP="00BA0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A0411">
        <w:rPr>
          <w:rFonts w:ascii="Angsana New" w:hAnsi="Angsana New"/>
          <w:sz w:val="30"/>
          <w:szCs w:val="30"/>
          <w:cs/>
        </w:rPr>
        <w:t xml:space="preserve">  </w:t>
      </w:r>
      <w:r w:rsidR="005241FF" w:rsidRPr="00BA0411">
        <w:rPr>
          <w:rFonts w:ascii="Angsana New" w:hAnsi="Angsana New"/>
          <w:sz w:val="30"/>
          <w:szCs w:val="30"/>
        </w:rPr>
        <w:t xml:space="preserve">           </w:t>
      </w:r>
      <w:r w:rsidR="00712529">
        <w:rPr>
          <w:rFonts w:ascii="Angsana New" w:hAnsi="Angsana New"/>
          <w:sz w:val="30"/>
          <w:szCs w:val="30"/>
        </w:rPr>
        <w:tab/>
      </w:r>
    </w:p>
    <w:tbl>
      <w:tblPr>
        <w:tblW w:w="93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37"/>
        <w:gridCol w:w="1309"/>
        <w:gridCol w:w="236"/>
        <w:gridCol w:w="1114"/>
        <w:gridCol w:w="320"/>
        <w:gridCol w:w="1183"/>
        <w:gridCol w:w="236"/>
        <w:gridCol w:w="1183"/>
        <w:gridCol w:w="236"/>
        <w:gridCol w:w="1204"/>
      </w:tblGrid>
      <w:tr w:rsidR="008B05C3" w:rsidRPr="00723710" w14:paraId="465F820A" w14:textId="77777777" w:rsidTr="008B05C3">
        <w:trPr>
          <w:tblHeader/>
        </w:trPr>
        <w:tc>
          <w:tcPr>
            <w:tcW w:w="2337" w:type="dxa"/>
            <w:shd w:val="clear" w:color="auto" w:fill="auto"/>
            <w:vAlign w:val="bottom"/>
          </w:tcPr>
          <w:p w14:paraId="016D5DEB" w14:textId="77777777" w:rsidR="008B05C3" w:rsidRPr="00493DE8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BB8B379" w14:textId="77777777" w:rsidR="008B05C3" w:rsidRPr="00486E2F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C9FE27" w14:textId="77777777" w:rsidR="008B05C3" w:rsidRPr="00493DE8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476" w:type="dxa"/>
            <w:gridSpan w:val="7"/>
            <w:shd w:val="clear" w:color="auto" w:fill="auto"/>
            <w:vAlign w:val="bottom"/>
          </w:tcPr>
          <w:p w14:paraId="7B27F143" w14:textId="77777777" w:rsidR="008B05C3" w:rsidRPr="00486E2F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48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5C3" w:rsidRPr="00723710" w14:paraId="5B366465" w14:textId="77777777" w:rsidTr="008B05C3">
        <w:trPr>
          <w:tblHeader/>
        </w:trPr>
        <w:tc>
          <w:tcPr>
            <w:tcW w:w="2337" w:type="dxa"/>
            <w:shd w:val="clear" w:color="auto" w:fill="auto"/>
            <w:vAlign w:val="bottom"/>
          </w:tcPr>
          <w:p w14:paraId="7A36BDAB" w14:textId="690E58CC" w:rsidR="00DD4FB7" w:rsidRDefault="00DD4FB7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เงินลงทุนระยะยาวอื่น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</w:p>
          <w:p w14:paraId="590C8649" w14:textId="3CE1F38D" w:rsidR="008B05C3" w:rsidRPr="00493DE8" w:rsidRDefault="00DD4FB7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8B05C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0887164" w14:textId="77777777" w:rsidR="008B05C3" w:rsidRPr="00493DE8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D72DF20" w14:textId="77777777" w:rsidR="008B05C3" w:rsidRPr="00493DE8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3DE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93DE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68146" w14:textId="77777777" w:rsidR="008B05C3" w:rsidRPr="00493DE8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7FA528A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93D587E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056690">
              <w:rPr>
                <w:rFonts w:ascii="Angsana New" w:hAnsi="Angsana New"/>
                <w:sz w:val="30"/>
                <w:szCs w:val="30"/>
                <w:cs/>
              </w:rPr>
              <w:t xml:space="preserve">คม </w:t>
            </w:r>
          </w:p>
        </w:tc>
        <w:tc>
          <w:tcPr>
            <w:tcW w:w="320" w:type="dxa"/>
            <w:shd w:val="clear" w:color="auto" w:fill="auto"/>
            <w:vAlign w:val="bottom"/>
          </w:tcPr>
          <w:p w14:paraId="0178A3E2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0C33BADE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949F1B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5BA8A696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0BAD7E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B0BB549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669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B05C3" w:rsidRPr="00723710" w14:paraId="6202A1D3" w14:textId="77777777" w:rsidTr="008B05C3">
        <w:trPr>
          <w:tblHeader/>
        </w:trPr>
        <w:tc>
          <w:tcPr>
            <w:tcW w:w="2337" w:type="dxa"/>
            <w:shd w:val="clear" w:color="auto" w:fill="auto"/>
            <w:vAlign w:val="bottom"/>
          </w:tcPr>
          <w:p w14:paraId="50B65D58" w14:textId="77777777" w:rsidR="008B05C3" w:rsidRPr="00493DE8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F27CCF6" w14:textId="77777777" w:rsidR="008B05C3" w:rsidRPr="00486E2F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6E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EEEAF6" w14:textId="77777777" w:rsidR="008B05C3" w:rsidRPr="00493DE8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476" w:type="dxa"/>
            <w:gridSpan w:val="7"/>
            <w:shd w:val="clear" w:color="auto" w:fill="auto"/>
            <w:vAlign w:val="bottom"/>
          </w:tcPr>
          <w:p w14:paraId="4CB8A0EE" w14:textId="77777777" w:rsidR="008B05C3" w:rsidRPr="00486E2F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6E2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05C3" w:rsidRPr="00723710" w14:paraId="282EED0F" w14:textId="77777777" w:rsidTr="008B05C3">
        <w:trPr>
          <w:tblHeader/>
        </w:trPr>
        <w:tc>
          <w:tcPr>
            <w:tcW w:w="2337" w:type="dxa"/>
            <w:shd w:val="clear" w:color="auto" w:fill="auto"/>
            <w:vAlign w:val="bottom"/>
          </w:tcPr>
          <w:p w14:paraId="1A0713EA" w14:textId="77777777" w:rsidR="008B05C3" w:rsidRPr="00493DE8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C93BFF1" w14:textId="77777777" w:rsidR="008B05C3" w:rsidRPr="00493DE8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374269" w14:textId="77777777" w:rsidR="008B05C3" w:rsidRPr="00493DE8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1FBA962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14:paraId="6E9DFC86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DED9E69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E2F430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20BED1AC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7E6D1A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42C726F" w14:textId="77777777" w:rsidR="008B05C3" w:rsidRPr="00056690" w:rsidRDefault="008B05C3" w:rsidP="007D3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2529" w:rsidRPr="00723710" w14:paraId="1733B4A6" w14:textId="77777777" w:rsidTr="00712529">
        <w:trPr>
          <w:tblHeader/>
        </w:trPr>
        <w:tc>
          <w:tcPr>
            <w:tcW w:w="2337" w:type="dxa"/>
            <w:shd w:val="clear" w:color="auto" w:fill="auto"/>
          </w:tcPr>
          <w:p w14:paraId="2B491F09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F3853CB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F35D14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4682EE" w14:textId="77777777" w:rsidR="00712529" w:rsidRPr="00AF55F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320" w:type="dxa"/>
            <w:shd w:val="clear" w:color="auto" w:fill="auto"/>
            <w:vAlign w:val="bottom"/>
          </w:tcPr>
          <w:p w14:paraId="2119ED48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AB0B0B4" w14:textId="77777777" w:rsidR="00712529" w:rsidRPr="00D457A5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77E984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E465E2B" w14:textId="77777777" w:rsidR="00712529" w:rsidRPr="00D457A5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978311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8C0F4D" w14:textId="77777777" w:rsidR="00712529" w:rsidRPr="00AF55F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2529"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</w:tr>
      <w:tr w:rsidR="00712529" w:rsidRPr="00723710" w14:paraId="477276BD" w14:textId="77777777" w:rsidTr="008B05C3">
        <w:trPr>
          <w:tblHeader/>
        </w:trPr>
        <w:tc>
          <w:tcPr>
            <w:tcW w:w="2337" w:type="dxa"/>
            <w:shd w:val="clear" w:color="auto" w:fill="auto"/>
            <w:vAlign w:val="bottom"/>
          </w:tcPr>
          <w:p w14:paraId="35A5F635" w14:textId="77777777" w:rsidR="00712529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3AE3280B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841134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94BE3F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14:paraId="4553663B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2B85BC21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8EF789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BBB096D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657F74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D74B58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2529" w:rsidRPr="00723710" w14:paraId="0A6A1E08" w14:textId="77777777" w:rsidTr="008B05C3">
        <w:trPr>
          <w:tblHeader/>
        </w:trPr>
        <w:tc>
          <w:tcPr>
            <w:tcW w:w="2337" w:type="dxa"/>
            <w:shd w:val="clear" w:color="auto" w:fill="auto"/>
            <w:vAlign w:val="bottom"/>
          </w:tcPr>
          <w:p w14:paraId="0D420F99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A5D1961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A36BF1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870BDE4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14:paraId="5831964A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015F7326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D11940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01C278AF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9C74A5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93391B8" w14:textId="77777777" w:rsidR="00712529" w:rsidRPr="00056690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2529" w:rsidRPr="00723710" w14:paraId="5EFE830B" w14:textId="77777777" w:rsidTr="008B05C3">
        <w:trPr>
          <w:trHeight w:val="380"/>
        </w:trPr>
        <w:tc>
          <w:tcPr>
            <w:tcW w:w="2337" w:type="dxa"/>
            <w:shd w:val="clear" w:color="auto" w:fill="auto"/>
          </w:tcPr>
          <w:p w14:paraId="240ED8BF" w14:textId="77777777" w:rsidR="00712529" w:rsidRPr="00493DE8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09" w:type="dxa"/>
            <w:shd w:val="clear" w:color="auto" w:fill="auto"/>
          </w:tcPr>
          <w:p w14:paraId="689DE7EF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81952">
              <w:rPr>
                <w:rFonts w:ascii="Angsana New" w:hAnsi="Angsana New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0CD79FC8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7197AF8" w14:textId="0F357EAD" w:rsidR="00712529" w:rsidRPr="00E81952" w:rsidRDefault="009C4E67" w:rsidP="009C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20" w:type="dxa"/>
            <w:shd w:val="clear" w:color="auto" w:fill="auto"/>
          </w:tcPr>
          <w:p w14:paraId="378F6897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3AC434C" w14:textId="2978DC18" w:rsidR="00712529" w:rsidRPr="00E81952" w:rsidRDefault="009C4E67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700,000</w:t>
            </w:r>
          </w:p>
        </w:tc>
        <w:tc>
          <w:tcPr>
            <w:tcW w:w="236" w:type="dxa"/>
            <w:shd w:val="clear" w:color="auto" w:fill="auto"/>
          </w:tcPr>
          <w:p w14:paraId="529E774D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453A3C2" w14:textId="1CA05A4A" w:rsidR="00712529" w:rsidRPr="00E81952" w:rsidRDefault="009C4E67" w:rsidP="009C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BE1AB3" w14:textId="77777777" w:rsidR="00712529" w:rsidRPr="00E81952" w:rsidRDefault="00712529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3131AF9" w14:textId="1AA5062D" w:rsidR="00712529" w:rsidRPr="00E81952" w:rsidRDefault="009C4E67" w:rsidP="00712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</w:tr>
    </w:tbl>
    <w:p w14:paraId="64F62CDD" w14:textId="77777777" w:rsidR="00AF55F0" w:rsidRPr="00526287" w:rsidRDefault="00AF55F0" w:rsidP="00BA0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085"/>
        <w:gridCol w:w="287"/>
        <w:gridCol w:w="1067"/>
        <w:gridCol w:w="291"/>
        <w:gridCol w:w="9"/>
        <w:gridCol w:w="1048"/>
        <w:gridCol w:w="9"/>
        <w:gridCol w:w="266"/>
        <w:gridCol w:w="1157"/>
      </w:tblGrid>
      <w:tr w:rsidR="004C2A94" w:rsidRPr="00D457A5" w14:paraId="0ED9179E" w14:textId="77777777" w:rsidTr="004C2A94">
        <w:tc>
          <w:tcPr>
            <w:tcW w:w="2217" w:type="pct"/>
          </w:tcPr>
          <w:p w14:paraId="5323FB64" w14:textId="77777777"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267014C1" w14:textId="77777777"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4D8F965" w14:textId="77777777"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5"/>
          </w:tcPr>
          <w:p w14:paraId="02E463E6" w14:textId="77777777"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8DE" w:rsidRPr="00D457A5" w14:paraId="2A250BF8" w14:textId="77777777" w:rsidTr="004C2A94">
        <w:tc>
          <w:tcPr>
            <w:tcW w:w="2217" w:type="pct"/>
          </w:tcPr>
          <w:p w14:paraId="396BD08F" w14:textId="77777777" w:rsidR="00E568DE" w:rsidRPr="00D457A5" w:rsidRDefault="00E568DE" w:rsidP="00E5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578" w:type="pct"/>
          </w:tcPr>
          <w:p w14:paraId="782CC55A" w14:textId="77777777" w:rsidR="00E568DE" w:rsidRPr="002F4B0F" w:rsidRDefault="00791006" w:rsidP="00E5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689C11DE" w14:textId="77777777" w:rsidR="00E568DE" w:rsidRPr="002F4B0F" w:rsidRDefault="00E568DE" w:rsidP="00E5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46665B5F" w14:textId="77777777" w:rsidR="00E568DE" w:rsidRPr="002F4B0F" w:rsidRDefault="00E568DE" w:rsidP="00E5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14:paraId="5FCC30AA" w14:textId="77777777" w:rsidR="00E568DE" w:rsidRPr="002F4B0F" w:rsidRDefault="00E568DE" w:rsidP="00E5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3773CBD7" w14:textId="77777777" w:rsidR="00E568DE" w:rsidRPr="002F4B0F" w:rsidRDefault="00E568DE" w:rsidP="00E5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gridSpan w:val="2"/>
          </w:tcPr>
          <w:p w14:paraId="705FC807" w14:textId="77777777" w:rsidR="00E568DE" w:rsidRPr="002F4B0F" w:rsidRDefault="00E568DE" w:rsidP="00E5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58994FA" w14:textId="77777777" w:rsidR="00E568DE" w:rsidRPr="002F4B0F" w:rsidRDefault="00E568DE" w:rsidP="00E56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2A94" w:rsidRPr="00D457A5" w14:paraId="15C15362" w14:textId="77777777" w:rsidTr="00BE4F6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</w:tcPr>
          <w:p w14:paraId="6A48F811" w14:textId="77777777"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9"/>
            <w:vAlign w:val="bottom"/>
          </w:tcPr>
          <w:p w14:paraId="0C618F40" w14:textId="77777777"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6C06" w:rsidRPr="00D457A5" w14:paraId="61BFBDE3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14:paraId="34A894DE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</w:tcPr>
          <w:p w14:paraId="4263E051" w14:textId="16B3CA4D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0CA14AD6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</w:tcPr>
          <w:p w14:paraId="22C0AB31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43A29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81C0D" w14:textId="20156041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2AA9">
              <w:rPr>
                <w:rFonts w:ascii="Angsana New" w:hAnsi="Angsana New"/>
                <w:sz w:val="30"/>
                <w:szCs w:val="30"/>
              </w:rPr>
              <w:t>9,444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</w:tcPr>
          <w:p w14:paraId="2888DA71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0F1FA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34,660</w:t>
            </w:r>
          </w:p>
        </w:tc>
      </w:tr>
      <w:tr w:rsidR="004D6C06" w:rsidRPr="00D457A5" w14:paraId="44A8A883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14:paraId="13E4A4E7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</w:tcPr>
          <w:p w14:paraId="4596F9ED" w14:textId="0A64AD50" w:rsidR="004D6C06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2AA9">
              <w:rPr>
                <w:rFonts w:ascii="Angsana New" w:hAnsi="Angsana New"/>
                <w:sz w:val="30"/>
                <w:szCs w:val="30"/>
              </w:rPr>
              <w:t>5,555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C1ED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</w:tcPr>
          <w:p w14:paraId="07629038" w14:textId="77777777" w:rsidR="004D6C06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3,921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37621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7BC43" w14:textId="6F1A50B6" w:rsidR="004D6C06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E1BF3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3094C" w14:textId="77777777" w:rsidR="004D6C06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6C06" w:rsidRPr="00D457A5" w14:paraId="11DE4657" w14:textId="77777777" w:rsidTr="007D3C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14:paraId="155585D4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</w:tcPr>
          <w:p w14:paraId="0CFBE07F" w14:textId="6BB6A8E2" w:rsidR="004D6C06" w:rsidRPr="00D457A5" w:rsidRDefault="008971CC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D6C06" w:rsidRPr="00A72A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030BE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</w:tcPr>
          <w:p w14:paraId="74BAC33C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14,177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0C950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7C6EC" w14:textId="5F9751AC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72AA9">
              <w:rPr>
                <w:rFonts w:ascii="Angsana New" w:hAnsi="Angsana New"/>
                <w:sz w:val="30"/>
                <w:szCs w:val="30"/>
              </w:rPr>
              <w:t>1,755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722CE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EEEDD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1,862</w:t>
            </w:r>
          </w:p>
        </w:tc>
      </w:tr>
      <w:tr w:rsidR="004D6C06" w:rsidRPr="00EF7F8E" w14:paraId="0B93F9DD" w14:textId="77777777" w:rsidTr="004C2A9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  <w:tcBorders>
              <w:top w:val="nil"/>
              <w:bottom w:val="nil"/>
            </w:tcBorders>
          </w:tcPr>
          <w:p w14:paraId="173D37F9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57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299000F" w14:textId="7B0E6B27" w:rsidR="004D6C06" w:rsidRPr="00D457A5" w:rsidRDefault="008971CC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D6C06" w:rsidRPr="00A72AA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62A4068E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99C5DE3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18,098</w:t>
            </w:r>
          </w:p>
        </w:tc>
        <w:tc>
          <w:tcPr>
            <w:tcW w:w="160" w:type="pct"/>
            <w:gridSpan w:val="2"/>
            <w:tcBorders>
              <w:top w:val="nil"/>
              <w:bottom w:val="nil"/>
            </w:tcBorders>
          </w:tcPr>
          <w:p w14:paraId="0ECAA150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9B375B" w14:textId="4B25218E" w:rsidR="004D6C06" w:rsidRPr="00EF43F6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AA9">
              <w:rPr>
                <w:rFonts w:ascii="Angsana New" w:hAnsi="Angsana New"/>
                <w:b/>
                <w:bCs/>
                <w:sz w:val="30"/>
                <w:szCs w:val="30"/>
              </w:rPr>
              <w:t>11,199</w:t>
            </w:r>
          </w:p>
        </w:tc>
        <w:tc>
          <w:tcPr>
            <w:tcW w:w="142" w:type="pct"/>
            <w:tcBorders>
              <w:top w:val="nil"/>
              <w:bottom w:val="nil"/>
            </w:tcBorders>
          </w:tcPr>
          <w:p w14:paraId="73A767DC" w14:textId="77777777" w:rsidR="004D6C06" w:rsidRPr="00D457A5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8485FE6" w14:textId="77777777" w:rsidR="004D6C06" w:rsidRPr="00EF43F6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36,522</w:t>
            </w:r>
          </w:p>
        </w:tc>
      </w:tr>
    </w:tbl>
    <w:p w14:paraId="46E537C6" w14:textId="77777777" w:rsidR="00BA0411" w:rsidRPr="00526287" w:rsidRDefault="00E0078A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</w:rPr>
      </w:pPr>
      <w:r w:rsidRPr="00686CDB">
        <w:rPr>
          <w:rFonts w:ascii="Angsana New" w:hAnsi="Angsana New"/>
          <w:sz w:val="30"/>
          <w:szCs w:val="30"/>
        </w:rPr>
        <w:tab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083"/>
        <w:gridCol w:w="287"/>
        <w:gridCol w:w="1063"/>
        <w:gridCol w:w="291"/>
        <w:gridCol w:w="9"/>
        <w:gridCol w:w="1048"/>
        <w:gridCol w:w="9"/>
        <w:gridCol w:w="261"/>
        <w:gridCol w:w="1168"/>
      </w:tblGrid>
      <w:tr w:rsidR="008A2F13" w:rsidRPr="00D457A5" w14:paraId="6B3B663E" w14:textId="77777777" w:rsidTr="007A5F10">
        <w:tc>
          <w:tcPr>
            <w:tcW w:w="2217" w:type="pct"/>
          </w:tcPr>
          <w:p w14:paraId="62999260" w14:textId="77777777" w:rsidR="008A2F13" w:rsidRPr="00D457A5" w:rsidRDefault="008A2F13" w:rsidP="00EB4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2" w:name="_Hlk64024409"/>
          </w:p>
        </w:tc>
        <w:tc>
          <w:tcPr>
            <w:tcW w:w="1297" w:type="pct"/>
            <w:gridSpan w:val="3"/>
          </w:tcPr>
          <w:p w14:paraId="389158D9" w14:textId="77777777" w:rsidR="008A2F13" w:rsidRPr="00D457A5" w:rsidRDefault="008A2F13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B0A4CDB" w14:textId="77777777" w:rsidR="008A2F13" w:rsidRPr="00D457A5" w:rsidRDefault="008A2F13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pct"/>
            <w:gridSpan w:val="5"/>
          </w:tcPr>
          <w:p w14:paraId="1533471A" w14:textId="77777777" w:rsidR="008A2F13" w:rsidRPr="00D457A5" w:rsidRDefault="008A2F13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1006" w:rsidRPr="00D457A5" w14:paraId="3843AE92" w14:textId="77777777" w:rsidTr="004C2A94">
        <w:tc>
          <w:tcPr>
            <w:tcW w:w="2217" w:type="pct"/>
          </w:tcPr>
          <w:p w14:paraId="60CE4265" w14:textId="5DA61227" w:rsidR="00791006" w:rsidRPr="00D457A5" w:rsidRDefault="00791006" w:rsidP="0079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D4F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D457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7" w:type="pct"/>
          </w:tcPr>
          <w:p w14:paraId="63D60FDB" w14:textId="77777777" w:rsidR="00791006" w:rsidRPr="002F4B0F" w:rsidRDefault="00791006" w:rsidP="0079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262B255E" w14:textId="77777777" w:rsidR="00791006" w:rsidRPr="002F4B0F" w:rsidRDefault="00791006" w:rsidP="0079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04554B3" w14:textId="77777777" w:rsidR="00791006" w:rsidRPr="002F4B0F" w:rsidRDefault="00791006" w:rsidP="0079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14:paraId="5ECF30CA" w14:textId="77777777" w:rsidR="00791006" w:rsidRPr="002F4B0F" w:rsidRDefault="00791006" w:rsidP="0079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4D8FA673" w14:textId="77777777" w:rsidR="00791006" w:rsidRPr="002F4B0F" w:rsidRDefault="00791006" w:rsidP="0079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  <w:gridSpan w:val="2"/>
          </w:tcPr>
          <w:p w14:paraId="1AF1674A" w14:textId="77777777" w:rsidR="00791006" w:rsidRPr="002F4B0F" w:rsidRDefault="00791006" w:rsidP="0079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A144FBC" w14:textId="77777777" w:rsidR="00791006" w:rsidRPr="002F4B0F" w:rsidRDefault="00791006" w:rsidP="0079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2A94" w:rsidRPr="00D457A5" w14:paraId="42F404B2" w14:textId="77777777" w:rsidTr="004D6C06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</w:tcPr>
          <w:p w14:paraId="178CF7A0" w14:textId="77777777"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9"/>
            <w:tcBorders>
              <w:bottom w:val="nil"/>
            </w:tcBorders>
            <w:vAlign w:val="bottom"/>
          </w:tcPr>
          <w:p w14:paraId="16046DC6" w14:textId="77777777" w:rsidR="004C2A94" w:rsidRPr="00D457A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6C06" w:rsidRPr="00D457A5" w14:paraId="1D082540" w14:textId="77777777" w:rsidTr="004D6C06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4"/>
        </w:trPr>
        <w:tc>
          <w:tcPr>
            <w:tcW w:w="2217" w:type="pct"/>
            <w:tcBorders>
              <w:top w:val="nil"/>
              <w:bottom w:val="nil"/>
            </w:tcBorders>
          </w:tcPr>
          <w:p w14:paraId="64AEBBE9" w14:textId="356458D4" w:rsidR="004D6C06" w:rsidRPr="004D6C06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6C0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6BC1A6" w14:textId="44B460A5" w:rsidR="004D6C06" w:rsidRPr="009E5D93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AA9"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A11A46">
              <w:rPr>
                <w:rFonts w:ascii="Angsana New" w:hAnsi="Angsana New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0B547" w14:textId="77777777" w:rsidR="004D6C06" w:rsidRPr="00292318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673291" w14:textId="77777777" w:rsidR="004D6C06" w:rsidRPr="009E5D93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9E5D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D358" w14:textId="77777777" w:rsidR="004D6C06" w:rsidRPr="00292318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B7BBBE" w14:textId="623BA14E" w:rsidR="004D6C06" w:rsidRPr="00657588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A73FE" w14:textId="77777777" w:rsidR="004D6C06" w:rsidRPr="00292318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09671" w14:textId="77777777" w:rsidR="004D6C06" w:rsidRPr="00657588" w:rsidRDefault="004D6C06" w:rsidP="004D6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</w:tr>
    </w:tbl>
    <w:bookmarkEnd w:id="2"/>
    <w:p w14:paraId="16D14F13" w14:textId="6226D802" w:rsidR="00526287" w:rsidRPr="00526287" w:rsidRDefault="00C02185" w:rsidP="0018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083"/>
        <w:gridCol w:w="287"/>
        <w:gridCol w:w="1063"/>
        <w:gridCol w:w="291"/>
        <w:gridCol w:w="9"/>
        <w:gridCol w:w="1048"/>
        <w:gridCol w:w="9"/>
        <w:gridCol w:w="261"/>
        <w:gridCol w:w="1168"/>
      </w:tblGrid>
      <w:tr w:rsidR="004D6C06" w:rsidRPr="00D457A5" w14:paraId="292CDC5A" w14:textId="77777777" w:rsidTr="0049033B">
        <w:tc>
          <w:tcPr>
            <w:tcW w:w="2217" w:type="pct"/>
          </w:tcPr>
          <w:p w14:paraId="3C5FB8D5" w14:textId="77777777" w:rsidR="004D6C06" w:rsidRPr="00D457A5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3F428504" w14:textId="77777777" w:rsidR="004D6C06" w:rsidRPr="00D457A5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75F5C8C9" w14:textId="77777777" w:rsidR="004D6C06" w:rsidRPr="00D457A5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pct"/>
            <w:gridSpan w:val="5"/>
          </w:tcPr>
          <w:p w14:paraId="7124BB28" w14:textId="77777777" w:rsidR="004D6C06" w:rsidRPr="00D457A5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C06" w:rsidRPr="00D457A5" w14:paraId="3E7CBB67" w14:textId="77777777" w:rsidTr="0049033B">
        <w:tc>
          <w:tcPr>
            <w:tcW w:w="2217" w:type="pct"/>
          </w:tcPr>
          <w:p w14:paraId="390E350C" w14:textId="011153E4" w:rsidR="004D6C06" w:rsidRPr="00791006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7115EAB8" w14:textId="77777777" w:rsidR="004D6C06" w:rsidRPr="002F4B0F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14:paraId="70DA7B1E" w14:textId="77777777" w:rsidR="004D6C06" w:rsidRPr="002F4B0F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8B22BDB" w14:textId="77777777" w:rsidR="004D6C06" w:rsidRPr="002F4B0F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14:paraId="36493113" w14:textId="77777777" w:rsidR="004D6C06" w:rsidRPr="002F4B0F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30EC6871" w14:textId="77777777" w:rsidR="004D6C06" w:rsidRPr="002F4B0F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  <w:gridSpan w:val="2"/>
          </w:tcPr>
          <w:p w14:paraId="786F75EA" w14:textId="77777777" w:rsidR="004D6C06" w:rsidRPr="002F4B0F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70B7B0E" w14:textId="77777777" w:rsidR="004D6C06" w:rsidRPr="002F4B0F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D6C06" w:rsidRPr="00D457A5" w14:paraId="60CF122B" w14:textId="77777777" w:rsidTr="0049033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217" w:type="pct"/>
          </w:tcPr>
          <w:p w14:paraId="522E26CC" w14:textId="77777777" w:rsidR="004D6C06" w:rsidRPr="00D457A5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3" w:type="pct"/>
            <w:gridSpan w:val="9"/>
            <w:tcBorders>
              <w:bottom w:val="nil"/>
            </w:tcBorders>
            <w:vAlign w:val="bottom"/>
          </w:tcPr>
          <w:p w14:paraId="4F934BC8" w14:textId="77777777" w:rsidR="004D6C06" w:rsidRPr="00D457A5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57A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57A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6C06" w:rsidRPr="00D457A5" w14:paraId="284F8B9D" w14:textId="77777777" w:rsidTr="0049033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4"/>
        </w:trPr>
        <w:tc>
          <w:tcPr>
            <w:tcW w:w="2217" w:type="pct"/>
            <w:tcBorders>
              <w:top w:val="nil"/>
              <w:bottom w:val="nil"/>
            </w:tcBorders>
          </w:tcPr>
          <w:p w14:paraId="02F8E5A6" w14:textId="77777777" w:rsidR="004D6C06" w:rsidRPr="00791006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100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8EC59B" w14:textId="3DB12C87" w:rsidR="004D6C06" w:rsidRPr="009E5D93" w:rsidRDefault="0009444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14,459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F9CE8" w14:textId="77777777" w:rsidR="004D6C06" w:rsidRPr="00292318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7359B5" w14:textId="77777777" w:rsidR="004D6C06" w:rsidRPr="009E5D93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53E1C" w14:textId="77777777" w:rsidR="004D6C06" w:rsidRPr="00292318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6C8B58" w14:textId="77777777" w:rsidR="004D6C06" w:rsidRPr="00657588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A7A45" w14:textId="77777777" w:rsidR="004D6C06" w:rsidRPr="00292318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A197F6" w14:textId="77777777" w:rsidR="004D6C06" w:rsidRPr="00657588" w:rsidRDefault="004D6C06" w:rsidP="00490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D13FDD7" w14:textId="77777777" w:rsidR="008971CC" w:rsidRDefault="008971CC" w:rsidP="008D5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</w:p>
    <w:p w14:paraId="36B8CEC2" w14:textId="77777777" w:rsidR="008971CC" w:rsidRDefault="008971CC" w:rsidP="008D5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</w:p>
    <w:p w14:paraId="47E25942" w14:textId="77777777" w:rsidR="008971CC" w:rsidRDefault="008971CC" w:rsidP="008D5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</w:p>
    <w:p w14:paraId="45F52D15" w14:textId="77777777" w:rsidR="008971CC" w:rsidRDefault="008971CC" w:rsidP="008D5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</w:p>
    <w:p w14:paraId="18292B21" w14:textId="5187131D" w:rsidR="00183590" w:rsidRPr="008D5940" w:rsidRDefault="00342641" w:rsidP="008D5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7846DE">
        <w:rPr>
          <w:rFonts w:ascii="Angsana New" w:hAnsi="Angsana New"/>
          <w:b/>
          <w:bCs/>
          <w:i/>
          <w:iCs/>
          <w:spacing w:val="-6"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7E6860EF" w14:textId="77777777" w:rsidR="005A5BFE" w:rsidRPr="0080773A" w:rsidRDefault="005A5BFE" w:rsidP="0071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pacing w:val="-6"/>
          <w:sz w:val="24"/>
          <w:szCs w:val="24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</w:p>
    <w:p w14:paraId="055BA9C3" w14:textId="77777777" w:rsidR="001629D4" w:rsidRPr="001629D4" w:rsidRDefault="001629D4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1629D4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สัญญาเช่าพื้นที่</w:t>
      </w:r>
    </w:p>
    <w:p w14:paraId="288C57E9" w14:textId="77777777" w:rsidR="001629D4" w:rsidRPr="0080773A" w:rsidRDefault="001629D4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2B1556B8" w14:textId="77777777"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5A5BFE">
        <w:rPr>
          <w:rFonts w:ascii="Angsana New" w:hAnsi="Angsana New"/>
          <w:spacing w:val="-6"/>
          <w:sz w:val="30"/>
          <w:szCs w:val="30"/>
          <w:cs/>
        </w:rPr>
        <w:t>บริษัทได้ทำสัญญาเช่าพื้นที่กับบริษัท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คาโดคา</w:t>
      </w:r>
      <w:r w:rsidR="00F159A5">
        <w:rPr>
          <w:rFonts w:ascii="Angsana New" w:hAnsi="Angsana New" w:hint="cs"/>
          <w:spacing w:val="-6"/>
          <w:sz w:val="30"/>
          <w:szCs w:val="30"/>
          <w:cs/>
        </w:rPr>
        <w:t>วะ อมรินทร์ จำกัด ซึ่งเป็น</w:t>
      </w:r>
      <w:r>
        <w:rPr>
          <w:rFonts w:ascii="Angsana New" w:hAnsi="Angsana New" w:hint="cs"/>
          <w:spacing w:val="-6"/>
          <w:sz w:val="30"/>
          <w:szCs w:val="30"/>
          <w:cs/>
        </w:rPr>
        <w:t>บริษัทร่วม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โดยสัญญาดังกล่าวมีระยะเวลา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>
        <w:rPr>
          <w:rFonts w:ascii="Angsana New" w:hAnsi="Angsana New"/>
          <w:spacing w:val="-6"/>
          <w:sz w:val="30"/>
          <w:szCs w:val="30"/>
        </w:rPr>
        <w:t>3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ปี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1 </w:t>
      </w:r>
      <w:r>
        <w:rPr>
          <w:rFonts w:ascii="Angsana New" w:hAnsi="Angsana New" w:hint="cs"/>
          <w:spacing w:val="-6"/>
          <w:sz w:val="30"/>
          <w:szCs w:val="30"/>
          <w:cs/>
        </w:rPr>
        <w:t>ตุลาคม</w:t>
      </w:r>
      <w:r>
        <w:rPr>
          <w:rFonts w:ascii="Angsana New" w:hAnsi="Angsana New"/>
          <w:spacing w:val="-6"/>
          <w:sz w:val="30"/>
          <w:szCs w:val="30"/>
        </w:rPr>
        <w:t xml:space="preserve"> 25</w:t>
      </w:r>
      <w:r w:rsidR="00B32548">
        <w:rPr>
          <w:rFonts w:ascii="Angsana New" w:hAnsi="Angsana New"/>
          <w:spacing w:val="-6"/>
          <w:sz w:val="30"/>
          <w:szCs w:val="30"/>
        </w:rPr>
        <w:t>62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>
        <w:rPr>
          <w:rFonts w:ascii="Angsana New" w:hAnsi="Angsana New"/>
          <w:spacing w:val="-6"/>
          <w:sz w:val="30"/>
          <w:szCs w:val="30"/>
        </w:rPr>
        <w:t xml:space="preserve"> 30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256</w:t>
      </w:r>
      <w:r w:rsidR="00B32548">
        <w:rPr>
          <w:rFonts w:ascii="Angsana New" w:hAnsi="Angsana New"/>
          <w:spacing w:val="-6"/>
          <w:sz w:val="30"/>
          <w:szCs w:val="30"/>
        </w:rPr>
        <w:t>5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  <w:r w:rsidRPr="005A5BFE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 w:rsidR="005654BE">
        <w:rPr>
          <w:rFonts w:ascii="Angsana New" w:hAnsi="Angsana New" w:hint="cs"/>
          <w:spacing w:val="-6"/>
          <w:sz w:val="30"/>
          <w:szCs w:val="30"/>
          <w:cs/>
        </w:rPr>
        <w:t>ร่วมดังกล่าว</w:t>
      </w:r>
      <w:r w:rsidRPr="005A5BFE">
        <w:rPr>
          <w:rFonts w:ascii="Angsana New" w:hAnsi="Angsana New"/>
          <w:spacing w:val="-6"/>
          <w:sz w:val="30"/>
          <w:szCs w:val="30"/>
          <w:cs/>
        </w:rPr>
        <w:t>ตกลงจะจ่ายค่าเช่า</w:t>
      </w:r>
      <w:r w:rsidR="005654BE">
        <w:rPr>
          <w:rFonts w:ascii="Angsana New" w:hAnsi="Angsana New" w:hint="cs"/>
          <w:spacing w:val="-6"/>
          <w:sz w:val="30"/>
          <w:szCs w:val="30"/>
          <w:cs/>
        </w:rPr>
        <w:t>ให้กับบริษัท</w:t>
      </w:r>
      <w:r w:rsidR="00FE60F5">
        <w:rPr>
          <w:rFonts w:ascii="Angsana New" w:hAnsi="Angsana New"/>
          <w:spacing w:val="-6"/>
          <w:sz w:val="30"/>
          <w:szCs w:val="30"/>
        </w:rPr>
        <w:br/>
      </w:r>
      <w:r w:rsidRPr="005A5BFE">
        <w:rPr>
          <w:rFonts w:ascii="Angsana New" w:hAnsi="Angsana New"/>
          <w:spacing w:val="-6"/>
          <w:sz w:val="30"/>
          <w:szCs w:val="30"/>
          <w:cs/>
        </w:rPr>
        <w:t>เป็นรายเดือนในอัตราคงที่ตามที่ตกลงกันในสัญญา</w:t>
      </w:r>
      <w:r w:rsidRPr="005A5BFE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6CAC98D9" w14:textId="77777777" w:rsidR="0082769F" w:rsidRPr="0080773A" w:rsidRDefault="0082769F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3470AC07" w14:textId="6299941C" w:rsidR="00A66276" w:rsidRDefault="00A66276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spacing w:val="-6"/>
          <w:sz w:val="30"/>
          <w:szCs w:val="30"/>
          <w:cs/>
        </w:rPr>
        <w:t>บริษัทได้ทำสัญญา</w:t>
      </w:r>
      <w:r w:rsidR="00BC4E95">
        <w:rPr>
          <w:rFonts w:ascii="Angsana New" w:hAnsi="Angsana New"/>
          <w:spacing w:val="-6"/>
          <w:sz w:val="30"/>
          <w:szCs w:val="30"/>
          <w:cs/>
        </w:rPr>
        <w:t>เช่าพื้นที่</w:t>
      </w:r>
      <w:r w:rsidR="00083C04">
        <w:rPr>
          <w:rFonts w:ascii="Angsana New" w:hAnsi="Angsana New" w:hint="cs"/>
          <w:spacing w:val="-6"/>
          <w:sz w:val="30"/>
          <w:szCs w:val="30"/>
          <w:cs/>
        </w:rPr>
        <w:t>สองฉบับ</w:t>
      </w:r>
      <w:r w:rsidR="00BC4E95">
        <w:rPr>
          <w:rFonts w:ascii="Angsana New" w:hAnsi="Angsana New"/>
          <w:spacing w:val="-6"/>
          <w:sz w:val="30"/>
          <w:szCs w:val="30"/>
          <w:cs/>
        </w:rPr>
        <w:t>กับ</w:t>
      </w:r>
      <w:r w:rsidR="00BC4E95" w:rsidRPr="00BC4E95">
        <w:rPr>
          <w:rFonts w:ascii="Angsana New" w:hAnsi="Angsana New"/>
          <w:spacing w:val="-6"/>
          <w:sz w:val="30"/>
          <w:szCs w:val="30"/>
          <w:cs/>
        </w:rPr>
        <w:t>บริษัท อมรินทร์ เทเลวิชั่น จำกัด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ซึ่งเป็นบริษัทย่อย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โดยสัญญาดังกล่าว</w:t>
      </w:r>
      <w:r w:rsidR="00BC4E95">
        <w:rPr>
          <w:rFonts w:ascii="Angsana New" w:hAnsi="Angsana New"/>
          <w:spacing w:val="-6"/>
          <w:sz w:val="30"/>
          <w:szCs w:val="30"/>
          <w:cs/>
        </w:rPr>
        <w:br/>
      </w:r>
      <w:r w:rsidR="00003E43" w:rsidRPr="00003E43">
        <w:rPr>
          <w:rFonts w:ascii="Angsana New" w:hAnsi="Angsana New"/>
          <w:spacing w:val="-6"/>
          <w:sz w:val="30"/>
          <w:szCs w:val="30"/>
          <w:cs/>
        </w:rPr>
        <w:t>มีระยะเวลา</w:t>
      </w:r>
      <w:r w:rsidR="00003E4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003E43">
        <w:rPr>
          <w:rFonts w:ascii="Angsana New" w:hAnsi="Angsana New"/>
          <w:spacing w:val="-6"/>
          <w:sz w:val="30"/>
          <w:szCs w:val="30"/>
        </w:rPr>
        <w:t xml:space="preserve">1 </w:t>
      </w:r>
      <w:r w:rsidR="00003E43" w:rsidRPr="00003E43">
        <w:rPr>
          <w:rFonts w:ascii="Angsana New" w:hAnsi="Angsana New"/>
          <w:spacing w:val="-6"/>
          <w:sz w:val="30"/>
          <w:szCs w:val="30"/>
          <w:cs/>
        </w:rPr>
        <w:t>ปี ตั้งแต่วันที่</w:t>
      </w:r>
      <w:r w:rsidR="00003E43">
        <w:rPr>
          <w:rFonts w:ascii="Angsana New" w:hAnsi="Angsana New"/>
          <w:spacing w:val="-6"/>
          <w:sz w:val="30"/>
          <w:szCs w:val="30"/>
        </w:rPr>
        <w:t xml:space="preserve"> 1 </w:t>
      </w:r>
      <w:r w:rsidR="00003E43" w:rsidRPr="00003E43">
        <w:rPr>
          <w:rFonts w:ascii="Angsana New" w:hAnsi="Angsana New"/>
          <w:spacing w:val="-6"/>
          <w:sz w:val="30"/>
          <w:szCs w:val="30"/>
          <w:cs/>
        </w:rPr>
        <w:t>กุมภาพันธ์</w:t>
      </w:r>
      <w:r w:rsidR="00003E43">
        <w:rPr>
          <w:rFonts w:ascii="Angsana New" w:hAnsi="Angsana New"/>
          <w:spacing w:val="-6"/>
          <w:sz w:val="30"/>
          <w:szCs w:val="30"/>
        </w:rPr>
        <w:t xml:space="preserve"> 2563</w:t>
      </w:r>
      <w:r w:rsidR="00003E43" w:rsidRPr="00003E43">
        <w:rPr>
          <w:rFonts w:ascii="Angsana New" w:hAnsi="Angsana New"/>
          <w:spacing w:val="-6"/>
          <w:sz w:val="30"/>
          <w:szCs w:val="30"/>
          <w:cs/>
        </w:rPr>
        <w:t xml:space="preserve"> ถึงวันที่</w:t>
      </w:r>
      <w:r w:rsidR="00003E43">
        <w:rPr>
          <w:rFonts w:ascii="Angsana New" w:hAnsi="Angsana New"/>
          <w:spacing w:val="-6"/>
          <w:sz w:val="30"/>
          <w:szCs w:val="30"/>
        </w:rPr>
        <w:t xml:space="preserve"> 31 </w:t>
      </w:r>
      <w:r w:rsidR="00003E43" w:rsidRPr="00003E43">
        <w:rPr>
          <w:rFonts w:ascii="Angsana New" w:hAnsi="Angsana New"/>
          <w:spacing w:val="-6"/>
          <w:sz w:val="30"/>
          <w:szCs w:val="30"/>
          <w:cs/>
        </w:rPr>
        <w:t>มกราคม</w:t>
      </w:r>
      <w:r w:rsidR="00003E43">
        <w:rPr>
          <w:rFonts w:ascii="Angsana New" w:hAnsi="Angsana New"/>
          <w:spacing w:val="-6"/>
          <w:sz w:val="30"/>
          <w:szCs w:val="30"/>
        </w:rPr>
        <w:t xml:space="preserve"> 2564 </w:t>
      </w:r>
      <w:r w:rsidR="00003E43" w:rsidRPr="00003E43">
        <w:rPr>
          <w:rFonts w:ascii="Angsana New" w:hAnsi="Angsana New"/>
          <w:spacing w:val="-6"/>
          <w:sz w:val="30"/>
          <w:szCs w:val="30"/>
          <w:cs/>
        </w:rPr>
        <w:t>และตั้งแต่วันที่</w:t>
      </w:r>
      <w:r w:rsidR="00003E43">
        <w:rPr>
          <w:rFonts w:ascii="Angsana New" w:hAnsi="Angsana New"/>
          <w:spacing w:val="-6"/>
          <w:sz w:val="30"/>
          <w:szCs w:val="30"/>
        </w:rPr>
        <w:t xml:space="preserve"> 1 </w:t>
      </w:r>
      <w:r w:rsidR="00003E43" w:rsidRPr="00003E43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="00003E43">
        <w:rPr>
          <w:rFonts w:ascii="Angsana New" w:hAnsi="Angsana New"/>
          <w:spacing w:val="-6"/>
          <w:sz w:val="30"/>
          <w:szCs w:val="30"/>
        </w:rPr>
        <w:t>2564</w:t>
      </w:r>
      <w:r w:rsidR="00003E43" w:rsidRPr="00003E43">
        <w:rPr>
          <w:rFonts w:ascii="Angsana New" w:hAnsi="Angsana New"/>
          <w:spacing w:val="-6"/>
          <w:sz w:val="30"/>
          <w:szCs w:val="30"/>
          <w:cs/>
        </w:rPr>
        <w:t xml:space="preserve"> ถึงวันที่ </w:t>
      </w:r>
      <w:r w:rsidR="00003E43">
        <w:rPr>
          <w:rFonts w:ascii="Angsana New" w:hAnsi="Angsana New"/>
          <w:spacing w:val="-6"/>
          <w:sz w:val="30"/>
          <w:szCs w:val="30"/>
        </w:rPr>
        <w:t xml:space="preserve">             31</w:t>
      </w:r>
      <w:r w:rsidR="00003E43" w:rsidRPr="00003E43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003E43">
        <w:rPr>
          <w:rFonts w:ascii="Angsana New" w:hAnsi="Angsana New"/>
          <w:spacing w:val="-6"/>
          <w:sz w:val="30"/>
          <w:szCs w:val="30"/>
        </w:rPr>
        <w:t xml:space="preserve"> 2564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ตกลงจะจ่ายค่าเช่าเป็นรายเดือนในอัตราคงที่ตามที่ตกลงกันในสัญญา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6184514C" w14:textId="77777777" w:rsidR="00454881" w:rsidRPr="0080773A" w:rsidRDefault="00454881" w:rsidP="005A5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2C2FB8C3" w14:textId="6D571D91" w:rsidR="00512595" w:rsidRDefault="00512595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3" w:name="_Hlk64217071"/>
      <w:r w:rsidRPr="00A66276">
        <w:rPr>
          <w:rFonts w:ascii="Angsana New" w:hAnsi="Angsana New"/>
          <w:spacing w:val="-6"/>
          <w:sz w:val="30"/>
          <w:szCs w:val="30"/>
          <w:cs/>
        </w:rPr>
        <w:t>บริษัทได้ทำสัญญา</w:t>
      </w:r>
      <w:r>
        <w:rPr>
          <w:rFonts w:ascii="Angsana New" w:hAnsi="Angsana New"/>
          <w:spacing w:val="-6"/>
          <w:sz w:val="30"/>
          <w:szCs w:val="30"/>
          <w:cs/>
        </w:rPr>
        <w:t>เช่าพื้นที่กับ</w:t>
      </w:r>
      <w:r w:rsidRPr="00BC4E95">
        <w:rPr>
          <w:rFonts w:ascii="Angsana New" w:hAnsi="Angsana New"/>
          <w:spacing w:val="-6"/>
          <w:sz w:val="30"/>
          <w:szCs w:val="30"/>
          <w:cs/>
        </w:rPr>
        <w:t>บ</w:t>
      </w:r>
      <w:r w:rsidRPr="009B2A8E">
        <w:rPr>
          <w:rFonts w:ascii="Angsana New" w:hAnsi="Angsana New"/>
          <w:spacing w:val="-6"/>
          <w:sz w:val="30"/>
          <w:szCs w:val="30"/>
          <w:cs/>
        </w:rPr>
        <w:t xml:space="preserve">ริษัท </w:t>
      </w:r>
      <w:r w:rsidR="00033956" w:rsidRPr="009B2A8E">
        <w:rPr>
          <w:rFonts w:ascii="Angsana New" w:hAnsi="Angsana New" w:hint="cs"/>
          <w:spacing w:val="-6"/>
          <w:sz w:val="30"/>
          <w:szCs w:val="30"/>
          <w:cs/>
        </w:rPr>
        <w:t>อมรินทร์ ออมนิเวิร์ส จำกัด</w:t>
      </w:r>
      <w:r w:rsidR="00813C61" w:rsidRPr="009B2A8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B2A8E">
        <w:rPr>
          <w:rFonts w:ascii="Angsana New" w:hAnsi="Angsana New" w:hint="cs"/>
          <w:spacing w:val="-6"/>
          <w:sz w:val="30"/>
          <w:szCs w:val="30"/>
          <w:cs/>
        </w:rPr>
        <w:t xml:space="preserve">ซึ่งเป็นบริษัทย่อย </w:t>
      </w:r>
      <w:r w:rsidRPr="009B2A8E">
        <w:rPr>
          <w:rFonts w:ascii="Angsana New" w:hAnsi="Angsana New"/>
          <w:spacing w:val="-6"/>
          <w:sz w:val="30"/>
          <w:szCs w:val="30"/>
          <w:cs/>
        </w:rPr>
        <w:t>โดยสัญญาดังกล่าวมีระยะเวลา</w:t>
      </w:r>
      <w:r w:rsidRPr="009B2A8E">
        <w:rPr>
          <w:rFonts w:ascii="Angsana New" w:hAnsi="Angsana New"/>
          <w:spacing w:val="-6"/>
          <w:sz w:val="30"/>
          <w:szCs w:val="30"/>
        </w:rPr>
        <w:t xml:space="preserve"> 1 </w:t>
      </w:r>
      <w:r w:rsidRPr="009B2A8E">
        <w:rPr>
          <w:rFonts w:ascii="Angsana New" w:hAnsi="Angsana New"/>
          <w:spacing w:val="-6"/>
          <w:sz w:val="30"/>
          <w:szCs w:val="30"/>
          <w:cs/>
        </w:rPr>
        <w:t>ปี</w:t>
      </w:r>
      <w:r w:rsidRPr="009B2A8E">
        <w:rPr>
          <w:rFonts w:ascii="Angsana New" w:hAnsi="Angsana New"/>
          <w:spacing w:val="-6"/>
          <w:sz w:val="30"/>
          <w:szCs w:val="30"/>
        </w:rPr>
        <w:t xml:space="preserve"> </w:t>
      </w:r>
      <w:r w:rsidRPr="009B2A8E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9B2A8E">
        <w:rPr>
          <w:rFonts w:ascii="Angsana New" w:hAnsi="Angsana New"/>
          <w:spacing w:val="-6"/>
          <w:sz w:val="30"/>
          <w:szCs w:val="30"/>
        </w:rPr>
        <w:t xml:space="preserve"> 1 </w:t>
      </w:r>
      <w:r w:rsidR="00965AB7">
        <w:rPr>
          <w:rFonts w:ascii="Angsana New" w:hAnsi="Angsana New" w:hint="cs"/>
          <w:spacing w:val="-6"/>
          <w:sz w:val="30"/>
          <w:szCs w:val="30"/>
          <w:cs/>
        </w:rPr>
        <w:t xml:space="preserve">มกราคม </w:t>
      </w:r>
      <w:r w:rsidR="00965AB7">
        <w:rPr>
          <w:rFonts w:ascii="Angsana New" w:hAnsi="Angsana New"/>
          <w:spacing w:val="-6"/>
          <w:sz w:val="30"/>
          <w:szCs w:val="30"/>
        </w:rPr>
        <w:t>2564</w:t>
      </w:r>
      <w:r w:rsidRPr="009B2A8E">
        <w:rPr>
          <w:rFonts w:ascii="Angsana New" w:hAnsi="Angsana New"/>
          <w:spacing w:val="-6"/>
          <w:sz w:val="30"/>
          <w:szCs w:val="30"/>
        </w:rPr>
        <w:t xml:space="preserve"> </w:t>
      </w:r>
      <w:r w:rsidRPr="009B2A8E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 w:rsidRPr="009B2A8E">
        <w:rPr>
          <w:rFonts w:ascii="Angsana New" w:hAnsi="Angsana New"/>
          <w:spacing w:val="-6"/>
          <w:sz w:val="30"/>
          <w:szCs w:val="30"/>
        </w:rPr>
        <w:t xml:space="preserve"> 31 </w:t>
      </w:r>
      <w:r w:rsidR="00965AB7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9B2A8E">
        <w:rPr>
          <w:rFonts w:ascii="Angsana New" w:hAnsi="Angsana New"/>
          <w:spacing w:val="-6"/>
          <w:sz w:val="30"/>
          <w:szCs w:val="30"/>
        </w:rPr>
        <w:t>256</w:t>
      </w:r>
      <w:r w:rsidR="00E00B2D" w:rsidRPr="009B2A8E">
        <w:rPr>
          <w:rFonts w:ascii="Angsana New" w:hAnsi="Angsana New"/>
          <w:spacing w:val="-6"/>
          <w:sz w:val="30"/>
          <w:szCs w:val="30"/>
        </w:rPr>
        <w:t>4</w:t>
      </w:r>
      <w:r w:rsidR="00813C61" w:rsidRPr="009B2A8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B2A8E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 w:rsidRPr="009B2A8E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9B2A8E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ตกลงจะจ่ายค่าเช่าเป็นรายเดือนในอัตราคงที่</w:t>
      </w:r>
      <w:r w:rsidR="00965AB7">
        <w:rPr>
          <w:rFonts w:ascii="Angsana New" w:hAnsi="Angsana New" w:hint="cs"/>
          <w:spacing w:val="-6"/>
          <w:sz w:val="30"/>
          <w:szCs w:val="30"/>
          <w:cs/>
        </w:rPr>
        <w:t xml:space="preserve">        </w:t>
      </w:r>
      <w:r w:rsidRPr="009B2A8E">
        <w:rPr>
          <w:rFonts w:ascii="Angsana New" w:hAnsi="Angsana New"/>
          <w:spacing w:val="-6"/>
          <w:sz w:val="30"/>
          <w:szCs w:val="30"/>
          <w:cs/>
        </w:rPr>
        <w:t>ตามที่ตกลงกันในสัญญา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</w:p>
    <w:bookmarkEnd w:id="3"/>
    <w:p w14:paraId="3DCFD6C0" w14:textId="7A001C86" w:rsidR="002905EC" w:rsidRPr="0080773A" w:rsidRDefault="002905EC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7A7C49AB" w14:textId="2688A1E9" w:rsidR="001A2D7D" w:rsidRDefault="001A2D7D" w:rsidP="001A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A66276">
        <w:rPr>
          <w:rFonts w:ascii="Angsana New" w:hAnsi="Angsana New"/>
          <w:spacing w:val="-6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อมรินทร์ บุ๊ค เซ็นเตอร์ จำกัด ซึ่งเป็นบริษัทย่อย</w:t>
      </w:r>
      <w:r w:rsidRPr="00A66276">
        <w:rPr>
          <w:rFonts w:ascii="Angsana New" w:hAnsi="Angsana New"/>
          <w:spacing w:val="-6"/>
          <w:sz w:val="30"/>
          <w:szCs w:val="30"/>
          <w:cs/>
        </w:rPr>
        <w:t>ได้ทำสัญญา</w:t>
      </w:r>
      <w:r>
        <w:rPr>
          <w:rFonts w:ascii="Angsana New" w:hAnsi="Angsana New"/>
          <w:spacing w:val="-6"/>
          <w:sz w:val="30"/>
          <w:szCs w:val="30"/>
          <w:cs/>
        </w:rPr>
        <w:t>เช่าพื้นที่กับ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บริษัทที่เกี่ยวข้องกันแห่งหนึ่ง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โดยสัญญาดังกล่าวมีระยะเวลา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="0080773A">
        <w:rPr>
          <w:rFonts w:ascii="Angsana New" w:hAnsi="Angsana New"/>
          <w:spacing w:val="-6"/>
          <w:sz w:val="30"/>
          <w:szCs w:val="30"/>
        </w:rPr>
        <w:t>3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ปี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ตั้งแต่วันที่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="0080773A">
        <w:rPr>
          <w:rFonts w:ascii="Angsana New" w:hAnsi="Angsana New"/>
          <w:spacing w:val="-6"/>
          <w:sz w:val="30"/>
          <w:szCs w:val="30"/>
        </w:rPr>
        <w:t xml:space="preserve">20 </w:t>
      </w:r>
      <w:r w:rsidR="0080773A">
        <w:rPr>
          <w:rFonts w:ascii="Angsana New" w:hAnsi="Angsana New" w:hint="cs"/>
          <w:spacing w:val="-6"/>
          <w:sz w:val="30"/>
          <w:szCs w:val="30"/>
          <w:cs/>
        </w:rPr>
        <w:t>กันยา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ยน </w:t>
      </w:r>
      <w:r>
        <w:rPr>
          <w:rFonts w:ascii="Angsana New" w:hAnsi="Angsana New"/>
          <w:spacing w:val="-6"/>
          <w:sz w:val="30"/>
          <w:szCs w:val="30"/>
        </w:rPr>
        <w:t>256</w:t>
      </w:r>
      <w:r w:rsidR="0080773A">
        <w:rPr>
          <w:rFonts w:ascii="Angsana New" w:hAnsi="Angsana New"/>
          <w:spacing w:val="-6"/>
          <w:sz w:val="30"/>
          <w:szCs w:val="30"/>
        </w:rPr>
        <w:t xml:space="preserve">2 </w:t>
      </w:r>
      <w:r w:rsidRPr="00A66276">
        <w:rPr>
          <w:rFonts w:ascii="Angsana New" w:hAnsi="Angsana New"/>
          <w:spacing w:val="-6"/>
          <w:sz w:val="30"/>
          <w:szCs w:val="30"/>
          <w:cs/>
        </w:rPr>
        <w:t>ถึงวันที่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  <w:r w:rsidR="0080773A">
        <w:rPr>
          <w:rFonts w:ascii="Angsana New" w:hAnsi="Angsana New"/>
          <w:spacing w:val="-6"/>
          <w:sz w:val="30"/>
          <w:szCs w:val="30"/>
        </w:rPr>
        <w:t xml:space="preserve">19 </w:t>
      </w:r>
      <w:r w:rsidR="0080773A">
        <w:rPr>
          <w:rFonts w:ascii="Angsana New" w:hAnsi="Angsana New" w:hint="cs"/>
          <w:spacing w:val="-6"/>
          <w:sz w:val="30"/>
          <w:szCs w:val="30"/>
          <w:cs/>
        </w:rPr>
        <w:t xml:space="preserve">กันยายน </w:t>
      </w:r>
      <w:r w:rsidR="0080773A">
        <w:rPr>
          <w:rFonts w:ascii="Angsana New" w:hAnsi="Angsana New"/>
          <w:spacing w:val="-6"/>
          <w:sz w:val="30"/>
          <w:szCs w:val="30"/>
        </w:rPr>
        <w:t>2565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A66276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A66276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ตกลงจะจ่ายค่าเช่าในอัตราตามที่ตกลงกันในสัญญา</w:t>
      </w:r>
      <w:r w:rsidRPr="00A66276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71534BD2" w14:textId="38C500CA" w:rsidR="001A2D7D" w:rsidRPr="0080773A" w:rsidRDefault="001A2D7D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78BC128E" w14:textId="7804B239" w:rsidR="0080773A" w:rsidRPr="0080773A" w:rsidRDefault="0080773A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80773A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สัญญาเช่ายานพาหนะ</w:t>
      </w:r>
    </w:p>
    <w:p w14:paraId="20A13E2F" w14:textId="77777777" w:rsidR="0080773A" w:rsidRPr="0080773A" w:rsidRDefault="0080773A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7DE29C4C" w14:textId="65976A35" w:rsidR="001A2D7D" w:rsidRPr="001A2D7D" w:rsidRDefault="001A2D7D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1A2D7D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5C789B">
        <w:rPr>
          <w:rFonts w:ascii="Angsana New" w:hAnsi="Angsana New" w:hint="cs"/>
          <w:spacing w:val="-6"/>
          <w:sz w:val="30"/>
          <w:szCs w:val="30"/>
          <w:cs/>
        </w:rPr>
        <w:t xml:space="preserve"> อมรินทร์ เทเลวิชั่น จำกัด ซึ่งเป็นบริษัทย่อย </w:t>
      </w:r>
      <w:r w:rsidRPr="001A2D7D">
        <w:rPr>
          <w:rFonts w:ascii="Angsana New" w:hAnsi="Angsana New"/>
          <w:spacing w:val="-6"/>
          <w:sz w:val="30"/>
          <w:szCs w:val="30"/>
          <w:cs/>
        </w:rPr>
        <w:t>ได้ทำสัญญาเช่ายานพาหนะกับกิจการที่เกี่ยวข้องกันแห่งหนึ่ง โดยสัญญาดังกล่าวมีระยะเวลา</w:t>
      </w:r>
      <w:r w:rsidR="00E4263F">
        <w:rPr>
          <w:rFonts w:ascii="Angsana New" w:hAnsi="Angsana New"/>
          <w:spacing w:val="-6"/>
          <w:sz w:val="30"/>
          <w:szCs w:val="30"/>
        </w:rPr>
        <w:t xml:space="preserve"> 5 </w:t>
      </w:r>
      <w:r w:rsidRPr="001A2D7D">
        <w:rPr>
          <w:rFonts w:ascii="Angsana New" w:hAnsi="Angsana New"/>
          <w:spacing w:val="-6"/>
          <w:sz w:val="30"/>
          <w:szCs w:val="30"/>
          <w:cs/>
        </w:rPr>
        <w:t>ปี ตั้งแต่วันที่ 3 ธันวาคม</w:t>
      </w:r>
      <w:r w:rsidR="00E4263F">
        <w:rPr>
          <w:rFonts w:ascii="Angsana New" w:hAnsi="Angsana New"/>
          <w:spacing w:val="-6"/>
          <w:sz w:val="30"/>
          <w:szCs w:val="30"/>
        </w:rPr>
        <w:t xml:space="preserve"> 2562 </w:t>
      </w:r>
      <w:r w:rsidRPr="001A2D7D">
        <w:rPr>
          <w:rFonts w:ascii="Angsana New" w:hAnsi="Angsana New"/>
          <w:spacing w:val="-6"/>
          <w:sz w:val="30"/>
          <w:szCs w:val="30"/>
          <w:cs/>
        </w:rPr>
        <w:t>ถึงวันที่ 2 ธันวาคม</w:t>
      </w:r>
      <w:r w:rsidR="00E4263F">
        <w:rPr>
          <w:rFonts w:ascii="Angsana New" w:hAnsi="Angsana New"/>
          <w:spacing w:val="-6"/>
          <w:sz w:val="30"/>
          <w:szCs w:val="30"/>
        </w:rPr>
        <w:t xml:space="preserve"> 2567 </w:t>
      </w:r>
      <w:r w:rsidRPr="001A2D7D">
        <w:rPr>
          <w:rFonts w:ascii="Angsana New" w:hAnsi="Angsana New"/>
          <w:spacing w:val="-6"/>
          <w:sz w:val="30"/>
          <w:szCs w:val="30"/>
          <w:cs/>
        </w:rPr>
        <w:t>โดยบริษัท</w:t>
      </w:r>
      <w:r w:rsidR="005C789B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Pr="001A2D7D">
        <w:rPr>
          <w:rFonts w:ascii="Angsana New" w:hAnsi="Angsana New"/>
          <w:spacing w:val="-6"/>
          <w:sz w:val="30"/>
          <w:szCs w:val="30"/>
          <w:cs/>
        </w:rPr>
        <w:t>ตกลงจะจ่ายค่าเช่าเป็นรายเดือนในอัตราคงที่</w:t>
      </w:r>
      <w:r w:rsidRPr="0071749D">
        <w:rPr>
          <w:rFonts w:ascii="Angsana New" w:hAnsi="Angsana New"/>
          <w:spacing w:val="-6"/>
          <w:sz w:val="30"/>
          <w:szCs w:val="30"/>
          <w:cs/>
        </w:rPr>
        <w:t>ตามที่ตกลงกันในสัญญา</w:t>
      </w:r>
    </w:p>
    <w:p w14:paraId="7B85A49C" w14:textId="77777777" w:rsidR="0080773A" w:rsidRPr="0080773A" w:rsidRDefault="0080773A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96E4948" w14:textId="77777777"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  <w:t>สัญญา</w:t>
      </w:r>
      <w:r w:rsidRPr="00A66276">
        <w:rPr>
          <w:rFonts w:ascii="Angsana New" w:hAnsi="Angsana New"/>
          <w:i/>
          <w:iCs/>
          <w:sz w:val="30"/>
          <w:szCs w:val="30"/>
          <w:cs/>
        </w:rPr>
        <w:t>บริการ</w:t>
      </w:r>
      <w:r w:rsidRPr="00A66276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6FE3E93" w14:textId="77777777" w:rsidR="00A66276" w:rsidRPr="0080773A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2B36B11" w14:textId="6B62ECD1"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E2174D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</w:t>
      </w:r>
      <w:r w:rsidR="00ED01C1" w:rsidRPr="00E2174D">
        <w:rPr>
          <w:rFonts w:ascii="Angsana New" w:hAnsi="Angsana New" w:hint="cs"/>
          <w:color w:val="000000"/>
          <w:sz w:val="30"/>
          <w:szCs w:val="30"/>
          <w:cs/>
        </w:rPr>
        <w:t xml:space="preserve"> คาโดคาวะ อมรินทร์ จำกัด</w:t>
      </w:r>
      <w:r w:rsidR="004579B2" w:rsidRPr="00E2174D">
        <w:rPr>
          <w:rFonts w:ascii="Angsana New" w:hAnsi="Angsana New"/>
          <w:color w:val="000000"/>
          <w:sz w:val="30"/>
          <w:szCs w:val="30"/>
        </w:rPr>
        <w:t xml:space="preserve"> </w:t>
      </w:r>
      <w:r w:rsidR="004579B2" w:rsidRPr="00E2174D">
        <w:rPr>
          <w:rFonts w:ascii="Angsana New" w:hAnsi="Angsana New" w:hint="cs"/>
          <w:color w:val="000000"/>
          <w:sz w:val="30"/>
          <w:szCs w:val="30"/>
          <w:cs/>
        </w:rPr>
        <w:t xml:space="preserve">ซึ่งเป็นบริษัทร่วม </w:t>
      </w:r>
      <w:r w:rsidRPr="00E2174D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="00BC4E95" w:rsidRPr="00E2174D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ED01C1" w:rsidRPr="00E2174D">
        <w:rPr>
          <w:rFonts w:ascii="Angsana New" w:hAnsi="Angsana New" w:hint="cs"/>
          <w:color w:val="000000"/>
          <w:sz w:val="30"/>
          <w:szCs w:val="30"/>
          <w:cs/>
        </w:rPr>
        <w:t>บริการรับจ้าง</w:t>
      </w:r>
      <w:r w:rsidR="00FE60F5" w:rsidRPr="00E2174D">
        <w:rPr>
          <w:rFonts w:ascii="Angsana New" w:hAnsi="Angsana New"/>
          <w:color w:val="000000"/>
          <w:sz w:val="30"/>
          <w:szCs w:val="30"/>
        </w:rPr>
        <w:br/>
      </w:r>
      <w:r w:rsidR="00ED01C1" w:rsidRPr="00E2174D">
        <w:rPr>
          <w:rFonts w:ascii="Angsana New" w:hAnsi="Angsana New" w:hint="cs"/>
          <w:color w:val="000000"/>
          <w:sz w:val="30"/>
          <w:szCs w:val="30"/>
          <w:cs/>
        </w:rPr>
        <w:t>เป็นที่</w:t>
      </w:r>
      <w:r w:rsidRPr="00E2174D">
        <w:rPr>
          <w:rFonts w:ascii="Angsana New" w:hAnsi="Angsana New"/>
          <w:color w:val="000000"/>
          <w:sz w:val="30"/>
          <w:szCs w:val="30"/>
          <w:cs/>
        </w:rPr>
        <w:t>ปรึกษา</w:t>
      </w:r>
      <w:r w:rsidR="004579B2" w:rsidRPr="00E2174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1C1" w:rsidRPr="00E2174D">
        <w:rPr>
          <w:rFonts w:ascii="Angsana New" w:hAnsi="Angsana New"/>
          <w:color w:val="000000"/>
          <w:spacing w:val="-6"/>
          <w:sz w:val="30"/>
          <w:szCs w:val="30"/>
          <w:cs/>
        </w:rPr>
        <w:t>รับผิดชอบงานบัญชี</w:t>
      </w:r>
      <w:r w:rsidR="00ED01C1" w:rsidRPr="00E2174D">
        <w:rPr>
          <w:rFonts w:ascii="Angsana New" w:hAnsi="Angsana New"/>
          <w:color w:val="000000"/>
          <w:spacing w:val="-6"/>
          <w:sz w:val="30"/>
          <w:szCs w:val="30"/>
        </w:rPr>
        <w:t>-</w:t>
      </w:r>
      <w:r w:rsidR="00ED01C1" w:rsidRPr="00E2174D">
        <w:rPr>
          <w:rFonts w:ascii="Angsana New" w:hAnsi="Angsana New"/>
          <w:color w:val="000000"/>
          <w:spacing w:val="-6"/>
          <w:sz w:val="30"/>
          <w:szCs w:val="30"/>
          <w:cs/>
        </w:rPr>
        <w:t>การเงิน</w:t>
      </w:r>
      <w:r w:rsidR="00ED01C1" w:rsidRPr="00E2174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ทรัพยากรบุคคล จัดซื้อ กฎหมาย ระบบสารสนเทศ และงานอื่นๆ ที่เกี่ยวข้อง</w:t>
      </w:r>
      <w:r w:rsidR="00ED01C1" w:rsidRPr="00E2174D">
        <w:rPr>
          <w:rFonts w:ascii="Angsana New" w:hAnsi="Angsana New" w:hint="cs"/>
          <w:color w:val="000000"/>
          <w:spacing w:val="-8"/>
          <w:sz w:val="30"/>
          <w:szCs w:val="30"/>
          <w:cs/>
        </w:rPr>
        <w:t>กับบริษัทร่วมดังกล่าว</w:t>
      </w:r>
      <w:r w:rsidRPr="00E2174D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ED01C1" w:rsidRPr="00E2174D">
        <w:rPr>
          <w:rFonts w:ascii="Angsana New" w:hAnsi="Angsana New"/>
          <w:color w:val="000000"/>
          <w:spacing w:val="-8"/>
          <w:sz w:val="30"/>
          <w:szCs w:val="30"/>
          <w:cs/>
        </w:rPr>
        <w:t>โดยมีกำหนดระยะเวลา</w:t>
      </w:r>
      <w:r w:rsidR="004E76C1" w:rsidRPr="00E2174D">
        <w:rPr>
          <w:rFonts w:ascii="Angsana New" w:hAnsi="Angsana New" w:hint="cs"/>
          <w:color w:val="000000"/>
          <w:spacing w:val="-8"/>
          <w:sz w:val="30"/>
          <w:szCs w:val="30"/>
          <w:cs/>
        </w:rPr>
        <w:t>หนึ่ง</w:t>
      </w:r>
      <w:r w:rsidRPr="00E2174D">
        <w:rPr>
          <w:rFonts w:ascii="Angsana New" w:hAnsi="Angsana New"/>
          <w:color w:val="000000"/>
          <w:spacing w:val="-8"/>
          <w:sz w:val="30"/>
          <w:szCs w:val="30"/>
          <w:cs/>
        </w:rPr>
        <w:t>ปี</w:t>
      </w:r>
      <w:r w:rsidRPr="00E2174D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2174D">
        <w:rPr>
          <w:rFonts w:ascii="Angsana New" w:hAnsi="Angsana New"/>
          <w:color w:val="000000"/>
          <w:spacing w:val="-8"/>
          <w:sz w:val="30"/>
          <w:szCs w:val="30"/>
          <w:cs/>
        </w:rPr>
        <w:t>ตั้งแต่วันที่</w:t>
      </w:r>
      <w:r w:rsidRPr="00E2174D">
        <w:rPr>
          <w:rFonts w:ascii="Angsana New" w:hAnsi="Angsana New"/>
          <w:color w:val="000000"/>
          <w:spacing w:val="-8"/>
          <w:sz w:val="30"/>
          <w:szCs w:val="30"/>
        </w:rPr>
        <w:t xml:space="preserve"> 1 </w:t>
      </w:r>
      <w:r w:rsidR="00ED01C1" w:rsidRPr="00E2174D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ตุลาคม </w:t>
      </w:r>
      <w:r w:rsidR="00ED01C1" w:rsidRPr="00E2174D">
        <w:rPr>
          <w:rFonts w:ascii="Angsana New" w:hAnsi="Angsana New"/>
          <w:color w:val="000000"/>
          <w:spacing w:val="-8"/>
          <w:sz w:val="30"/>
          <w:szCs w:val="30"/>
        </w:rPr>
        <w:t>25</w:t>
      </w:r>
      <w:r w:rsidR="004E76C1" w:rsidRPr="00E2174D">
        <w:rPr>
          <w:rFonts w:ascii="Angsana New" w:hAnsi="Angsana New"/>
          <w:color w:val="000000"/>
          <w:spacing w:val="-8"/>
          <w:sz w:val="30"/>
          <w:szCs w:val="30"/>
        </w:rPr>
        <w:t>6</w:t>
      </w:r>
      <w:r w:rsidR="00E2174D" w:rsidRPr="00E2174D">
        <w:rPr>
          <w:rFonts w:ascii="Angsana New" w:hAnsi="Angsana New"/>
          <w:color w:val="000000"/>
          <w:spacing w:val="-8"/>
          <w:sz w:val="30"/>
          <w:szCs w:val="30"/>
        </w:rPr>
        <w:t>3</w:t>
      </w:r>
      <w:r w:rsidRPr="00E2174D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2174D">
        <w:rPr>
          <w:rFonts w:ascii="Angsana New" w:hAnsi="Angsana New"/>
          <w:color w:val="000000"/>
          <w:spacing w:val="-8"/>
          <w:sz w:val="30"/>
          <w:szCs w:val="30"/>
          <w:cs/>
        </w:rPr>
        <w:t>ถึงวันที่</w:t>
      </w:r>
      <w:r w:rsidRPr="00E2174D">
        <w:rPr>
          <w:rFonts w:ascii="Angsana New" w:hAnsi="Angsana New"/>
          <w:color w:val="000000"/>
          <w:spacing w:val="-8"/>
          <w:sz w:val="30"/>
          <w:szCs w:val="30"/>
        </w:rPr>
        <w:t xml:space="preserve"> 3</w:t>
      </w:r>
      <w:r w:rsidR="00ED01C1" w:rsidRPr="00E2174D">
        <w:rPr>
          <w:rFonts w:ascii="Angsana New" w:hAnsi="Angsana New"/>
          <w:color w:val="000000"/>
          <w:spacing w:val="-8"/>
          <w:sz w:val="30"/>
          <w:szCs w:val="30"/>
        </w:rPr>
        <w:t xml:space="preserve">0 </w:t>
      </w:r>
      <w:r w:rsidR="00ED01C1" w:rsidRPr="00E2174D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กันยายน </w:t>
      </w:r>
      <w:r w:rsidR="00ED01C1" w:rsidRPr="00E2174D">
        <w:rPr>
          <w:rFonts w:ascii="Angsana New" w:hAnsi="Angsana New"/>
          <w:color w:val="000000"/>
          <w:spacing w:val="-8"/>
          <w:sz w:val="30"/>
          <w:szCs w:val="30"/>
        </w:rPr>
        <w:t>256</w:t>
      </w:r>
      <w:r w:rsidR="00E2174D" w:rsidRPr="00E2174D">
        <w:rPr>
          <w:rFonts w:ascii="Angsana New" w:hAnsi="Angsana New"/>
          <w:color w:val="000000"/>
          <w:spacing w:val="-8"/>
          <w:sz w:val="30"/>
          <w:szCs w:val="30"/>
        </w:rPr>
        <w:t>4</w:t>
      </w:r>
      <w:r w:rsidRPr="00E2174D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2174D">
        <w:rPr>
          <w:rFonts w:ascii="Angsana New" w:hAnsi="Angsana New"/>
          <w:color w:val="000000"/>
          <w:spacing w:val="-8"/>
          <w:sz w:val="30"/>
          <w:szCs w:val="30"/>
          <w:cs/>
        </w:rPr>
        <w:t>โดยบริษัท</w:t>
      </w:r>
      <w:r w:rsidR="00BC4E95" w:rsidRPr="00E2174D">
        <w:rPr>
          <w:rFonts w:ascii="Angsana New" w:hAnsi="Angsana New" w:hint="cs"/>
          <w:color w:val="000000"/>
          <w:spacing w:val="-8"/>
          <w:sz w:val="30"/>
          <w:szCs w:val="30"/>
          <w:cs/>
        </w:rPr>
        <w:t>ร่วม</w:t>
      </w:r>
      <w:r w:rsidRPr="00E2174D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14:paraId="4D240D01" w14:textId="77777777" w:rsidR="00D123C3" w:rsidRDefault="00D123C3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D327AFA" w14:textId="77777777" w:rsidR="00A66276" w:rsidRDefault="00A66276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E2174D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</w:t>
      </w:r>
      <w:r w:rsidR="00124B2F" w:rsidRPr="00E2174D">
        <w:rPr>
          <w:rFonts w:ascii="Angsana New" w:hAnsi="Angsana New"/>
          <w:color w:val="000000"/>
          <w:sz w:val="30"/>
          <w:szCs w:val="30"/>
          <w:cs/>
        </w:rPr>
        <w:t>ได้ทำสัญญา</w:t>
      </w:r>
      <w:r w:rsidRPr="00E2174D">
        <w:rPr>
          <w:rFonts w:ascii="Angsana New" w:hAnsi="Angsana New"/>
          <w:color w:val="000000"/>
          <w:sz w:val="30"/>
          <w:szCs w:val="30"/>
          <w:cs/>
        </w:rPr>
        <w:t>บริการกับ</w:t>
      </w:r>
      <w:r w:rsidR="00BC4E95" w:rsidRPr="00E2174D">
        <w:rPr>
          <w:rFonts w:ascii="Angsana New" w:hAnsi="Angsana New"/>
          <w:spacing w:val="-6"/>
          <w:sz w:val="30"/>
          <w:szCs w:val="30"/>
          <w:cs/>
        </w:rPr>
        <w:t>บริษัท อมรินทร์ เทเลวิชั่น จำกัด</w:t>
      </w:r>
      <w:r w:rsidR="00BC4E95" w:rsidRPr="00E2174D">
        <w:rPr>
          <w:rFonts w:ascii="Angsana New" w:hAnsi="Angsana New"/>
          <w:spacing w:val="-6"/>
          <w:sz w:val="30"/>
          <w:szCs w:val="30"/>
        </w:rPr>
        <w:t xml:space="preserve"> </w:t>
      </w:r>
      <w:r w:rsidR="00BC4E95" w:rsidRPr="00E2174D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 w:rsidR="00ED01C1" w:rsidRPr="00E2174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01C1" w:rsidRPr="00E2174D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Pr="00E2174D">
        <w:rPr>
          <w:rFonts w:ascii="Angsana New" w:hAnsi="Angsana New"/>
          <w:color w:val="000000"/>
          <w:sz w:val="30"/>
          <w:szCs w:val="30"/>
          <w:cs/>
        </w:rPr>
        <w:t>มีหน้าที่ให้คำปรึกษาและ</w:t>
      </w:r>
      <w:r w:rsidRPr="00E2174D">
        <w:rPr>
          <w:rFonts w:ascii="Angsana New" w:hAnsi="Angsana New"/>
          <w:color w:val="000000"/>
          <w:spacing w:val="-6"/>
          <w:sz w:val="30"/>
          <w:szCs w:val="30"/>
          <w:cs/>
        </w:rPr>
        <w:t>รับผิดชอบงานสรรหาว่าจ้าง</w:t>
      </w:r>
      <w:r w:rsidRPr="00E2174D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E2174D">
        <w:rPr>
          <w:rFonts w:ascii="Angsana New" w:hAnsi="Angsana New"/>
          <w:color w:val="000000"/>
          <w:spacing w:val="-6"/>
          <w:sz w:val="30"/>
          <w:szCs w:val="30"/>
          <w:cs/>
        </w:rPr>
        <w:t>งาน</w:t>
      </w:r>
      <w:r w:rsidR="00813C61" w:rsidRPr="00E2174D">
        <w:rPr>
          <w:rFonts w:ascii="Angsana New" w:hAnsi="Angsana New" w:hint="cs"/>
          <w:color w:val="000000"/>
          <w:spacing w:val="-6"/>
          <w:sz w:val="30"/>
          <w:szCs w:val="30"/>
          <w:cs/>
        </w:rPr>
        <w:t>ด้านการจัดซื้อจัดจ้างและ</w:t>
      </w:r>
      <w:r w:rsidRPr="00E2174D">
        <w:rPr>
          <w:rFonts w:ascii="Angsana New" w:hAnsi="Angsana New"/>
          <w:color w:val="000000"/>
          <w:spacing w:val="-6"/>
          <w:sz w:val="30"/>
          <w:szCs w:val="30"/>
          <w:cs/>
        </w:rPr>
        <w:t>งานอื่นๆ</w:t>
      </w:r>
      <w:r w:rsidRPr="00E2174D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E2174D">
        <w:rPr>
          <w:rFonts w:ascii="Angsana New" w:hAnsi="Angsana New"/>
          <w:color w:val="000000"/>
          <w:spacing w:val="-6"/>
          <w:sz w:val="30"/>
          <w:szCs w:val="30"/>
          <w:cs/>
        </w:rPr>
        <w:t>ที่เกี่ยวข้องทั้งหมด</w:t>
      </w:r>
      <w:r w:rsidR="00813C61" w:rsidRPr="00E2174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แต่ไม่รวมถึงที่เกี่ยวกับการผลิตรายการ และการออกอากาศโทรทัศน์</w:t>
      </w:r>
      <w:r w:rsidRPr="00E2174D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E2174D">
        <w:rPr>
          <w:rFonts w:ascii="Angsana New" w:hAnsi="Angsana New"/>
          <w:color w:val="000000"/>
          <w:spacing w:val="-6"/>
          <w:sz w:val="30"/>
          <w:szCs w:val="30"/>
          <w:cs/>
        </w:rPr>
        <w:t>โดยมีกำหนดระยะเวลาหนึ่งปี</w:t>
      </w:r>
      <w:r w:rsidRPr="00E2174D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E2174D">
        <w:rPr>
          <w:rFonts w:ascii="Angsana New" w:hAnsi="Angsana New"/>
          <w:color w:val="000000"/>
          <w:spacing w:val="-6"/>
          <w:sz w:val="30"/>
          <w:szCs w:val="30"/>
          <w:cs/>
        </w:rPr>
        <w:t>ตั้งแต่วันที่</w:t>
      </w:r>
      <w:r w:rsidRPr="00E2174D">
        <w:rPr>
          <w:rFonts w:ascii="Angsana New" w:hAnsi="Angsana New"/>
          <w:color w:val="000000"/>
          <w:spacing w:val="-6"/>
          <w:sz w:val="30"/>
          <w:szCs w:val="30"/>
        </w:rPr>
        <w:t xml:space="preserve"> 1 </w:t>
      </w:r>
      <w:r w:rsidRPr="00E2174D">
        <w:rPr>
          <w:rFonts w:ascii="Angsana New" w:hAnsi="Angsana New"/>
          <w:color w:val="000000"/>
          <w:spacing w:val="-6"/>
          <w:sz w:val="30"/>
          <w:szCs w:val="30"/>
          <w:cs/>
        </w:rPr>
        <w:t>มกราคม</w:t>
      </w:r>
      <w:r w:rsidRPr="00E2174D">
        <w:rPr>
          <w:rFonts w:ascii="Angsana New" w:hAnsi="Angsana New"/>
          <w:color w:val="000000"/>
          <w:spacing w:val="-6"/>
          <w:sz w:val="30"/>
          <w:szCs w:val="30"/>
        </w:rPr>
        <w:t xml:space="preserve"> 256</w:t>
      </w:r>
      <w:r w:rsidR="00E2174D" w:rsidRPr="00E2174D">
        <w:rPr>
          <w:rFonts w:ascii="Angsana New" w:hAnsi="Angsana New"/>
          <w:color w:val="000000"/>
          <w:spacing w:val="-6"/>
          <w:sz w:val="30"/>
          <w:szCs w:val="30"/>
        </w:rPr>
        <w:t>4</w:t>
      </w:r>
      <w:r w:rsidRPr="00E2174D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E2174D">
        <w:rPr>
          <w:rFonts w:ascii="Angsana New" w:hAnsi="Angsana New"/>
          <w:color w:val="000000"/>
          <w:spacing w:val="-6"/>
          <w:sz w:val="30"/>
          <w:szCs w:val="30"/>
          <w:cs/>
        </w:rPr>
        <w:t>ถึงวันที่</w:t>
      </w:r>
      <w:r w:rsidRPr="00E2174D">
        <w:rPr>
          <w:rFonts w:ascii="Angsana New" w:hAnsi="Angsana New"/>
          <w:color w:val="000000"/>
          <w:spacing w:val="-6"/>
          <w:sz w:val="30"/>
          <w:szCs w:val="30"/>
        </w:rPr>
        <w:t xml:space="preserve"> 31 </w:t>
      </w:r>
      <w:r w:rsidRPr="00E2174D">
        <w:rPr>
          <w:rFonts w:ascii="Angsana New" w:hAnsi="Angsana New"/>
          <w:color w:val="000000"/>
          <w:spacing w:val="-6"/>
          <w:sz w:val="30"/>
          <w:szCs w:val="30"/>
          <w:cs/>
        </w:rPr>
        <w:t>ธันวาคม</w:t>
      </w:r>
      <w:r w:rsidRPr="00E2174D">
        <w:rPr>
          <w:rFonts w:ascii="Angsana New" w:hAnsi="Angsana New"/>
          <w:color w:val="000000"/>
          <w:sz w:val="30"/>
          <w:szCs w:val="30"/>
        </w:rPr>
        <w:t xml:space="preserve"> 256</w:t>
      </w:r>
      <w:r w:rsidR="00E2174D" w:rsidRPr="00E2174D">
        <w:rPr>
          <w:rFonts w:ascii="Angsana New" w:hAnsi="Angsana New"/>
          <w:color w:val="000000"/>
          <w:sz w:val="30"/>
          <w:szCs w:val="30"/>
        </w:rPr>
        <w:t>4</w:t>
      </w:r>
      <w:r w:rsidRPr="00E2174D">
        <w:rPr>
          <w:rFonts w:ascii="Angsana New" w:hAnsi="Angsana New"/>
          <w:color w:val="000000"/>
          <w:sz w:val="30"/>
          <w:szCs w:val="30"/>
        </w:rPr>
        <w:t xml:space="preserve"> </w:t>
      </w:r>
      <w:r w:rsidRPr="00E2174D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="00BC4E95" w:rsidRPr="00E2174D"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E2174D">
        <w:rPr>
          <w:rFonts w:ascii="Angsana New" w:hAnsi="Angsana New"/>
          <w:color w:val="000000"/>
          <w:sz w:val="30"/>
          <w:szCs w:val="30"/>
          <w:cs/>
        </w:rPr>
        <w:t>ตกลงจะจ่ายค่าบริการเป็นรายเดือนตามอัตราที่ระบุไว้ในสัญญา</w:t>
      </w:r>
    </w:p>
    <w:p w14:paraId="13C765A2" w14:textId="77777777" w:rsidR="001B1A74" w:rsidRPr="00711A23" w:rsidRDefault="001B1A74" w:rsidP="00A6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392C52D" w14:textId="7C4880A4" w:rsidR="00512595" w:rsidRPr="009B2A8E" w:rsidRDefault="00512595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A66276">
        <w:rPr>
          <w:rFonts w:ascii="Angsana New" w:hAnsi="Angsana New"/>
          <w:color w:val="000000"/>
          <w:sz w:val="30"/>
          <w:szCs w:val="30"/>
          <w:cs/>
        </w:rPr>
        <w:t>บริษัท</w:t>
      </w:r>
      <w:r>
        <w:rPr>
          <w:rFonts w:ascii="Angsana New" w:hAnsi="Angsana New"/>
          <w:color w:val="000000"/>
          <w:sz w:val="30"/>
          <w:szCs w:val="30"/>
          <w:cs/>
        </w:rPr>
        <w:t>ได้ทำสัญญา</w:t>
      </w:r>
      <w:r w:rsidRPr="00A66276">
        <w:rPr>
          <w:rFonts w:ascii="Angsana New" w:hAnsi="Angsana New"/>
          <w:color w:val="000000"/>
          <w:sz w:val="30"/>
          <w:szCs w:val="30"/>
          <w:cs/>
        </w:rPr>
        <w:t>บริการกับ</w:t>
      </w:r>
      <w:r w:rsidRPr="00BC4E95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="00033956" w:rsidRPr="00033956">
        <w:rPr>
          <w:rFonts w:ascii="Angsana New" w:hAnsi="Angsana New"/>
          <w:spacing w:val="-6"/>
          <w:sz w:val="30"/>
          <w:szCs w:val="30"/>
          <w:cs/>
        </w:rPr>
        <w:t>อ</w:t>
      </w:r>
      <w:r w:rsidR="00033956" w:rsidRPr="009B2A8E">
        <w:rPr>
          <w:rFonts w:ascii="Angsana New" w:hAnsi="Angsana New"/>
          <w:spacing w:val="-6"/>
          <w:sz w:val="30"/>
          <w:szCs w:val="30"/>
          <w:cs/>
        </w:rPr>
        <w:t xml:space="preserve">มรินทร์ ออมนิเวิร์ส จำกัด </w:t>
      </w:r>
      <w:r w:rsidRPr="009B2A8E">
        <w:rPr>
          <w:rFonts w:ascii="Angsana New" w:hAnsi="Angsana New" w:hint="cs"/>
          <w:spacing w:val="-6"/>
          <w:sz w:val="30"/>
          <w:szCs w:val="30"/>
          <w:cs/>
        </w:rPr>
        <w:t>ซึ่งเป็นบริษัทย่อย</w:t>
      </w:r>
      <w:r w:rsidRPr="009B2A8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B2A8E">
        <w:rPr>
          <w:rFonts w:ascii="Angsana New" w:hAnsi="Angsana New"/>
          <w:color w:val="000000"/>
          <w:sz w:val="30"/>
          <w:szCs w:val="30"/>
          <w:cs/>
        </w:rPr>
        <w:t>โดยบริษัทให้บริการรับจ้างเป็น</w:t>
      </w:r>
      <w:r w:rsidR="00813C61" w:rsidRPr="009B2A8E">
        <w:rPr>
          <w:rFonts w:ascii="Angsana New" w:hAnsi="Angsana New" w:hint="cs"/>
          <w:color w:val="000000"/>
          <w:sz w:val="30"/>
          <w:szCs w:val="30"/>
          <w:cs/>
        </w:rPr>
        <w:t xml:space="preserve">     </w:t>
      </w:r>
      <w:r w:rsidRPr="009B2A8E">
        <w:rPr>
          <w:rFonts w:ascii="Angsana New" w:hAnsi="Angsana New"/>
          <w:color w:val="000000"/>
          <w:sz w:val="30"/>
          <w:szCs w:val="30"/>
          <w:cs/>
        </w:rPr>
        <w:t xml:space="preserve">ที่ปรึกษา รับผิดชอบงานบัญชี-การเงิน </w:t>
      </w:r>
      <w:r w:rsidRPr="009B2A8E">
        <w:rPr>
          <w:rFonts w:ascii="Angsana New" w:hAnsi="Angsana New" w:hint="cs"/>
          <w:color w:val="000000"/>
          <w:sz w:val="30"/>
          <w:szCs w:val="30"/>
          <w:cs/>
        </w:rPr>
        <w:t>งานสรรหาว่าจ้าง</w:t>
      </w:r>
      <w:r w:rsidRPr="009B2A8E">
        <w:rPr>
          <w:rFonts w:ascii="Angsana New" w:hAnsi="Angsana New"/>
          <w:color w:val="000000"/>
          <w:sz w:val="30"/>
          <w:szCs w:val="30"/>
          <w:cs/>
        </w:rPr>
        <w:t xml:space="preserve"> และงานอื่นๆ ที่เกี่ยวข้องกับบริษัทย่อยดังกล่าว</w:t>
      </w:r>
      <w:r w:rsidRPr="009B2A8E">
        <w:rPr>
          <w:rFonts w:ascii="Angsana New" w:hAnsi="Angsana New"/>
          <w:color w:val="000000"/>
          <w:sz w:val="30"/>
          <w:szCs w:val="30"/>
        </w:rPr>
        <w:t xml:space="preserve"> </w:t>
      </w:r>
      <w:r w:rsidRPr="009B2A8E">
        <w:rPr>
          <w:rFonts w:ascii="Angsana New" w:hAnsi="Angsana New"/>
          <w:color w:val="000000"/>
          <w:sz w:val="30"/>
          <w:szCs w:val="30"/>
          <w:cs/>
        </w:rPr>
        <w:t>โดยมีกำหนดระยะเวลาหนึ่งปี</w:t>
      </w:r>
      <w:r w:rsidRPr="009B2A8E">
        <w:rPr>
          <w:rFonts w:ascii="Angsana New" w:hAnsi="Angsana New"/>
          <w:color w:val="000000"/>
          <w:sz w:val="30"/>
          <w:szCs w:val="30"/>
        </w:rPr>
        <w:t xml:space="preserve"> </w:t>
      </w:r>
      <w:r w:rsidRPr="009B2A8E">
        <w:rPr>
          <w:rFonts w:ascii="Angsana New" w:hAnsi="Angsana New"/>
          <w:color w:val="000000"/>
          <w:sz w:val="30"/>
          <w:szCs w:val="30"/>
          <w:cs/>
        </w:rPr>
        <w:t>ตั้งแต่วันที่</w:t>
      </w:r>
      <w:r w:rsidRPr="009B2A8E">
        <w:rPr>
          <w:rFonts w:ascii="Angsana New" w:hAnsi="Angsana New"/>
          <w:color w:val="000000"/>
          <w:sz w:val="30"/>
          <w:szCs w:val="30"/>
        </w:rPr>
        <w:t xml:space="preserve"> 1 </w:t>
      </w:r>
      <w:r w:rsidRPr="009B2A8E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9B2A8E">
        <w:rPr>
          <w:rFonts w:ascii="Angsana New" w:hAnsi="Angsana New"/>
          <w:color w:val="000000"/>
          <w:sz w:val="30"/>
          <w:szCs w:val="30"/>
        </w:rPr>
        <w:t xml:space="preserve"> 256</w:t>
      </w:r>
      <w:r w:rsidR="00E4263F" w:rsidRPr="009B2A8E">
        <w:rPr>
          <w:rFonts w:ascii="Angsana New" w:hAnsi="Angsana New"/>
          <w:color w:val="000000"/>
          <w:sz w:val="30"/>
          <w:szCs w:val="30"/>
        </w:rPr>
        <w:t xml:space="preserve">3 </w:t>
      </w:r>
      <w:r w:rsidRPr="009B2A8E">
        <w:rPr>
          <w:rFonts w:ascii="Angsana New" w:hAnsi="Angsana New"/>
          <w:color w:val="000000"/>
          <w:sz w:val="30"/>
          <w:szCs w:val="30"/>
          <w:cs/>
        </w:rPr>
        <w:t>ถึงวันที่</w:t>
      </w:r>
      <w:r w:rsidRPr="009B2A8E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9B2A8E">
        <w:rPr>
          <w:rFonts w:ascii="Angsana New" w:hAnsi="Angsana New"/>
          <w:color w:val="000000"/>
          <w:sz w:val="30"/>
          <w:szCs w:val="30"/>
          <w:cs/>
        </w:rPr>
        <w:t>ต</w:t>
      </w:r>
      <w:r w:rsidRPr="009B2A8E">
        <w:rPr>
          <w:rFonts w:ascii="Angsana New" w:hAnsi="Angsana New" w:hint="cs"/>
          <w:color w:val="000000"/>
          <w:sz w:val="30"/>
          <w:szCs w:val="30"/>
          <w:cs/>
        </w:rPr>
        <w:t xml:space="preserve">ุลาคม </w:t>
      </w:r>
      <w:r w:rsidRPr="009B2A8E">
        <w:rPr>
          <w:rFonts w:ascii="Angsana New" w:hAnsi="Angsana New"/>
          <w:color w:val="000000"/>
          <w:sz w:val="30"/>
          <w:szCs w:val="30"/>
        </w:rPr>
        <w:t>256</w:t>
      </w:r>
      <w:r w:rsidR="00E4263F" w:rsidRPr="009B2A8E">
        <w:rPr>
          <w:rFonts w:ascii="Angsana New" w:hAnsi="Angsana New"/>
          <w:color w:val="000000"/>
          <w:sz w:val="30"/>
          <w:szCs w:val="30"/>
        </w:rPr>
        <w:t>4</w:t>
      </w:r>
      <w:r w:rsidRPr="009B2A8E">
        <w:rPr>
          <w:rFonts w:ascii="Angsana New" w:hAnsi="Angsana New"/>
          <w:color w:val="000000"/>
          <w:sz w:val="30"/>
          <w:szCs w:val="30"/>
        </w:rPr>
        <w:t xml:space="preserve"> </w:t>
      </w:r>
      <w:r w:rsidRPr="009B2A8E">
        <w:rPr>
          <w:rFonts w:ascii="Angsana New" w:hAnsi="Angsana New"/>
          <w:color w:val="000000"/>
          <w:sz w:val="30"/>
          <w:szCs w:val="30"/>
          <w:cs/>
        </w:rPr>
        <w:t>โดยบริษัท</w:t>
      </w:r>
      <w:r w:rsidRPr="009B2A8E">
        <w:rPr>
          <w:rFonts w:ascii="Angsana New" w:hAnsi="Angsana New" w:hint="cs"/>
          <w:color w:val="000000"/>
          <w:sz w:val="30"/>
          <w:szCs w:val="30"/>
          <w:cs/>
        </w:rPr>
        <w:t>ย่อยดังกล่าว</w:t>
      </w:r>
      <w:r w:rsidRPr="009B2A8E">
        <w:rPr>
          <w:rFonts w:ascii="Angsana New" w:hAnsi="Angsana New"/>
          <w:color w:val="000000"/>
          <w:sz w:val="30"/>
          <w:szCs w:val="30"/>
          <w:cs/>
        </w:rPr>
        <w:t>ตกลง</w:t>
      </w:r>
      <w:r w:rsidR="00813C61" w:rsidRPr="009B2A8E"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Pr="009B2A8E">
        <w:rPr>
          <w:rFonts w:ascii="Angsana New" w:hAnsi="Angsana New"/>
          <w:color w:val="000000"/>
          <w:sz w:val="30"/>
          <w:szCs w:val="30"/>
          <w:cs/>
        </w:rPr>
        <w:t>จะจ่ายค่าบริการเป็นรายเดือนตามอัตราที่ระบุไว้ในสัญญา</w:t>
      </w:r>
      <w:r w:rsidR="00E6255B" w:rsidRPr="009B2A8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10A33A93" w14:textId="77777777" w:rsidR="00711A23" w:rsidRPr="009B2A8E" w:rsidRDefault="00711A23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10ACA1B" w14:textId="77777777" w:rsidR="00813C61" w:rsidRPr="00813C61" w:rsidRDefault="00813C61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9B2A8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สัญญาบริหารงาน</w:t>
      </w:r>
    </w:p>
    <w:p w14:paraId="75F84A31" w14:textId="77777777" w:rsidR="002905EC" w:rsidRPr="00813C61" w:rsidRDefault="002905EC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433894" w14:textId="4812CBC0" w:rsidR="002905EC" w:rsidRDefault="00813C61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13C61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บริษัทได้ทำสัญญาบริหารงานกับบริษัท อมรินทร์ บุ๊ค เซ็นเตอร์ จำกัด ซึ่งเป็นบริษัทย่อย โดยบริษัทให้บริการรับจ้างเป็นที่ปรึกษา รับผิดชอบคัดสรร และสรรหาสินค้าเพื่อจัดจำหน่าย  และงานอื่นๆ ที่เกี่ยวข้องกับธุรกิจทีวีช็อปปิ้ง    กับบริษัทย่อยดังกล่าว ตั้งแต่วันที่</w:t>
      </w:r>
      <w:r w:rsidR="00094446">
        <w:rPr>
          <w:rFonts w:ascii="Angsana New" w:hAnsi="Angsana New"/>
          <w:color w:val="000000"/>
          <w:sz w:val="30"/>
          <w:szCs w:val="30"/>
        </w:rPr>
        <w:t xml:space="preserve"> 1 </w:t>
      </w:r>
      <w:r w:rsidRPr="00813C61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="00094446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813C61">
        <w:rPr>
          <w:rFonts w:ascii="Angsana New" w:hAnsi="Angsana New"/>
          <w:color w:val="000000"/>
          <w:sz w:val="30"/>
          <w:szCs w:val="30"/>
          <w:cs/>
        </w:rPr>
        <w:t>โดยบริษัทย่อยดังกล่าวตกลงจะจ่ายค่าบริการเป็นรายเดือน        ตามอัตราที่ระบุไว้ในสัญญา ทั้งนี้หากครบกำหนดสัญญาและไม่มีคู่สัญญาฝ่ายใดบอกเลิกสัญญา สัญญาฉบับนี้จะมี     ผลบังคับใช้ต่อไป</w:t>
      </w:r>
    </w:p>
    <w:p w14:paraId="1ADE6C7F" w14:textId="77777777" w:rsidR="001A6948" w:rsidRDefault="001A6948" w:rsidP="00512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1F4F8BC" w14:textId="77777777" w:rsidR="009E085C" w:rsidRPr="007A4D88" w:rsidRDefault="007A5A6C" w:rsidP="009E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9E085C" w:rsidRPr="007A4D88">
        <w:rPr>
          <w:rFonts w:ascii="Angsana New" w:hAnsi="Angsana New"/>
          <w:b/>
          <w:bCs/>
          <w:sz w:val="30"/>
          <w:szCs w:val="30"/>
        </w:rPr>
        <w:tab/>
      </w:r>
      <w:r w:rsidR="009E085C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DF731C5" w14:textId="77777777" w:rsidR="00C1367B" w:rsidRDefault="00C1367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tbl>
      <w:tblPr>
        <w:tblW w:w="928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231"/>
        <w:gridCol w:w="806"/>
        <w:gridCol w:w="1134"/>
        <w:gridCol w:w="236"/>
        <w:gridCol w:w="1134"/>
        <w:gridCol w:w="236"/>
        <w:gridCol w:w="1134"/>
        <w:gridCol w:w="238"/>
        <w:gridCol w:w="1131"/>
      </w:tblGrid>
      <w:tr w:rsidR="00CF48FB" w:rsidRPr="007A4D88" w14:paraId="54DD1221" w14:textId="77777777" w:rsidTr="00EE14B9">
        <w:trPr>
          <w:trHeight w:val="397"/>
        </w:trPr>
        <w:tc>
          <w:tcPr>
            <w:tcW w:w="3231" w:type="dxa"/>
            <w:vAlign w:val="bottom"/>
          </w:tcPr>
          <w:p w14:paraId="5F3D1480" w14:textId="77777777" w:rsidR="00CF48FB" w:rsidRPr="007A4D88" w:rsidRDefault="00CF48FB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14:paraId="45486CB5" w14:textId="77777777"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067F3F6A" w14:textId="77777777"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5AB068F3" w14:textId="77777777"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vAlign w:val="bottom"/>
          </w:tcPr>
          <w:p w14:paraId="3CB708E5" w14:textId="77777777" w:rsidR="00CF48FB" w:rsidRPr="007A4D88" w:rsidRDefault="00CF48F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2A94" w:rsidRPr="007A4D88" w14:paraId="32B8850C" w14:textId="77777777" w:rsidTr="000A6010">
        <w:trPr>
          <w:trHeight w:val="397"/>
        </w:trPr>
        <w:tc>
          <w:tcPr>
            <w:tcW w:w="3231" w:type="dxa"/>
            <w:vAlign w:val="bottom"/>
          </w:tcPr>
          <w:p w14:paraId="400D6D21" w14:textId="77777777" w:rsidR="004C2A94" w:rsidRPr="007A4D8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14:paraId="5E206F77" w14:textId="77777777"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611853" w14:textId="77777777" w:rsidR="004C2A94" w:rsidRPr="002F4B0F" w:rsidRDefault="007C18D2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0EEF7CD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A55088" w14:textId="77777777" w:rsidR="004C2A94" w:rsidRPr="002F4B0F" w:rsidRDefault="007C18D2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30F622D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3619FC" w14:textId="77777777" w:rsidR="004C2A94" w:rsidRPr="002F4B0F" w:rsidRDefault="007C18D2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468FB6E2" w14:textId="77777777" w:rsidR="004C2A94" w:rsidRPr="002F4B0F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14:paraId="1267C9E1" w14:textId="77777777" w:rsidR="004C2A94" w:rsidRPr="002F4B0F" w:rsidRDefault="007C18D2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2A94" w:rsidRPr="007A4D88" w14:paraId="3B1ACD0D" w14:textId="77777777" w:rsidTr="00EE14B9">
        <w:trPr>
          <w:trHeight w:val="397"/>
        </w:trPr>
        <w:tc>
          <w:tcPr>
            <w:tcW w:w="3231" w:type="dxa"/>
            <w:vAlign w:val="bottom"/>
          </w:tcPr>
          <w:p w14:paraId="6BD4DBB3" w14:textId="77777777" w:rsidR="004C2A94" w:rsidRPr="007A4D88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vAlign w:val="bottom"/>
          </w:tcPr>
          <w:p w14:paraId="5FFD40A9" w14:textId="77777777"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vAlign w:val="bottom"/>
          </w:tcPr>
          <w:p w14:paraId="11A67D1F" w14:textId="77777777" w:rsidR="004C2A94" w:rsidRPr="007A4D88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4D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18D2" w:rsidRPr="007A4D88" w14:paraId="4304A849" w14:textId="77777777" w:rsidTr="000A6010">
        <w:trPr>
          <w:trHeight w:val="397"/>
        </w:trPr>
        <w:tc>
          <w:tcPr>
            <w:tcW w:w="3231" w:type="dxa"/>
          </w:tcPr>
          <w:p w14:paraId="0E394DCF" w14:textId="77777777" w:rsidR="007C18D2" w:rsidRPr="00CF48FB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48FB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806" w:type="dxa"/>
            <w:vAlign w:val="bottom"/>
          </w:tcPr>
          <w:p w14:paraId="476AA8C2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1D8FAE8" w14:textId="77777777" w:rsidR="007C18D2" w:rsidRPr="00714821" w:rsidRDefault="00AF1FF4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4,003</w:t>
            </w:r>
          </w:p>
        </w:tc>
        <w:tc>
          <w:tcPr>
            <w:tcW w:w="236" w:type="dxa"/>
            <w:vAlign w:val="bottom"/>
          </w:tcPr>
          <w:p w14:paraId="5C1E8DB7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2F93DA" w14:textId="77777777" w:rsidR="007C18D2" w:rsidRPr="00714821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8,105</w:t>
            </w:r>
          </w:p>
        </w:tc>
        <w:tc>
          <w:tcPr>
            <w:tcW w:w="236" w:type="dxa"/>
            <w:vAlign w:val="bottom"/>
          </w:tcPr>
          <w:p w14:paraId="0B47DB07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EAA644C" w14:textId="77777777" w:rsidR="007C18D2" w:rsidRPr="006171A4" w:rsidRDefault="00B27FA1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8" w:type="dxa"/>
            <w:vAlign w:val="bottom"/>
          </w:tcPr>
          <w:p w14:paraId="49D69FC2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9BBC1BF" w14:textId="77777777" w:rsidR="007C18D2" w:rsidRPr="006171A4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171A4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7C18D2" w:rsidRPr="007A4D88" w14:paraId="43E4C11B" w14:textId="77777777" w:rsidTr="000A6010">
        <w:trPr>
          <w:trHeight w:val="397"/>
        </w:trPr>
        <w:tc>
          <w:tcPr>
            <w:tcW w:w="3231" w:type="dxa"/>
          </w:tcPr>
          <w:p w14:paraId="24B8C194" w14:textId="77777777" w:rsidR="007C18D2" w:rsidRPr="00CF48FB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48F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806" w:type="dxa"/>
            <w:vAlign w:val="bottom"/>
          </w:tcPr>
          <w:p w14:paraId="5EE70210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46FB99" w14:textId="77777777" w:rsidR="007C18D2" w:rsidRPr="00714821" w:rsidRDefault="00AF1FF4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33,667</w:t>
            </w:r>
          </w:p>
        </w:tc>
        <w:tc>
          <w:tcPr>
            <w:tcW w:w="236" w:type="dxa"/>
            <w:vAlign w:val="bottom"/>
          </w:tcPr>
          <w:p w14:paraId="412F09FA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9E9D27" w14:textId="77777777" w:rsidR="007C18D2" w:rsidRPr="00714821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19,470</w:t>
            </w:r>
          </w:p>
        </w:tc>
        <w:tc>
          <w:tcPr>
            <w:tcW w:w="236" w:type="dxa"/>
            <w:vAlign w:val="bottom"/>
          </w:tcPr>
          <w:p w14:paraId="13FFB923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46E30A1" w14:textId="77777777" w:rsidR="007C18D2" w:rsidRPr="006171A4" w:rsidRDefault="000A6010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  <w:tc>
          <w:tcPr>
            <w:tcW w:w="238" w:type="dxa"/>
            <w:vAlign w:val="bottom"/>
          </w:tcPr>
          <w:p w14:paraId="224C842E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C779D91" w14:textId="77777777" w:rsidR="007C18D2" w:rsidRPr="006171A4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104C7">
              <w:rPr>
                <w:rFonts w:ascii="Angsana New" w:hAnsi="Angsana New"/>
                <w:sz w:val="30"/>
                <w:szCs w:val="30"/>
              </w:rPr>
              <w:t>8,15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C18D2" w:rsidRPr="007A4D88" w14:paraId="20BC6925" w14:textId="77777777" w:rsidTr="000A6010">
        <w:trPr>
          <w:trHeight w:val="397"/>
        </w:trPr>
        <w:tc>
          <w:tcPr>
            <w:tcW w:w="3231" w:type="dxa"/>
          </w:tcPr>
          <w:p w14:paraId="39D10559" w14:textId="77777777" w:rsidR="007C18D2" w:rsidRPr="00CF48FB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48FB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806" w:type="dxa"/>
            <w:vAlign w:val="bottom"/>
          </w:tcPr>
          <w:p w14:paraId="22C6E753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A51346" w14:textId="7B68CDA8" w:rsidR="007C18D2" w:rsidRPr="00714821" w:rsidRDefault="00AF1FF4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73,48</w:t>
            </w:r>
            <w:r w:rsidR="0017256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2EE14025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668B82" w14:textId="77777777" w:rsidR="007C18D2" w:rsidRPr="00714821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155,400</w:t>
            </w:r>
          </w:p>
        </w:tc>
        <w:tc>
          <w:tcPr>
            <w:tcW w:w="236" w:type="dxa"/>
            <w:vAlign w:val="bottom"/>
          </w:tcPr>
          <w:p w14:paraId="0302B952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A8C3005" w14:textId="77777777" w:rsidR="007C18D2" w:rsidRPr="006171A4" w:rsidRDefault="000A6010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12,507</w:t>
            </w:r>
          </w:p>
        </w:tc>
        <w:tc>
          <w:tcPr>
            <w:tcW w:w="238" w:type="dxa"/>
            <w:vAlign w:val="bottom"/>
          </w:tcPr>
          <w:p w14:paraId="0F1AF043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77FE68D" w14:textId="77777777" w:rsidR="007C18D2" w:rsidRPr="006171A4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104C7">
              <w:rPr>
                <w:rFonts w:ascii="Angsana New" w:hAnsi="Angsana New"/>
                <w:sz w:val="30"/>
                <w:szCs w:val="30"/>
              </w:rPr>
              <w:t>67,1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C18D2" w:rsidRPr="007A4D88" w14:paraId="19D6894C" w14:textId="77777777" w:rsidTr="000A6010">
        <w:trPr>
          <w:trHeight w:val="397"/>
        </w:trPr>
        <w:tc>
          <w:tcPr>
            <w:tcW w:w="3231" w:type="dxa"/>
          </w:tcPr>
          <w:p w14:paraId="771A7393" w14:textId="77777777" w:rsidR="007C18D2" w:rsidRPr="00F92902" w:rsidRDefault="007C18D2" w:rsidP="007C18D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806" w:type="dxa"/>
            <w:vAlign w:val="bottom"/>
          </w:tcPr>
          <w:p w14:paraId="4CD0C503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22F29D" w14:textId="0E1BEA37" w:rsidR="007C18D2" w:rsidRPr="00714821" w:rsidRDefault="00AF1FF4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B41E7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0,490</w:t>
            </w:r>
          </w:p>
        </w:tc>
        <w:tc>
          <w:tcPr>
            <w:tcW w:w="236" w:type="dxa"/>
            <w:vAlign w:val="bottom"/>
          </w:tcPr>
          <w:p w14:paraId="57C22170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D89AC91" w14:textId="77777777" w:rsidR="007C18D2" w:rsidRPr="00714821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70,794</w:t>
            </w:r>
          </w:p>
        </w:tc>
        <w:tc>
          <w:tcPr>
            <w:tcW w:w="236" w:type="dxa"/>
            <w:vAlign w:val="bottom"/>
          </w:tcPr>
          <w:p w14:paraId="35AE0799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0665903" w14:textId="5A99AD50" w:rsidR="007C18D2" w:rsidRPr="006171A4" w:rsidRDefault="007B41E7" w:rsidP="007B4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2171BF87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3CD6633" w14:textId="77777777" w:rsidR="007C18D2" w:rsidRPr="006171A4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104C7">
              <w:rPr>
                <w:rFonts w:ascii="Angsana New" w:hAnsi="Angsana New"/>
                <w:sz w:val="30"/>
                <w:szCs w:val="30"/>
              </w:rPr>
              <w:t>70,793</w:t>
            </w:r>
          </w:p>
        </w:tc>
      </w:tr>
      <w:tr w:rsidR="007C18D2" w:rsidRPr="005A6DB6" w14:paraId="5A8B964B" w14:textId="77777777" w:rsidTr="000A6010">
        <w:trPr>
          <w:trHeight w:val="397"/>
        </w:trPr>
        <w:tc>
          <w:tcPr>
            <w:tcW w:w="3231" w:type="dxa"/>
            <w:vAlign w:val="bottom"/>
          </w:tcPr>
          <w:p w14:paraId="565DE91F" w14:textId="77777777" w:rsidR="007C18D2" w:rsidRPr="007A4D88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6" w:type="dxa"/>
            <w:vAlign w:val="bottom"/>
          </w:tcPr>
          <w:p w14:paraId="6BC53329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7489120" w14:textId="57E76E9E" w:rsidR="007C18D2" w:rsidRPr="00714821" w:rsidRDefault="00AF1FF4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B41E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1,64</w:t>
            </w:r>
            <w:r w:rsidR="007B41E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05F43B64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9718BD" w14:textId="77777777" w:rsidR="007C18D2" w:rsidRPr="00714821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253,769</w:t>
            </w:r>
          </w:p>
        </w:tc>
        <w:tc>
          <w:tcPr>
            <w:tcW w:w="236" w:type="dxa"/>
            <w:vAlign w:val="bottom"/>
          </w:tcPr>
          <w:p w14:paraId="109CC0FD" w14:textId="77777777" w:rsidR="007C18D2" w:rsidRPr="00673096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45178" w14:textId="579DCFD4" w:rsidR="007C18D2" w:rsidRPr="00673096" w:rsidRDefault="007B41E7" w:rsidP="000A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A60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5,058   </w:t>
            </w:r>
          </w:p>
        </w:tc>
        <w:tc>
          <w:tcPr>
            <w:tcW w:w="238" w:type="dxa"/>
            <w:vAlign w:val="bottom"/>
          </w:tcPr>
          <w:p w14:paraId="02D66534" w14:textId="77777777" w:rsidR="007C18D2" w:rsidRPr="007A4D88" w:rsidRDefault="007C18D2" w:rsidP="007C1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531FC" w14:textId="77777777" w:rsidR="007C18D2" w:rsidRPr="00673096" w:rsidRDefault="007C18D2" w:rsidP="007C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4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146</w:t>
            </w:r>
            <w:r w:rsidRPr="00A104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104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3811B4DB" w14:textId="77777777" w:rsidR="00340885" w:rsidRDefault="0034088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14:paraId="1A5407D5" w14:textId="047C039A" w:rsidR="001A6E9E" w:rsidRDefault="001A6E9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14:paraId="24A2CD57" w14:textId="77777777" w:rsidR="00E6255B" w:rsidRDefault="00E6255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14:paraId="24BD3ACA" w14:textId="77777777" w:rsidR="001A6E9E" w:rsidRDefault="001A6E9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green"/>
        </w:rPr>
      </w:pPr>
    </w:p>
    <w:p w14:paraId="5F66B18A" w14:textId="77777777" w:rsidR="00C26B6A" w:rsidRPr="00F53E3F" w:rsidRDefault="00EF60AB" w:rsidP="00F5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53E3F">
        <w:rPr>
          <w:rFonts w:ascii="Angsana New" w:hAnsi="Angsana New"/>
          <w:b/>
          <w:bCs/>
          <w:sz w:val="30"/>
          <w:szCs w:val="30"/>
        </w:rPr>
        <w:tab/>
      </w:r>
      <w:r w:rsidR="00F53E3F" w:rsidRPr="00F53E3F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01B5D9FF" w14:textId="77777777" w:rsidR="00C26B6A" w:rsidRPr="004E5178" w:rsidRDefault="00C26B6A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763"/>
        <w:gridCol w:w="1350"/>
        <w:gridCol w:w="1107"/>
        <w:gridCol w:w="243"/>
        <w:gridCol w:w="1152"/>
        <w:gridCol w:w="243"/>
        <w:gridCol w:w="1125"/>
        <w:gridCol w:w="243"/>
        <w:gridCol w:w="1134"/>
      </w:tblGrid>
      <w:tr w:rsidR="009A0289" w:rsidRPr="009B2A8E" w14:paraId="4FF17D08" w14:textId="77777777" w:rsidTr="0071651C">
        <w:tc>
          <w:tcPr>
            <w:tcW w:w="2763" w:type="dxa"/>
            <w:vAlign w:val="bottom"/>
          </w:tcPr>
          <w:p w14:paraId="3878BD77" w14:textId="77777777" w:rsidR="009A0289" w:rsidRPr="007A4D88" w:rsidRDefault="009A028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B09500F" w14:textId="77777777" w:rsidR="009A0289" w:rsidRPr="007A4D88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7F51010C" w14:textId="77777777" w:rsidR="009A0289" w:rsidRPr="009B2A8E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61A23300" w14:textId="77777777" w:rsidR="009A0289" w:rsidRPr="009B2A8E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268B7AC4" w14:textId="77777777" w:rsidR="009A0289" w:rsidRPr="009B2A8E" w:rsidRDefault="009A028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0AB" w:rsidRPr="009B2A8E" w14:paraId="4CDBD8DD" w14:textId="77777777" w:rsidTr="004C2A94">
        <w:tc>
          <w:tcPr>
            <w:tcW w:w="2763" w:type="dxa"/>
            <w:vAlign w:val="bottom"/>
          </w:tcPr>
          <w:p w14:paraId="7E566ED9" w14:textId="77777777" w:rsidR="00EF60AB" w:rsidRPr="009B2A8E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4E77DF5" w14:textId="77777777" w:rsidR="00EF60AB" w:rsidRPr="009B2A8E" w:rsidRDefault="00EF60AB" w:rsidP="00EF6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FD7F50C" w14:textId="77777777" w:rsidR="00EF60AB" w:rsidRPr="009B2A8E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2AE0AD6B" w14:textId="77777777" w:rsidR="00EF60AB" w:rsidRPr="009B2A8E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869B678" w14:textId="77777777" w:rsidR="00EF60AB" w:rsidRPr="009B2A8E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5A89CFD7" w14:textId="77777777" w:rsidR="00EF60AB" w:rsidRPr="009B2A8E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3F7586C" w14:textId="77777777" w:rsidR="00EF60AB" w:rsidRPr="009B2A8E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730827F5" w14:textId="77777777" w:rsidR="00EF60AB" w:rsidRPr="009B2A8E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F1E49B" w14:textId="77777777" w:rsidR="00EF60AB" w:rsidRPr="009B2A8E" w:rsidRDefault="00EF60AB" w:rsidP="00EF6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C2A94" w:rsidRPr="009B2A8E" w14:paraId="39D88072" w14:textId="77777777" w:rsidTr="0071651C">
        <w:tc>
          <w:tcPr>
            <w:tcW w:w="2763" w:type="dxa"/>
            <w:vAlign w:val="bottom"/>
          </w:tcPr>
          <w:p w14:paraId="291B65DC" w14:textId="77777777" w:rsidR="004C2A94" w:rsidRPr="009B2A8E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B1F7F04" w14:textId="77777777" w:rsidR="004C2A94" w:rsidRPr="009B2A8E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  <w:vAlign w:val="bottom"/>
          </w:tcPr>
          <w:p w14:paraId="22588AFB" w14:textId="77777777" w:rsidR="004C2A94" w:rsidRPr="009B2A8E" w:rsidRDefault="004C2A94" w:rsidP="004C2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10DD" w:rsidRPr="009B2A8E" w14:paraId="1B80B649" w14:textId="77777777" w:rsidTr="007F11B8">
        <w:tc>
          <w:tcPr>
            <w:tcW w:w="2763" w:type="dxa"/>
          </w:tcPr>
          <w:p w14:paraId="41C47745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14:paraId="29207473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D202635" w14:textId="6D4E1548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238,689</w:t>
            </w:r>
          </w:p>
        </w:tc>
        <w:tc>
          <w:tcPr>
            <w:tcW w:w="243" w:type="dxa"/>
            <w:vAlign w:val="bottom"/>
          </w:tcPr>
          <w:p w14:paraId="3566B591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0504E3F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174,317</w:t>
            </w:r>
          </w:p>
        </w:tc>
        <w:tc>
          <w:tcPr>
            <w:tcW w:w="243" w:type="dxa"/>
            <w:vAlign w:val="bottom"/>
          </w:tcPr>
          <w:p w14:paraId="63D6A72B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CD8061F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6,243</w:t>
            </w:r>
          </w:p>
        </w:tc>
        <w:tc>
          <w:tcPr>
            <w:tcW w:w="243" w:type="dxa"/>
            <w:vAlign w:val="bottom"/>
          </w:tcPr>
          <w:p w14:paraId="466FA383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3E0A0AC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4,895</w:t>
            </w:r>
          </w:p>
        </w:tc>
      </w:tr>
      <w:tr w:rsidR="008810DD" w:rsidRPr="009B2A8E" w14:paraId="5C686A8D" w14:textId="77777777" w:rsidTr="0071651C">
        <w:tc>
          <w:tcPr>
            <w:tcW w:w="2763" w:type="dxa"/>
          </w:tcPr>
          <w:p w14:paraId="33DDD328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B2A8E">
              <w:rPr>
                <w:rFonts w:ascii="Angsana New" w:hAnsi="Angsana New" w:hint="cs"/>
                <w:sz w:val="30"/>
                <w:szCs w:val="30"/>
                <w:cs/>
              </w:rPr>
              <w:t>สินค้าฝากขาย</w:t>
            </w:r>
          </w:p>
        </w:tc>
        <w:tc>
          <w:tcPr>
            <w:tcW w:w="1350" w:type="dxa"/>
            <w:vAlign w:val="bottom"/>
          </w:tcPr>
          <w:p w14:paraId="5FFA67B1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468DA0D" w14:textId="1D2B9E84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162,495</w:t>
            </w:r>
          </w:p>
        </w:tc>
        <w:tc>
          <w:tcPr>
            <w:tcW w:w="243" w:type="dxa"/>
            <w:vAlign w:val="bottom"/>
          </w:tcPr>
          <w:p w14:paraId="6581FC03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6ADF062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247,901</w:t>
            </w:r>
          </w:p>
        </w:tc>
        <w:tc>
          <w:tcPr>
            <w:tcW w:w="243" w:type="dxa"/>
            <w:vAlign w:val="bottom"/>
          </w:tcPr>
          <w:p w14:paraId="19EBABA8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1250D86" w14:textId="11AB3C8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162,495</w:t>
            </w:r>
          </w:p>
        </w:tc>
        <w:tc>
          <w:tcPr>
            <w:tcW w:w="243" w:type="dxa"/>
            <w:vAlign w:val="bottom"/>
          </w:tcPr>
          <w:p w14:paraId="058477B8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F17D80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167,501</w:t>
            </w:r>
          </w:p>
        </w:tc>
      </w:tr>
      <w:tr w:rsidR="008810DD" w:rsidRPr="009B2A8E" w14:paraId="58D1DFCC" w14:textId="77777777" w:rsidTr="0071651C">
        <w:tc>
          <w:tcPr>
            <w:tcW w:w="2763" w:type="dxa"/>
          </w:tcPr>
          <w:p w14:paraId="2CCC9604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 w:hint="cs"/>
                <w:sz w:val="30"/>
                <w:szCs w:val="30"/>
                <w:cs/>
              </w:rPr>
              <w:t>สิทธิในการได้รับคืนสินค้า</w:t>
            </w:r>
          </w:p>
        </w:tc>
        <w:tc>
          <w:tcPr>
            <w:tcW w:w="1350" w:type="dxa"/>
            <w:vAlign w:val="bottom"/>
          </w:tcPr>
          <w:p w14:paraId="3FA3D56B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B3F4C08" w14:textId="4478B17D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16548070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CFFEA3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1,136</w:t>
            </w:r>
          </w:p>
        </w:tc>
        <w:tc>
          <w:tcPr>
            <w:tcW w:w="243" w:type="dxa"/>
            <w:vAlign w:val="bottom"/>
          </w:tcPr>
          <w:p w14:paraId="406884AA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4B6323F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5CB24F1C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F91D62A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8810DD" w:rsidRPr="009B2A8E" w14:paraId="019B2F07" w14:textId="77777777" w:rsidTr="0071651C">
        <w:tc>
          <w:tcPr>
            <w:tcW w:w="2763" w:type="dxa"/>
          </w:tcPr>
          <w:p w14:paraId="06838D73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 w:hint="cs"/>
                <w:sz w:val="30"/>
                <w:szCs w:val="30"/>
                <w:cs/>
              </w:rPr>
              <w:t>วัสดุการพิมพ์</w:t>
            </w:r>
          </w:p>
        </w:tc>
        <w:tc>
          <w:tcPr>
            <w:tcW w:w="1350" w:type="dxa"/>
            <w:vAlign w:val="bottom"/>
          </w:tcPr>
          <w:p w14:paraId="7FD61D4F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42F6A2A" w14:textId="1048F801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28,855</w:t>
            </w:r>
          </w:p>
        </w:tc>
        <w:tc>
          <w:tcPr>
            <w:tcW w:w="243" w:type="dxa"/>
            <w:vAlign w:val="bottom"/>
          </w:tcPr>
          <w:p w14:paraId="3A08C0DF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CDC0F43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27,915</w:t>
            </w:r>
          </w:p>
        </w:tc>
        <w:tc>
          <w:tcPr>
            <w:tcW w:w="243" w:type="dxa"/>
            <w:vAlign w:val="bottom"/>
          </w:tcPr>
          <w:p w14:paraId="21427EE5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F0ACCEB" w14:textId="67601B0A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28,855</w:t>
            </w:r>
          </w:p>
        </w:tc>
        <w:tc>
          <w:tcPr>
            <w:tcW w:w="243" w:type="dxa"/>
            <w:vAlign w:val="bottom"/>
          </w:tcPr>
          <w:p w14:paraId="2C640FEA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5C354DC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27,915</w:t>
            </w:r>
          </w:p>
        </w:tc>
      </w:tr>
      <w:tr w:rsidR="008810DD" w:rsidRPr="009B2A8E" w14:paraId="0AC328D2" w14:textId="77777777" w:rsidTr="0071651C">
        <w:tc>
          <w:tcPr>
            <w:tcW w:w="2763" w:type="dxa"/>
          </w:tcPr>
          <w:p w14:paraId="3967CE60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B2A8E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50" w:type="dxa"/>
            <w:vAlign w:val="bottom"/>
          </w:tcPr>
          <w:p w14:paraId="5E650082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3D1530A" w14:textId="0A4D95CE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18,902</w:t>
            </w:r>
          </w:p>
        </w:tc>
        <w:tc>
          <w:tcPr>
            <w:tcW w:w="243" w:type="dxa"/>
            <w:vAlign w:val="bottom"/>
          </w:tcPr>
          <w:p w14:paraId="706BA256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C3FB92C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19,404</w:t>
            </w:r>
          </w:p>
        </w:tc>
        <w:tc>
          <w:tcPr>
            <w:tcW w:w="243" w:type="dxa"/>
            <w:vAlign w:val="bottom"/>
          </w:tcPr>
          <w:p w14:paraId="63AFB79B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723A16E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18,902</w:t>
            </w:r>
          </w:p>
        </w:tc>
        <w:tc>
          <w:tcPr>
            <w:tcW w:w="243" w:type="dxa"/>
            <w:vAlign w:val="bottom"/>
          </w:tcPr>
          <w:p w14:paraId="5CF4D6EB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7E5ED08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19,404</w:t>
            </w:r>
          </w:p>
        </w:tc>
      </w:tr>
      <w:tr w:rsidR="008810DD" w:rsidRPr="009B2A8E" w14:paraId="59E66584" w14:textId="77777777" w:rsidTr="0071651C">
        <w:tc>
          <w:tcPr>
            <w:tcW w:w="2763" w:type="dxa"/>
          </w:tcPr>
          <w:p w14:paraId="7C01BCC1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รายการโทรทัศน์ระหว่างผลิต</w:t>
            </w:r>
          </w:p>
        </w:tc>
        <w:tc>
          <w:tcPr>
            <w:tcW w:w="1350" w:type="dxa"/>
            <w:vAlign w:val="bottom"/>
          </w:tcPr>
          <w:p w14:paraId="69B3285B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92008CC" w14:textId="7830D080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855</w:t>
            </w:r>
          </w:p>
        </w:tc>
        <w:tc>
          <w:tcPr>
            <w:tcW w:w="243" w:type="dxa"/>
            <w:vAlign w:val="bottom"/>
          </w:tcPr>
          <w:p w14:paraId="7CFE3680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F7DB5C6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1,562</w:t>
            </w:r>
          </w:p>
        </w:tc>
        <w:tc>
          <w:tcPr>
            <w:tcW w:w="243" w:type="dxa"/>
            <w:vAlign w:val="bottom"/>
          </w:tcPr>
          <w:p w14:paraId="54B34EB6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DDF7787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0F966F7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AEFBB03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10DD" w:rsidRPr="009B2A8E" w14:paraId="190FD261" w14:textId="77777777" w:rsidTr="000C69EC">
        <w:tc>
          <w:tcPr>
            <w:tcW w:w="2763" w:type="dxa"/>
          </w:tcPr>
          <w:p w14:paraId="76D14EE5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350" w:type="dxa"/>
            <w:vAlign w:val="bottom"/>
          </w:tcPr>
          <w:p w14:paraId="56CC8E24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075EB1A" w14:textId="55DA625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2,408</w:t>
            </w:r>
          </w:p>
        </w:tc>
        <w:tc>
          <w:tcPr>
            <w:tcW w:w="243" w:type="dxa"/>
            <w:vAlign w:val="bottom"/>
          </w:tcPr>
          <w:p w14:paraId="46C8E6C3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449A806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243" w:type="dxa"/>
            <w:vAlign w:val="bottom"/>
          </w:tcPr>
          <w:p w14:paraId="38BFC3AC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FC280FE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2,408</w:t>
            </w:r>
          </w:p>
        </w:tc>
        <w:tc>
          <w:tcPr>
            <w:tcW w:w="243" w:type="dxa"/>
            <w:vAlign w:val="bottom"/>
          </w:tcPr>
          <w:p w14:paraId="53DB4C24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F04DFF1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</w:tr>
      <w:tr w:rsidR="008810DD" w:rsidRPr="009B2A8E" w14:paraId="7988837A" w14:textId="77777777" w:rsidTr="000C69EC">
        <w:tc>
          <w:tcPr>
            <w:tcW w:w="2763" w:type="dxa"/>
          </w:tcPr>
          <w:p w14:paraId="0F06A510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 w:hint="cs"/>
                <w:sz w:val="30"/>
                <w:szCs w:val="30"/>
                <w:cs/>
              </w:rPr>
              <w:t>รายการโทรทัศน์ผลิตเสร็จแล้ว</w:t>
            </w:r>
          </w:p>
        </w:tc>
        <w:tc>
          <w:tcPr>
            <w:tcW w:w="1350" w:type="dxa"/>
            <w:vAlign w:val="bottom"/>
          </w:tcPr>
          <w:p w14:paraId="0CF717C7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E57F346" w14:textId="0C057038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43" w:type="dxa"/>
            <w:vAlign w:val="bottom"/>
          </w:tcPr>
          <w:p w14:paraId="0F1CB74C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B0A39E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43" w:type="dxa"/>
            <w:vAlign w:val="bottom"/>
          </w:tcPr>
          <w:p w14:paraId="2281C967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818488F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06A4957B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074900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10DD" w:rsidRPr="009B2A8E" w14:paraId="21B50FC5" w14:textId="77777777" w:rsidTr="000C69EC">
        <w:tc>
          <w:tcPr>
            <w:tcW w:w="2763" w:type="dxa"/>
          </w:tcPr>
          <w:p w14:paraId="0528D08A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D5034C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BEC20D3" w14:textId="17C16EA0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452,324</w:t>
            </w:r>
          </w:p>
        </w:tc>
        <w:tc>
          <w:tcPr>
            <w:tcW w:w="243" w:type="dxa"/>
            <w:vAlign w:val="bottom"/>
          </w:tcPr>
          <w:p w14:paraId="3CB40A8E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05C380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473,856</w:t>
            </w:r>
          </w:p>
        </w:tc>
        <w:tc>
          <w:tcPr>
            <w:tcW w:w="243" w:type="dxa"/>
            <w:vAlign w:val="bottom"/>
          </w:tcPr>
          <w:p w14:paraId="1229DE25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B3BE058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218,903</w:t>
            </w:r>
          </w:p>
        </w:tc>
        <w:tc>
          <w:tcPr>
            <w:tcW w:w="243" w:type="dxa"/>
            <w:vAlign w:val="bottom"/>
          </w:tcPr>
          <w:p w14:paraId="731A84EE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6A8D21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221,323</w:t>
            </w:r>
          </w:p>
        </w:tc>
      </w:tr>
      <w:tr w:rsidR="008810DD" w:rsidRPr="009B2A8E" w14:paraId="48A044B0" w14:textId="77777777" w:rsidTr="0071651C">
        <w:tc>
          <w:tcPr>
            <w:tcW w:w="2763" w:type="dxa"/>
          </w:tcPr>
          <w:p w14:paraId="3A2AB7CE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B2A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B2A8E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0" w:type="dxa"/>
            <w:vAlign w:val="bottom"/>
          </w:tcPr>
          <w:p w14:paraId="13DA3F5E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36BDB158" w14:textId="74648CA2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(76,921)</w:t>
            </w:r>
          </w:p>
        </w:tc>
        <w:tc>
          <w:tcPr>
            <w:tcW w:w="243" w:type="dxa"/>
            <w:vAlign w:val="bottom"/>
          </w:tcPr>
          <w:p w14:paraId="26495FA7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7E7459C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(87,901)</w:t>
            </w:r>
          </w:p>
        </w:tc>
        <w:tc>
          <w:tcPr>
            <w:tcW w:w="243" w:type="dxa"/>
            <w:vAlign w:val="bottom"/>
          </w:tcPr>
          <w:p w14:paraId="2E665780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7379D92" w14:textId="47F0C26D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(4,051)</w:t>
            </w:r>
          </w:p>
        </w:tc>
        <w:tc>
          <w:tcPr>
            <w:tcW w:w="243" w:type="dxa"/>
            <w:vAlign w:val="bottom"/>
          </w:tcPr>
          <w:p w14:paraId="1BA4BC3D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9D62D9B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(2,660)</w:t>
            </w:r>
          </w:p>
        </w:tc>
      </w:tr>
      <w:tr w:rsidR="008810DD" w:rsidRPr="009B2A8E" w14:paraId="364B621B" w14:textId="77777777" w:rsidTr="00F635FE">
        <w:tc>
          <w:tcPr>
            <w:tcW w:w="2763" w:type="dxa"/>
            <w:vAlign w:val="bottom"/>
          </w:tcPr>
          <w:p w14:paraId="4777E250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D31F0C0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DFD9" w14:textId="133AD8C8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bCs/>
                <w:sz w:val="30"/>
                <w:szCs w:val="30"/>
              </w:rPr>
              <w:t>375,403</w:t>
            </w:r>
          </w:p>
        </w:tc>
        <w:tc>
          <w:tcPr>
            <w:tcW w:w="243" w:type="dxa"/>
            <w:vAlign w:val="bottom"/>
          </w:tcPr>
          <w:p w14:paraId="43B16977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7C7B6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bCs/>
                <w:sz w:val="30"/>
                <w:szCs w:val="30"/>
              </w:rPr>
              <w:t>385,955</w:t>
            </w:r>
          </w:p>
        </w:tc>
        <w:tc>
          <w:tcPr>
            <w:tcW w:w="243" w:type="dxa"/>
            <w:vAlign w:val="bottom"/>
          </w:tcPr>
          <w:p w14:paraId="79253D8C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7190D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bCs/>
                <w:sz w:val="30"/>
                <w:szCs w:val="30"/>
              </w:rPr>
              <w:t>214,852</w:t>
            </w:r>
          </w:p>
        </w:tc>
        <w:tc>
          <w:tcPr>
            <w:tcW w:w="243" w:type="dxa"/>
            <w:vAlign w:val="bottom"/>
          </w:tcPr>
          <w:p w14:paraId="1F48BE7F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0DF82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bCs/>
                <w:sz w:val="30"/>
                <w:szCs w:val="30"/>
              </w:rPr>
              <w:t>218,663</w:t>
            </w:r>
          </w:p>
        </w:tc>
      </w:tr>
      <w:tr w:rsidR="008810DD" w:rsidRPr="009B2A8E" w14:paraId="5F16C705" w14:textId="77777777" w:rsidTr="007F11B8">
        <w:tc>
          <w:tcPr>
            <w:tcW w:w="2763" w:type="dxa"/>
            <w:vAlign w:val="bottom"/>
          </w:tcPr>
          <w:p w14:paraId="04FF8486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98BAC92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  <w:vAlign w:val="bottom"/>
          </w:tcPr>
          <w:p w14:paraId="5E68371A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10DD" w:rsidRPr="009B2A8E" w14:paraId="63AB6B23" w14:textId="77777777" w:rsidTr="00873913">
        <w:tc>
          <w:tcPr>
            <w:tcW w:w="4113" w:type="dxa"/>
            <w:gridSpan w:val="2"/>
          </w:tcPr>
          <w:p w14:paraId="07DDFE36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25" w:hanging="225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  <w:r w:rsidRPr="009B2A8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7" w:type="dxa"/>
            <w:vAlign w:val="bottom"/>
          </w:tcPr>
          <w:p w14:paraId="6A6E069A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1A002980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344C807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0BA74AE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C1B23A2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832D152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0951DF7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10DD" w:rsidRPr="009B2A8E" w14:paraId="00DBD2F8" w14:textId="77777777" w:rsidTr="004C2A94">
        <w:tc>
          <w:tcPr>
            <w:tcW w:w="4113" w:type="dxa"/>
            <w:gridSpan w:val="2"/>
          </w:tcPr>
          <w:p w14:paraId="423A18D2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B2A8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07" w:type="dxa"/>
            <w:vAlign w:val="bottom"/>
          </w:tcPr>
          <w:p w14:paraId="49D71AD6" w14:textId="6B6A37BA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1,8</w:t>
            </w:r>
            <w:r w:rsidR="00640EE3" w:rsidRPr="009B2A8E">
              <w:rPr>
                <w:rFonts w:ascii="Angsana New" w:hAnsi="Angsana New"/>
                <w:sz w:val="30"/>
                <w:szCs w:val="30"/>
              </w:rPr>
              <w:t>64</w:t>
            </w:r>
            <w:r w:rsidRPr="009B2A8E">
              <w:rPr>
                <w:rFonts w:ascii="Angsana New" w:hAnsi="Angsana New"/>
                <w:sz w:val="30"/>
                <w:szCs w:val="30"/>
              </w:rPr>
              <w:t>,</w:t>
            </w:r>
            <w:r w:rsidR="00640EE3" w:rsidRPr="009B2A8E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43" w:type="dxa"/>
            <w:vAlign w:val="bottom"/>
          </w:tcPr>
          <w:p w14:paraId="5C2D68D2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51B1B67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1,989,533</w:t>
            </w:r>
          </w:p>
        </w:tc>
        <w:tc>
          <w:tcPr>
            <w:tcW w:w="243" w:type="dxa"/>
          </w:tcPr>
          <w:p w14:paraId="0BF71377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0B275ED" w14:textId="139A91BB" w:rsidR="008810DD" w:rsidRPr="00822791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22791">
              <w:rPr>
                <w:rFonts w:ascii="Angsana New" w:hAnsi="Angsana New"/>
                <w:sz w:val="30"/>
                <w:szCs w:val="30"/>
              </w:rPr>
              <w:t>88</w:t>
            </w:r>
            <w:r w:rsidR="0071749D" w:rsidRPr="00822791">
              <w:rPr>
                <w:rFonts w:ascii="Angsana New" w:hAnsi="Angsana New"/>
                <w:sz w:val="30"/>
                <w:szCs w:val="30"/>
              </w:rPr>
              <w:t>8</w:t>
            </w:r>
            <w:r w:rsidRPr="00822791">
              <w:rPr>
                <w:rFonts w:ascii="Angsana New" w:hAnsi="Angsana New"/>
                <w:sz w:val="30"/>
                <w:szCs w:val="30"/>
              </w:rPr>
              <w:t>,</w:t>
            </w:r>
            <w:r w:rsidR="0071749D" w:rsidRPr="00822791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43" w:type="dxa"/>
          </w:tcPr>
          <w:p w14:paraId="7962D9B0" w14:textId="77777777" w:rsidR="008810DD" w:rsidRPr="00822791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34" w:type="dxa"/>
          </w:tcPr>
          <w:p w14:paraId="604637E9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1,175,045</w:t>
            </w:r>
          </w:p>
        </w:tc>
      </w:tr>
      <w:tr w:rsidR="008810DD" w:rsidRPr="009B2A8E" w14:paraId="31E3B24E" w14:textId="77777777" w:rsidTr="00F635FE">
        <w:tc>
          <w:tcPr>
            <w:tcW w:w="4113" w:type="dxa"/>
            <w:gridSpan w:val="2"/>
          </w:tcPr>
          <w:p w14:paraId="0C392819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B2A8E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  <w:p w14:paraId="07C3FCD0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9B2A8E">
              <w:rPr>
                <w:rFonts w:ascii="Angsana New" w:hAnsi="Angsana New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07" w:type="dxa"/>
            <w:vAlign w:val="bottom"/>
          </w:tcPr>
          <w:p w14:paraId="04C6593F" w14:textId="74D0C0D5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6,088</w:t>
            </w:r>
          </w:p>
        </w:tc>
        <w:tc>
          <w:tcPr>
            <w:tcW w:w="243" w:type="dxa"/>
            <w:vAlign w:val="bottom"/>
          </w:tcPr>
          <w:p w14:paraId="485A7F05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2C7BCB1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1,614</w:t>
            </w:r>
          </w:p>
        </w:tc>
        <w:tc>
          <w:tcPr>
            <w:tcW w:w="243" w:type="dxa"/>
            <w:vAlign w:val="bottom"/>
          </w:tcPr>
          <w:p w14:paraId="539EBA9A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B6979CB" w14:textId="533D91A4" w:rsidR="008810DD" w:rsidRPr="00822791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22791">
              <w:rPr>
                <w:rFonts w:ascii="Angsana New" w:hAnsi="Angsana New"/>
                <w:sz w:val="30"/>
                <w:szCs w:val="30"/>
              </w:rPr>
              <w:t>6,088</w:t>
            </w:r>
          </w:p>
        </w:tc>
        <w:tc>
          <w:tcPr>
            <w:tcW w:w="243" w:type="dxa"/>
            <w:vAlign w:val="bottom"/>
          </w:tcPr>
          <w:p w14:paraId="68721E09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CF72F6F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1,614</w:t>
            </w:r>
          </w:p>
        </w:tc>
      </w:tr>
      <w:tr w:rsidR="008810DD" w:rsidRPr="009B2A8E" w14:paraId="3C84176E" w14:textId="77777777" w:rsidTr="009F31D8">
        <w:tc>
          <w:tcPr>
            <w:tcW w:w="4113" w:type="dxa"/>
            <w:gridSpan w:val="2"/>
            <w:shd w:val="clear" w:color="auto" w:fill="auto"/>
          </w:tcPr>
          <w:p w14:paraId="073C3348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B2A8E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07" w:type="dxa"/>
            <w:vAlign w:val="bottom"/>
          </w:tcPr>
          <w:p w14:paraId="2B87F593" w14:textId="2FA73E3C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(17,068)</w:t>
            </w:r>
          </w:p>
        </w:tc>
        <w:tc>
          <w:tcPr>
            <w:tcW w:w="243" w:type="dxa"/>
            <w:vAlign w:val="bottom"/>
          </w:tcPr>
          <w:p w14:paraId="19E4C685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8A0A60B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(15,380)</w:t>
            </w:r>
          </w:p>
        </w:tc>
        <w:tc>
          <w:tcPr>
            <w:tcW w:w="243" w:type="dxa"/>
            <w:vAlign w:val="bottom"/>
          </w:tcPr>
          <w:p w14:paraId="460EEA02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5342BDD" w14:textId="11D017C1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(4,697)</w:t>
            </w:r>
          </w:p>
        </w:tc>
        <w:tc>
          <w:tcPr>
            <w:tcW w:w="243" w:type="dxa"/>
            <w:vAlign w:val="bottom"/>
          </w:tcPr>
          <w:p w14:paraId="7D838EA7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B04A6E9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(3,417)</w:t>
            </w:r>
          </w:p>
        </w:tc>
      </w:tr>
      <w:tr w:rsidR="008810DD" w:rsidRPr="005A6DB6" w14:paraId="3960386A" w14:textId="77777777" w:rsidTr="00873913">
        <w:tc>
          <w:tcPr>
            <w:tcW w:w="4113" w:type="dxa"/>
            <w:gridSpan w:val="2"/>
          </w:tcPr>
          <w:p w14:paraId="3283A82F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7E903" w14:textId="0A430B36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640EE3" w:rsidRPr="009B2A8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9B2A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40EE3" w:rsidRPr="009B2A8E">
              <w:rPr>
                <w:rFonts w:ascii="Angsana New" w:hAnsi="Angsana New"/>
                <w:b/>
                <w:bCs/>
                <w:sz w:val="30"/>
                <w:szCs w:val="30"/>
              </w:rPr>
              <w:t>825</w:t>
            </w:r>
          </w:p>
        </w:tc>
        <w:tc>
          <w:tcPr>
            <w:tcW w:w="243" w:type="dxa"/>
            <w:vAlign w:val="bottom"/>
          </w:tcPr>
          <w:p w14:paraId="19132568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ED070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bCs/>
                <w:sz w:val="30"/>
                <w:szCs w:val="30"/>
              </w:rPr>
              <w:t>1,975,767</w:t>
            </w:r>
          </w:p>
        </w:tc>
        <w:tc>
          <w:tcPr>
            <w:tcW w:w="243" w:type="dxa"/>
            <w:vAlign w:val="bottom"/>
          </w:tcPr>
          <w:p w14:paraId="17DF215F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FF454" w14:textId="6623C9AA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bCs/>
                <w:sz w:val="30"/>
                <w:szCs w:val="30"/>
              </w:rPr>
              <w:t>889,777</w:t>
            </w:r>
          </w:p>
        </w:tc>
        <w:tc>
          <w:tcPr>
            <w:tcW w:w="243" w:type="dxa"/>
            <w:vAlign w:val="bottom"/>
          </w:tcPr>
          <w:p w14:paraId="0D1D2AE9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3F1CE" w14:textId="77777777" w:rsidR="008810DD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bCs/>
                <w:sz w:val="30"/>
                <w:szCs w:val="30"/>
              </w:rPr>
              <w:t>1,173,242</w:t>
            </w:r>
          </w:p>
        </w:tc>
      </w:tr>
    </w:tbl>
    <w:p w14:paraId="3B610669" w14:textId="77777777" w:rsidR="00C26B6A" w:rsidRPr="00342FB1" w:rsidRDefault="00C26B6A" w:rsidP="00DD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43FC410" w14:textId="77777777" w:rsidR="00E66B73" w:rsidRPr="003B58D8" w:rsidRDefault="00E66B73" w:rsidP="00994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514C16" w14:textId="77777777" w:rsidR="00E15BF0" w:rsidRPr="00342FB1" w:rsidRDefault="00E15BF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2E0E39F" w14:textId="77777777" w:rsidR="009964D7" w:rsidRPr="007D259D" w:rsidRDefault="009964D7" w:rsidP="007D2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9964D7" w:rsidRPr="007D259D" w:rsidSect="0020471C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68893FDF" w14:textId="77777777" w:rsidR="00D4735B" w:rsidRPr="003B58D8" w:rsidRDefault="00970ADA" w:rsidP="00D47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D4735B" w:rsidRPr="000A1D5E">
        <w:rPr>
          <w:rFonts w:ascii="Angsana New" w:hAnsi="Angsana New"/>
          <w:b/>
          <w:bCs/>
          <w:sz w:val="30"/>
          <w:szCs w:val="30"/>
        </w:rPr>
        <w:tab/>
      </w:r>
      <w:r w:rsidR="00D4735B" w:rsidRPr="000A1D5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D4735B" w:rsidRPr="000A1D5E">
        <w:rPr>
          <w:rFonts w:ascii="Angsana New" w:hAnsi="Angsana New" w:hint="cs"/>
          <w:b/>
          <w:bCs/>
          <w:sz w:val="30"/>
          <w:szCs w:val="30"/>
          <w:cs/>
        </w:rPr>
        <w:t>ร่</w:t>
      </w:r>
      <w:r w:rsidR="00D4735B" w:rsidRPr="000A1D5E">
        <w:rPr>
          <w:rFonts w:ascii="Angsana New" w:hAnsi="Angsana New"/>
          <w:b/>
          <w:bCs/>
          <w:sz w:val="30"/>
          <w:szCs w:val="30"/>
          <w:cs/>
        </w:rPr>
        <w:t>วม</w:t>
      </w:r>
    </w:p>
    <w:p w14:paraId="74644A8A" w14:textId="77777777" w:rsidR="00CF6499" w:rsidRPr="00D31B94" w:rsidRDefault="00CF6499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2531"/>
        <w:gridCol w:w="1069"/>
        <w:gridCol w:w="1080"/>
        <w:gridCol w:w="1080"/>
        <w:gridCol w:w="198"/>
        <w:gridCol w:w="1062"/>
        <w:gridCol w:w="180"/>
        <w:gridCol w:w="1080"/>
        <w:gridCol w:w="185"/>
        <w:gridCol w:w="1075"/>
        <w:gridCol w:w="185"/>
        <w:gridCol w:w="985"/>
        <w:gridCol w:w="183"/>
        <w:gridCol w:w="1077"/>
      </w:tblGrid>
      <w:tr w:rsidR="00F6365F" w:rsidRPr="00E50A0C" w14:paraId="358D7B69" w14:textId="77777777" w:rsidTr="005A4EF4">
        <w:trPr>
          <w:cantSplit/>
          <w:trHeight w:val="70"/>
          <w:tblHeader/>
        </w:trPr>
        <w:tc>
          <w:tcPr>
            <w:tcW w:w="2520" w:type="dxa"/>
          </w:tcPr>
          <w:p w14:paraId="468C8BFD" w14:textId="77777777" w:rsidR="00F6365F" w:rsidRPr="00E50A0C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14:paraId="18E34C7E" w14:textId="77777777" w:rsidR="00F6365F" w:rsidRPr="00E50A0C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439" w:type="dxa"/>
            <w:gridSpan w:val="13"/>
          </w:tcPr>
          <w:p w14:paraId="62FA409C" w14:textId="77777777" w:rsidR="00F6365F" w:rsidRPr="00F6365F" w:rsidRDefault="00F6365F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6365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E83017" w:rsidRPr="00E50A0C" w14:paraId="5AB824C0" w14:textId="77777777" w:rsidTr="005A4EF4">
        <w:trPr>
          <w:cantSplit/>
          <w:trHeight w:val="70"/>
          <w:tblHeader/>
        </w:trPr>
        <w:tc>
          <w:tcPr>
            <w:tcW w:w="2520" w:type="dxa"/>
          </w:tcPr>
          <w:p w14:paraId="0FC443B7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14:paraId="77666B6A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49" w:type="dxa"/>
            <w:gridSpan w:val="2"/>
          </w:tcPr>
          <w:p w14:paraId="2F33BA98" w14:textId="77777777" w:rsidR="00E83017" w:rsidRPr="00E50A0C" w:rsidRDefault="00F94E43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340" w:type="dxa"/>
            <w:gridSpan w:val="3"/>
          </w:tcPr>
          <w:p w14:paraId="6E8A2113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423B729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2936710B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289B81F9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14:paraId="70D5F22A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</w:tr>
      <w:tr w:rsidR="00E83017" w:rsidRPr="00E50A0C" w14:paraId="065A5DB7" w14:textId="77777777" w:rsidTr="005A4EF4">
        <w:trPr>
          <w:cantSplit/>
          <w:trHeight w:val="70"/>
          <w:tblHeader/>
        </w:trPr>
        <w:tc>
          <w:tcPr>
            <w:tcW w:w="2520" w:type="dxa"/>
          </w:tcPr>
          <w:p w14:paraId="6566BE60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31" w:type="dxa"/>
          </w:tcPr>
          <w:p w14:paraId="31A266E8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149" w:type="dxa"/>
            <w:gridSpan w:val="2"/>
          </w:tcPr>
          <w:p w14:paraId="3E5299B0" w14:textId="77777777" w:rsidR="00E83017" w:rsidRPr="00E50A0C" w:rsidRDefault="00F94E43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="00E83017"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2340" w:type="dxa"/>
            <w:gridSpan w:val="3"/>
          </w:tcPr>
          <w:p w14:paraId="01DED2C0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C47D31C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4A7ABE54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14:paraId="61E46F3C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245" w:type="dxa"/>
            <w:gridSpan w:val="3"/>
          </w:tcPr>
          <w:p w14:paraId="138C3F05" w14:textId="77777777" w:rsidR="00E83017" w:rsidRPr="00E50A0C" w:rsidRDefault="00E83017" w:rsidP="007B67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4C2A94" w:rsidRPr="00E50A0C" w14:paraId="3D2EB94C" w14:textId="77777777" w:rsidTr="005A4EF4">
        <w:trPr>
          <w:cantSplit/>
          <w:trHeight w:val="70"/>
          <w:tblHeader/>
        </w:trPr>
        <w:tc>
          <w:tcPr>
            <w:tcW w:w="2520" w:type="dxa"/>
          </w:tcPr>
          <w:p w14:paraId="53C9E01D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1" w:type="dxa"/>
          </w:tcPr>
          <w:p w14:paraId="02A79FF1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9" w:type="dxa"/>
          </w:tcPr>
          <w:p w14:paraId="73AF8723" w14:textId="77777777" w:rsidR="004C2A94" w:rsidRPr="00E50A0C" w:rsidRDefault="0018632C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80" w:type="dxa"/>
          </w:tcPr>
          <w:p w14:paraId="2FE03876" w14:textId="77777777" w:rsidR="004C2A94" w:rsidRPr="00E50A0C" w:rsidRDefault="0018632C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</w:tcPr>
          <w:p w14:paraId="47E2E341" w14:textId="77777777" w:rsidR="004C2A94" w:rsidRPr="00E50A0C" w:rsidRDefault="0018632C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98" w:type="dxa"/>
          </w:tcPr>
          <w:p w14:paraId="66350D07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C41AC46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 w:rsidR="0018632C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1E7AAE08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733003" w14:textId="77777777" w:rsidR="004C2A94" w:rsidRPr="00E50A0C" w:rsidRDefault="0018632C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5" w:type="dxa"/>
          </w:tcPr>
          <w:p w14:paraId="5505CB64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A588F2C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 w:rsidR="0018632C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5" w:type="dxa"/>
          </w:tcPr>
          <w:p w14:paraId="12796EA4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85" w:type="dxa"/>
          </w:tcPr>
          <w:p w14:paraId="57965362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18632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3" w:type="dxa"/>
          </w:tcPr>
          <w:p w14:paraId="3D09AD38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7471649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 w:rsidR="0018632C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</w:tr>
      <w:tr w:rsidR="00D8269A" w:rsidRPr="00E50A0C" w14:paraId="0F0C7A23" w14:textId="77777777" w:rsidTr="005A4EF4">
        <w:trPr>
          <w:cantSplit/>
        </w:trPr>
        <w:tc>
          <w:tcPr>
            <w:tcW w:w="2520" w:type="dxa"/>
          </w:tcPr>
          <w:p w14:paraId="44877D17" w14:textId="77777777" w:rsidR="00D8269A" w:rsidRPr="00E50A0C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1" w:type="dxa"/>
            <w:vAlign w:val="bottom"/>
          </w:tcPr>
          <w:p w14:paraId="1CD6A516" w14:textId="77777777" w:rsidR="00D8269A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9" w:type="dxa"/>
            <w:gridSpan w:val="2"/>
            <w:vAlign w:val="bottom"/>
          </w:tcPr>
          <w:p w14:paraId="71880CA3" w14:textId="77777777" w:rsidR="00D8269A" w:rsidRPr="00E83017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7290" w:type="dxa"/>
            <w:gridSpan w:val="11"/>
            <w:vAlign w:val="bottom"/>
          </w:tcPr>
          <w:p w14:paraId="0B59CCA5" w14:textId="77777777" w:rsidR="00D8269A" w:rsidRPr="00E83017" w:rsidRDefault="00D8269A" w:rsidP="00D826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830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18632C" w:rsidRPr="00E50A0C" w14:paraId="1FC8F684" w14:textId="77777777" w:rsidTr="005A4EF4">
        <w:trPr>
          <w:cantSplit/>
        </w:trPr>
        <w:tc>
          <w:tcPr>
            <w:tcW w:w="2520" w:type="dxa"/>
          </w:tcPr>
          <w:p w14:paraId="6CB639EC" w14:textId="77777777" w:rsidR="0018632C" w:rsidRDefault="0018632C" w:rsidP="0018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คาโดคาวะ อมรินทร์ </w:t>
            </w:r>
          </w:p>
          <w:p w14:paraId="25D90F31" w14:textId="77777777" w:rsidR="0018632C" w:rsidRPr="00E50A0C" w:rsidRDefault="0018632C" w:rsidP="0018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2531" w:type="dxa"/>
            <w:vAlign w:val="bottom"/>
          </w:tcPr>
          <w:p w14:paraId="13289967" w14:textId="77777777" w:rsidR="0018632C" w:rsidRPr="00E50A0C" w:rsidRDefault="0018632C" w:rsidP="00186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1069" w:type="dxa"/>
            <w:vAlign w:val="bottom"/>
          </w:tcPr>
          <w:p w14:paraId="1791CCA7" w14:textId="77777777" w:rsidR="0018632C" w:rsidRPr="00104A8F" w:rsidRDefault="0018632C" w:rsidP="001863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46.00</w:t>
            </w:r>
          </w:p>
        </w:tc>
        <w:tc>
          <w:tcPr>
            <w:tcW w:w="1080" w:type="dxa"/>
            <w:vAlign w:val="bottom"/>
          </w:tcPr>
          <w:p w14:paraId="4F64DA0A" w14:textId="77777777" w:rsidR="0018632C" w:rsidRPr="00E50A0C" w:rsidRDefault="0018632C" w:rsidP="001863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1080" w:type="dxa"/>
            <w:vAlign w:val="bottom"/>
          </w:tcPr>
          <w:p w14:paraId="6B0D9463" w14:textId="77777777" w:rsidR="0018632C" w:rsidRPr="00E50A0C" w:rsidRDefault="0018632C" w:rsidP="001863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98" w:type="dxa"/>
            <w:vAlign w:val="bottom"/>
          </w:tcPr>
          <w:p w14:paraId="0302833E" w14:textId="77777777" w:rsidR="0018632C" w:rsidRPr="00E50A0C" w:rsidRDefault="0018632C" w:rsidP="001863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12719CF2" w14:textId="77777777" w:rsidR="0018632C" w:rsidRPr="00E50A0C" w:rsidRDefault="0018632C" w:rsidP="001863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</w:t>
            </w:r>
            <w:r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2B9EA4F8" w14:textId="77777777" w:rsidR="0018632C" w:rsidRPr="00E50A0C" w:rsidRDefault="0018632C" w:rsidP="0018632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02B794B" w14:textId="77777777" w:rsidR="0018632C" w:rsidRPr="00B9366A" w:rsidRDefault="00FC118C" w:rsidP="0018632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</w:t>
            </w: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5" w:type="dxa"/>
            <w:vAlign w:val="bottom"/>
          </w:tcPr>
          <w:p w14:paraId="1ED8D265" w14:textId="77777777" w:rsidR="0018632C" w:rsidRPr="00B9366A" w:rsidRDefault="0018632C" w:rsidP="0018632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vAlign w:val="bottom"/>
          </w:tcPr>
          <w:p w14:paraId="7F0C1D3E" w14:textId="77777777" w:rsidR="0018632C" w:rsidRPr="00B9366A" w:rsidRDefault="0018632C" w:rsidP="0018632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</w:t>
            </w: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5" w:type="dxa"/>
            <w:vAlign w:val="bottom"/>
          </w:tcPr>
          <w:p w14:paraId="0ECAD6BA" w14:textId="77777777" w:rsidR="0018632C" w:rsidRPr="00B9366A" w:rsidRDefault="0018632C" w:rsidP="0018632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169C5326" w14:textId="77777777" w:rsidR="0018632C" w:rsidRPr="00943EBE" w:rsidRDefault="00FC118C" w:rsidP="0018632C">
            <w:pPr>
              <w:pStyle w:val="acctfourfigures"/>
              <w:tabs>
                <w:tab w:val="clear" w:pos="765"/>
                <w:tab w:val="left" w:pos="767"/>
              </w:tabs>
              <w:spacing w:line="240" w:lineRule="auto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24,316</w:t>
            </w:r>
          </w:p>
        </w:tc>
        <w:tc>
          <w:tcPr>
            <w:tcW w:w="183" w:type="dxa"/>
            <w:vAlign w:val="bottom"/>
          </w:tcPr>
          <w:p w14:paraId="062E876A" w14:textId="77777777" w:rsidR="0018632C" w:rsidRPr="00B9366A" w:rsidRDefault="0018632C" w:rsidP="0018632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vAlign w:val="bottom"/>
          </w:tcPr>
          <w:p w14:paraId="420DA03C" w14:textId="77777777" w:rsidR="0018632C" w:rsidRPr="00943EBE" w:rsidRDefault="0018632C" w:rsidP="0018632C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27,030</w:t>
            </w:r>
          </w:p>
        </w:tc>
      </w:tr>
      <w:tr w:rsidR="00FC118C" w:rsidRPr="00E50A0C" w14:paraId="565F3446" w14:textId="77777777" w:rsidTr="001B60C8">
        <w:trPr>
          <w:cantSplit/>
        </w:trPr>
        <w:tc>
          <w:tcPr>
            <w:tcW w:w="2520" w:type="dxa"/>
          </w:tcPr>
          <w:p w14:paraId="7BA5DBD3" w14:textId="77777777" w:rsidR="00FC118C" w:rsidRDefault="00FC118C" w:rsidP="00FC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เรียล ฮีโร่ มวยไทย </w:t>
            </w:r>
          </w:p>
          <w:p w14:paraId="24EF1E7F" w14:textId="77777777" w:rsidR="00FC118C" w:rsidRPr="00E50A0C" w:rsidRDefault="00FC118C" w:rsidP="00FC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2531" w:type="dxa"/>
            <w:vAlign w:val="bottom"/>
          </w:tcPr>
          <w:p w14:paraId="0471B6E5" w14:textId="77777777" w:rsidR="00FC118C" w:rsidRDefault="00FC118C" w:rsidP="00FC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1069" w:type="dxa"/>
            <w:vAlign w:val="bottom"/>
          </w:tcPr>
          <w:p w14:paraId="198230FB" w14:textId="77777777" w:rsidR="00FC118C" w:rsidRPr="00E50A0C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29DD318" w14:textId="77777777" w:rsidR="00FC118C" w:rsidRPr="00E50A0C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1080" w:type="dxa"/>
            <w:vAlign w:val="bottom"/>
          </w:tcPr>
          <w:p w14:paraId="6BB80540" w14:textId="77777777" w:rsidR="00FC118C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8" w:type="dxa"/>
            <w:vAlign w:val="bottom"/>
          </w:tcPr>
          <w:p w14:paraId="0DAE57AC" w14:textId="77777777" w:rsidR="00FC118C" w:rsidRPr="00E50A0C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746618DA" w14:textId="77777777" w:rsidR="00FC118C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BD46C51" w14:textId="77777777" w:rsidR="00FC118C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6F4C227C" w14:textId="77777777" w:rsidR="00FC118C" w:rsidRPr="00E50A0C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D3DEB0" w14:textId="77777777" w:rsidR="00FC118C" w:rsidRDefault="00FC118C" w:rsidP="002F09D6">
            <w:pPr>
              <w:pStyle w:val="acctfourfigures"/>
              <w:tabs>
                <w:tab w:val="clear" w:pos="765"/>
              </w:tabs>
              <w:spacing w:line="240" w:lineRule="auto"/>
              <w:ind w:right="-44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1912F8A8" w14:textId="77777777" w:rsidR="00FC118C" w:rsidRPr="00E50A0C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7D9FC08" w14:textId="77777777" w:rsidR="00FC118C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0A67ED2" w14:textId="77777777" w:rsidR="00FC118C" w:rsidRPr="00831ED5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85" w:type="dxa"/>
            <w:vAlign w:val="bottom"/>
          </w:tcPr>
          <w:p w14:paraId="1E5C15CF" w14:textId="77777777" w:rsidR="00FC118C" w:rsidRPr="00E50A0C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D5FAB" w14:textId="77777777" w:rsidR="00FC118C" w:rsidRDefault="00FC118C" w:rsidP="002F09D6">
            <w:pPr>
              <w:pStyle w:val="acctfourfigures"/>
              <w:tabs>
                <w:tab w:val="clear" w:pos="765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50C092C" w14:textId="77777777" w:rsidR="00FC118C" w:rsidRPr="00E50A0C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8C5F5" w14:textId="77777777" w:rsidR="00FC118C" w:rsidRPr="00943EBE" w:rsidRDefault="00FC118C" w:rsidP="00FC118C">
            <w:pPr>
              <w:pStyle w:val="acctfourfigures"/>
              <w:tabs>
                <w:tab w:val="clear" w:pos="765"/>
                <w:tab w:val="left" w:pos="928"/>
              </w:tabs>
              <w:spacing w:line="240" w:lineRule="auto"/>
              <w:ind w:right="-35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2,573</w:t>
            </w:r>
          </w:p>
        </w:tc>
      </w:tr>
      <w:tr w:rsidR="00FC118C" w:rsidRPr="00B9366A" w14:paraId="47E7B0F8" w14:textId="77777777" w:rsidTr="001B60C8">
        <w:trPr>
          <w:cantSplit/>
        </w:trPr>
        <w:tc>
          <w:tcPr>
            <w:tcW w:w="2520" w:type="dxa"/>
          </w:tcPr>
          <w:p w14:paraId="1D654D54" w14:textId="77777777" w:rsidR="00FC118C" w:rsidRPr="00B9366A" w:rsidRDefault="00FC118C" w:rsidP="00FC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36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31" w:type="dxa"/>
            <w:vAlign w:val="bottom"/>
          </w:tcPr>
          <w:p w14:paraId="52545892" w14:textId="77777777" w:rsidR="00FC118C" w:rsidRPr="00B9366A" w:rsidRDefault="00FC118C" w:rsidP="00FC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9" w:type="dxa"/>
            <w:vAlign w:val="bottom"/>
          </w:tcPr>
          <w:p w14:paraId="08D6B6B4" w14:textId="77777777" w:rsidR="00FC118C" w:rsidRPr="00B9366A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02BCCD1" w14:textId="77777777" w:rsidR="00FC118C" w:rsidRPr="00B9366A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B5D34F6" w14:textId="77777777" w:rsidR="00FC118C" w:rsidRPr="00B9366A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61C57C56" w14:textId="77777777" w:rsidR="00FC118C" w:rsidRPr="00B9366A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703FC735" w14:textId="77777777" w:rsidR="00FC118C" w:rsidRPr="00B9366A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CA1F88" w14:textId="77777777" w:rsidR="00FC118C" w:rsidRPr="00B9366A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8982C" w14:textId="77777777" w:rsidR="00FC118C" w:rsidRPr="00B9366A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FC118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5" w:type="dxa"/>
            <w:vAlign w:val="bottom"/>
          </w:tcPr>
          <w:p w14:paraId="42629BD0" w14:textId="77777777" w:rsidR="00FC118C" w:rsidRPr="00B9366A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04D82" w14:textId="77777777" w:rsidR="00FC118C" w:rsidRPr="00B9366A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30,600</w:t>
            </w:r>
          </w:p>
        </w:tc>
        <w:tc>
          <w:tcPr>
            <w:tcW w:w="185" w:type="dxa"/>
            <w:vAlign w:val="bottom"/>
          </w:tcPr>
          <w:p w14:paraId="12AA50FE" w14:textId="77777777" w:rsidR="00FC118C" w:rsidRPr="00B9366A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F1CECE" w14:textId="77777777" w:rsidR="00FC118C" w:rsidRPr="002F09D6" w:rsidRDefault="00CE73CC" w:rsidP="00FC118C">
            <w:pPr>
              <w:pStyle w:val="acctfourfigures"/>
              <w:tabs>
                <w:tab w:val="clear" w:pos="765"/>
              </w:tabs>
              <w:spacing w:line="240" w:lineRule="auto"/>
              <w:ind w:right="-17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F09D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24,316</w:t>
            </w:r>
          </w:p>
        </w:tc>
        <w:tc>
          <w:tcPr>
            <w:tcW w:w="183" w:type="dxa"/>
            <w:vAlign w:val="bottom"/>
          </w:tcPr>
          <w:p w14:paraId="199786F6" w14:textId="77777777" w:rsidR="00FC118C" w:rsidRPr="00B9366A" w:rsidRDefault="00FC118C" w:rsidP="00FC118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141D7" w14:textId="77777777" w:rsidR="00FC118C" w:rsidRPr="005F271F" w:rsidRDefault="00FC118C" w:rsidP="00FC118C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-26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29,603</w:t>
            </w:r>
          </w:p>
        </w:tc>
      </w:tr>
    </w:tbl>
    <w:p w14:paraId="1E7CE819" w14:textId="77777777" w:rsidR="00EA4860" w:rsidRDefault="00EA48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8E0BDEE" w14:textId="77777777"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0E32BCE" w14:textId="77777777"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614373B" w14:textId="77777777"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097B185" w14:textId="77777777"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682020D" w14:textId="77777777"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495722E" w14:textId="77777777"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44A3729" w14:textId="77777777" w:rsidR="005A4EF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E3301AD" w14:textId="77777777" w:rsidR="005A4EF4" w:rsidRPr="00D31B94" w:rsidRDefault="005A4EF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145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520"/>
        <w:gridCol w:w="821"/>
        <w:gridCol w:w="810"/>
        <w:gridCol w:w="900"/>
        <w:gridCol w:w="180"/>
        <w:gridCol w:w="900"/>
        <w:gridCol w:w="180"/>
        <w:gridCol w:w="900"/>
        <w:gridCol w:w="180"/>
        <w:gridCol w:w="900"/>
        <w:gridCol w:w="191"/>
        <w:gridCol w:w="709"/>
        <w:gridCol w:w="178"/>
        <w:gridCol w:w="722"/>
        <w:gridCol w:w="180"/>
        <w:gridCol w:w="990"/>
        <w:gridCol w:w="180"/>
        <w:gridCol w:w="900"/>
      </w:tblGrid>
      <w:tr w:rsidR="00D673A2" w:rsidRPr="00E50A0C" w14:paraId="5E860272" w14:textId="77777777" w:rsidTr="00214EB4">
        <w:trPr>
          <w:cantSplit/>
          <w:trHeight w:val="70"/>
          <w:tblHeader/>
        </w:trPr>
        <w:tc>
          <w:tcPr>
            <w:tcW w:w="2250" w:type="dxa"/>
          </w:tcPr>
          <w:p w14:paraId="45D42543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14:paraId="76A645E4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21" w:type="dxa"/>
            <w:gridSpan w:val="17"/>
          </w:tcPr>
          <w:p w14:paraId="63D431C3" w14:textId="77777777" w:rsidR="00D673A2" w:rsidRPr="00D673A2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D673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673A2" w:rsidRPr="00E50A0C" w14:paraId="0521289C" w14:textId="77777777" w:rsidTr="00214EB4">
        <w:trPr>
          <w:cantSplit/>
          <w:trHeight w:val="70"/>
          <w:tblHeader/>
        </w:trPr>
        <w:tc>
          <w:tcPr>
            <w:tcW w:w="2250" w:type="dxa"/>
          </w:tcPr>
          <w:p w14:paraId="5618ABE0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14:paraId="0B868FC3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31" w:type="dxa"/>
            <w:gridSpan w:val="2"/>
          </w:tcPr>
          <w:p w14:paraId="4445E815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980" w:type="dxa"/>
            <w:gridSpan w:val="3"/>
          </w:tcPr>
          <w:p w14:paraId="48E548F7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F2D15AE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1FA587E8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1" w:type="dxa"/>
          </w:tcPr>
          <w:p w14:paraId="2C5BA500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9" w:type="dxa"/>
          </w:tcPr>
          <w:p w14:paraId="52D5C30C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DA8793A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2" w:type="dxa"/>
          </w:tcPr>
          <w:p w14:paraId="733F860D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70694C9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286CACD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81EBD8B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1E5A3147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D673A2" w:rsidRPr="00E50A0C" w14:paraId="359CA6B9" w14:textId="77777777" w:rsidTr="00214EB4">
        <w:trPr>
          <w:cantSplit/>
          <w:trHeight w:val="70"/>
          <w:tblHeader/>
        </w:trPr>
        <w:tc>
          <w:tcPr>
            <w:tcW w:w="2250" w:type="dxa"/>
          </w:tcPr>
          <w:p w14:paraId="641F9943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20" w:type="dxa"/>
          </w:tcPr>
          <w:p w14:paraId="2B478475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 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631" w:type="dxa"/>
            <w:gridSpan w:val="2"/>
          </w:tcPr>
          <w:p w14:paraId="71B147E1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ความเป็น</w:t>
            </w: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980" w:type="dxa"/>
            <w:gridSpan w:val="3"/>
          </w:tcPr>
          <w:p w14:paraId="391F789A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7627B26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681B140E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1" w:type="dxa"/>
          </w:tcPr>
          <w:p w14:paraId="71DD4037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9" w:type="dxa"/>
            <w:gridSpan w:val="3"/>
          </w:tcPr>
          <w:p w14:paraId="4FF563BC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3FFF08D" w14:textId="77777777" w:rsidR="00D673A2" w:rsidRPr="00E50A0C" w:rsidRDefault="00D673A2" w:rsidP="003079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5CBC0F1D" w14:textId="77777777" w:rsidR="00D673A2" w:rsidRPr="00D673A2" w:rsidRDefault="00D673A2" w:rsidP="00D673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4C2A94" w:rsidRPr="00E50A0C" w14:paraId="2CB34E6D" w14:textId="77777777" w:rsidTr="00214EB4">
        <w:trPr>
          <w:cantSplit/>
          <w:trHeight w:val="70"/>
          <w:tblHeader/>
        </w:trPr>
        <w:tc>
          <w:tcPr>
            <w:tcW w:w="2250" w:type="dxa"/>
          </w:tcPr>
          <w:p w14:paraId="55B4E338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</w:tcPr>
          <w:p w14:paraId="177DB749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1" w:type="dxa"/>
          </w:tcPr>
          <w:p w14:paraId="4CED1A20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BF335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810" w:type="dxa"/>
          </w:tcPr>
          <w:p w14:paraId="3F1016B7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 w:rsidR="00BF335D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900" w:type="dxa"/>
          </w:tcPr>
          <w:p w14:paraId="67444332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BF335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0D2B167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DEC86E5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 w:rsidR="00BF335D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25FFEE2A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660752E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BF335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D7C6132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A97BD4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 w:rsidR="00BF335D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91" w:type="dxa"/>
          </w:tcPr>
          <w:p w14:paraId="4C00447D" w14:textId="77777777" w:rsidR="004C2A94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14:paraId="41504C65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BF335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408FA87E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2" w:type="dxa"/>
          </w:tcPr>
          <w:p w14:paraId="623FAF88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 w:rsidR="00BF335D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403DD25E" w14:textId="77777777" w:rsidR="004C2A94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1EBC3173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BF335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4C1BF53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D5B5FD" w14:textId="77777777" w:rsidR="004C2A94" w:rsidRPr="00E50A0C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256</w:t>
            </w:r>
            <w:r w:rsidR="00BF335D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</w:tr>
      <w:tr w:rsidR="004C2A94" w:rsidRPr="00E50A0C" w14:paraId="05F23F76" w14:textId="77777777" w:rsidTr="00214EB4">
        <w:trPr>
          <w:cantSplit/>
        </w:trPr>
        <w:tc>
          <w:tcPr>
            <w:tcW w:w="2250" w:type="dxa"/>
          </w:tcPr>
          <w:p w14:paraId="75D4892E" w14:textId="77777777" w:rsidR="004C2A94" w:rsidRPr="00E50A0C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vAlign w:val="bottom"/>
          </w:tcPr>
          <w:p w14:paraId="759FA4E4" w14:textId="77777777" w:rsidR="004C2A9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1" w:type="dxa"/>
            <w:gridSpan w:val="2"/>
            <w:vAlign w:val="bottom"/>
          </w:tcPr>
          <w:p w14:paraId="0885B059" w14:textId="77777777" w:rsidR="004C2A94" w:rsidRPr="00D673A2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D673A2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D673A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8190" w:type="dxa"/>
            <w:gridSpan w:val="15"/>
            <w:vAlign w:val="bottom"/>
          </w:tcPr>
          <w:p w14:paraId="0BCB0101" w14:textId="77777777" w:rsidR="004C2A94" w:rsidRPr="00D673A2" w:rsidRDefault="004C2A94" w:rsidP="004C2A9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</w:pPr>
            <w:r w:rsidRPr="00D673A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211F7" w:rsidRPr="00E50A0C" w14:paraId="040B1DB1" w14:textId="77777777" w:rsidTr="00214EB4">
        <w:trPr>
          <w:cantSplit/>
        </w:trPr>
        <w:tc>
          <w:tcPr>
            <w:tcW w:w="2250" w:type="dxa"/>
          </w:tcPr>
          <w:p w14:paraId="397938E8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 w:rsidRPr="00E50A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คาโดคาวะ อมรินทร์ </w:t>
            </w:r>
          </w:p>
          <w:p w14:paraId="7A88E81B" w14:textId="77777777" w:rsidR="000211F7" w:rsidRPr="00E50A0C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713D4D1D" w14:textId="77777777" w:rsidR="000211F7" w:rsidRPr="00E50A0C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 w:firstLine="7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ผลิตและจำหน่ายหนังสือการ์ตูน</w:t>
            </w:r>
          </w:p>
        </w:tc>
        <w:tc>
          <w:tcPr>
            <w:tcW w:w="821" w:type="dxa"/>
            <w:vAlign w:val="bottom"/>
          </w:tcPr>
          <w:p w14:paraId="57C454BC" w14:textId="77777777"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46.00</w:t>
            </w:r>
          </w:p>
        </w:tc>
        <w:tc>
          <w:tcPr>
            <w:tcW w:w="810" w:type="dxa"/>
            <w:vAlign w:val="bottom"/>
          </w:tcPr>
          <w:p w14:paraId="21F38C3C" w14:textId="77777777"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E50A0C">
              <w:rPr>
                <w:rFonts w:ascii="Angsana New" w:hAnsi="Angsana New" w:cs="Angsana New"/>
                <w:sz w:val="26"/>
                <w:szCs w:val="26"/>
                <w:lang w:bidi="th-TH"/>
              </w:rPr>
              <w:t>.00</w:t>
            </w:r>
          </w:p>
        </w:tc>
        <w:tc>
          <w:tcPr>
            <w:tcW w:w="900" w:type="dxa"/>
            <w:vAlign w:val="bottom"/>
          </w:tcPr>
          <w:p w14:paraId="1757AEC5" w14:textId="77777777"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60,000</w:t>
            </w:r>
          </w:p>
        </w:tc>
        <w:tc>
          <w:tcPr>
            <w:tcW w:w="180" w:type="dxa"/>
            <w:vAlign w:val="bottom"/>
          </w:tcPr>
          <w:p w14:paraId="19D86E4C" w14:textId="77777777"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0C0BF7" w14:textId="77777777" w:rsidR="000211F7" w:rsidRPr="00E50A0C" w:rsidRDefault="00BF335D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0211F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="000211F7" w:rsidRPr="00E50A0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2C33B89B" w14:textId="77777777"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73DDCC9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14:paraId="7B4BF9FC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CC23920" w14:textId="77777777" w:rsidR="000211F7" w:rsidRPr="00B9366A" w:rsidRDefault="00BF335D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</w:t>
            </w:r>
            <w:r w:rsidR="000211F7"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="000211F7"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91" w:type="dxa"/>
          </w:tcPr>
          <w:p w14:paraId="32164EC7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</w:tcPr>
          <w:p w14:paraId="1CD8ED14" w14:textId="77777777" w:rsidR="004C2890" w:rsidRDefault="004C2890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14:paraId="490BE85D" w14:textId="77777777" w:rsidR="000211F7" w:rsidRPr="00B9366A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68DE184A" w14:textId="77777777" w:rsidR="000211F7" w:rsidRPr="00B9366A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dxa"/>
          </w:tcPr>
          <w:p w14:paraId="2B56CD4A" w14:textId="77777777" w:rsidR="004C2890" w:rsidRDefault="004C2890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14:paraId="3C0E53C5" w14:textId="77777777" w:rsidR="000211F7" w:rsidRPr="00B9366A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B075C6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8A2F229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14:paraId="4E3108CD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A2B8E9E" w14:textId="77777777" w:rsidR="000211F7" w:rsidRPr="00B9366A" w:rsidRDefault="00BF335D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27</w:t>
            </w:r>
            <w:r w:rsidR="000211F7"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  <w:r w:rsidR="000211F7" w:rsidRPr="00B9366A">
              <w:rPr>
                <w:rFonts w:ascii="Angsana New" w:hAnsi="Angsana New" w:cs="Angsana New"/>
                <w:sz w:val="26"/>
                <w:szCs w:val="26"/>
                <w:lang w:bidi="th-TH"/>
              </w:rPr>
              <w:t>00</w:t>
            </w:r>
          </w:p>
        </w:tc>
      </w:tr>
      <w:tr w:rsidR="000211F7" w:rsidRPr="00E50A0C" w14:paraId="532C19A7" w14:textId="77777777" w:rsidTr="00214EB4">
        <w:trPr>
          <w:cantSplit/>
        </w:trPr>
        <w:tc>
          <w:tcPr>
            <w:tcW w:w="2250" w:type="dxa"/>
          </w:tcPr>
          <w:p w14:paraId="397EBE0F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เรียล ฮีโร่ มวยไทย </w:t>
            </w:r>
          </w:p>
          <w:p w14:paraId="4E4E061D" w14:textId="77777777" w:rsidR="000211F7" w:rsidRPr="00E50A0C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224D5703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right="101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ผลิตรายการกีฬาเพื่อออกอากาศและจำหน่ายผ่านสื่อต่างๆ</w:t>
            </w:r>
          </w:p>
        </w:tc>
        <w:tc>
          <w:tcPr>
            <w:tcW w:w="821" w:type="dxa"/>
            <w:vAlign w:val="bottom"/>
          </w:tcPr>
          <w:p w14:paraId="0C0FC4B7" w14:textId="77777777" w:rsidR="000211F7" w:rsidRPr="00E50A0C" w:rsidRDefault="00BF335D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53FA63EA" w14:textId="77777777"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7D7F421" w14:textId="77777777"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30.00</w:t>
            </w:r>
          </w:p>
        </w:tc>
        <w:tc>
          <w:tcPr>
            <w:tcW w:w="900" w:type="dxa"/>
            <w:vAlign w:val="bottom"/>
          </w:tcPr>
          <w:p w14:paraId="42BD73F3" w14:textId="77777777" w:rsidR="000211F7" w:rsidRDefault="00BF335D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160292" w14:textId="77777777"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C6D9E50" w14:textId="77777777"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745F45E4" w14:textId="77777777"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06092C13" w14:textId="77777777"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EC8C47" w14:textId="77777777" w:rsidR="000211F7" w:rsidRPr="00831ED5" w:rsidRDefault="00BF335D" w:rsidP="00BF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5CE3C30" w14:textId="77777777"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E7C05A" w14:textId="77777777"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CCAF80B" w14:textId="77777777" w:rsidR="000211F7" w:rsidRPr="00831ED5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191" w:type="dxa"/>
          </w:tcPr>
          <w:p w14:paraId="619A6C13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3109F0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14:paraId="005731C1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2C1C6C71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978EEC9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  <w:p w14:paraId="0F6D850A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795994F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27733F" w14:textId="77777777" w:rsidR="000211F7" w:rsidRPr="00831ED5" w:rsidRDefault="00BF335D" w:rsidP="00BF3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17D01FE" w14:textId="77777777" w:rsidR="000211F7" w:rsidRPr="00E50A0C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C23966" w14:textId="77777777"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D20ECDF" w14:textId="77777777" w:rsidR="000211F7" w:rsidRPr="00831ED5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E64C6">
              <w:rPr>
                <w:rFonts w:ascii="Angsana New" w:hAnsi="Angsana New" w:cs="Angsana New"/>
                <w:sz w:val="26"/>
                <w:szCs w:val="26"/>
                <w:lang w:bidi="th-TH"/>
              </w:rPr>
              <w:t>3,000</w:t>
            </w:r>
          </w:p>
        </w:tc>
      </w:tr>
      <w:tr w:rsidR="000211F7" w:rsidRPr="00B9366A" w14:paraId="3CFF7861" w14:textId="77777777" w:rsidTr="00214EB4">
        <w:trPr>
          <w:cantSplit/>
        </w:trPr>
        <w:tc>
          <w:tcPr>
            <w:tcW w:w="2250" w:type="dxa"/>
          </w:tcPr>
          <w:p w14:paraId="5DE0F20F" w14:textId="77777777" w:rsidR="000211F7" w:rsidRPr="00B9366A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366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520" w:type="dxa"/>
            <w:vAlign w:val="bottom"/>
          </w:tcPr>
          <w:p w14:paraId="19B313DA" w14:textId="77777777" w:rsidR="000211F7" w:rsidRPr="00B9366A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1" w:type="dxa"/>
            <w:vAlign w:val="bottom"/>
          </w:tcPr>
          <w:p w14:paraId="060D42FA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5CF2DD0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81D58DC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E6B0A9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5141AD6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565C9C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B907A" w14:textId="77777777" w:rsidR="000211F7" w:rsidRPr="00B9366A" w:rsidRDefault="00BF335D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14:paraId="4552A749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864E1" w14:textId="77777777" w:rsidR="000211F7" w:rsidRPr="00B9366A" w:rsidRDefault="00BF335D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</w:t>
            </w:r>
            <w:r w:rsidR="000211F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</w:t>
            </w:r>
            <w:r w:rsidR="000211F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00</w:t>
            </w:r>
          </w:p>
        </w:tc>
        <w:tc>
          <w:tcPr>
            <w:tcW w:w="191" w:type="dxa"/>
          </w:tcPr>
          <w:p w14:paraId="0472B88D" w14:textId="77777777"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401E9E2A" w14:textId="77777777" w:rsidR="000211F7" w:rsidRPr="00D673A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3A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1A679C9" w14:textId="77777777" w:rsidR="000211F7" w:rsidRPr="00D673A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1A9B0DA1" w14:textId="77777777" w:rsidR="000211F7" w:rsidRPr="00D673A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673A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966ABD6" w14:textId="77777777" w:rsidR="000211F7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AFC20" w14:textId="77777777" w:rsidR="000211F7" w:rsidRPr="00B9366A" w:rsidRDefault="00BF335D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27,600</w:t>
            </w:r>
          </w:p>
        </w:tc>
        <w:tc>
          <w:tcPr>
            <w:tcW w:w="180" w:type="dxa"/>
            <w:vAlign w:val="bottom"/>
          </w:tcPr>
          <w:p w14:paraId="260700C3" w14:textId="77777777" w:rsidR="000211F7" w:rsidRPr="00B9366A" w:rsidRDefault="000211F7" w:rsidP="000211F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507F7" w14:textId="77777777" w:rsidR="000211F7" w:rsidRPr="00B9366A" w:rsidRDefault="00BF335D" w:rsidP="000211F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30</w:t>
            </w:r>
            <w:r w:rsidR="000211F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</w:t>
            </w:r>
            <w:r w:rsidR="000211F7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00</w:t>
            </w:r>
          </w:p>
        </w:tc>
      </w:tr>
    </w:tbl>
    <w:p w14:paraId="2FB9FF93" w14:textId="77777777" w:rsidR="00E83017" w:rsidRPr="00A43F37" w:rsidRDefault="00E830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D8E782E" w14:textId="77777777" w:rsidR="00EA4860" w:rsidRDefault="00D673A2" w:rsidP="00145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บริษัทร่วม</w:t>
      </w:r>
      <w:r w:rsidR="00FC000E">
        <w:rPr>
          <w:rFonts w:ascii="Angsana New" w:hAnsi="Angsana New" w:hint="cs"/>
          <w:sz w:val="30"/>
          <w:szCs w:val="30"/>
          <w:cs/>
          <w:lang w:val="en-GB"/>
        </w:rPr>
        <w:t>จดทะเบียนจัดตั้งและ</w:t>
      </w:r>
      <w:r>
        <w:rPr>
          <w:rFonts w:ascii="Angsana New" w:hAnsi="Angsana New" w:hint="cs"/>
          <w:sz w:val="30"/>
          <w:szCs w:val="30"/>
          <w:cs/>
          <w:lang w:val="en-GB"/>
        </w:rPr>
        <w:t>ดำเนินธุรกิจในประเทศไทย กลุ่ม</w:t>
      </w:r>
      <w:r w:rsidR="00D542EF">
        <w:rPr>
          <w:rFonts w:ascii="Angsana New" w:hAnsi="Angsana New" w:hint="cs"/>
          <w:sz w:val="30"/>
          <w:szCs w:val="30"/>
          <w:cs/>
          <w:lang w:val="en-GB"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DA54505" w14:textId="77777777" w:rsidR="004A1BFC" w:rsidRDefault="004A1BFC" w:rsidP="00145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</w:p>
    <w:p w14:paraId="38558F28" w14:textId="77777777" w:rsidR="00BF335D" w:rsidRDefault="00BF335D" w:rsidP="00BF3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BF335D">
        <w:rPr>
          <w:rFonts w:ascii="Angsana New" w:hAnsi="Angsana New"/>
          <w:sz w:val="30"/>
          <w:szCs w:val="30"/>
          <w:cs/>
          <w:lang w:val="en-GB"/>
        </w:rPr>
        <w:t xml:space="preserve">ในเดือนกุมภาพันธ์ </w:t>
      </w:r>
      <w:r w:rsidRPr="00BF335D">
        <w:rPr>
          <w:rFonts w:ascii="Angsana New" w:hAnsi="Angsana New"/>
          <w:sz w:val="30"/>
          <w:szCs w:val="30"/>
          <w:lang w:val="en-GB"/>
        </w:rPr>
        <w:t xml:space="preserve">2563 </w:t>
      </w:r>
      <w:r w:rsidRPr="00BF335D">
        <w:rPr>
          <w:rFonts w:ascii="Angsana New" w:hAnsi="Angsana New"/>
          <w:sz w:val="30"/>
          <w:szCs w:val="30"/>
          <w:cs/>
          <w:lang w:val="en-GB"/>
        </w:rPr>
        <w:t xml:space="preserve">บริษัทได้ขายหุ้นในบริษัท เรียล ฮีโร่ มวยไทย จำกัด ออกไปจากส่วนได้เสียทั้งหมดร้อยละ </w:t>
      </w:r>
      <w:r w:rsidRPr="00BF335D">
        <w:rPr>
          <w:rFonts w:ascii="Angsana New" w:hAnsi="Angsana New"/>
          <w:sz w:val="30"/>
          <w:szCs w:val="30"/>
          <w:lang w:val="en-GB"/>
        </w:rPr>
        <w:t xml:space="preserve">30 </w:t>
      </w:r>
      <w:r w:rsidRPr="00BF335D">
        <w:rPr>
          <w:rFonts w:ascii="Angsana New" w:hAnsi="Angsana New"/>
          <w:sz w:val="30"/>
          <w:szCs w:val="30"/>
          <w:cs/>
          <w:lang w:val="en-GB"/>
        </w:rPr>
        <w:t xml:space="preserve">ของทุนที่ออกและชำระแล้วเป็นจำนวนเงิน </w:t>
      </w:r>
      <w:r w:rsidRPr="00BF335D">
        <w:rPr>
          <w:rFonts w:ascii="Angsana New" w:hAnsi="Angsana New"/>
          <w:sz w:val="30"/>
          <w:szCs w:val="30"/>
          <w:lang w:val="en-GB"/>
        </w:rPr>
        <w:t xml:space="preserve">3 </w:t>
      </w:r>
      <w:r w:rsidRPr="00BF335D">
        <w:rPr>
          <w:rFonts w:ascii="Angsana New" w:hAnsi="Angsana New"/>
          <w:sz w:val="30"/>
          <w:szCs w:val="30"/>
          <w:cs/>
          <w:lang w:val="en-GB"/>
        </w:rPr>
        <w:t xml:space="preserve">ล้านบาท กลุ่มบริษัทรับรู้กำไรจากการขายจำนวน </w:t>
      </w:r>
      <w:r w:rsidRPr="00BF335D">
        <w:rPr>
          <w:rFonts w:ascii="Angsana New" w:hAnsi="Angsana New"/>
          <w:sz w:val="30"/>
          <w:szCs w:val="30"/>
          <w:lang w:val="en-GB"/>
        </w:rPr>
        <w:t xml:space="preserve">0.43 </w:t>
      </w:r>
      <w:r w:rsidRPr="00BF335D">
        <w:rPr>
          <w:rFonts w:ascii="Angsana New" w:hAnsi="Angsana New"/>
          <w:sz w:val="30"/>
          <w:szCs w:val="30"/>
          <w:cs/>
          <w:lang w:val="en-GB"/>
        </w:rPr>
        <w:t>ล้านบาท ในงบการเงิน</w:t>
      </w:r>
    </w:p>
    <w:p w14:paraId="4561D02A" w14:textId="77777777" w:rsidR="003B4B6C" w:rsidRDefault="004A1BFC" w:rsidP="004A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A1BFC">
        <w:rPr>
          <w:rFonts w:ascii="Angsana New" w:hAnsi="Angsana New"/>
          <w:sz w:val="30"/>
          <w:szCs w:val="30"/>
          <w:cs/>
          <w:lang w:val="en-GB"/>
        </w:rPr>
        <w:t xml:space="preserve">  </w:t>
      </w:r>
    </w:p>
    <w:p w14:paraId="547BC4E8" w14:textId="77777777" w:rsidR="003B4B6C" w:rsidRPr="009D572F" w:rsidRDefault="003B4B6C" w:rsidP="004A1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3B4B6C" w:rsidRPr="009D572F" w:rsidSect="005E58FF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3B4B6C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 </w:t>
      </w:r>
      <w:r w:rsidRPr="003B4B6C">
        <w:rPr>
          <w:rFonts w:ascii="Angsana New" w:hAnsi="Angsana New"/>
          <w:sz w:val="30"/>
          <w:szCs w:val="30"/>
          <w:lang w:val="en-GB"/>
        </w:rPr>
        <w:t xml:space="preserve">21 </w:t>
      </w:r>
      <w:r w:rsidRPr="003B4B6C">
        <w:rPr>
          <w:rFonts w:ascii="Angsana New" w:hAnsi="Angsana New"/>
          <w:sz w:val="30"/>
          <w:szCs w:val="30"/>
          <w:cs/>
          <w:lang w:val="en-GB"/>
        </w:rPr>
        <w:t xml:space="preserve">มกราคม </w:t>
      </w:r>
      <w:r w:rsidRPr="003B4B6C">
        <w:rPr>
          <w:rFonts w:ascii="Angsana New" w:hAnsi="Angsana New"/>
          <w:sz w:val="30"/>
          <w:szCs w:val="30"/>
          <w:lang w:val="en-GB"/>
        </w:rPr>
        <w:t xml:space="preserve">2562 </w:t>
      </w:r>
      <w:r w:rsidRPr="003B4B6C">
        <w:rPr>
          <w:rFonts w:ascii="Angsana New" w:hAnsi="Angsana New"/>
          <w:sz w:val="30"/>
          <w:szCs w:val="30"/>
          <w:cs/>
          <w:lang w:val="en-GB"/>
        </w:rPr>
        <w:t xml:space="preserve">บริษัท คาโดคาวะ อมรินทร์ จำกัด ซึ่งเป็นบริษัทร่วม ได้จดทะเบียนเพิ่มทุนโดยการออกหุ้นสามัญใหม่ให้แก่ผู้ถือหุ้นเดิม จำนวน </w:t>
      </w:r>
      <w:r w:rsidRPr="003B4B6C">
        <w:rPr>
          <w:rFonts w:ascii="Angsana New" w:hAnsi="Angsana New"/>
          <w:sz w:val="30"/>
          <w:szCs w:val="30"/>
          <w:lang w:val="en-GB"/>
        </w:rPr>
        <w:t>30</w:t>
      </w:r>
      <w:r w:rsidR="00E1336C">
        <w:rPr>
          <w:rFonts w:ascii="Angsana New" w:hAnsi="Angsana New"/>
          <w:sz w:val="30"/>
          <w:szCs w:val="30"/>
          <w:lang w:val="en-GB"/>
        </w:rPr>
        <w:t xml:space="preserve"> </w:t>
      </w:r>
      <w:r w:rsidRPr="003B4B6C">
        <w:rPr>
          <w:rFonts w:ascii="Angsana New" w:hAnsi="Angsana New"/>
          <w:sz w:val="30"/>
          <w:szCs w:val="30"/>
          <w:cs/>
          <w:lang w:val="en-GB"/>
        </w:rPr>
        <w:t xml:space="preserve">ล้านบาท (จำนวน </w:t>
      </w:r>
      <w:r w:rsidRPr="003B4B6C">
        <w:rPr>
          <w:rFonts w:ascii="Angsana New" w:hAnsi="Angsana New"/>
          <w:sz w:val="30"/>
          <w:szCs w:val="30"/>
          <w:lang w:val="en-GB"/>
        </w:rPr>
        <w:t xml:space="preserve">30,000 </w:t>
      </w:r>
      <w:r w:rsidRPr="003B4B6C">
        <w:rPr>
          <w:rFonts w:ascii="Angsana New" w:hAnsi="Angsana New"/>
          <w:sz w:val="30"/>
          <w:szCs w:val="30"/>
          <w:cs/>
          <w:lang w:val="en-GB"/>
        </w:rPr>
        <w:t xml:space="preserve">หุ้น มูลค่าหุ้นละ </w:t>
      </w:r>
      <w:r w:rsidRPr="003B4B6C">
        <w:rPr>
          <w:rFonts w:ascii="Angsana New" w:hAnsi="Angsana New"/>
          <w:sz w:val="30"/>
          <w:szCs w:val="30"/>
          <w:lang w:val="en-GB"/>
        </w:rPr>
        <w:t xml:space="preserve">1,000 </w:t>
      </w:r>
      <w:r w:rsidRPr="003B4B6C">
        <w:rPr>
          <w:rFonts w:ascii="Angsana New" w:hAnsi="Angsana New"/>
          <w:sz w:val="30"/>
          <w:szCs w:val="30"/>
          <w:cs/>
          <w:lang w:val="en-GB"/>
        </w:rPr>
        <w:t xml:space="preserve">บาท) ทั้งนี้บริษัทได้ชำระค่าหุ้นเพิ่มทุนเต็มจำนวนแล้ว   </w:t>
      </w:r>
    </w:p>
    <w:p w14:paraId="2B3DD678" w14:textId="77777777" w:rsidR="005E39AF" w:rsidRPr="005E39AF" w:rsidRDefault="005E39AF" w:rsidP="005E39AF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23CB2">
        <w:rPr>
          <w:rFonts w:ascii="Angsana New" w:hAnsi="Angsana New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823CB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23CB2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7E59796E" w14:textId="77777777" w:rsidR="005E39AF" w:rsidRDefault="005E39AF" w:rsidP="005E3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1132"/>
        <w:gridCol w:w="236"/>
        <w:gridCol w:w="1080"/>
        <w:gridCol w:w="270"/>
        <w:gridCol w:w="1080"/>
        <w:gridCol w:w="270"/>
        <w:gridCol w:w="1080"/>
      </w:tblGrid>
      <w:tr w:rsidR="005E39AF" w:rsidRPr="00823CB2" w14:paraId="2086698B" w14:textId="77777777" w:rsidTr="00EE14B9">
        <w:tc>
          <w:tcPr>
            <w:tcW w:w="3960" w:type="dxa"/>
          </w:tcPr>
          <w:p w14:paraId="499467DF" w14:textId="77777777" w:rsidR="005E39AF" w:rsidRPr="006116C6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1BA0A" w14:textId="77777777" w:rsidR="005E39AF" w:rsidRPr="005A4A3C" w:rsidRDefault="005E39AF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092AFE48" w14:textId="77777777" w:rsidR="003A321B" w:rsidRPr="00823CB2" w:rsidRDefault="005E39AF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3A321B" w:rsidRPr="00823CB2">
              <w:rPr>
                <w:rFonts w:ascii="Angsana New" w:hAnsi="Angsana New" w:hint="cs"/>
                <w:sz w:val="30"/>
                <w:szCs w:val="30"/>
                <w:cs/>
              </w:rPr>
              <w:t xml:space="preserve">คาโดคาวะ </w:t>
            </w:r>
          </w:p>
          <w:p w14:paraId="5169D22B" w14:textId="77777777" w:rsidR="005E39AF" w:rsidRPr="00823CB2" w:rsidRDefault="003A321B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อมรินทร์</w:t>
            </w:r>
            <w:r w:rsidR="005E39AF" w:rsidRPr="00823CB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63B0966F" w14:textId="77777777" w:rsidR="005E39AF" w:rsidRPr="00823CB2" w:rsidRDefault="005E39AF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887FFDD" w14:textId="77777777" w:rsidR="00824317" w:rsidRPr="00823CB2" w:rsidRDefault="00824317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23C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เรียล ฮีโร่</w:t>
            </w:r>
          </w:p>
          <w:p w14:paraId="646F6519" w14:textId="77777777" w:rsidR="005E39AF" w:rsidRPr="00823CB2" w:rsidRDefault="00824317" w:rsidP="003A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 xml:space="preserve">มวยไทย </w:t>
            </w:r>
            <w:r w:rsidR="005E39AF" w:rsidRPr="00823CB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</w:tr>
      <w:tr w:rsidR="004C2A94" w:rsidRPr="00823CB2" w14:paraId="62AA3918" w14:textId="77777777" w:rsidTr="00EE14B9">
        <w:tc>
          <w:tcPr>
            <w:tcW w:w="3960" w:type="dxa"/>
          </w:tcPr>
          <w:p w14:paraId="5F8BBDD4" w14:textId="77777777" w:rsidR="004C2A94" w:rsidRPr="00823CB2" w:rsidRDefault="004C2A94" w:rsidP="004C2A94">
            <w:pPr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E6109" w14:textId="77777777" w:rsidR="004C2A94" w:rsidRPr="00823CB2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4FDD42C7" w14:textId="77777777"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3C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701C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657A215" w14:textId="77777777"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AF1FF02" w14:textId="77777777"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3C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701C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0D0C179" w14:textId="77777777"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39B1F50" w14:textId="77777777"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3C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701C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10D3088" w14:textId="77777777"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20B9D9D" w14:textId="77777777" w:rsidR="004C2A94" w:rsidRPr="00823CB2" w:rsidRDefault="004C2A94" w:rsidP="004C2A94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3C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701C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E39AF" w:rsidRPr="00823CB2" w14:paraId="0F0A315C" w14:textId="77777777" w:rsidTr="00D673A2">
        <w:trPr>
          <w:trHeight w:val="209"/>
        </w:trPr>
        <w:tc>
          <w:tcPr>
            <w:tcW w:w="3960" w:type="dxa"/>
          </w:tcPr>
          <w:p w14:paraId="375D3C3D" w14:textId="77777777" w:rsidR="005E39AF" w:rsidRPr="00823CB2" w:rsidRDefault="005E39AF" w:rsidP="00EE14B9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CC6EE" w14:textId="77777777" w:rsidR="005E39AF" w:rsidRPr="00823CB2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48" w:type="dxa"/>
            <w:gridSpan w:val="7"/>
          </w:tcPr>
          <w:p w14:paraId="46C858F9" w14:textId="77777777" w:rsidR="005E39AF" w:rsidRPr="00823CB2" w:rsidRDefault="005E39AF" w:rsidP="00EE14B9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823C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E73CC" w:rsidRPr="00823CB2" w14:paraId="1ECA623F" w14:textId="77777777" w:rsidTr="00D673A2">
        <w:trPr>
          <w:trHeight w:val="254"/>
        </w:trPr>
        <w:tc>
          <w:tcPr>
            <w:tcW w:w="3960" w:type="dxa"/>
          </w:tcPr>
          <w:p w14:paraId="1514554A" w14:textId="77777777" w:rsidR="00CE73CC" w:rsidRPr="00823CB2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4818BA92" w14:textId="77777777" w:rsidR="00CE73CC" w:rsidRPr="00823CB2" w:rsidRDefault="00CE73CC" w:rsidP="00CE73CC">
            <w:pPr>
              <w:ind w:right="-2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77BA3FD6" w14:textId="207625A3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80,1</w:t>
            </w:r>
            <w:r w:rsidR="00987632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3F2FFBEA" w14:textId="77777777" w:rsidR="00CE73CC" w:rsidRPr="00823CB2" w:rsidRDefault="00CE73CC" w:rsidP="00CE73CC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E00D8F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58,751</w:t>
            </w:r>
          </w:p>
        </w:tc>
        <w:tc>
          <w:tcPr>
            <w:tcW w:w="270" w:type="dxa"/>
            <w:shd w:val="clear" w:color="auto" w:fill="auto"/>
          </w:tcPr>
          <w:p w14:paraId="647500B6" w14:textId="77777777" w:rsidR="00CE73CC" w:rsidRPr="00823CB2" w:rsidRDefault="00CE73CC" w:rsidP="00CE73CC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7A9372E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1B6E396" w14:textId="77777777" w:rsidR="00CE73CC" w:rsidRPr="00823CB2" w:rsidRDefault="00CE73CC" w:rsidP="00CE73CC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45BF58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CE73CC" w:rsidRPr="00823CB2" w14:paraId="27E8D1C4" w14:textId="77777777" w:rsidTr="001B60C8">
        <w:tc>
          <w:tcPr>
            <w:tcW w:w="3960" w:type="dxa"/>
          </w:tcPr>
          <w:p w14:paraId="5527C51B" w14:textId="77777777" w:rsidR="00CE73CC" w:rsidRPr="00823CB2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เบ็ดเสร็จรวม</w:t>
            </w:r>
            <w:r w:rsidRPr="00823CB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823CB2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14:paraId="71C17BD1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</w:tcPr>
          <w:p w14:paraId="26B7E70E" w14:textId="4F85B649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(5,90</w:t>
            </w:r>
            <w:r w:rsidR="0098763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827CDBD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A0CBAB5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2,037</w:t>
            </w:r>
          </w:p>
        </w:tc>
        <w:tc>
          <w:tcPr>
            <w:tcW w:w="270" w:type="dxa"/>
            <w:shd w:val="clear" w:color="auto" w:fill="auto"/>
          </w:tcPr>
          <w:p w14:paraId="45636CB9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24ECD2D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421F443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5A4A207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(51)</w:t>
            </w:r>
          </w:p>
        </w:tc>
      </w:tr>
      <w:tr w:rsidR="00CE73CC" w:rsidRPr="00823CB2" w14:paraId="7BBC32A8" w14:textId="77777777" w:rsidTr="001B60C8">
        <w:trPr>
          <w:trHeight w:hRule="exact" w:val="259"/>
        </w:trPr>
        <w:tc>
          <w:tcPr>
            <w:tcW w:w="3960" w:type="dxa"/>
          </w:tcPr>
          <w:p w14:paraId="29C42345" w14:textId="77777777" w:rsidR="00CE73CC" w:rsidRPr="00823CB2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9EA73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19F43C8F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3FA50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66AA06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9595A6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9AE9AE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E039306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2C2CB7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E73CC" w:rsidRPr="00823CB2" w14:paraId="30FF3CFC" w14:textId="77777777" w:rsidTr="00D673A2">
        <w:tc>
          <w:tcPr>
            <w:tcW w:w="3960" w:type="dxa"/>
          </w:tcPr>
          <w:p w14:paraId="7DF0507D" w14:textId="77777777" w:rsidR="00CE73CC" w:rsidRPr="00823CB2" w:rsidRDefault="00CE73CC" w:rsidP="00CE73CC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เบ็ดเสร็จรวมตามส่วนได้เสีย</w:t>
            </w:r>
          </w:p>
        </w:tc>
        <w:tc>
          <w:tcPr>
            <w:tcW w:w="270" w:type="dxa"/>
          </w:tcPr>
          <w:p w14:paraId="074CB630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</w:tcPr>
          <w:p w14:paraId="24F5FCC5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EEE74A" w14:textId="77777777" w:rsidR="00CE73CC" w:rsidRPr="00823CB2" w:rsidRDefault="00CE73CC" w:rsidP="00CE73CC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</w:tcPr>
          <w:p w14:paraId="672BAD90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AE698C" w14:textId="77777777" w:rsidR="00CE73CC" w:rsidRPr="00823CB2" w:rsidRDefault="00CE73CC" w:rsidP="00CE73CC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</w:tcPr>
          <w:p w14:paraId="6B13D97A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38B114E" w14:textId="77777777" w:rsidR="00CE73CC" w:rsidRPr="00823CB2" w:rsidRDefault="00CE73CC" w:rsidP="00CE73CC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</w:tcPr>
          <w:p w14:paraId="3923E46F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CE73CC" w:rsidRPr="00823CB2" w14:paraId="61F5DFBD" w14:textId="77777777" w:rsidTr="00D673A2">
        <w:tc>
          <w:tcPr>
            <w:tcW w:w="3960" w:type="dxa"/>
          </w:tcPr>
          <w:p w14:paraId="4AD34E09" w14:textId="77777777" w:rsidR="00CE73CC" w:rsidRPr="00823CB2" w:rsidRDefault="00CE73CC" w:rsidP="00CE73CC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ของกลุ่มบริษัท</w:t>
            </w:r>
          </w:p>
        </w:tc>
        <w:tc>
          <w:tcPr>
            <w:tcW w:w="270" w:type="dxa"/>
          </w:tcPr>
          <w:p w14:paraId="27659BD8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00186884" w14:textId="2F3CCC02" w:rsidR="00CE73CC" w:rsidRPr="00823CB2" w:rsidRDefault="00822791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E73CC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987632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CE73C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36E4886" w14:textId="77777777" w:rsidR="00CE73CC" w:rsidRPr="00823CB2" w:rsidRDefault="00CE73CC" w:rsidP="00CE73CC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E11BD6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6EF5E271" w14:textId="77777777" w:rsidR="00CE73CC" w:rsidRPr="00823CB2" w:rsidRDefault="00CE73CC" w:rsidP="00CE73CC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9FCF312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805FAA4" w14:textId="77777777" w:rsidR="00CE73CC" w:rsidRPr="00823CB2" w:rsidRDefault="00CE73CC" w:rsidP="00CE73CC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6D3E26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(15)</w:t>
            </w:r>
          </w:p>
        </w:tc>
      </w:tr>
      <w:tr w:rsidR="00CE73CC" w:rsidRPr="00823CB2" w14:paraId="04DC18E2" w14:textId="77777777" w:rsidTr="00D673A2">
        <w:tc>
          <w:tcPr>
            <w:tcW w:w="3960" w:type="dxa"/>
          </w:tcPr>
          <w:p w14:paraId="30954EBF" w14:textId="77777777" w:rsidR="00CE73CC" w:rsidRPr="00823CB2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FABD3E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303AD4C8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01CDCD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4126CF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7ABE45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E24C8F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19FEE93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F907B6F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E73CC" w:rsidRPr="00823CB2" w14:paraId="21EBE770" w14:textId="77777777" w:rsidTr="00EE14B9">
        <w:tc>
          <w:tcPr>
            <w:tcW w:w="3960" w:type="dxa"/>
          </w:tcPr>
          <w:p w14:paraId="0AB35B7D" w14:textId="77777777" w:rsidR="00CE73CC" w:rsidRPr="00823CB2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1DC98588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71471F2" w14:textId="77777777" w:rsidR="00CE73CC" w:rsidRPr="00491EFD" w:rsidRDefault="00E74B4E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65,284</w:t>
            </w:r>
          </w:p>
        </w:tc>
        <w:tc>
          <w:tcPr>
            <w:tcW w:w="236" w:type="dxa"/>
          </w:tcPr>
          <w:p w14:paraId="46642BF4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</w:tcPr>
          <w:p w14:paraId="0BF6FDB8" w14:textId="77777777" w:rsidR="00CE73CC" w:rsidRPr="00491EFD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1EFD">
              <w:rPr>
                <w:rFonts w:ascii="Angsana New" w:hAnsi="Angsana New"/>
                <w:sz w:val="30"/>
                <w:szCs w:val="30"/>
              </w:rPr>
              <w:t>73,684</w:t>
            </w:r>
          </w:p>
        </w:tc>
        <w:tc>
          <w:tcPr>
            <w:tcW w:w="270" w:type="dxa"/>
            <w:shd w:val="clear" w:color="auto" w:fill="auto"/>
          </w:tcPr>
          <w:p w14:paraId="1D7039A9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</w:tcPr>
          <w:p w14:paraId="7560DC9C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FFC532C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</w:tcPr>
          <w:p w14:paraId="2E0F7443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8,435</w:t>
            </w:r>
          </w:p>
        </w:tc>
      </w:tr>
      <w:tr w:rsidR="00CE73CC" w:rsidRPr="00823CB2" w14:paraId="1FF4202D" w14:textId="77777777" w:rsidTr="00F3718E">
        <w:tc>
          <w:tcPr>
            <w:tcW w:w="3960" w:type="dxa"/>
          </w:tcPr>
          <w:p w14:paraId="721A76E5" w14:textId="77777777" w:rsidR="00CE73CC" w:rsidRPr="00823CB2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7C502CC5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AD26BE4" w14:textId="77777777" w:rsidR="00CE73CC" w:rsidRPr="00491EFD" w:rsidRDefault="00E74B4E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10,809</w:t>
            </w:r>
          </w:p>
        </w:tc>
        <w:tc>
          <w:tcPr>
            <w:tcW w:w="236" w:type="dxa"/>
          </w:tcPr>
          <w:p w14:paraId="6581DA13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</w:tcPr>
          <w:p w14:paraId="4197F959" w14:textId="77777777" w:rsidR="00CE73CC" w:rsidRPr="00491EFD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1EFD">
              <w:rPr>
                <w:rFonts w:ascii="Angsana New" w:hAnsi="Angsana New"/>
                <w:sz w:val="30"/>
                <w:szCs w:val="30"/>
              </w:rPr>
              <w:t>7,905</w:t>
            </w:r>
          </w:p>
        </w:tc>
        <w:tc>
          <w:tcPr>
            <w:tcW w:w="270" w:type="dxa"/>
            <w:shd w:val="clear" w:color="auto" w:fill="auto"/>
          </w:tcPr>
          <w:p w14:paraId="7E459B21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</w:tcPr>
          <w:p w14:paraId="4F5D2BFC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46D4B12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</w:tcPr>
          <w:p w14:paraId="2FE5DA4A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171</w:t>
            </w:r>
          </w:p>
        </w:tc>
      </w:tr>
      <w:tr w:rsidR="00CE73CC" w:rsidRPr="00823CB2" w14:paraId="27D0FE6E" w14:textId="77777777" w:rsidTr="001B60C8">
        <w:tc>
          <w:tcPr>
            <w:tcW w:w="3960" w:type="dxa"/>
          </w:tcPr>
          <w:p w14:paraId="73832946" w14:textId="77777777" w:rsidR="00CE73CC" w:rsidRPr="00823CB2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09D354D9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B6ACA66" w14:textId="77777777" w:rsidR="00CE73CC" w:rsidRPr="00491EFD" w:rsidRDefault="00E74B4E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(20,290)</w:t>
            </w:r>
          </w:p>
        </w:tc>
        <w:tc>
          <w:tcPr>
            <w:tcW w:w="236" w:type="dxa"/>
          </w:tcPr>
          <w:p w14:paraId="1AE35C0F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</w:tcPr>
          <w:p w14:paraId="1F4F7D59" w14:textId="77777777" w:rsidR="00CE73CC" w:rsidRPr="00491EFD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1EFD">
              <w:rPr>
                <w:rFonts w:ascii="Angsana New" w:hAnsi="Angsana New"/>
                <w:sz w:val="30"/>
                <w:szCs w:val="30"/>
              </w:rPr>
              <w:t>(19,469)</w:t>
            </w:r>
          </w:p>
        </w:tc>
        <w:tc>
          <w:tcPr>
            <w:tcW w:w="270" w:type="dxa"/>
            <w:shd w:val="clear" w:color="auto" w:fill="auto"/>
          </w:tcPr>
          <w:p w14:paraId="47888743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  <w:shd w:val="clear" w:color="auto" w:fill="auto"/>
          </w:tcPr>
          <w:p w14:paraId="5BB9FD90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941708E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  <w:shd w:val="clear" w:color="auto" w:fill="auto"/>
          </w:tcPr>
          <w:p w14:paraId="2E87B900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(30)</w:t>
            </w:r>
          </w:p>
        </w:tc>
      </w:tr>
      <w:tr w:rsidR="00CE73CC" w:rsidRPr="00823CB2" w14:paraId="1203D021" w14:textId="77777777" w:rsidTr="001B60C8">
        <w:tc>
          <w:tcPr>
            <w:tcW w:w="3960" w:type="dxa"/>
          </w:tcPr>
          <w:p w14:paraId="17BD9C1A" w14:textId="77777777" w:rsidR="00CE73CC" w:rsidRPr="00823CB2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601A58A0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DC6E164" w14:textId="77777777" w:rsidR="00CE73CC" w:rsidRPr="00491EFD" w:rsidRDefault="00E74B4E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(2,941)</w:t>
            </w:r>
          </w:p>
        </w:tc>
        <w:tc>
          <w:tcPr>
            <w:tcW w:w="236" w:type="dxa"/>
          </w:tcPr>
          <w:p w14:paraId="01C1AF6B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735989" w14:textId="77777777" w:rsidR="00CE73CC" w:rsidRPr="00491EFD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91EFD">
              <w:rPr>
                <w:rFonts w:ascii="Angsana New" w:hAnsi="Angsana New"/>
                <w:sz w:val="30"/>
                <w:szCs w:val="30"/>
              </w:rPr>
              <w:t>(3,357)</w:t>
            </w:r>
          </w:p>
        </w:tc>
        <w:tc>
          <w:tcPr>
            <w:tcW w:w="270" w:type="dxa"/>
            <w:shd w:val="clear" w:color="auto" w:fill="auto"/>
          </w:tcPr>
          <w:p w14:paraId="2A3EC96B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C1E6F6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AC64415" w14:textId="77777777" w:rsidR="00CE73CC" w:rsidRPr="00823CB2" w:rsidRDefault="00CE73CC" w:rsidP="00CE73CC">
            <w:pPr>
              <w:pStyle w:val="AccPolicyalternative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2EB5DD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E73CC" w:rsidRPr="00823CB2" w14:paraId="1D182D38" w14:textId="77777777" w:rsidTr="001B60C8">
        <w:tc>
          <w:tcPr>
            <w:tcW w:w="3960" w:type="dxa"/>
          </w:tcPr>
          <w:p w14:paraId="37544A98" w14:textId="77777777" w:rsidR="00CE73CC" w:rsidRPr="00823CB2" w:rsidRDefault="00CE73CC" w:rsidP="00CE73CC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823CB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ร้อยละ </w:t>
            </w:r>
            <w:r w:rsidRPr="00823CB2">
              <w:rPr>
                <w:rFonts w:ascii="Angsana New" w:hAnsi="Angsana New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14:paraId="37BE836F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22C5077A" w14:textId="40E225D5" w:rsidR="00CE73CC" w:rsidRPr="00491EFD" w:rsidRDefault="00E74B4E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52,86</w:t>
            </w:r>
            <w:r w:rsidR="0098763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BBC981A" w14:textId="77777777" w:rsidR="00CE73CC" w:rsidRPr="00823CB2" w:rsidRDefault="00CE73CC" w:rsidP="00CE73CC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2413E9" w14:textId="77777777" w:rsidR="00CE73CC" w:rsidRPr="00491EFD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EFD">
              <w:rPr>
                <w:rFonts w:ascii="Angsana New" w:hAnsi="Angsana New"/>
                <w:b/>
                <w:bCs/>
                <w:sz w:val="30"/>
                <w:szCs w:val="30"/>
              </w:rPr>
              <w:t>58,763</w:t>
            </w:r>
          </w:p>
        </w:tc>
        <w:tc>
          <w:tcPr>
            <w:tcW w:w="270" w:type="dxa"/>
            <w:shd w:val="clear" w:color="auto" w:fill="auto"/>
          </w:tcPr>
          <w:p w14:paraId="3C1C8BDD" w14:textId="77777777" w:rsidR="00CE73CC" w:rsidRPr="00823CB2" w:rsidRDefault="00CE73CC" w:rsidP="00CE73CC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E7C4C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8632F60" w14:textId="77777777" w:rsidR="00CE73CC" w:rsidRPr="00823CB2" w:rsidRDefault="00CE73CC" w:rsidP="00CE73CC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D3F75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8,576</w:t>
            </w:r>
          </w:p>
        </w:tc>
      </w:tr>
      <w:tr w:rsidR="00CE73CC" w:rsidRPr="00491EFD" w14:paraId="637AA9DC" w14:textId="77777777" w:rsidTr="00491EFD">
        <w:tc>
          <w:tcPr>
            <w:tcW w:w="3960" w:type="dxa"/>
          </w:tcPr>
          <w:p w14:paraId="438B7C49" w14:textId="77777777" w:rsidR="00CE73CC" w:rsidRPr="00491EFD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2BC62C" w14:textId="77777777" w:rsidR="00CE73CC" w:rsidRPr="00491EFD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7F5E7506" w14:textId="77777777" w:rsidR="00CE73CC" w:rsidRPr="00491EFD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BC6EB9" w14:textId="77777777" w:rsidR="00CE73CC" w:rsidRPr="00491EFD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F09FAE" w14:textId="77777777" w:rsidR="00CE73CC" w:rsidRPr="00491EFD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2A7BFA" w14:textId="77777777" w:rsidR="00CE73CC" w:rsidRPr="00491EFD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2E2EE48" w14:textId="77777777" w:rsidR="00CE73CC" w:rsidRPr="00491EFD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BE612" w14:textId="77777777" w:rsidR="00CE73CC" w:rsidRPr="00491EFD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1616EF" w14:textId="77777777" w:rsidR="00CE73CC" w:rsidRPr="00491EFD" w:rsidRDefault="00CE73CC" w:rsidP="00CE73CC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3CC" w:rsidRPr="00FB7080" w14:paraId="07E1EAF5" w14:textId="77777777" w:rsidTr="00F3718E">
        <w:tc>
          <w:tcPr>
            <w:tcW w:w="3960" w:type="dxa"/>
          </w:tcPr>
          <w:p w14:paraId="73D3515C" w14:textId="77777777" w:rsidR="00CE73CC" w:rsidRPr="00823CB2" w:rsidRDefault="00CE73CC" w:rsidP="00CE73C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CB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70" w:type="dxa"/>
          </w:tcPr>
          <w:p w14:paraId="0CE51A9B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864"/>
              </w:tabs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4C3A5A3D" w14:textId="55749BBE" w:rsidR="00CE73CC" w:rsidRPr="00491EFD" w:rsidRDefault="00E74B4E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8763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87632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36" w:type="dxa"/>
          </w:tcPr>
          <w:p w14:paraId="75A4BD42" w14:textId="77777777" w:rsidR="00CE73CC" w:rsidRPr="00823CB2" w:rsidRDefault="00CE73CC" w:rsidP="00CE73CC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FD8AC8" w14:textId="77777777" w:rsidR="00CE73CC" w:rsidRPr="00491EFD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EFD">
              <w:rPr>
                <w:rFonts w:ascii="Angsana New" w:hAnsi="Angsana New"/>
                <w:b/>
                <w:bCs/>
                <w:sz w:val="30"/>
                <w:szCs w:val="30"/>
              </w:rPr>
              <w:t>27,030</w:t>
            </w:r>
          </w:p>
        </w:tc>
        <w:tc>
          <w:tcPr>
            <w:tcW w:w="270" w:type="dxa"/>
            <w:shd w:val="clear" w:color="auto" w:fill="auto"/>
          </w:tcPr>
          <w:p w14:paraId="58C1F398" w14:textId="77777777" w:rsidR="00CE73CC" w:rsidRPr="00823CB2" w:rsidRDefault="00CE73CC" w:rsidP="00CE73CC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AAFF5D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23CB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21350E6" w14:textId="77777777" w:rsidR="00CE73CC" w:rsidRPr="00823CB2" w:rsidRDefault="00CE73CC" w:rsidP="00CE73CC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1377A5" w14:textId="77777777" w:rsidR="00CE73CC" w:rsidRPr="00823CB2" w:rsidRDefault="00CE73CC" w:rsidP="00CE7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2,573</w:t>
            </w:r>
          </w:p>
        </w:tc>
      </w:tr>
    </w:tbl>
    <w:p w14:paraId="00FF6FB5" w14:textId="77777777" w:rsidR="005E39AF" w:rsidRDefault="005E39AF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26D16CB" w14:textId="77777777"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E1051C0" w14:textId="77777777"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31CF630" w14:textId="77777777" w:rsidR="00F3718E" w:rsidRDefault="00F3718E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91D5533" w14:textId="77777777" w:rsidR="00390559" w:rsidRDefault="00390559" w:rsidP="006E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55A3D1F" w14:textId="77777777" w:rsidR="00297B72" w:rsidRPr="00700966" w:rsidRDefault="00297B72" w:rsidP="00700966">
      <w:pPr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  <w:sectPr w:rsidR="00297B72" w:rsidRPr="00700966" w:rsidSect="005E58FF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1E7C5EC" w14:textId="77777777" w:rsidR="00F60451" w:rsidRPr="00420468" w:rsidRDefault="00F6045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43A0CBA5" w14:textId="77777777" w:rsidR="000E38AD" w:rsidRPr="00FD2A08" w:rsidRDefault="00FD2A08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FD2A08">
        <w:rPr>
          <w:rFonts w:ascii="Angsana New" w:hAnsi="Angsana New" w:cs="Angsana New"/>
          <w:b/>
          <w:bCs/>
          <w:sz w:val="30"/>
          <w:szCs w:val="30"/>
          <w:lang w:val="en-US" w:bidi="th-TH"/>
        </w:rPr>
        <w:t>1</w:t>
      </w:r>
      <w:r w:rsidR="003B4B6C">
        <w:rPr>
          <w:rFonts w:ascii="Angsana New" w:hAnsi="Angsana New" w:cs="Angsana New"/>
          <w:b/>
          <w:bCs/>
          <w:sz w:val="30"/>
          <w:szCs w:val="30"/>
          <w:lang w:val="en-US" w:bidi="th-TH"/>
        </w:rPr>
        <w:t>0</w:t>
      </w:r>
      <w:r w:rsidRPr="00FD2A08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Pr="00FD2A08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0AB15BC7" w14:textId="77777777" w:rsidR="006553F3" w:rsidRPr="00E664FB" w:rsidRDefault="006553F3" w:rsidP="007B671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1449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530"/>
        <w:gridCol w:w="810"/>
        <w:gridCol w:w="810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9C743B" w:rsidRPr="0069331B" w14:paraId="4BCC5042" w14:textId="77777777" w:rsidTr="00FD2A08">
        <w:trPr>
          <w:cantSplit/>
          <w:tblHeader/>
        </w:trPr>
        <w:tc>
          <w:tcPr>
            <w:tcW w:w="2520" w:type="dxa"/>
            <w:vAlign w:val="bottom"/>
          </w:tcPr>
          <w:p w14:paraId="511A84CF" w14:textId="77777777" w:rsidR="009C743B" w:rsidRPr="0069331B" w:rsidRDefault="009C743B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165D6CA" w14:textId="77777777" w:rsidR="009C743B" w:rsidRPr="00F226CB" w:rsidRDefault="009C743B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0" w:type="dxa"/>
            <w:gridSpan w:val="17"/>
            <w:vAlign w:val="bottom"/>
          </w:tcPr>
          <w:p w14:paraId="3AEDB1D7" w14:textId="77777777" w:rsidR="009C743B" w:rsidRPr="00F94E43" w:rsidRDefault="009C743B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F94E43">
              <w:rPr>
                <w:rFonts w:ascii="Angsana New" w:hAnsi="Angsana New" w:cs="Angsana New" w:hint="cs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D286E" w:rsidRPr="0069331B" w14:paraId="346744DA" w14:textId="77777777" w:rsidTr="00FD2A08">
        <w:trPr>
          <w:cantSplit/>
          <w:tblHeader/>
        </w:trPr>
        <w:tc>
          <w:tcPr>
            <w:tcW w:w="2520" w:type="dxa"/>
            <w:vAlign w:val="bottom"/>
          </w:tcPr>
          <w:p w14:paraId="782FE065" w14:textId="77777777" w:rsidR="008D286E" w:rsidRPr="0069331B" w:rsidRDefault="008D286E" w:rsidP="00F37739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FC07C86" w14:textId="77777777" w:rsidR="008D286E" w:rsidRPr="00F226C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226C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14:paraId="76760801" w14:textId="77777777"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291DFAB6" w14:textId="77777777"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7E27E4C4" w14:textId="77777777"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5B802C70" w14:textId="77777777"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5F359AA1" w14:textId="77777777"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679F971" w14:textId="77777777"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30632D8F" w14:textId="77777777"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67D781B1" w14:textId="77777777"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51974CB9" w14:textId="77777777" w:rsidR="008D286E" w:rsidRPr="0069331B" w:rsidRDefault="008D286E" w:rsidP="00F37739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4C2A94" w:rsidRPr="0069331B" w14:paraId="2D139223" w14:textId="77777777" w:rsidTr="00FD2A08">
        <w:trPr>
          <w:cantSplit/>
          <w:trHeight w:val="270"/>
          <w:tblHeader/>
        </w:trPr>
        <w:tc>
          <w:tcPr>
            <w:tcW w:w="2520" w:type="dxa"/>
          </w:tcPr>
          <w:p w14:paraId="78C92B65" w14:textId="77777777" w:rsidR="004C2A94" w:rsidRPr="0069331B" w:rsidRDefault="004C2A94" w:rsidP="004C2A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892B77A" w14:textId="77777777" w:rsidR="004C2A94" w:rsidRPr="00F226CB" w:rsidRDefault="004C2A94" w:rsidP="004C2A94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95B1D8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E1336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10" w:type="dxa"/>
          </w:tcPr>
          <w:p w14:paraId="7CD45BDE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E1336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79D560E3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F2CD71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E1336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42C02DF6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E1336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61AFFBE6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75F95F9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E1336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69094F1D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2D0DB0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E1336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4C72DFF8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E070E6C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E1336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1FC14391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449CEBE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E1336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2E8D2A4A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89C157F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E1336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16F1A752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ACA3C5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E1336C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D8269A" w:rsidRPr="0069331B" w14:paraId="195A6F9A" w14:textId="77777777" w:rsidTr="00FD2A08">
        <w:trPr>
          <w:cantSplit/>
          <w:trHeight w:val="270"/>
        </w:trPr>
        <w:tc>
          <w:tcPr>
            <w:tcW w:w="2520" w:type="dxa"/>
          </w:tcPr>
          <w:p w14:paraId="62DA0CD3" w14:textId="77777777"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622AD8C3" w14:textId="77777777" w:rsidR="00D8269A" w:rsidRPr="00F226C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14:paraId="20CA9013" w14:textId="77777777" w:rsidR="00D8269A" w:rsidRPr="008D286E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286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1605FD93" w14:textId="77777777" w:rsidR="00D8269A" w:rsidRPr="0069331B" w:rsidRDefault="00D8269A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14:paraId="7EDDAD9E" w14:textId="77777777" w:rsidR="00D8269A" w:rsidRPr="008D286E" w:rsidRDefault="003D5D69" w:rsidP="00D826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3D5D69" w:rsidRPr="0069331B" w14:paraId="444238B4" w14:textId="77777777" w:rsidTr="00FD2A08">
        <w:trPr>
          <w:cantSplit/>
          <w:trHeight w:val="270"/>
        </w:trPr>
        <w:tc>
          <w:tcPr>
            <w:tcW w:w="2520" w:type="dxa"/>
          </w:tcPr>
          <w:p w14:paraId="3D781B52" w14:textId="77777777" w:rsidR="003D5D69" w:rsidRPr="003D5D69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D6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14:paraId="43BCF15B" w14:textId="77777777" w:rsidR="003D5D69" w:rsidRPr="00F226CB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283FE5C" w14:textId="77777777" w:rsidR="003D5D69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C1E224" w14:textId="77777777" w:rsidR="003D5D69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0D6D4D" w14:textId="77777777" w:rsidR="003D5D69" w:rsidRPr="0069331B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26DDDE" w14:textId="77777777"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1A5EA5" w14:textId="77777777"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BADC757" w14:textId="77777777" w:rsidR="003D5D69" w:rsidRPr="0069331B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4C547EB" w14:textId="77777777"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2F64F131" w14:textId="77777777"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85B114" w14:textId="77777777"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9E722A8" w14:textId="77777777"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329716E" w14:textId="77777777"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7F1601A" w14:textId="77777777"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200A8CC" w14:textId="77777777"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5894C4" w14:textId="77777777"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7500A4E" w14:textId="77777777"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A829C8" w14:textId="77777777"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579029" w14:textId="77777777" w:rsidR="003D5D69" w:rsidRPr="00AB0762" w:rsidRDefault="003D5D69" w:rsidP="00882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0211F7" w:rsidRPr="0069331B" w14:paraId="5EF22658" w14:textId="77777777" w:rsidTr="00FD2A08">
        <w:trPr>
          <w:cantSplit/>
          <w:trHeight w:val="270"/>
        </w:trPr>
        <w:tc>
          <w:tcPr>
            <w:tcW w:w="2520" w:type="dxa"/>
          </w:tcPr>
          <w:p w14:paraId="3B8639FE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อมรินทร์ เทเลวิชั่น จำกัด</w:t>
            </w:r>
          </w:p>
        </w:tc>
        <w:tc>
          <w:tcPr>
            <w:tcW w:w="1530" w:type="dxa"/>
          </w:tcPr>
          <w:p w14:paraId="276B8EA1" w14:textId="77777777" w:rsidR="000211F7" w:rsidRPr="00F226C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226C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ผลิตรายการโทรทัศน์ </w:t>
            </w:r>
          </w:p>
        </w:tc>
        <w:tc>
          <w:tcPr>
            <w:tcW w:w="810" w:type="dxa"/>
          </w:tcPr>
          <w:p w14:paraId="644B89A8" w14:textId="77777777" w:rsidR="000211F7" w:rsidRPr="0069331B" w:rsidRDefault="000211F7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40ECE3B3" w14:textId="77777777" w:rsidR="000211F7" w:rsidRPr="0069331B" w:rsidRDefault="000211F7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5AE8128E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1CCB33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3,600,000</w:t>
            </w:r>
          </w:p>
        </w:tc>
        <w:tc>
          <w:tcPr>
            <w:tcW w:w="990" w:type="dxa"/>
          </w:tcPr>
          <w:p w14:paraId="2FAC0F70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3,600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78" w:type="dxa"/>
          </w:tcPr>
          <w:p w14:paraId="76D90018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DE592B3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6B39D223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3F8553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33EA7754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4F09181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C0AE059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84D920C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2E8966C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FDF92AF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  <w:tc>
          <w:tcPr>
            <w:tcW w:w="178" w:type="dxa"/>
          </w:tcPr>
          <w:p w14:paraId="6F0B4187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DDBEEC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0762">
              <w:rPr>
                <w:rFonts w:ascii="Angsana New" w:hAnsi="Angsana New"/>
                <w:color w:val="000000"/>
                <w:sz w:val="24"/>
                <w:szCs w:val="24"/>
              </w:rPr>
              <w:t>3,599,892</w:t>
            </w:r>
          </w:p>
        </w:tc>
      </w:tr>
      <w:tr w:rsidR="000211F7" w:rsidRPr="0069331B" w14:paraId="3320357D" w14:textId="77777777" w:rsidTr="00FD2A08">
        <w:trPr>
          <w:cantSplit/>
          <w:trHeight w:val="270"/>
        </w:trPr>
        <w:tc>
          <w:tcPr>
            <w:tcW w:w="2520" w:type="dxa"/>
          </w:tcPr>
          <w:p w14:paraId="0AB5EA2B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อมรินทร์ บุ๊ค เซ็นเตอร์ จำกัด</w:t>
            </w:r>
          </w:p>
        </w:tc>
        <w:tc>
          <w:tcPr>
            <w:tcW w:w="1530" w:type="dxa"/>
          </w:tcPr>
          <w:p w14:paraId="7FE5322F" w14:textId="77777777" w:rsidR="000211F7" w:rsidRPr="00F226C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จำหน่ายหนังสือ</w:t>
            </w:r>
          </w:p>
        </w:tc>
        <w:tc>
          <w:tcPr>
            <w:tcW w:w="810" w:type="dxa"/>
          </w:tcPr>
          <w:p w14:paraId="16C3289E" w14:textId="77777777" w:rsidR="000211F7" w:rsidRDefault="000211F7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57F9EC78" w14:textId="77777777" w:rsidR="000211F7" w:rsidRDefault="000211F7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29F1A4D7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4D9F80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990" w:type="dxa"/>
          </w:tcPr>
          <w:p w14:paraId="5AECD1B5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78" w:type="dxa"/>
          </w:tcPr>
          <w:p w14:paraId="4A35EF49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22997E4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60B4CD88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3DD418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45FE4F98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484060DF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8D11F01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99F5AF5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1712A91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D7AD40A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  <w:tc>
          <w:tcPr>
            <w:tcW w:w="178" w:type="dxa"/>
          </w:tcPr>
          <w:p w14:paraId="4C257BE4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0EC81F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487,388</w:t>
            </w:r>
          </w:p>
        </w:tc>
      </w:tr>
      <w:tr w:rsidR="000211F7" w:rsidRPr="0069331B" w14:paraId="64F94036" w14:textId="77777777" w:rsidTr="00FD2A08">
        <w:trPr>
          <w:cantSplit/>
          <w:trHeight w:val="270"/>
        </w:trPr>
        <w:tc>
          <w:tcPr>
            <w:tcW w:w="2520" w:type="dxa"/>
          </w:tcPr>
          <w:p w14:paraId="75B0C949" w14:textId="77777777" w:rsidR="000211F7" w:rsidRPr="0069331B" w:rsidRDefault="000211F7" w:rsidP="00032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0CE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อมรินทร์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ออมนิเวิร์ส จำกั</w:t>
            </w:r>
            <w:r w:rsidR="0003261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</w:t>
            </w:r>
          </w:p>
        </w:tc>
        <w:tc>
          <w:tcPr>
            <w:tcW w:w="1530" w:type="dxa"/>
          </w:tcPr>
          <w:p w14:paraId="1A26DD4C" w14:textId="77777777" w:rsidR="000211F7" w:rsidRPr="00F226C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มีเดียคอมเมิร์ซ</w:t>
            </w:r>
          </w:p>
        </w:tc>
        <w:tc>
          <w:tcPr>
            <w:tcW w:w="810" w:type="dxa"/>
          </w:tcPr>
          <w:p w14:paraId="6004761D" w14:textId="77777777" w:rsidR="000211F7" w:rsidRPr="0069331B" w:rsidRDefault="000211F7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</w:tcPr>
          <w:p w14:paraId="263417A5" w14:textId="77777777" w:rsidR="000211F7" w:rsidRPr="0069331B" w:rsidRDefault="000211F7" w:rsidP="00E64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78" w:type="dxa"/>
          </w:tcPr>
          <w:p w14:paraId="377BD801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51A67A5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990" w:type="dxa"/>
          </w:tcPr>
          <w:p w14:paraId="0106F126" w14:textId="77777777" w:rsidR="000211F7" w:rsidRDefault="00E1336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0211F7">
              <w:rPr>
                <w:rFonts w:ascii="Angsana New" w:hAnsi="Angsana New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8" w:type="dxa"/>
          </w:tcPr>
          <w:p w14:paraId="025DE7DF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794F7CE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58F37C1A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ECD002" w14:textId="77777777" w:rsidR="000211F7" w:rsidRPr="00AB0762" w:rsidRDefault="00E1336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0211F7">
              <w:rPr>
                <w:rFonts w:ascii="Angsana New" w:hAnsi="Angsana New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78" w:type="dxa"/>
          </w:tcPr>
          <w:p w14:paraId="0AF4990C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4A01D4D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90F8CC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DA5A48A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6A63AD9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22C3BEC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78" w:type="dxa"/>
          </w:tcPr>
          <w:p w14:paraId="6603A333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98CCE5" w14:textId="77777777" w:rsidR="000211F7" w:rsidRPr="00AB0762" w:rsidRDefault="00E1336C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0211F7">
              <w:rPr>
                <w:rFonts w:ascii="Angsana New" w:hAnsi="Angsana New"/>
                <w:color w:val="000000"/>
                <w:sz w:val="24"/>
                <w:szCs w:val="24"/>
              </w:rPr>
              <w:t>0,000</w:t>
            </w:r>
          </w:p>
        </w:tc>
      </w:tr>
      <w:tr w:rsidR="000211F7" w:rsidRPr="0070246F" w14:paraId="4B80E357" w14:textId="77777777" w:rsidTr="00FD2A08">
        <w:trPr>
          <w:cantSplit/>
          <w:trHeight w:val="270"/>
        </w:trPr>
        <w:tc>
          <w:tcPr>
            <w:tcW w:w="2520" w:type="dxa"/>
          </w:tcPr>
          <w:p w14:paraId="49213B59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0246F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</w:tcPr>
          <w:p w14:paraId="1AEE961B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E015C4E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53EF5A7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B62CEEC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929F9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BC0136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3874098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6C5E81A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616601F6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1663660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</w:t>
            </w:r>
            <w:r w:rsidR="00E1336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7,280</w:t>
            </w:r>
          </w:p>
        </w:tc>
        <w:tc>
          <w:tcPr>
            <w:tcW w:w="178" w:type="dxa"/>
          </w:tcPr>
          <w:p w14:paraId="6940CBF3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5DD29A0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092E519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E6BC13A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6E0C368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7B557DA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4,187,280</w:t>
            </w:r>
          </w:p>
        </w:tc>
        <w:tc>
          <w:tcPr>
            <w:tcW w:w="178" w:type="dxa"/>
          </w:tcPr>
          <w:p w14:paraId="62F835B0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7308590" w14:textId="77777777" w:rsidR="000211F7" w:rsidRPr="0070246F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4,1</w:t>
            </w:r>
            <w:r w:rsidR="00E1336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7,280</w:t>
            </w:r>
          </w:p>
        </w:tc>
      </w:tr>
    </w:tbl>
    <w:p w14:paraId="2A9E6E61" w14:textId="77777777" w:rsidR="00621170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exact"/>
      </w:pPr>
    </w:p>
    <w:p w14:paraId="1AFD36B0" w14:textId="77777777" w:rsidR="00621170" w:rsidRPr="00A90FBF" w:rsidRDefault="0062117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F27C14B" w14:textId="77777777" w:rsidR="00414A05" w:rsidRDefault="0077783C" w:rsidP="00673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="00606247">
        <w:rPr>
          <w:rFonts w:ascii="Angsana New" w:hAnsi="Angsana New" w:hint="cs"/>
          <w:sz w:val="30"/>
          <w:szCs w:val="30"/>
          <w:cs/>
        </w:rPr>
        <w:t>ทางตรง</w:t>
      </w:r>
      <w:r w:rsidR="00D72099">
        <w:rPr>
          <w:rFonts w:ascii="Angsana New" w:hAnsi="Angsana New" w:hint="cs"/>
          <w:sz w:val="30"/>
          <w:szCs w:val="30"/>
          <w:cs/>
        </w:rPr>
        <w:t>ทั้งหมดจดทะเบียนจัดตั้งและ</w:t>
      </w:r>
      <w:r w:rsidR="004E067A" w:rsidRPr="003E0CBF">
        <w:rPr>
          <w:rFonts w:ascii="Angsana New" w:hAnsi="Angsana New" w:hint="cs"/>
          <w:sz w:val="30"/>
          <w:szCs w:val="30"/>
          <w:cs/>
        </w:rPr>
        <w:t>ดำเนินธุรกิจในประเทศไทย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 w:rsidRPr="0077783C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กลุ่มบริษัทไม่มีเงินลงทุนในบริษัทย่อย</w:t>
      </w:r>
      <w:r w:rsidR="00606247">
        <w:rPr>
          <w:rFonts w:ascii="Angsana New" w:hAnsi="Angsana New" w:hint="cs"/>
          <w:sz w:val="30"/>
          <w:szCs w:val="30"/>
          <w:cs/>
        </w:rPr>
        <w:t>ทางตรง</w:t>
      </w:r>
      <w:r w:rsidRPr="0077783C">
        <w:rPr>
          <w:rFonts w:ascii="Angsana New" w:hAnsi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332F65C4" w14:textId="77777777" w:rsidR="004073DC" w:rsidRPr="00A90FBF" w:rsidRDefault="004073DC" w:rsidP="00D72099">
      <w:pPr>
        <w:ind w:left="720"/>
        <w:rPr>
          <w:rFonts w:ascii="Angsana New" w:hAnsi="Angsana New"/>
          <w:sz w:val="24"/>
          <w:szCs w:val="24"/>
        </w:rPr>
      </w:pPr>
    </w:p>
    <w:p w14:paraId="3C5FCC12" w14:textId="77777777" w:rsidR="0088254A" w:rsidRDefault="00D72099" w:rsidP="00D72099">
      <w:pPr>
        <w:ind w:left="720"/>
        <w:jc w:val="thaiDistribute"/>
        <w:rPr>
          <w:rFonts w:ascii="Angsana New" w:hAnsi="Angsana New"/>
          <w:sz w:val="30"/>
          <w:szCs w:val="30"/>
          <w:cs/>
        </w:rPr>
      </w:pPr>
      <w:r w:rsidRPr="00D72099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D72099">
        <w:rPr>
          <w:rFonts w:ascii="Angsana New" w:hAnsi="Angsana New"/>
          <w:spacing w:val="-6"/>
          <w:sz w:val="30"/>
          <w:szCs w:val="30"/>
        </w:rPr>
        <w:t xml:space="preserve">4 </w:t>
      </w:r>
      <w:r w:rsidRPr="00D72099">
        <w:rPr>
          <w:rFonts w:ascii="Angsana New" w:hAnsi="Angsana New" w:hint="cs"/>
          <w:spacing w:val="-6"/>
          <w:sz w:val="30"/>
          <w:szCs w:val="30"/>
          <w:cs/>
        </w:rPr>
        <w:t xml:space="preserve">มีนาคม </w:t>
      </w:r>
      <w:r w:rsidRPr="00D72099">
        <w:rPr>
          <w:rFonts w:ascii="Angsana New" w:hAnsi="Angsana New"/>
          <w:spacing w:val="-6"/>
          <w:sz w:val="30"/>
          <w:szCs w:val="30"/>
        </w:rPr>
        <w:t xml:space="preserve">2562 </w:t>
      </w:r>
      <w:r w:rsidRPr="00D72099">
        <w:rPr>
          <w:rFonts w:ascii="Angsana New" w:hAnsi="Angsana New" w:hint="cs"/>
          <w:spacing w:val="-6"/>
          <w:sz w:val="30"/>
          <w:szCs w:val="30"/>
          <w:cs/>
        </w:rPr>
        <w:t xml:space="preserve">และวันที่ </w:t>
      </w:r>
      <w:r w:rsidRPr="00D72099">
        <w:rPr>
          <w:rFonts w:ascii="Angsana New" w:hAnsi="Angsana New"/>
          <w:spacing w:val="-6"/>
          <w:sz w:val="30"/>
          <w:szCs w:val="30"/>
        </w:rPr>
        <w:t xml:space="preserve">7 </w:t>
      </w:r>
      <w:r w:rsidRPr="00D72099">
        <w:rPr>
          <w:rFonts w:ascii="Angsana New" w:hAnsi="Angsana New" w:hint="cs"/>
          <w:spacing w:val="-6"/>
          <w:sz w:val="30"/>
          <w:szCs w:val="30"/>
          <w:cs/>
        </w:rPr>
        <w:t xml:space="preserve">กรกฎาคม </w:t>
      </w:r>
      <w:r w:rsidRPr="00D72099">
        <w:rPr>
          <w:rFonts w:ascii="Angsana New" w:hAnsi="Angsana New"/>
          <w:spacing w:val="-6"/>
          <w:sz w:val="30"/>
          <w:szCs w:val="30"/>
        </w:rPr>
        <w:t xml:space="preserve">2562 </w:t>
      </w:r>
      <w:r w:rsidRPr="00D72099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อมรินทร์ ออมนิเวิร์ส จำกัด ซึ่งเป็นบริษัทย่อยแห่งหนึ่ง ได้รับชำระค่าหุ้นส่วนที่ยังไม่ได้รับชำระในสัดส่วนร้อยละ </w:t>
      </w:r>
      <w:r w:rsidRPr="00D72099">
        <w:rPr>
          <w:rFonts w:ascii="Angsana New" w:hAnsi="Angsana New"/>
          <w:spacing w:val="-6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ของทุนจดทะเบียนจำนวน </w:t>
      </w:r>
      <w:r>
        <w:rPr>
          <w:rFonts w:ascii="Angsana New" w:hAnsi="Angsana New"/>
          <w:sz w:val="30"/>
          <w:szCs w:val="30"/>
        </w:rPr>
        <w:t xml:space="preserve">10,000,000 </w:t>
      </w:r>
      <w:r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 </w:t>
      </w:r>
      <w:r>
        <w:rPr>
          <w:rFonts w:ascii="Angsana New" w:hAnsi="Angsana New"/>
          <w:sz w:val="30"/>
          <w:szCs w:val="30"/>
        </w:rPr>
        <w:t xml:space="preserve">50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4224AD66" w14:textId="77777777" w:rsidR="004073DC" w:rsidRDefault="004073DC" w:rsidP="00D72099">
      <w:pPr>
        <w:ind w:left="720"/>
        <w:rPr>
          <w:rFonts w:ascii="Angsana New" w:hAnsi="Angsana New"/>
          <w:sz w:val="24"/>
          <w:szCs w:val="24"/>
        </w:rPr>
      </w:pPr>
    </w:p>
    <w:p w14:paraId="141CFA40" w14:textId="77777777" w:rsidR="00A90FBF" w:rsidRPr="00A90FBF" w:rsidRDefault="00A90FBF" w:rsidP="00A90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A90FBF">
        <w:rPr>
          <w:rFonts w:ascii="Angsana New" w:hAnsi="Angsana New" w:hint="cs"/>
          <w:spacing w:val="-6"/>
          <w:sz w:val="30"/>
          <w:szCs w:val="30"/>
          <w:cs/>
        </w:rPr>
        <w:t xml:space="preserve">ในระหว่างปี </w:t>
      </w:r>
      <w:r w:rsidRPr="00A90FBF">
        <w:rPr>
          <w:rFonts w:ascii="Angsana New" w:hAnsi="Angsana New"/>
          <w:spacing w:val="-6"/>
          <w:sz w:val="30"/>
          <w:szCs w:val="30"/>
        </w:rPr>
        <w:t>256</w:t>
      </w:r>
      <w:r w:rsidR="00E1336C">
        <w:rPr>
          <w:rFonts w:ascii="Angsana New" w:hAnsi="Angsana New"/>
          <w:spacing w:val="-6"/>
          <w:sz w:val="30"/>
          <w:szCs w:val="30"/>
        </w:rPr>
        <w:t>3</w:t>
      </w:r>
      <w:r w:rsidRPr="00A90FBF">
        <w:rPr>
          <w:rFonts w:ascii="Angsana New" w:hAnsi="Angsana New"/>
          <w:spacing w:val="-6"/>
          <w:sz w:val="30"/>
          <w:szCs w:val="30"/>
        </w:rPr>
        <w:t xml:space="preserve"> </w:t>
      </w:r>
      <w:r w:rsidRPr="00A90FBF">
        <w:rPr>
          <w:rFonts w:ascii="Angsana New" w:hAnsi="Angsana New" w:hint="cs"/>
          <w:spacing w:val="-6"/>
          <w:sz w:val="30"/>
          <w:szCs w:val="30"/>
          <w:cs/>
        </w:rPr>
        <w:t>บริษัทได้ทำการทดสอบการด้อยค่าและการประมาณมูลค่าที่คาดว่าจะได้รับคืน การประมาณมูลค่าที่คาดว่าจะได้รับคืนอ้างอิงจากมูลค่าจากการใช้ของสินทรัพย์หรือ</w:t>
      </w:r>
      <w:r w:rsidRPr="00A90FBF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มูลค่ายุติธรรมของสินทรัพย์หักต้นทุนในการขาย แล้วแต่อย่างใดจะสูงกว่า ซึ่งได้เปิดเผยในหมายเหตุประกอบงบการเงินข้อ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E46A7">
        <w:rPr>
          <w:rFonts w:ascii="Angsana New" w:hAnsi="Angsana New"/>
          <w:sz w:val="30"/>
          <w:szCs w:val="30"/>
        </w:rPr>
        <w:t>1</w:t>
      </w:r>
      <w:r w:rsidR="00236038">
        <w:rPr>
          <w:rFonts w:ascii="Angsana New" w:hAnsi="Angsana New"/>
          <w:sz w:val="30"/>
          <w:szCs w:val="30"/>
        </w:rPr>
        <w:t>4</w:t>
      </w:r>
    </w:p>
    <w:p w14:paraId="36B914B6" w14:textId="77777777" w:rsidR="00622C23" w:rsidRDefault="00622C23" w:rsidP="00CF1A0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55C4B14" w14:textId="77777777" w:rsidR="00CF1A0E" w:rsidRDefault="00CF1A0E" w:rsidP="00CF1A0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0B92A9C" w14:textId="77777777" w:rsidR="00CF1A0E" w:rsidRDefault="00687A7A" w:rsidP="00CF1A0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 xml:space="preserve">เงินลงทุนในบริษัทย่อยทางอ้อม ณ 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E46A7">
        <w:rPr>
          <w:rFonts w:ascii="Angsana New" w:hAnsi="Angsana New" w:cs="Angsana New"/>
          <w:sz w:val="30"/>
          <w:szCs w:val="30"/>
          <w:lang w:val="en-US" w:bidi="th-TH"/>
        </w:rPr>
        <w:t>3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9E46A7">
        <w:rPr>
          <w:rFonts w:ascii="Angsana New" w:hAnsi="Angsana New" w:cs="Angsana New"/>
          <w:sz w:val="30"/>
          <w:szCs w:val="30"/>
          <w:lang w:val="en-US" w:bidi="th-TH"/>
        </w:rPr>
        <w:t>2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มีดังนี้</w:t>
      </w:r>
    </w:p>
    <w:p w14:paraId="0AA495B1" w14:textId="77777777" w:rsidR="00687A7A" w:rsidRDefault="00687A7A" w:rsidP="00CF1A0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94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530"/>
        <w:gridCol w:w="1080"/>
        <w:gridCol w:w="990"/>
        <w:gridCol w:w="178"/>
        <w:gridCol w:w="992"/>
        <w:gridCol w:w="990"/>
        <w:gridCol w:w="178"/>
        <w:gridCol w:w="902"/>
        <w:gridCol w:w="178"/>
        <w:gridCol w:w="992"/>
        <w:gridCol w:w="178"/>
        <w:gridCol w:w="902"/>
        <w:gridCol w:w="178"/>
        <w:gridCol w:w="902"/>
        <w:gridCol w:w="178"/>
        <w:gridCol w:w="902"/>
        <w:gridCol w:w="178"/>
        <w:gridCol w:w="992"/>
      </w:tblGrid>
      <w:tr w:rsidR="00CF1A0E" w:rsidRPr="0069331B" w14:paraId="2C4D93BD" w14:textId="77777777" w:rsidTr="00873913">
        <w:trPr>
          <w:cantSplit/>
          <w:tblHeader/>
        </w:trPr>
        <w:tc>
          <w:tcPr>
            <w:tcW w:w="2520" w:type="dxa"/>
            <w:vAlign w:val="bottom"/>
          </w:tcPr>
          <w:p w14:paraId="670F53E2" w14:textId="77777777" w:rsidR="00CF1A0E" w:rsidRPr="0069331B" w:rsidRDefault="00CF1A0E" w:rsidP="0087391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211E1DD" w14:textId="77777777" w:rsidR="00CF1A0E" w:rsidRPr="00F226C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F226C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2"/>
            <w:vAlign w:val="bottom"/>
          </w:tcPr>
          <w:p w14:paraId="1312B02F" w14:textId="77777777"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4EFDA6D5" w14:textId="77777777"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982" w:type="dxa"/>
            <w:gridSpan w:val="2"/>
            <w:vAlign w:val="bottom"/>
          </w:tcPr>
          <w:p w14:paraId="73F61636" w14:textId="77777777"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42BF17D8" w14:textId="77777777"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3802879F" w14:textId="77777777"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5419A38C" w14:textId="77777777"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76A401F4" w14:textId="77777777"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CEBF484" w14:textId="77777777"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53101DA1" w14:textId="77777777" w:rsidR="00CF1A0E" w:rsidRPr="0069331B" w:rsidRDefault="00CF1A0E" w:rsidP="00873913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69331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9331B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4C2A94" w:rsidRPr="0069331B" w14:paraId="373BE380" w14:textId="77777777" w:rsidTr="00873913">
        <w:trPr>
          <w:cantSplit/>
          <w:trHeight w:val="270"/>
          <w:tblHeader/>
        </w:trPr>
        <w:tc>
          <w:tcPr>
            <w:tcW w:w="2520" w:type="dxa"/>
          </w:tcPr>
          <w:p w14:paraId="372982DE" w14:textId="77777777" w:rsidR="004C2A94" w:rsidRPr="0069331B" w:rsidRDefault="004C2A94" w:rsidP="004C2A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E8E43E2" w14:textId="77777777" w:rsidR="004C2A94" w:rsidRPr="00F226CB" w:rsidRDefault="004C2A94" w:rsidP="004C2A94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CF08A6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E46A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1B8B9017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E46A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54237648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7D7D46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E46A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3C3BCD75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25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9E46A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5D45D20D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A9820AD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E46A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192A7287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786B2E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E46A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02B477CA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0643D13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E46A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0087E0B1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7C3A829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E46A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78" w:type="dxa"/>
          </w:tcPr>
          <w:p w14:paraId="28172023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1A38ABAB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E46A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0B1E8781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41252C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9E46A7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CF1A0E" w:rsidRPr="0069331B" w14:paraId="0851603F" w14:textId="77777777" w:rsidTr="00873913">
        <w:trPr>
          <w:cantSplit/>
          <w:trHeight w:val="270"/>
        </w:trPr>
        <w:tc>
          <w:tcPr>
            <w:tcW w:w="2520" w:type="dxa"/>
          </w:tcPr>
          <w:p w14:paraId="0F93692A" w14:textId="77777777"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536248F" w14:textId="77777777" w:rsidR="00CF1A0E" w:rsidRPr="00F226C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14:paraId="2925538C" w14:textId="77777777" w:rsidR="00CF1A0E" w:rsidRPr="008D286E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8D286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1802F449" w14:textId="77777777" w:rsidR="00CF1A0E" w:rsidRPr="0069331B" w:rsidRDefault="00CF1A0E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2" w:type="dxa"/>
            <w:gridSpan w:val="14"/>
          </w:tcPr>
          <w:p w14:paraId="44624081" w14:textId="77777777" w:rsidR="00CF1A0E" w:rsidRPr="008D286E" w:rsidRDefault="003D5D69" w:rsidP="00873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4C2A94" w:rsidRPr="0069331B" w14:paraId="657C51BE" w14:textId="77777777" w:rsidTr="003D5D69">
        <w:trPr>
          <w:cantSplit/>
          <w:trHeight w:val="270"/>
        </w:trPr>
        <w:tc>
          <w:tcPr>
            <w:tcW w:w="2520" w:type="dxa"/>
          </w:tcPr>
          <w:p w14:paraId="34E5FA06" w14:textId="77777777" w:rsidR="004C2A94" w:rsidRPr="003D5D69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3D5D69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14:paraId="75B5874D" w14:textId="77777777" w:rsidR="004C2A94" w:rsidRPr="00CF1A0E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148DFB" w14:textId="77777777" w:rsidR="004C2A9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97BD83" w14:textId="77777777" w:rsidR="004C2A9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B4E1093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DEA3E8" w14:textId="77777777" w:rsidR="004C2A9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42C037" w14:textId="77777777" w:rsidR="004C2A94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FD4DC04" w14:textId="77777777" w:rsidR="004C2A94" w:rsidRPr="0069331B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4095DB8" w14:textId="77777777"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665D34A2" w14:textId="77777777"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0B90E0F" w14:textId="77777777"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765D1BCE" w14:textId="77777777"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6D009D2D" w14:textId="77777777"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B9AC48D" w14:textId="77777777"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0B734325" w14:textId="77777777"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FE3A7D3" w14:textId="77777777"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3BAA2B22" w14:textId="77777777"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0A459D42" w14:textId="77777777"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2BAEA1A7" w14:textId="77777777" w:rsidR="004C2A94" w:rsidRPr="000F5005" w:rsidRDefault="004C2A94" w:rsidP="004C2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11F7" w:rsidRPr="0069331B" w14:paraId="2E65A5A0" w14:textId="77777777" w:rsidTr="000F5005">
        <w:trPr>
          <w:cantSplit/>
          <w:trHeight w:val="270"/>
        </w:trPr>
        <w:tc>
          <w:tcPr>
            <w:tcW w:w="2520" w:type="dxa"/>
          </w:tcPr>
          <w:p w14:paraId="6D58CA33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อมรินทร์ฟู้ด แอนด์เบเวอเรจ จำกัด</w:t>
            </w:r>
          </w:p>
        </w:tc>
        <w:tc>
          <w:tcPr>
            <w:tcW w:w="1530" w:type="dxa"/>
          </w:tcPr>
          <w:p w14:paraId="0252011D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ผลิตและจำหน่าย</w:t>
            </w:r>
          </w:p>
          <w:p w14:paraId="1F016F4F" w14:textId="77777777" w:rsidR="000211F7" w:rsidRPr="00F226C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CF1A0E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ผลิตภัณฑ์อาหาร</w:t>
            </w:r>
          </w:p>
        </w:tc>
        <w:tc>
          <w:tcPr>
            <w:tcW w:w="1080" w:type="dxa"/>
          </w:tcPr>
          <w:p w14:paraId="1517DEE7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FCF0D0C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990" w:type="dxa"/>
          </w:tcPr>
          <w:p w14:paraId="553469FD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6D2E693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178" w:type="dxa"/>
          </w:tcPr>
          <w:p w14:paraId="73E4832B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890CCC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4BCB178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990" w:type="dxa"/>
          </w:tcPr>
          <w:p w14:paraId="15F12DC0" w14:textId="77777777" w:rsidR="000211F7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074DA77" w14:textId="77777777" w:rsidR="000211F7" w:rsidRPr="00AB0762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13,500</w:t>
            </w:r>
          </w:p>
        </w:tc>
        <w:tc>
          <w:tcPr>
            <w:tcW w:w="178" w:type="dxa"/>
          </w:tcPr>
          <w:p w14:paraId="7DEDFE83" w14:textId="77777777" w:rsidR="000211F7" w:rsidRPr="0069331B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2E49EE63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654B1D1C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0DA8B083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B88564D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5863911A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12,148</w:t>
            </w:r>
          </w:p>
        </w:tc>
        <w:tc>
          <w:tcPr>
            <w:tcW w:w="178" w:type="dxa"/>
          </w:tcPr>
          <w:p w14:paraId="7EC27712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055EEB93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25800799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3BB03DF7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73460E36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619C1385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(12,148)</w:t>
            </w:r>
          </w:p>
        </w:tc>
        <w:tc>
          <w:tcPr>
            <w:tcW w:w="178" w:type="dxa"/>
          </w:tcPr>
          <w:p w14:paraId="3BA5B05B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5E6B6122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587A3988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3FDEAA0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F1EDC43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14:paraId="7DF4AB89" w14:textId="77777777" w:rsidR="000211F7" w:rsidRPr="000F5005" w:rsidRDefault="000211F7" w:rsidP="00021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F50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0C8FB289" w14:textId="77777777" w:rsidR="00CF1A0E" w:rsidRDefault="00C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FC0E937" w14:textId="77777777" w:rsidR="00CF1A0E" w:rsidRPr="00066F4E" w:rsidRDefault="00CF1A0E" w:rsidP="00066F4E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66F4E">
        <w:rPr>
          <w:rFonts w:ascii="Angsana New" w:hAnsi="Angsana New" w:cs="Angsana New"/>
          <w:sz w:val="30"/>
          <w:szCs w:val="30"/>
          <w:cs/>
        </w:rPr>
        <w:t>บริษัทย่อยทางอ้อม</w:t>
      </w:r>
      <w:r w:rsidR="00066F4E" w:rsidRPr="00066F4E">
        <w:rPr>
          <w:rFonts w:ascii="Angsana New" w:hAnsi="Angsana New" w:cs="Angsana New" w:hint="cs"/>
          <w:sz w:val="30"/>
          <w:szCs w:val="30"/>
          <w:cs/>
        </w:rPr>
        <w:t>จดทะเบียนจัดตั้งและ</w:t>
      </w:r>
      <w:r w:rsidRPr="00066F4E">
        <w:rPr>
          <w:rFonts w:ascii="Angsana New" w:hAnsi="Angsana New" w:cs="Angsana New"/>
          <w:sz w:val="30"/>
          <w:szCs w:val="30"/>
          <w:cs/>
        </w:rPr>
        <w:t>ดำเนินธุรกิจในประเทศไทย กลุ่มบริษัทไม่มีเงินลงทุนในบริษัทย่อยทางอ้อมซึ่งจดทะเบียนในตลาดหลักทรัพย์ ดังนั้นจึงไม่มีราคาที่เปิดเผยต่อสาธารณชน</w:t>
      </w:r>
    </w:p>
    <w:p w14:paraId="26BFCCB5" w14:textId="77777777" w:rsidR="00CF1A0E" w:rsidRDefault="00C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71CFA9F" w14:textId="77777777" w:rsidR="007F52EF" w:rsidRPr="000F5005" w:rsidRDefault="000F5005" w:rsidP="00907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</w:rPr>
      </w:pPr>
      <w:r>
        <w:rPr>
          <w:rFonts w:ascii="Angsana New" w:hAnsi="Angsana New"/>
          <w:sz w:val="16"/>
          <w:szCs w:val="16"/>
        </w:rPr>
        <w:t xml:space="preserve">   </w:t>
      </w:r>
    </w:p>
    <w:p w14:paraId="1DC76873" w14:textId="77777777" w:rsidR="00460B09" w:rsidRPr="000F5005" w:rsidRDefault="00460B09" w:rsidP="00FF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05FED095" w14:textId="77777777" w:rsidR="000F5005" w:rsidRPr="000F5005" w:rsidRDefault="000F5005" w:rsidP="00FF2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1B949E93" w14:textId="77777777" w:rsidR="000B4FDA" w:rsidRDefault="000B4FDA" w:rsidP="00297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720"/>
        <w:jc w:val="both"/>
        <w:rPr>
          <w:rFonts w:ascii="Angsana New" w:hAnsi="Angsana New"/>
          <w:sz w:val="28"/>
          <w:szCs w:val="28"/>
        </w:rPr>
      </w:pPr>
    </w:p>
    <w:p w14:paraId="2F943AF4" w14:textId="77777777" w:rsidR="000B4FDA" w:rsidRDefault="000B4FDA" w:rsidP="00297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720"/>
        <w:jc w:val="both"/>
        <w:rPr>
          <w:rFonts w:ascii="Angsana New" w:hAnsi="Angsana New"/>
          <w:sz w:val="28"/>
          <w:szCs w:val="28"/>
          <w:cs/>
        </w:rPr>
        <w:sectPr w:rsidR="000B4FDA" w:rsidSect="005E58FF">
          <w:head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4A67C67" w14:textId="77777777" w:rsidR="00847A59" w:rsidRDefault="00081BDF" w:rsidP="0008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630" w:hanging="54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61CE2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61FF6C7C" w14:textId="77777777" w:rsidR="00081BDF" w:rsidRDefault="00081BDF" w:rsidP="0008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630" w:hanging="54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78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39"/>
        <w:gridCol w:w="358"/>
        <w:gridCol w:w="816"/>
        <w:gridCol w:w="269"/>
        <w:gridCol w:w="1000"/>
        <w:gridCol w:w="272"/>
        <w:gridCol w:w="982"/>
        <w:gridCol w:w="260"/>
        <w:gridCol w:w="985"/>
        <w:gridCol w:w="260"/>
        <w:gridCol w:w="920"/>
        <w:gridCol w:w="260"/>
        <w:gridCol w:w="1000"/>
        <w:gridCol w:w="260"/>
        <w:gridCol w:w="917"/>
        <w:gridCol w:w="260"/>
        <w:gridCol w:w="1011"/>
        <w:gridCol w:w="260"/>
        <w:gridCol w:w="1032"/>
        <w:gridCol w:w="260"/>
        <w:gridCol w:w="1065"/>
      </w:tblGrid>
      <w:tr w:rsidR="00D72E65" w:rsidRPr="006D13B6" w14:paraId="5D1B43F8" w14:textId="77777777" w:rsidTr="00E951A2">
        <w:trPr>
          <w:tblHeader/>
        </w:trPr>
        <w:tc>
          <w:tcPr>
            <w:tcW w:w="791" w:type="pct"/>
            <w:vAlign w:val="bottom"/>
          </w:tcPr>
          <w:p w14:paraId="1EF1AE8F" w14:textId="77777777" w:rsidR="00D72E65" w:rsidRPr="006D13B6" w:rsidRDefault="00D72E65" w:rsidP="00EE14B9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38C271CD" w14:textId="77777777" w:rsidR="00D72E65" w:rsidRPr="006D13B6" w:rsidRDefault="00D72E65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88" w:type="pct"/>
            <w:gridSpan w:val="19"/>
            <w:vAlign w:val="bottom"/>
          </w:tcPr>
          <w:p w14:paraId="169494C0" w14:textId="77777777" w:rsidR="00D72E65" w:rsidRPr="006D13B6" w:rsidRDefault="00D72E65" w:rsidP="00EE14B9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2E65" w:rsidRPr="006D13B6" w14:paraId="423F816A" w14:textId="77777777" w:rsidTr="00E951A2">
        <w:trPr>
          <w:tblHeader/>
        </w:trPr>
        <w:tc>
          <w:tcPr>
            <w:tcW w:w="791" w:type="pct"/>
            <w:vAlign w:val="bottom"/>
          </w:tcPr>
          <w:p w14:paraId="7A0B6019" w14:textId="77777777" w:rsidR="00D72E65" w:rsidRPr="006D13B6" w:rsidRDefault="00D72E65" w:rsidP="00081BDF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2172AB93" w14:textId="77777777" w:rsidR="00D72E65" w:rsidRPr="006104FD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6" w:type="pct"/>
            <w:vAlign w:val="bottom"/>
          </w:tcPr>
          <w:p w14:paraId="472CF00F" w14:textId="77777777"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1" w:type="pct"/>
            <w:vAlign w:val="bottom"/>
          </w:tcPr>
          <w:p w14:paraId="22023822" w14:textId="77777777" w:rsidR="00D72E65" w:rsidRPr="006D13B6" w:rsidRDefault="00D72E65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4A302B2C" w14:textId="77777777"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34F50104" w14:textId="77777777"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2" w:type="pct"/>
            <w:vAlign w:val="bottom"/>
          </w:tcPr>
          <w:p w14:paraId="3634BB9D" w14:textId="77777777" w:rsidR="00D72E65" w:rsidRPr="006D13B6" w:rsidRDefault="00D72E65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00E429D" w14:textId="77777777"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5E1E4CF0" w14:textId="77777777"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8" w:type="pct"/>
            <w:vAlign w:val="bottom"/>
          </w:tcPr>
          <w:p w14:paraId="4B7A6D1A" w14:textId="77777777" w:rsidR="00D72E65" w:rsidRPr="006D13B6" w:rsidRDefault="00D72E65" w:rsidP="00081BDF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vAlign w:val="bottom"/>
          </w:tcPr>
          <w:p w14:paraId="32B85716" w14:textId="77777777"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อุปกรณ์</w:t>
            </w:r>
          </w:p>
          <w:p w14:paraId="64F1BC42" w14:textId="77777777"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ผลิตรายการ</w:t>
            </w:r>
          </w:p>
          <w:p w14:paraId="28D024F1" w14:textId="77777777"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และถ่ายทอดสัญญาณ</w:t>
            </w:r>
          </w:p>
        </w:tc>
        <w:tc>
          <w:tcPr>
            <w:tcW w:w="88" w:type="pct"/>
            <w:vAlign w:val="bottom"/>
          </w:tcPr>
          <w:p w14:paraId="5425F9C8" w14:textId="77777777" w:rsidR="00D72E65" w:rsidRPr="006D13B6" w:rsidRDefault="00D72E65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vAlign w:val="bottom"/>
          </w:tcPr>
          <w:p w14:paraId="4FEC4B64" w14:textId="77777777"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88" w:type="pct"/>
          </w:tcPr>
          <w:p w14:paraId="37151E16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402FF4E7" w14:textId="77777777"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0AD323A1" w14:textId="77777777" w:rsidR="00D72E65" w:rsidRPr="006D13B6" w:rsidRDefault="00D72E65" w:rsidP="00081BDF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8" w:type="pct"/>
          </w:tcPr>
          <w:p w14:paraId="610A8591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6BB300B6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D2F3BAE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8115BE7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3CFF70A7" w14:textId="77777777" w:rsidR="00D72E65" w:rsidRPr="006D13B6" w:rsidRDefault="00D72E65" w:rsidP="00A951D4">
            <w:pPr>
              <w:tabs>
                <w:tab w:val="decimal" w:pos="981"/>
              </w:tabs>
              <w:spacing w:line="240" w:lineRule="auto"/>
              <w:ind w:left="-90" w:right="-112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8" w:type="pct"/>
          </w:tcPr>
          <w:p w14:paraId="2E91984D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228C8F73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5680194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211333B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68E71534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8" w:type="pct"/>
          </w:tcPr>
          <w:p w14:paraId="042563A2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296BEC02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สินทรัพย์</w:t>
            </w:r>
          </w:p>
          <w:p w14:paraId="2C49DE5F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ระหว่าง</w:t>
            </w:r>
          </w:p>
          <w:p w14:paraId="28E4AD97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8" w:type="pct"/>
            <w:vAlign w:val="bottom"/>
          </w:tcPr>
          <w:p w14:paraId="67E453D8" w14:textId="77777777" w:rsidR="00D72E65" w:rsidRPr="006D13B6" w:rsidRDefault="00D72E65" w:rsidP="00081BDF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vAlign w:val="bottom"/>
          </w:tcPr>
          <w:p w14:paraId="3D716514" w14:textId="77777777" w:rsidR="00D72E65" w:rsidRPr="006D13B6" w:rsidRDefault="00D72E65" w:rsidP="00081BDF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D72E65" w:rsidRPr="006D13B6" w14:paraId="1EC354F1" w14:textId="77777777" w:rsidTr="00E951A2">
        <w:tc>
          <w:tcPr>
            <w:tcW w:w="791" w:type="pct"/>
          </w:tcPr>
          <w:p w14:paraId="19548E7C" w14:textId="77777777" w:rsidR="00D72E65" w:rsidRPr="006D13B6" w:rsidRDefault="00D72E65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5BEAEFC1" w14:textId="77777777" w:rsidR="00D72E65" w:rsidRPr="006D13B6" w:rsidRDefault="00D72E65" w:rsidP="00A0428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088" w:type="pct"/>
            <w:gridSpan w:val="19"/>
          </w:tcPr>
          <w:p w14:paraId="5EFCAE9B" w14:textId="77777777" w:rsidR="00D72E65" w:rsidRPr="006D13B6" w:rsidRDefault="00D72E65" w:rsidP="00A04282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6D13B6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72E65" w:rsidRPr="006D13B6" w14:paraId="1A5F2AA6" w14:textId="77777777" w:rsidTr="00356619">
        <w:tc>
          <w:tcPr>
            <w:tcW w:w="791" w:type="pct"/>
          </w:tcPr>
          <w:p w14:paraId="469E52DB" w14:textId="77777777" w:rsidR="00D72E65" w:rsidRPr="006D13B6" w:rsidRDefault="00D72E65" w:rsidP="00EE14B9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1" w:type="pct"/>
          </w:tcPr>
          <w:p w14:paraId="42DD62F7" w14:textId="77777777" w:rsidR="00D72E65" w:rsidRPr="006D13B6" w:rsidRDefault="00D72E65" w:rsidP="00EE14B9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6" w:type="pct"/>
          </w:tcPr>
          <w:p w14:paraId="422A7B8A" w14:textId="77777777" w:rsidR="00D72E65" w:rsidRPr="006D13B6" w:rsidRDefault="00D72E65" w:rsidP="00EE14B9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1" w:type="pct"/>
          </w:tcPr>
          <w:p w14:paraId="72D246DB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8" w:type="pct"/>
          </w:tcPr>
          <w:p w14:paraId="07F524B7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" w:type="pct"/>
          </w:tcPr>
          <w:p w14:paraId="628E3C59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2" w:type="pct"/>
          </w:tcPr>
          <w:p w14:paraId="05AE0132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8" w:type="pct"/>
          </w:tcPr>
          <w:p w14:paraId="7F708CFD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" w:type="pct"/>
          </w:tcPr>
          <w:p w14:paraId="1BDDBE19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8" w:type="pct"/>
          </w:tcPr>
          <w:p w14:paraId="24D2860C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11" w:type="pct"/>
          </w:tcPr>
          <w:p w14:paraId="3B6D4058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694A3C78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5FFEB2E4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4921B2DD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2CD7A08D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67371A03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47EDC84B" w14:textId="77777777" w:rsidR="00D72E65" w:rsidRPr="006D13B6" w:rsidRDefault="00D72E65" w:rsidP="0063227B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0829D1F9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4768E013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1D690F99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14:paraId="62881A20" w14:textId="77777777" w:rsidR="00D72E65" w:rsidRPr="006D13B6" w:rsidRDefault="00D72E65" w:rsidP="00EE14B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356619" w:rsidRPr="006D13B6" w14:paraId="6CF5A3AB" w14:textId="77777777" w:rsidTr="00356619">
        <w:tc>
          <w:tcPr>
            <w:tcW w:w="791" w:type="pct"/>
            <w:vAlign w:val="center"/>
          </w:tcPr>
          <w:p w14:paraId="4FF3E0CB" w14:textId="77777777" w:rsidR="00356619" w:rsidRPr="006D13B6" w:rsidRDefault="00356619" w:rsidP="00356619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6D13B6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eastAsia="Cordia New" w:hAnsi="Angsana New"/>
                <w:sz w:val="26"/>
                <w:szCs w:val="26"/>
              </w:rPr>
              <w:t>2562</w:t>
            </w:r>
          </w:p>
        </w:tc>
        <w:tc>
          <w:tcPr>
            <w:tcW w:w="121" w:type="pct"/>
          </w:tcPr>
          <w:p w14:paraId="5A03B851" w14:textId="77777777" w:rsidR="0035661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14:paraId="5BC2DCD5" w14:textId="77777777" w:rsidR="00356619" w:rsidRPr="00356619" w:rsidRDefault="00356619" w:rsidP="00356619">
            <w:pPr>
              <w:tabs>
                <w:tab w:val="clear" w:pos="454"/>
                <w:tab w:val="clear" w:pos="680"/>
                <w:tab w:val="left" w:pos="255"/>
                <w:tab w:val="decimal" w:pos="705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56619">
              <w:rPr>
                <w:rFonts w:ascii="Angsana New" w:eastAsia="Cordia New" w:hAnsi="Angsana New"/>
                <w:sz w:val="26"/>
                <w:szCs w:val="26"/>
              </w:rPr>
              <w:t>503,028</w:t>
            </w:r>
          </w:p>
        </w:tc>
        <w:tc>
          <w:tcPr>
            <w:tcW w:w="91" w:type="pct"/>
          </w:tcPr>
          <w:p w14:paraId="5D9EB650" w14:textId="77777777" w:rsidR="00356619" w:rsidRPr="0035661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2CC4FA39" w14:textId="77777777" w:rsidR="00356619" w:rsidRPr="00356619" w:rsidRDefault="00356619" w:rsidP="00356619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56619">
              <w:rPr>
                <w:rFonts w:ascii="Angsana New" w:eastAsia="Cordia New" w:hAnsi="Angsana New"/>
                <w:sz w:val="26"/>
                <w:szCs w:val="26"/>
              </w:rPr>
              <w:t>1,030,445</w:t>
            </w:r>
          </w:p>
        </w:tc>
        <w:tc>
          <w:tcPr>
            <w:tcW w:w="92" w:type="pct"/>
          </w:tcPr>
          <w:p w14:paraId="1BC02A69" w14:textId="77777777" w:rsidR="00356619" w:rsidRPr="0035661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  <w:vAlign w:val="center"/>
          </w:tcPr>
          <w:p w14:paraId="3627BF7C" w14:textId="77777777" w:rsidR="00356619" w:rsidRPr="0035661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356619">
              <w:rPr>
                <w:rFonts w:ascii="Angsana New" w:eastAsia="Cordia New" w:hAnsi="Angsana New"/>
                <w:sz w:val="26"/>
                <w:szCs w:val="26"/>
              </w:rPr>
              <w:t>809,868</w:t>
            </w:r>
          </w:p>
        </w:tc>
        <w:tc>
          <w:tcPr>
            <w:tcW w:w="88" w:type="pct"/>
          </w:tcPr>
          <w:p w14:paraId="2DE9BA82" w14:textId="77777777" w:rsidR="00356619" w:rsidRPr="0035661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7AA4EB7C" w14:textId="77777777" w:rsidR="00356619" w:rsidRPr="00A84F93" w:rsidRDefault="00356619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84F93">
              <w:rPr>
                <w:rFonts w:ascii="Angsana New" w:hAnsi="Angsana New"/>
                <w:sz w:val="26"/>
                <w:szCs w:val="26"/>
              </w:rPr>
              <w:t>146,060</w:t>
            </w:r>
          </w:p>
        </w:tc>
        <w:tc>
          <w:tcPr>
            <w:tcW w:w="88" w:type="pct"/>
          </w:tcPr>
          <w:p w14:paraId="23EAE138" w14:textId="77777777" w:rsidR="00356619" w:rsidRPr="0035661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</w:tcPr>
          <w:p w14:paraId="04CEEDD9" w14:textId="77777777" w:rsidR="00356619" w:rsidRPr="0035661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56619">
              <w:rPr>
                <w:rFonts w:ascii="Angsana New" w:hAnsi="Angsana New"/>
                <w:sz w:val="26"/>
                <w:szCs w:val="26"/>
              </w:rPr>
              <w:t>280,555</w:t>
            </w:r>
          </w:p>
        </w:tc>
        <w:tc>
          <w:tcPr>
            <w:tcW w:w="88" w:type="pct"/>
          </w:tcPr>
          <w:p w14:paraId="118762C5" w14:textId="77777777" w:rsidR="00356619" w:rsidRPr="0035661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11E4D73E" w14:textId="77777777" w:rsidR="00356619" w:rsidRPr="0035661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56619">
              <w:rPr>
                <w:rFonts w:ascii="Angsana New" w:hAnsi="Angsana New"/>
                <w:sz w:val="26"/>
                <w:szCs w:val="26"/>
              </w:rPr>
              <w:t>730,433</w:t>
            </w:r>
          </w:p>
        </w:tc>
        <w:tc>
          <w:tcPr>
            <w:tcW w:w="88" w:type="pct"/>
          </w:tcPr>
          <w:p w14:paraId="1322176E" w14:textId="77777777" w:rsidR="00356619" w:rsidRPr="0035661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1DE98964" w14:textId="77777777" w:rsidR="00356619" w:rsidRPr="0035661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56619">
              <w:rPr>
                <w:rFonts w:ascii="Angsana New" w:hAnsi="Angsana New"/>
                <w:sz w:val="26"/>
                <w:szCs w:val="26"/>
              </w:rPr>
              <w:t>104,785</w:t>
            </w:r>
          </w:p>
        </w:tc>
        <w:tc>
          <w:tcPr>
            <w:tcW w:w="88" w:type="pct"/>
          </w:tcPr>
          <w:p w14:paraId="23487E2C" w14:textId="77777777" w:rsidR="00356619" w:rsidRPr="0035661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2F1D2458" w14:textId="77777777" w:rsidR="00356619" w:rsidRPr="0035661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56619">
              <w:rPr>
                <w:rFonts w:ascii="Angsana New" w:hAnsi="Angsana New"/>
                <w:sz w:val="26"/>
                <w:szCs w:val="26"/>
              </w:rPr>
              <w:t>78,269</w:t>
            </w:r>
          </w:p>
        </w:tc>
        <w:tc>
          <w:tcPr>
            <w:tcW w:w="88" w:type="pct"/>
          </w:tcPr>
          <w:p w14:paraId="0C080CF4" w14:textId="77777777" w:rsidR="00356619" w:rsidRPr="0035661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2BE59CF9" w14:textId="77777777" w:rsidR="00356619" w:rsidRPr="0035661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56619">
              <w:rPr>
                <w:rFonts w:ascii="Angsana New" w:hAnsi="Angsana New"/>
                <w:sz w:val="26"/>
                <w:szCs w:val="26"/>
              </w:rPr>
              <w:t>9,554</w:t>
            </w:r>
          </w:p>
        </w:tc>
        <w:tc>
          <w:tcPr>
            <w:tcW w:w="88" w:type="pct"/>
          </w:tcPr>
          <w:p w14:paraId="22C3B601" w14:textId="77777777" w:rsidR="00356619" w:rsidRPr="0035661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</w:tcPr>
          <w:p w14:paraId="492A0B05" w14:textId="77777777" w:rsidR="00356619" w:rsidRPr="0035661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56619">
              <w:rPr>
                <w:rFonts w:ascii="Angsana New" w:hAnsi="Angsana New"/>
                <w:sz w:val="26"/>
                <w:szCs w:val="26"/>
              </w:rPr>
              <w:t>3,692,997</w:t>
            </w:r>
          </w:p>
        </w:tc>
      </w:tr>
      <w:tr w:rsidR="00356619" w:rsidRPr="006D13B6" w14:paraId="7ABCAF1B" w14:textId="77777777" w:rsidTr="001B60C8">
        <w:tc>
          <w:tcPr>
            <w:tcW w:w="791" w:type="pct"/>
            <w:vAlign w:val="center"/>
          </w:tcPr>
          <w:p w14:paraId="2694C3B2" w14:textId="77777777" w:rsidR="00356619" w:rsidRPr="006D13B6" w:rsidRDefault="00356619" w:rsidP="00356619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1" w:type="pct"/>
          </w:tcPr>
          <w:p w14:paraId="34243EC9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14:paraId="6D89648E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14:paraId="4AE39CFD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190A6410" w14:textId="77777777" w:rsidR="00356619" w:rsidRPr="003E3959" w:rsidRDefault="00356619" w:rsidP="00356619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3</w:t>
            </w:r>
            <w:r w:rsidRPr="002D397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616</w:t>
            </w:r>
          </w:p>
        </w:tc>
        <w:tc>
          <w:tcPr>
            <w:tcW w:w="92" w:type="pct"/>
          </w:tcPr>
          <w:p w14:paraId="3EAD7E99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14:paraId="20DE83AF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20</w:t>
            </w:r>
            <w:r w:rsidRPr="002D397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176</w:t>
            </w:r>
          </w:p>
        </w:tc>
        <w:tc>
          <w:tcPr>
            <w:tcW w:w="88" w:type="pct"/>
            <w:shd w:val="clear" w:color="auto" w:fill="auto"/>
          </w:tcPr>
          <w:p w14:paraId="136E8AB9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14:paraId="12CC8CE3" w14:textId="77777777" w:rsidR="00356619" w:rsidRPr="00A84F93" w:rsidRDefault="00356619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84F93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A84F93">
              <w:rPr>
                <w:rFonts w:ascii="Angsana New" w:hAnsi="Angsana New"/>
                <w:sz w:val="26"/>
                <w:szCs w:val="26"/>
              </w:rPr>
              <w:t>,</w:t>
            </w:r>
            <w:r w:rsidRPr="00A84F93">
              <w:rPr>
                <w:rFonts w:ascii="Angsana New" w:hAnsi="Angsana New"/>
                <w:sz w:val="26"/>
                <w:szCs w:val="26"/>
                <w:cs/>
              </w:rPr>
              <w:t>609</w:t>
            </w:r>
          </w:p>
        </w:tc>
        <w:tc>
          <w:tcPr>
            <w:tcW w:w="88" w:type="pct"/>
            <w:shd w:val="clear" w:color="auto" w:fill="auto"/>
          </w:tcPr>
          <w:p w14:paraId="4C45A459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26BED9E7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2D3978">
              <w:rPr>
                <w:rFonts w:ascii="Angsan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hAnsi="Angsana New"/>
                <w:sz w:val="26"/>
                <w:szCs w:val="26"/>
                <w:cs/>
              </w:rPr>
              <w:t>862</w:t>
            </w:r>
          </w:p>
        </w:tc>
        <w:tc>
          <w:tcPr>
            <w:tcW w:w="88" w:type="pct"/>
          </w:tcPr>
          <w:p w14:paraId="02BA3828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3D0903B7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18,464</w:t>
            </w:r>
          </w:p>
        </w:tc>
        <w:tc>
          <w:tcPr>
            <w:tcW w:w="88" w:type="pct"/>
          </w:tcPr>
          <w:p w14:paraId="1DE04B44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40B43AA2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8,727</w:t>
            </w:r>
          </w:p>
        </w:tc>
        <w:tc>
          <w:tcPr>
            <w:tcW w:w="88" w:type="pct"/>
          </w:tcPr>
          <w:p w14:paraId="5D3A24E7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1AA699C5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2,176</w:t>
            </w:r>
          </w:p>
        </w:tc>
        <w:tc>
          <w:tcPr>
            <w:tcW w:w="88" w:type="pct"/>
          </w:tcPr>
          <w:p w14:paraId="0465EAF8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54F3DBBF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36,577</w:t>
            </w:r>
          </w:p>
        </w:tc>
        <w:tc>
          <w:tcPr>
            <w:tcW w:w="88" w:type="pct"/>
            <w:shd w:val="clear" w:color="auto" w:fill="auto"/>
          </w:tcPr>
          <w:p w14:paraId="2A421C4F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4544C815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Pr="002D397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356619" w:rsidRPr="006D13B6" w14:paraId="4C348D14" w14:textId="77777777" w:rsidTr="001B60C8">
        <w:tc>
          <w:tcPr>
            <w:tcW w:w="791" w:type="pct"/>
            <w:vAlign w:val="center"/>
          </w:tcPr>
          <w:p w14:paraId="3396AB13" w14:textId="77777777" w:rsidR="00356619" w:rsidRPr="006D13B6" w:rsidRDefault="00356619" w:rsidP="00356619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1" w:type="pct"/>
          </w:tcPr>
          <w:p w14:paraId="362DD2F1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</w:tcPr>
          <w:p w14:paraId="170235A1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14:paraId="4AD01F4E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2D4DC78F" w14:textId="77777777" w:rsidR="00356619" w:rsidRPr="003E3959" w:rsidRDefault="00356619" w:rsidP="00356619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4</w:t>
            </w:r>
            <w:r w:rsidRPr="002D397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214</w:t>
            </w:r>
          </w:p>
        </w:tc>
        <w:tc>
          <w:tcPr>
            <w:tcW w:w="92" w:type="pct"/>
          </w:tcPr>
          <w:p w14:paraId="1BED72B9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14:paraId="7F56D867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19</w:t>
            </w:r>
            <w:r w:rsidRPr="002D397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822</w:t>
            </w:r>
          </w:p>
        </w:tc>
        <w:tc>
          <w:tcPr>
            <w:tcW w:w="88" w:type="pct"/>
            <w:shd w:val="clear" w:color="auto" w:fill="auto"/>
          </w:tcPr>
          <w:p w14:paraId="41B8E646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6D66D2D5" w14:textId="77777777" w:rsidR="00356619" w:rsidRPr="00A84F93" w:rsidRDefault="00356619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84F93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14:paraId="1CB3398E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22B3BFF3" w14:textId="77777777" w:rsidR="00356619" w:rsidRPr="00F943D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88" w:type="pct"/>
          </w:tcPr>
          <w:p w14:paraId="64D78C11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3C254A42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737</w:t>
            </w:r>
          </w:p>
        </w:tc>
        <w:tc>
          <w:tcPr>
            <w:tcW w:w="88" w:type="pct"/>
          </w:tcPr>
          <w:p w14:paraId="7D9E96E5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480FD5FD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1,239</w:t>
            </w:r>
          </w:p>
        </w:tc>
        <w:tc>
          <w:tcPr>
            <w:tcW w:w="88" w:type="pct"/>
          </w:tcPr>
          <w:p w14:paraId="22911C0F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33EE3A6D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8" w:type="pct"/>
          </w:tcPr>
          <w:p w14:paraId="55442C4E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33649BD5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(26,429)</w:t>
            </w:r>
          </w:p>
        </w:tc>
        <w:tc>
          <w:tcPr>
            <w:tcW w:w="88" w:type="pct"/>
            <w:shd w:val="clear" w:color="auto" w:fill="auto"/>
          </w:tcPr>
          <w:p w14:paraId="35BAF8A5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60E1A99B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</w:tr>
      <w:tr w:rsidR="00356619" w:rsidRPr="006D13B6" w14:paraId="394704BA" w14:textId="77777777" w:rsidTr="001B60C8">
        <w:tc>
          <w:tcPr>
            <w:tcW w:w="791" w:type="pct"/>
            <w:vAlign w:val="center"/>
          </w:tcPr>
          <w:p w14:paraId="17151614" w14:textId="77777777" w:rsidR="00356619" w:rsidRPr="006D13B6" w:rsidRDefault="00356619" w:rsidP="00356619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21" w:type="pct"/>
          </w:tcPr>
          <w:p w14:paraId="1EFCC0A1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61769F47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14:paraId="1EC948E0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2AFD8A4D" w14:textId="77777777" w:rsidR="00356619" w:rsidRPr="003E3959" w:rsidRDefault="00356619" w:rsidP="00356619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 w:right="-5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(4</w:t>
            </w:r>
            <w:r w:rsidRPr="002D397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789)</w:t>
            </w:r>
          </w:p>
        </w:tc>
        <w:tc>
          <w:tcPr>
            <w:tcW w:w="92" w:type="pct"/>
          </w:tcPr>
          <w:p w14:paraId="5BAF660A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72EA8511" w14:textId="77777777" w:rsidR="00356619" w:rsidRPr="003E3959" w:rsidRDefault="00356619" w:rsidP="00356619">
            <w:pPr>
              <w:tabs>
                <w:tab w:val="clear" w:pos="680"/>
                <w:tab w:val="decimal" w:pos="58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(73</w:t>
            </w:r>
            <w:r w:rsidRPr="002D3978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sz w:val="26"/>
                <w:szCs w:val="26"/>
                <w:cs/>
              </w:rPr>
              <w:t>365)</w:t>
            </w:r>
          </w:p>
        </w:tc>
        <w:tc>
          <w:tcPr>
            <w:tcW w:w="88" w:type="pct"/>
            <w:shd w:val="clear" w:color="auto" w:fill="auto"/>
          </w:tcPr>
          <w:p w14:paraId="29FFCB8C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14:paraId="553082C3" w14:textId="77777777" w:rsidR="00356619" w:rsidRPr="00A84F93" w:rsidRDefault="00356619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84F93">
              <w:rPr>
                <w:rFonts w:ascii="Angsana New" w:hAnsi="Angsana New"/>
                <w:sz w:val="26"/>
                <w:szCs w:val="26"/>
                <w:cs/>
              </w:rPr>
              <w:t>(323)</w:t>
            </w:r>
          </w:p>
        </w:tc>
        <w:tc>
          <w:tcPr>
            <w:tcW w:w="88" w:type="pct"/>
            <w:shd w:val="clear" w:color="auto" w:fill="auto"/>
          </w:tcPr>
          <w:p w14:paraId="411568ED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6D673020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(2,993)</w:t>
            </w:r>
          </w:p>
        </w:tc>
        <w:tc>
          <w:tcPr>
            <w:tcW w:w="88" w:type="pct"/>
          </w:tcPr>
          <w:p w14:paraId="2AAE2846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764BC797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(19,243)</w:t>
            </w:r>
          </w:p>
        </w:tc>
        <w:tc>
          <w:tcPr>
            <w:tcW w:w="88" w:type="pct"/>
          </w:tcPr>
          <w:p w14:paraId="5434D49B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09CD15C1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(15,450)</w:t>
            </w:r>
          </w:p>
        </w:tc>
        <w:tc>
          <w:tcPr>
            <w:tcW w:w="88" w:type="pct"/>
          </w:tcPr>
          <w:p w14:paraId="1BC83F9E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6C3D5435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(246)</w:t>
            </w:r>
          </w:p>
        </w:tc>
        <w:tc>
          <w:tcPr>
            <w:tcW w:w="88" w:type="pct"/>
          </w:tcPr>
          <w:p w14:paraId="07D45DDC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792163E9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E3959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88" w:type="pct"/>
            <w:shd w:val="clear" w:color="auto" w:fill="auto"/>
          </w:tcPr>
          <w:p w14:paraId="1102DB2E" w14:textId="77777777" w:rsidR="00356619" w:rsidRPr="003E3959" w:rsidRDefault="00356619" w:rsidP="00356619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14:paraId="359F3F2A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D3978">
              <w:rPr>
                <w:rFonts w:ascii="Angsana New" w:hAnsi="Angsana New"/>
                <w:sz w:val="26"/>
                <w:szCs w:val="26"/>
              </w:rPr>
              <w:t>(116,409)</w:t>
            </w:r>
          </w:p>
        </w:tc>
      </w:tr>
      <w:tr w:rsidR="00356619" w:rsidRPr="006D13B6" w14:paraId="7E05AE45" w14:textId="77777777" w:rsidTr="00356619">
        <w:tc>
          <w:tcPr>
            <w:tcW w:w="791" w:type="pct"/>
            <w:vAlign w:val="center"/>
          </w:tcPr>
          <w:p w14:paraId="748D1E92" w14:textId="77777777" w:rsidR="00356619" w:rsidRPr="006D13B6" w:rsidRDefault="00356619" w:rsidP="00356619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62</w:t>
            </w:r>
          </w:p>
          <w:p w14:paraId="64DAC06C" w14:textId="77777777" w:rsidR="00356619" w:rsidRPr="006D13B6" w:rsidRDefault="00356619" w:rsidP="00356619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D13B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1" w:type="pct"/>
          </w:tcPr>
          <w:p w14:paraId="3714D2F7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</w:tcPr>
          <w:p w14:paraId="34EE1E81" w14:textId="77777777" w:rsidR="00356619" w:rsidRDefault="00356619" w:rsidP="00356619">
            <w:pPr>
              <w:tabs>
                <w:tab w:val="clear" w:pos="454"/>
                <w:tab w:val="clear" w:pos="680"/>
                <w:tab w:val="left" w:pos="255"/>
                <w:tab w:val="decimal" w:pos="705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2E150D5C" w14:textId="77777777" w:rsidR="00356619" w:rsidRPr="004268BD" w:rsidRDefault="00356619" w:rsidP="00356619">
            <w:pPr>
              <w:tabs>
                <w:tab w:val="clear" w:pos="454"/>
                <w:tab w:val="clear" w:pos="680"/>
                <w:tab w:val="left" w:pos="255"/>
                <w:tab w:val="decimal" w:pos="705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503,028</w:t>
            </w:r>
          </w:p>
        </w:tc>
        <w:tc>
          <w:tcPr>
            <w:tcW w:w="91" w:type="pct"/>
          </w:tcPr>
          <w:p w14:paraId="78AE5BBC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540228EB" w14:textId="77777777" w:rsidR="00356619" w:rsidRDefault="00356619" w:rsidP="00356619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1E88F51" w14:textId="77777777" w:rsidR="00356619" w:rsidRPr="003E3959" w:rsidRDefault="00356619" w:rsidP="00356619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033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486</w:t>
            </w:r>
          </w:p>
        </w:tc>
        <w:tc>
          <w:tcPr>
            <w:tcW w:w="92" w:type="pct"/>
          </w:tcPr>
          <w:p w14:paraId="01CF0F5D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vAlign w:val="center"/>
          </w:tcPr>
          <w:p w14:paraId="7F8D1CDA" w14:textId="77777777" w:rsidR="0035661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6398CEA2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776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D3978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50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8" w:type="pct"/>
            <w:shd w:val="clear" w:color="auto" w:fill="auto"/>
          </w:tcPr>
          <w:p w14:paraId="783BFBEF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14:paraId="303CECEC" w14:textId="77777777" w:rsidR="00356619" w:rsidRPr="00A84F93" w:rsidRDefault="00356619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  <w:p w14:paraId="2C59DF32" w14:textId="77777777" w:rsidR="00356619" w:rsidRPr="00A84F93" w:rsidRDefault="00356619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4F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159</w:t>
            </w:r>
            <w:r w:rsidRPr="00A84F9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84F9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346</w:t>
            </w:r>
          </w:p>
        </w:tc>
        <w:tc>
          <w:tcPr>
            <w:tcW w:w="88" w:type="pct"/>
            <w:shd w:val="clear" w:color="auto" w:fill="auto"/>
          </w:tcPr>
          <w:p w14:paraId="0ED44341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0024D009" w14:textId="77777777" w:rsidR="0035661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F4D9E52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hAnsi="Angsana New"/>
                <w:b/>
                <w:bCs/>
                <w:sz w:val="26"/>
                <w:szCs w:val="26"/>
              </w:rPr>
              <w:t>286,63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8" w:type="pct"/>
          </w:tcPr>
          <w:p w14:paraId="7FBF7A57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6FC55FED" w14:textId="77777777" w:rsidR="0035661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1FDFEEA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30,391</w:t>
            </w:r>
          </w:p>
        </w:tc>
        <w:tc>
          <w:tcPr>
            <w:tcW w:w="88" w:type="pct"/>
          </w:tcPr>
          <w:p w14:paraId="0828F535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14:paraId="2653AD74" w14:textId="77777777" w:rsidR="0035661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331F247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hAnsi="Angsana New"/>
                <w:b/>
                <w:bCs/>
                <w:sz w:val="26"/>
                <w:szCs w:val="26"/>
              </w:rPr>
              <w:t>99,301</w:t>
            </w:r>
          </w:p>
        </w:tc>
        <w:tc>
          <w:tcPr>
            <w:tcW w:w="88" w:type="pct"/>
          </w:tcPr>
          <w:p w14:paraId="5E2872C2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50C7605B" w14:textId="77777777" w:rsidR="0035661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BC861C5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hAnsi="Angsana New"/>
                <w:b/>
                <w:bCs/>
                <w:sz w:val="26"/>
                <w:szCs w:val="26"/>
              </w:rPr>
              <w:t>80,403</w:t>
            </w:r>
          </w:p>
        </w:tc>
        <w:tc>
          <w:tcPr>
            <w:tcW w:w="88" w:type="pct"/>
          </w:tcPr>
          <w:p w14:paraId="215B8CD3" w14:textId="77777777" w:rsidR="00356619" w:rsidRPr="003E3959" w:rsidRDefault="00356619" w:rsidP="0035661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50362E5A" w14:textId="77777777" w:rsidR="0035661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99D1946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3978">
              <w:rPr>
                <w:rFonts w:ascii="Angsana New" w:hAnsi="Angsana New"/>
                <w:b/>
                <w:bCs/>
                <w:sz w:val="26"/>
                <w:szCs w:val="26"/>
              </w:rPr>
              <w:t>19,702</w:t>
            </w:r>
          </w:p>
        </w:tc>
        <w:tc>
          <w:tcPr>
            <w:tcW w:w="88" w:type="pct"/>
            <w:shd w:val="clear" w:color="auto" w:fill="auto"/>
          </w:tcPr>
          <w:p w14:paraId="2ADF5F75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auto"/>
          </w:tcPr>
          <w:p w14:paraId="565DDADA" w14:textId="77777777" w:rsidR="0035661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9A1C4BE" w14:textId="77777777" w:rsidR="00356619" w:rsidRPr="003E3959" w:rsidRDefault="00356619" w:rsidP="00356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3,688,795</w:t>
            </w:r>
          </w:p>
        </w:tc>
      </w:tr>
      <w:tr w:rsidR="003171F0" w:rsidRPr="006D13B6" w14:paraId="6D0ECB1F" w14:textId="77777777" w:rsidTr="00E951A2">
        <w:tc>
          <w:tcPr>
            <w:tcW w:w="791" w:type="pct"/>
            <w:shd w:val="clear" w:color="auto" w:fill="auto"/>
            <w:vAlign w:val="center"/>
          </w:tcPr>
          <w:p w14:paraId="3AFB99EF" w14:textId="77777777" w:rsidR="003171F0" w:rsidRPr="006D13B6" w:rsidRDefault="003171F0" w:rsidP="003171F0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1" w:type="pct"/>
          </w:tcPr>
          <w:p w14:paraId="614D2BE1" w14:textId="77777777"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8995092" w14:textId="77777777"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14:paraId="5CB4D837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20D79464" w14:textId="54C962F9" w:rsidR="003171F0" w:rsidRPr="00E96B1D" w:rsidRDefault="00E96B1D" w:rsidP="00E96B1D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E96B1D">
              <w:rPr>
                <w:rFonts w:ascii="Angsana New" w:eastAsia="Cordia New" w:hAnsi="Angsana New"/>
                <w:sz w:val="26"/>
                <w:szCs w:val="26"/>
              </w:rPr>
              <w:t>4,644</w:t>
            </w:r>
          </w:p>
        </w:tc>
        <w:tc>
          <w:tcPr>
            <w:tcW w:w="92" w:type="pct"/>
          </w:tcPr>
          <w:p w14:paraId="09649513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14:paraId="72B7BE16" w14:textId="3E60E62D" w:rsidR="003171F0" w:rsidRPr="003E3959" w:rsidRDefault="0081425C" w:rsidP="0081425C">
            <w:pPr>
              <w:tabs>
                <w:tab w:val="clear" w:pos="680"/>
                <w:tab w:val="decimal" w:pos="580"/>
              </w:tabs>
              <w:spacing w:line="240" w:lineRule="auto"/>
              <w:ind w:left="-109" w:right="5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2,095</w:t>
            </w:r>
          </w:p>
        </w:tc>
        <w:tc>
          <w:tcPr>
            <w:tcW w:w="88" w:type="pct"/>
            <w:shd w:val="clear" w:color="auto" w:fill="auto"/>
          </w:tcPr>
          <w:p w14:paraId="0E043713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14:paraId="52C188BA" w14:textId="075EB742" w:rsidR="003171F0" w:rsidRPr="00A84F93" w:rsidRDefault="00A84F93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84F93">
              <w:rPr>
                <w:rFonts w:ascii="Angsana New" w:hAnsi="Angsana New"/>
                <w:sz w:val="26"/>
                <w:szCs w:val="26"/>
              </w:rPr>
              <w:t>11,229</w:t>
            </w:r>
          </w:p>
        </w:tc>
        <w:tc>
          <w:tcPr>
            <w:tcW w:w="88" w:type="pct"/>
            <w:shd w:val="clear" w:color="auto" w:fill="auto"/>
          </w:tcPr>
          <w:p w14:paraId="65A72395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580CE711" w14:textId="4966182E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</w:t>
            </w:r>
            <w:r w:rsidR="00822791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88" w:type="pct"/>
          </w:tcPr>
          <w:p w14:paraId="02094C26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39BB0088" w14:textId="467D06C0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9,31</w:t>
            </w:r>
            <w:r w:rsidR="0082279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8" w:type="pct"/>
          </w:tcPr>
          <w:p w14:paraId="56103A1F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4792AA80" w14:textId="4EA17785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88" w:type="pct"/>
          </w:tcPr>
          <w:p w14:paraId="60A3D846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08ACE53A" w14:textId="15C3AF8F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1,734</w:t>
            </w:r>
          </w:p>
        </w:tc>
        <w:tc>
          <w:tcPr>
            <w:tcW w:w="88" w:type="pct"/>
          </w:tcPr>
          <w:p w14:paraId="6BE295D8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6E9B6D03" w14:textId="4CFED9A7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97,826</w:t>
            </w:r>
          </w:p>
        </w:tc>
        <w:tc>
          <w:tcPr>
            <w:tcW w:w="88" w:type="pct"/>
            <w:shd w:val="clear" w:color="auto" w:fill="auto"/>
          </w:tcPr>
          <w:p w14:paraId="5BB1FB82" w14:textId="77777777"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560A87F6" w14:textId="72C58903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133,639</w:t>
            </w:r>
          </w:p>
        </w:tc>
      </w:tr>
      <w:tr w:rsidR="003171F0" w:rsidRPr="006D13B6" w14:paraId="1DA3BB8D" w14:textId="77777777" w:rsidTr="00E951A2">
        <w:tc>
          <w:tcPr>
            <w:tcW w:w="791" w:type="pct"/>
            <w:shd w:val="clear" w:color="auto" w:fill="auto"/>
            <w:vAlign w:val="center"/>
          </w:tcPr>
          <w:p w14:paraId="6B934D89" w14:textId="77777777" w:rsidR="003171F0" w:rsidRPr="006D13B6" w:rsidRDefault="003171F0" w:rsidP="003171F0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1" w:type="pct"/>
          </w:tcPr>
          <w:p w14:paraId="0D12628E" w14:textId="77777777"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155B96B7" w14:textId="77777777"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14:paraId="75B195A3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38C68008" w14:textId="182BE0DB" w:rsidR="003171F0" w:rsidRPr="00E96B1D" w:rsidRDefault="00E96B1D" w:rsidP="00E96B1D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11,273</w:t>
            </w:r>
          </w:p>
        </w:tc>
        <w:tc>
          <w:tcPr>
            <w:tcW w:w="92" w:type="pct"/>
          </w:tcPr>
          <w:p w14:paraId="322A8973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14:paraId="24E7D2C0" w14:textId="7126D7CF" w:rsidR="003171F0" w:rsidRPr="003E3959" w:rsidRDefault="0081425C" w:rsidP="0081425C">
            <w:pPr>
              <w:tabs>
                <w:tab w:val="clear" w:pos="680"/>
                <w:tab w:val="decimal" w:pos="580"/>
              </w:tabs>
              <w:spacing w:line="240" w:lineRule="auto"/>
              <w:ind w:left="-109" w:right="5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91,900</w:t>
            </w:r>
          </w:p>
        </w:tc>
        <w:tc>
          <w:tcPr>
            <w:tcW w:w="88" w:type="pct"/>
            <w:shd w:val="clear" w:color="auto" w:fill="auto"/>
          </w:tcPr>
          <w:p w14:paraId="6C8CDEA6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73466A68" w14:textId="72797AB6" w:rsidR="003171F0" w:rsidRPr="00A84F93" w:rsidRDefault="00A84F93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84F9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8" w:type="pct"/>
            <w:shd w:val="clear" w:color="auto" w:fill="auto"/>
          </w:tcPr>
          <w:p w14:paraId="6F6D0B65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455B0605" w14:textId="0597C152" w:rsidR="003171F0" w:rsidRPr="00F943D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88" w:type="pct"/>
          </w:tcPr>
          <w:p w14:paraId="5002D00C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16F43B39" w14:textId="18B12739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88" w:type="pct"/>
          </w:tcPr>
          <w:p w14:paraId="3290AB89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73117897" w14:textId="5F3A8368" w:rsidR="003171F0" w:rsidRPr="003E3959" w:rsidRDefault="00A84F93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004C2030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037B7123" w14:textId="63AE9B82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88" w:type="pct"/>
          </w:tcPr>
          <w:p w14:paraId="31AFF8D3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46E985D6" w14:textId="20412A8C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(103,408)</w:t>
            </w:r>
          </w:p>
        </w:tc>
        <w:tc>
          <w:tcPr>
            <w:tcW w:w="88" w:type="pct"/>
            <w:shd w:val="clear" w:color="auto" w:fill="auto"/>
          </w:tcPr>
          <w:p w14:paraId="07C04BD5" w14:textId="77777777"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7729E784" w14:textId="7F09F5BA" w:rsidR="003171F0" w:rsidRPr="003E3959" w:rsidRDefault="00A84F93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0369" w:rsidRPr="006D13B6" w14:paraId="4F4C03E6" w14:textId="77777777" w:rsidTr="00E951A2">
        <w:tc>
          <w:tcPr>
            <w:tcW w:w="791" w:type="pct"/>
            <w:shd w:val="clear" w:color="auto" w:fill="auto"/>
            <w:vAlign w:val="center"/>
          </w:tcPr>
          <w:p w14:paraId="3CDA7A6F" w14:textId="5439622B" w:rsidR="001E0369" w:rsidRPr="006D13B6" w:rsidRDefault="001E0369" w:rsidP="001E0369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121" w:type="pct"/>
          </w:tcPr>
          <w:p w14:paraId="2497B750" w14:textId="77777777" w:rsidR="001E0369" w:rsidRPr="003E3959" w:rsidRDefault="001E0369" w:rsidP="001E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B603A5F" w14:textId="5A34559C" w:rsidR="001E0369" w:rsidRPr="001E0369" w:rsidRDefault="001E0369" w:rsidP="001E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65AC4532" w14:textId="77777777" w:rsidR="001E0369" w:rsidRPr="003E3959" w:rsidRDefault="001E0369" w:rsidP="001E036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1CE78494" w14:textId="5E55DB47" w:rsidR="001E0369" w:rsidRPr="003E3959" w:rsidRDefault="001E0369" w:rsidP="00E96B1D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 w:right="-5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(2,659)</w:t>
            </w:r>
          </w:p>
        </w:tc>
        <w:tc>
          <w:tcPr>
            <w:tcW w:w="92" w:type="pct"/>
          </w:tcPr>
          <w:p w14:paraId="78D5ED71" w14:textId="77777777" w:rsidR="001E0369" w:rsidRPr="003E3959" w:rsidRDefault="001E0369" w:rsidP="001E036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14:paraId="4202F36C" w14:textId="38D56649" w:rsidR="001E0369" w:rsidRPr="003E3959" w:rsidRDefault="00E96B1D" w:rsidP="0081425C">
            <w:pPr>
              <w:tabs>
                <w:tab w:val="clear" w:pos="680"/>
                <w:tab w:val="decimal" w:pos="580"/>
              </w:tabs>
              <w:spacing w:line="240" w:lineRule="auto"/>
              <w:ind w:left="-109" w:right="1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(83,639)</w:t>
            </w:r>
          </w:p>
        </w:tc>
        <w:tc>
          <w:tcPr>
            <w:tcW w:w="88" w:type="pct"/>
            <w:shd w:val="clear" w:color="auto" w:fill="auto"/>
          </w:tcPr>
          <w:p w14:paraId="06415B51" w14:textId="77777777" w:rsidR="001E0369" w:rsidRPr="003E3959" w:rsidRDefault="001E0369" w:rsidP="001E0369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458E72E" w14:textId="10B73522" w:rsidR="001E0369" w:rsidRPr="003E3959" w:rsidRDefault="0081425C" w:rsidP="001E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31A97E64" w14:textId="77777777" w:rsidR="001E0369" w:rsidRPr="003E3959" w:rsidRDefault="001E0369" w:rsidP="001E036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4E62A263" w14:textId="5F7E00C3" w:rsidR="001E0369" w:rsidRPr="00F943D9" w:rsidRDefault="0081425C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38FC848F" w14:textId="77777777" w:rsidR="001E0369" w:rsidRPr="003E3959" w:rsidRDefault="001E0369" w:rsidP="001E0369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4A763E8F" w14:textId="7692EF2C" w:rsidR="001E0369" w:rsidRPr="003E3959" w:rsidRDefault="00E96B1D" w:rsidP="00E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</w:t>
            </w:r>
            <w:r w:rsidR="009855F6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8" w:type="pct"/>
          </w:tcPr>
          <w:p w14:paraId="354AE145" w14:textId="77777777" w:rsidR="001E0369" w:rsidRPr="00E96B1D" w:rsidRDefault="001E0369" w:rsidP="00E96B1D">
            <w:pPr>
              <w:tabs>
                <w:tab w:val="clear" w:pos="680"/>
                <w:tab w:val="decimal" w:pos="705"/>
                <w:tab w:val="decimal" w:pos="870"/>
              </w:tabs>
              <w:spacing w:line="240" w:lineRule="auto"/>
              <w:ind w:right="-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14B0EE6F" w14:textId="3C2049EB" w:rsidR="001E0369" w:rsidRPr="003E3959" w:rsidRDefault="00E96B1D" w:rsidP="00E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(5,88</w:t>
            </w:r>
            <w:r w:rsidR="009855F6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8" w:type="pct"/>
          </w:tcPr>
          <w:p w14:paraId="62B7CE0C" w14:textId="77777777" w:rsidR="001E0369" w:rsidRPr="003E3959" w:rsidRDefault="001E0369" w:rsidP="001E036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40688544" w14:textId="7FF02781" w:rsidR="001E0369" w:rsidRPr="003E3959" w:rsidRDefault="0081425C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04CD528E" w14:textId="77777777" w:rsidR="001E0369" w:rsidRPr="003E3959" w:rsidRDefault="001E0369" w:rsidP="001E0369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53E4C4B0" w14:textId="3B288AEE" w:rsidR="001E0369" w:rsidRPr="003E3959" w:rsidRDefault="0081425C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0A5A6922" w14:textId="77777777" w:rsidR="001E0369" w:rsidRPr="003E3959" w:rsidRDefault="001E0369" w:rsidP="001E0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498004FC" w14:textId="52EDA24C" w:rsidR="001E0369" w:rsidRPr="003E3959" w:rsidRDefault="00E96B1D" w:rsidP="00E9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(92,54</w:t>
            </w:r>
            <w:r w:rsidR="009855F6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171F0" w:rsidRPr="006D13B6" w14:paraId="64793273" w14:textId="77777777" w:rsidTr="00E951A2">
        <w:tc>
          <w:tcPr>
            <w:tcW w:w="791" w:type="pct"/>
            <w:shd w:val="clear" w:color="auto" w:fill="auto"/>
            <w:vAlign w:val="center"/>
          </w:tcPr>
          <w:p w14:paraId="2D5EC8CC" w14:textId="77777777" w:rsidR="003171F0" w:rsidRPr="006D13B6" w:rsidRDefault="003171F0" w:rsidP="003171F0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D13B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6D13B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21" w:type="pct"/>
          </w:tcPr>
          <w:p w14:paraId="2849F2E8" w14:textId="77777777"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14:paraId="37F87BFC" w14:textId="77777777"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14:paraId="52B933E2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26084DEE" w14:textId="0774A717" w:rsidR="003171F0" w:rsidRPr="003E3959" w:rsidRDefault="00E96B1D" w:rsidP="00E96B1D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 w:right="-5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(9,496)</w:t>
            </w:r>
          </w:p>
        </w:tc>
        <w:tc>
          <w:tcPr>
            <w:tcW w:w="92" w:type="pct"/>
          </w:tcPr>
          <w:p w14:paraId="27A25B5C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1A979F3B" w14:textId="67B057EB" w:rsidR="003171F0" w:rsidRPr="003E3959" w:rsidRDefault="0081425C" w:rsidP="0081425C">
            <w:pPr>
              <w:tabs>
                <w:tab w:val="clear" w:pos="680"/>
                <w:tab w:val="decimal" w:pos="580"/>
              </w:tabs>
              <w:spacing w:line="240" w:lineRule="auto"/>
              <w:ind w:left="-109" w:right="1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(41,633)</w:t>
            </w:r>
          </w:p>
        </w:tc>
        <w:tc>
          <w:tcPr>
            <w:tcW w:w="88" w:type="pct"/>
            <w:shd w:val="clear" w:color="auto" w:fill="auto"/>
          </w:tcPr>
          <w:p w14:paraId="45C466DC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14:paraId="1AAAEA41" w14:textId="3C24DB9A" w:rsidR="003171F0" w:rsidRPr="003E3959" w:rsidRDefault="00A84F93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29E97B68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D301CAB" w14:textId="139B20A2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(16,583)</w:t>
            </w:r>
          </w:p>
        </w:tc>
        <w:tc>
          <w:tcPr>
            <w:tcW w:w="88" w:type="pct"/>
          </w:tcPr>
          <w:p w14:paraId="39C8CECC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67B2398E" w14:textId="4748A1F5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(21,51</w:t>
            </w:r>
            <w:r w:rsidR="0082279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8" w:type="pct"/>
          </w:tcPr>
          <w:p w14:paraId="3B56E76F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0FF967EA" w14:textId="6AF2043A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(9,422)</w:t>
            </w:r>
          </w:p>
        </w:tc>
        <w:tc>
          <w:tcPr>
            <w:tcW w:w="88" w:type="pct"/>
          </w:tcPr>
          <w:p w14:paraId="6E1446A2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1AE6B1C2" w14:textId="619926B2" w:rsidR="003171F0" w:rsidRPr="003E3959" w:rsidRDefault="00A84F93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1F3E3186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2FFEB78C" w14:textId="4B6E5DCB" w:rsidR="003171F0" w:rsidRPr="003E3959" w:rsidRDefault="00A84F93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59D455D7" w14:textId="77777777" w:rsidR="003171F0" w:rsidRPr="003E3959" w:rsidRDefault="003171F0" w:rsidP="003171F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14:paraId="41EE0D18" w14:textId="4295F06E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(98,645)</w:t>
            </w:r>
          </w:p>
        </w:tc>
      </w:tr>
      <w:tr w:rsidR="003171F0" w:rsidRPr="006D13B6" w14:paraId="573992FB" w14:textId="77777777" w:rsidTr="00E951A2">
        <w:tc>
          <w:tcPr>
            <w:tcW w:w="791" w:type="pct"/>
            <w:shd w:val="clear" w:color="auto" w:fill="auto"/>
            <w:vAlign w:val="center"/>
          </w:tcPr>
          <w:p w14:paraId="189152BA" w14:textId="77777777" w:rsidR="003171F0" w:rsidRPr="006D13B6" w:rsidRDefault="003171F0" w:rsidP="003171F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D13B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 w:rsidR="0035661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1" w:type="pct"/>
          </w:tcPr>
          <w:p w14:paraId="1A1F6118" w14:textId="77777777" w:rsidR="003171F0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CA00C" w14:textId="77777777" w:rsidR="003171F0" w:rsidRPr="004268BD" w:rsidRDefault="003171F0" w:rsidP="003171F0">
            <w:pPr>
              <w:tabs>
                <w:tab w:val="clear" w:pos="454"/>
                <w:tab w:val="clear" w:pos="680"/>
                <w:tab w:val="left" w:pos="255"/>
                <w:tab w:val="decimal" w:pos="705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503,028</w:t>
            </w:r>
          </w:p>
        </w:tc>
        <w:tc>
          <w:tcPr>
            <w:tcW w:w="91" w:type="pct"/>
          </w:tcPr>
          <w:p w14:paraId="6AF4CD64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4C7857C9" w14:textId="348B813C" w:rsidR="003171F0" w:rsidRPr="003E3959" w:rsidRDefault="00E96B1D" w:rsidP="003171F0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1,037,248</w:t>
            </w:r>
          </w:p>
        </w:tc>
        <w:tc>
          <w:tcPr>
            <w:tcW w:w="92" w:type="pct"/>
          </w:tcPr>
          <w:p w14:paraId="3FCC8792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9C5CE" w14:textId="4C45DC6A" w:rsidR="003171F0" w:rsidRPr="00A84F93" w:rsidRDefault="00A84F93" w:rsidP="00A84F93">
            <w:pPr>
              <w:tabs>
                <w:tab w:val="clear" w:pos="680"/>
                <w:tab w:val="decimal" w:pos="580"/>
              </w:tabs>
              <w:spacing w:line="240" w:lineRule="auto"/>
              <w:ind w:left="-109" w:right="5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84F9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745,224</w:t>
            </w:r>
          </w:p>
        </w:tc>
        <w:tc>
          <w:tcPr>
            <w:tcW w:w="88" w:type="pct"/>
            <w:shd w:val="clear" w:color="auto" w:fill="auto"/>
          </w:tcPr>
          <w:p w14:paraId="6EA63A89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09DA4" w14:textId="67E230D3" w:rsidR="003171F0" w:rsidRPr="003E3959" w:rsidRDefault="00A84F93" w:rsidP="00A8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170,579</w:t>
            </w:r>
          </w:p>
        </w:tc>
        <w:tc>
          <w:tcPr>
            <w:tcW w:w="88" w:type="pct"/>
            <w:shd w:val="clear" w:color="auto" w:fill="auto"/>
          </w:tcPr>
          <w:p w14:paraId="504C90CB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B8B19" w14:textId="24473F6E" w:rsidR="003171F0" w:rsidRPr="003E3959" w:rsidRDefault="00A84F93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276,670</w:t>
            </w:r>
          </w:p>
        </w:tc>
        <w:tc>
          <w:tcPr>
            <w:tcW w:w="88" w:type="pct"/>
          </w:tcPr>
          <w:p w14:paraId="66F3FF45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3994D4F5" w14:textId="0D9650CB" w:rsidR="003171F0" w:rsidRPr="003E3959" w:rsidRDefault="009855F6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717,978</w:t>
            </w:r>
          </w:p>
        </w:tc>
        <w:tc>
          <w:tcPr>
            <w:tcW w:w="88" w:type="pct"/>
          </w:tcPr>
          <w:p w14:paraId="1DBA7B25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14:paraId="16130081" w14:textId="7A45D974" w:rsidR="003171F0" w:rsidRPr="003E3959" w:rsidRDefault="009855F6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84,199</w:t>
            </w:r>
          </w:p>
        </w:tc>
        <w:tc>
          <w:tcPr>
            <w:tcW w:w="88" w:type="pct"/>
          </w:tcPr>
          <w:p w14:paraId="720701F8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11E36E46" w14:textId="0B09E99B" w:rsidR="003171F0" w:rsidRPr="003E3959" w:rsidRDefault="009855F6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82,201</w:t>
            </w:r>
          </w:p>
        </w:tc>
        <w:tc>
          <w:tcPr>
            <w:tcW w:w="88" w:type="pct"/>
          </w:tcPr>
          <w:p w14:paraId="5D0A2B8D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14:paraId="6A359BEF" w14:textId="31A09A9E" w:rsidR="003171F0" w:rsidRPr="003E3959" w:rsidRDefault="009855F6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14,120</w:t>
            </w:r>
          </w:p>
        </w:tc>
        <w:tc>
          <w:tcPr>
            <w:tcW w:w="88" w:type="pct"/>
            <w:shd w:val="clear" w:color="auto" w:fill="auto"/>
          </w:tcPr>
          <w:p w14:paraId="25AC0641" w14:textId="77777777"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8AAB4" w14:textId="4E4875FD" w:rsidR="003171F0" w:rsidRPr="003E3959" w:rsidRDefault="00E96B1D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3,631,24</w:t>
            </w:r>
            <w:r w:rsidR="0081425C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C50468" w:rsidRPr="006D13B6" w14:paraId="1E593F6B" w14:textId="77777777" w:rsidTr="00E951A2">
        <w:tc>
          <w:tcPr>
            <w:tcW w:w="791" w:type="pct"/>
            <w:shd w:val="clear" w:color="auto" w:fill="auto"/>
          </w:tcPr>
          <w:p w14:paraId="56C88DFC" w14:textId="77777777" w:rsidR="00C50468" w:rsidRPr="006D13B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66FBDE7A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</w:tcPr>
          <w:p w14:paraId="6792D7AB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0768A3CD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5460996E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18EB0660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0B605C8E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14:paraId="0ACB7899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14:paraId="3ADE4439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14:paraId="7BEC12D9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2A9C0E5D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3FDFBF41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05B906AB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14:paraId="264190BC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14:paraId="3C5A4221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14:paraId="6DA7D0EA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5A06948C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14:paraId="497D9C4B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72E1D67D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14:paraId="5CEE732B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auto"/>
          </w:tcPr>
          <w:p w14:paraId="42C518E7" w14:textId="77777777" w:rsidR="00C50468" w:rsidRPr="006D13B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C5B6A" w:rsidRPr="006D13B6" w14:paraId="3BEB2E47" w14:textId="77777777" w:rsidTr="00E951A2">
        <w:tc>
          <w:tcPr>
            <w:tcW w:w="791" w:type="pct"/>
            <w:shd w:val="clear" w:color="auto" w:fill="auto"/>
          </w:tcPr>
          <w:p w14:paraId="60E2BC1E" w14:textId="77777777" w:rsidR="00CC5B6A" w:rsidRPr="006D13B6" w:rsidRDefault="00CC5B6A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7557B957" w14:textId="77777777" w:rsidR="00CC5B6A" w:rsidRPr="006D13B6" w:rsidRDefault="00CC5B6A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088" w:type="pct"/>
            <w:gridSpan w:val="19"/>
          </w:tcPr>
          <w:p w14:paraId="416E34C5" w14:textId="77777777" w:rsidR="00CC5B6A" w:rsidRPr="006D13B6" w:rsidRDefault="00CC5B6A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C50468" w:rsidRPr="006D13B6" w14:paraId="5BF47494" w14:textId="77777777" w:rsidTr="00E951A2">
        <w:tc>
          <w:tcPr>
            <w:tcW w:w="791" w:type="pct"/>
            <w:shd w:val="clear" w:color="auto" w:fill="auto"/>
          </w:tcPr>
          <w:p w14:paraId="13B9C86A" w14:textId="77777777" w:rsidR="00C50468" w:rsidRPr="00B32696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594A45A0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088" w:type="pct"/>
            <w:gridSpan w:val="19"/>
          </w:tcPr>
          <w:p w14:paraId="115DF108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B32696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50468" w:rsidRPr="006D13B6" w14:paraId="5A662178" w14:textId="77777777" w:rsidTr="00CC5B6A">
        <w:tc>
          <w:tcPr>
            <w:tcW w:w="791" w:type="pct"/>
            <w:vAlign w:val="center"/>
          </w:tcPr>
          <w:p w14:paraId="4C294634" w14:textId="77777777" w:rsidR="00C50468" w:rsidRPr="00B32696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ค่า</w:t>
            </w:r>
            <w:r w:rsidRPr="00B32696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121" w:type="pct"/>
          </w:tcPr>
          <w:p w14:paraId="66771D11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2A30FC3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44A0659C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5866ED3C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7FA80649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14:paraId="6C062982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14:paraId="43735E55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14:paraId="3BF6B154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14:paraId="01FDC42D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7F5BB1F5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7BC70C5F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1E329FE9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172D69D1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444124EF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1232AC89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3D11B0BA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6AB5A8CF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5619F3DA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14:paraId="3CACC631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4B3C1107" w14:textId="77777777" w:rsidR="00C50468" w:rsidRPr="00B32696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CC5B6A" w:rsidRPr="006D13B6" w14:paraId="5327CB84" w14:textId="77777777" w:rsidTr="00CC5B6A">
        <w:tc>
          <w:tcPr>
            <w:tcW w:w="791" w:type="pct"/>
            <w:vAlign w:val="center"/>
          </w:tcPr>
          <w:p w14:paraId="1B1ECFF6" w14:textId="77777777" w:rsidR="00CC5B6A" w:rsidRPr="00B32696" w:rsidRDefault="00CC5B6A" w:rsidP="00CC5B6A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sz w:val="26"/>
                <w:szCs w:val="26"/>
              </w:rPr>
              <w:t>62</w:t>
            </w:r>
          </w:p>
        </w:tc>
        <w:tc>
          <w:tcPr>
            <w:tcW w:w="121" w:type="pct"/>
          </w:tcPr>
          <w:p w14:paraId="081CE244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572112A2" w14:textId="77777777" w:rsidR="00CC5B6A" w:rsidRPr="00C50468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2AD4B914" w14:textId="77777777" w:rsidR="00CC5B6A" w:rsidRPr="00C50468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3DCD0124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B6A">
              <w:rPr>
                <w:rFonts w:ascii="Angsana New" w:hAnsi="Angsana New"/>
                <w:sz w:val="26"/>
                <w:szCs w:val="26"/>
              </w:rPr>
              <w:t>671,563</w:t>
            </w:r>
          </w:p>
        </w:tc>
        <w:tc>
          <w:tcPr>
            <w:tcW w:w="92" w:type="pct"/>
          </w:tcPr>
          <w:p w14:paraId="7CB1A9DA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14:paraId="46CDFFFD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B6A">
              <w:rPr>
                <w:rFonts w:ascii="Angsana New" w:hAnsi="Angsana New"/>
                <w:sz w:val="26"/>
                <w:szCs w:val="26"/>
              </w:rPr>
              <w:t>538,525</w:t>
            </w:r>
          </w:p>
        </w:tc>
        <w:tc>
          <w:tcPr>
            <w:tcW w:w="88" w:type="pct"/>
            <w:shd w:val="clear" w:color="auto" w:fill="auto"/>
          </w:tcPr>
          <w:p w14:paraId="67E2670C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14:paraId="739824E7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B6A">
              <w:rPr>
                <w:rFonts w:ascii="Angsana New" w:hAnsi="Angsana New"/>
                <w:sz w:val="26"/>
                <w:szCs w:val="26"/>
              </w:rPr>
              <w:t>90,775</w:t>
            </w:r>
          </w:p>
        </w:tc>
        <w:tc>
          <w:tcPr>
            <w:tcW w:w="88" w:type="pct"/>
            <w:shd w:val="clear" w:color="auto" w:fill="auto"/>
          </w:tcPr>
          <w:p w14:paraId="2ECCA130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7B507E3C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B6A">
              <w:rPr>
                <w:rFonts w:ascii="Angsana New" w:hAnsi="Angsana New"/>
                <w:sz w:val="26"/>
                <w:szCs w:val="26"/>
              </w:rPr>
              <w:t>253,098</w:t>
            </w:r>
          </w:p>
        </w:tc>
        <w:tc>
          <w:tcPr>
            <w:tcW w:w="88" w:type="pct"/>
          </w:tcPr>
          <w:p w14:paraId="5A07AECB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73C98A45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B6A">
              <w:rPr>
                <w:rFonts w:ascii="Angsana New" w:hAnsi="Angsana New"/>
                <w:sz w:val="26"/>
                <w:szCs w:val="26"/>
              </w:rPr>
              <w:t>683,430</w:t>
            </w:r>
          </w:p>
        </w:tc>
        <w:tc>
          <w:tcPr>
            <w:tcW w:w="88" w:type="pct"/>
          </w:tcPr>
          <w:p w14:paraId="15CA61D2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1017665F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B6A">
              <w:rPr>
                <w:rFonts w:ascii="Angsana New" w:hAnsi="Angsana New"/>
                <w:sz w:val="26"/>
                <w:szCs w:val="26"/>
              </w:rPr>
              <w:t>81,967</w:t>
            </w:r>
          </w:p>
        </w:tc>
        <w:tc>
          <w:tcPr>
            <w:tcW w:w="88" w:type="pct"/>
          </w:tcPr>
          <w:p w14:paraId="6CBEFD03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75FD4643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C5B6A">
              <w:rPr>
                <w:rFonts w:ascii="Angsana New" w:hAnsi="Angsana New"/>
                <w:sz w:val="26"/>
                <w:szCs w:val="26"/>
              </w:rPr>
              <w:t>66,597</w:t>
            </w:r>
          </w:p>
        </w:tc>
        <w:tc>
          <w:tcPr>
            <w:tcW w:w="88" w:type="pct"/>
          </w:tcPr>
          <w:p w14:paraId="107D6105" w14:textId="77777777" w:rsidR="00CC5B6A" w:rsidRPr="00CC5B6A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34FFA6DA" w14:textId="77777777" w:rsidR="00CC5B6A" w:rsidRP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CC5B6A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4EB0CF36" w14:textId="77777777" w:rsidR="00CC5B6A" w:rsidRPr="00CC5B6A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700A3889" w14:textId="77777777" w:rsidR="00CC5B6A" w:rsidRPr="00CC5B6A" w:rsidRDefault="00CC5B6A" w:rsidP="00CC5B6A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C5B6A">
              <w:rPr>
                <w:rFonts w:ascii="Angsana New" w:eastAsia="Cordia New" w:hAnsi="Angsana New"/>
                <w:sz w:val="26"/>
                <w:szCs w:val="26"/>
              </w:rPr>
              <w:t>2,385,955</w:t>
            </w:r>
          </w:p>
        </w:tc>
      </w:tr>
      <w:tr w:rsidR="00CC5B6A" w:rsidRPr="006D13B6" w14:paraId="6A968D3D" w14:textId="77777777" w:rsidTr="00E951A2">
        <w:tc>
          <w:tcPr>
            <w:tcW w:w="791" w:type="pct"/>
            <w:vAlign w:val="center"/>
          </w:tcPr>
          <w:p w14:paraId="38B76896" w14:textId="77777777" w:rsidR="00CC5B6A" w:rsidRPr="00B32696" w:rsidRDefault="00CC5B6A" w:rsidP="00CC5B6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1" w:type="pct"/>
          </w:tcPr>
          <w:p w14:paraId="6F340FF7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B556FE4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57B24CBA" w14:textId="77777777" w:rsidR="00CC5B6A" w:rsidRPr="00B32696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6E365FAC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92" w:type="pct"/>
          </w:tcPr>
          <w:p w14:paraId="37013D19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14:paraId="4591CC69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</w:rPr>
              <w:t>51,009</w:t>
            </w:r>
          </w:p>
        </w:tc>
        <w:tc>
          <w:tcPr>
            <w:tcW w:w="88" w:type="pct"/>
            <w:shd w:val="clear" w:color="auto" w:fill="auto"/>
          </w:tcPr>
          <w:p w14:paraId="055BBA4E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14:paraId="2B06F3DD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459</w:t>
            </w:r>
          </w:p>
        </w:tc>
        <w:tc>
          <w:tcPr>
            <w:tcW w:w="88" w:type="pct"/>
            <w:shd w:val="clear" w:color="auto" w:fill="auto"/>
          </w:tcPr>
          <w:p w14:paraId="44C64199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04CF5C08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123</w:t>
            </w:r>
          </w:p>
        </w:tc>
        <w:tc>
          <w:tcPr>
            <w:tcW w:w="88" w:type="pct"/>
          </w:tcPr>
          <w:p w14:paraId="220A6365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0393CDEC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21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27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8" w:type="pct"/>
          </w:tcPr>
          <w:p w14:paraId="584F7B00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7C2E858A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827</w:t>
            </w:r>
          </w:p>
        </w:tc>
        <w:tc>
          <w:tcPr>
            <w:tcW w:w="88" w:type="pct"/>
          </w:tcPr>
          <w:p w14:paraId="1FC5F778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08B385A6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8" w:type="pct"/>
          </w:tcPr>
          <w:p w14:paraId="6A1AD69E" w14:textId="77777777" w:rsidR="00CC5B6A" w:rsidRPr="00B32696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22A856C6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2F15A892" w14:textId="77777777" w:rsidR="00CC5B6A" w:rsidRPr="00B32696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6CF0BD2E" w14:textId="77777777" w:rsidR="00CC5B6A" w:rsidRPr="00B32696" w:rsidRDefault="00CC5B6A" w:rsidP="00CC5B6A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315B3">
              <w:rPr>
                <w:rFonts w:ascii="Angsana New" w:eastAsia="Cordia New" w:hAnsi="Angsana New"/>
                <w:sz w:val="26"/>
                <w:szCs w:val="26"/>
                <w:cs/>
              </w:rPr>
              <w:t>16</w:t>
            </w:r>
            <w:r>
              <w:rPr>
                <w:rFonts w:ascii="Angsana New" w:eastAsia="Cordia New" w:hAnsi="Angsana New"/>
                <w:sz w:val="26"/>
                <w:szCs w:val="26"/>
              </w:rPr>
              <w:t>2</w:t>
            </w:r>
            <w:r w:rsidRPr="006315B3">
              <w:rPr>
                <w:rFonts w:ascii="Angsana New" w:eastAsia="Cordia New" w:hAnsi="Angsana New"/>
                <w:sz w:val="26"/>
                <w:szCs w:val="26"/>
              </w:rPr>
              <w:t>,</w:t>
            </w:r>
            <w:r>
              <w:rPr>
                <w:rFonts w:ascii="Angsana New" w:eastAsia="Cordia New" w:hAnsi="Angsana New"/>
                <w:sz w:val="26"/>
                <w:szCs w:val="26"/>
              </w:rPr>
              <w:t>519</w:t>
            </w:r>
          </w:p>
        </w:tc>
      </w:tr>
      <w:tr w:rsidR="00CC5B6A" w:rsidRPr="006D13B6" w14:paraId="124DC30A" w14:textId="77777777" w:rsidTr="00E951A2">
        <w:tc>
          <w:tcPr>
            <w:tcW w:w="791" w:type="pct"/>
            <w:vAlign w:val="center"/>
          </w:tcPr>
          <w:p w14:paraId="2CB53CFF" w14:textId="77777777" w:rsidR="00CC5B6A" w:rsidRPr="00B32696" w:rsidRDefault="00CC5B6A" w:rsidP="00CC5B6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1" w:type="pct"/>
          </w:tcPr>
          <w:p w14:paraId="3FF1C253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38B8D321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25885ED3" w14:textId="77777777" w:rsidR="00CC5B6A" w:rsidRPr="00B32696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7BAA8337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</w:tcPr>
          <w:p w14:paraId="5778C885" w14:textId="77777777" w:rsidR="00CC5B6A" w:rsidRPr="00B32696" w:rsidRDefault="00CC5B6A" w:rsidP="00CC5B6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14:paraId="4FB173C0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  <w:shd w:val="clear" w:color="auto" w:fill="auto"/>
          </w:tcPr>
          <w:p w14:paraId="65B279FE" w14:textId="77777777" w:rsidR="00CC5B6A" w:rsidRPr="00B32696" w:rsidRDefault="00CC5B6A" w:rsidP="00CC5B6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14:paraId="0AFEFF09" w14:textId="3399BAB9" w:rsidR="00CC5B6A" w:rsidRPr="00B32696" w:rsidRDefault="00CC5B6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88" w:type="pct"/>
            <w:shd w:val="clear" w:color="auto" w:fill="auto"/>
          </w:tcPr>
          <w:p w14:paraId="738AB61D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2B795911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(61)</w:t>
            </w:r>
          </w:p>
        </w:tc>
        <w:tc>
          <w:tcPr>
            <w:tcW w:w="88" w:type="pct"/>
          </w:tcPr>
          <w:p w14:paraId="695AB59E" w14:textId="77777777" w:rsidR="00CC5B6A" w:rsidRPr="00B32696" w:rsidRDefault="00CC5B6A" w:rsidP="00CC5B6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57F6636F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61</w:t>
            </w:r>
          </w:p>
        </w:tc>
        <w:tc>
          <w:tcPr>
            <w:tcW w:w="88" w:type="pct"/>
          </w:tcPr>
          <w:p w14:paraId="22518EE4" w14:textId="77777777" w:rsidR="00CC5B6A" w:rsidRPr="00B32696" w:rsidRDefault="00CC5B6A" w:rsidP="00CC5B6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2DE37415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8" w:type="pct"/>
          </w:tcPr>
          <w:p w14:paraId="09E90666" w14:textId="77777777" w:rsidR="00CC5B6A" w:rsidRPr="00B32696" w:rsidRDefault="00CC5B6A" w:rsidP="00CC5B6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4BA73672" w14:textId="3917229C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88" w:type="pct"/>
          </w:tcPr>
          <w:p w14:paraId="68E08083" w14:textId="77777777" w:rsidR="00CC5B6A" w:rsidRPr="00B32696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07AF1E46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6429207F" w14:textId="77777777" w:rsidR="00CC5B6A" w:rsidRPr="00B32696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18D08367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-   </w:t>
            </w:r>
          </w:p>
        </w:tc>
      </w:tr>
      <w:tr w:rsidR="00CC5B6A" w:rsidRPr="006D13B6" w14:paraId="2BE1623D" w14:textId="77777777" w:rsidTr="00E951A2">
        <w:tc>
          <w:tcPr>
            <w:tcW w:w="791" w:type="pct"/>
            <w:vAlign w:val="center"/>
          </w:tcPr>
          <w:p w14:paraId="4C400816" w14:textId="77777777" w:rsidR="00CC5B6A" w:rsidRPr="00B32696" w:rsidRDefault="00CC5B6A" w:rsidP="00CC5B6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21" w:type="pct"/>
          </w:tcPr>
          <w:p w14:paraId="4F830956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14:paraId="7109FDCF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275AD8AD" w14:textId="77777777" w:rsidR="00CC5B6A" w:rsidRPr="00B32696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63371CAB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</w:rPr>
              <w:t>(3,923)</w:t>
            </w:r>
          </w:p>
        </w:tc>
        <w:tc>
          <w:tcPr>
            <w:tcW w:w="92" w:type="pct"/>
          </w:tcPr>
          <w:p w14:paraId="5453B253" w14:textId="77777777" w:rsidR="00CC5B6A" w:rsidRPr="00B32696" w:rsidRDefault="00CC5B6A" w:rsidP="00CC5B6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29ECEAB4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</w:rPr>
              <w:t>(72,615)</w:t>
            </w:r>
          </w:p>
        </w:tc>
        <w:tc>
          <w:tcPr>
            <w:tcW w:w="88" w:type="pct"/>
            <w:shd w:val="clear" w:color="auto" w:fill="auto"/>
          </w:tcPr>
          <w:p w14:paraId="00F4B8FC" w14:textId="77777777" w:rsidR="00CC5B6A" w:rsidRPr="00B32696" w:rsidRDefault="00CC5B6A" w:rsidP="00CC5B6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14:paraId="47695ADC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(153)</w:t>
            </w:r>
          </w:p>
        </w:tc>
        <w:tc>
          <w:tcPr>
            <w:tcW w:w="88" w:type="pct"/>
            <w:shd w:val="clear" w:color="auto" w:fill="auto"/>
          </w:tcPr>
          <w:p w14:paraId="2FCF966C" w14:textId="77777777" w:rsidR="00CC5B6A" w:rsidRPr="00B32696" w:rsidRDefault="00CC5B6A" w:rsidP="00CC5B6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9CA6CC6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604)</w:t>
            </w:r>
          </w:p>
        </w:tc>
        <w:tc>
          <w:tcPr>
            <w:tcW w:w="88" w:type="pct"/>
          </w:tcPr>
          <w:p w14:paraId="75BBC2F7" w14:textId="77777777" w:rsidR="00CC5B6A" w:rsidRPr="00B32696" w:rsidRDefault="00CC5B6A" w:rsidP="00CC5B6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3F33722B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(19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062)</w:t>
            </w:r>
          </w:p>
        </w:tc>
        <w:tc>
          <w:tcPr>
            <w:tcW w:w="88" w:type="pct"/>
          </w:tcPr>
          <w:p w14:paraId="33AFBFF3" w14:textId="77777777" w:rsidR="00CC5B6A" w:rsidRPr="00B32696" w:rsidRDefault="00CC5B6A" w:rsidP="00CC5B6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7863AF6E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(13</w:t>
            </w:r>
            <w:r w:rsidRPr="006315B3">
              <w:rPr>
                <w:rFonts w:ascii="Angsan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sz w:val="26"/>
                <w:szCs w:val="26"/>
                <w:cs/>
              </w:rPr>
              <w:t>627)</w:t>
            </w:r>
          </w:p>
        </w:tc>
        <w:tc>
          <w:tcPr>
            <w:tcW w:w="88" w:type="pct"/>
          </w:tcPr>
          <w:p w14:paraId="234E0D38" w14:textId="77777777" w:rsidR="00CC5B6A" w:rsidRPr="00B32696" w:rsidRDefault="00CC5B6A" w:rsidP="00CC5B6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045DD35F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5B3">
              <w:rPr>
                <w:rFonts w:ascii="Angsana New" w:hAnsi="Angsana New"/>
                <w:sz w:val="26"/>
                <w:szCs w:val="26"/>
                <w:cs/>
              </w:rPr>
              <w:t>(37)</w:t>
            </w:r>
          </w:p>
        </w:tc>
        <w:tc>
          <w:tcPr>
            <w:tcW w:w="88" w:type="pct"/>
          </w:tcPr>
          <w:p w14:paraId="1E829591" w14:textId="77777777" w:rsidR="00CC5B6A" w:rsidRPr="00B32696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12B09C0B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1C5F0699" w14:textId="77777777" w:rsidR="00CC5B6A" w:rsidRPr="00B32696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14:paraId="048CE2B1" w14:textId="77777777" w:rsidR="00CC5B6A" w:rsidRPr="00B32696" w:rsidRDefault="00CC5B6A" w:rsidP="00CC5B6A">
            <w:pPr>
              <w:tabs>
                <w:tab w:val="clear" w:pos="227"/>
                <w:tab w:val="clear" w:pos="680"/>
                <w:tab w:val="clear" w:pos="907"/>
                <w:tab w:val="decimal" w:pos="246"/>
                <w:tab w:val="left" w:pos="624"/>
              </w:tabs>
              <w:spacing w:line="240" w:lineRule="auto"/>
              <w:ind w:left="-109" w:right="-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6315B3">
              <w:rPr>
                <w:rFonts w:ascii="Angsana New" w:eastAsia="Cordia New" w:hAnsi="Angsana New"/>
                <w:sz w:val="26"/>
                <w:szCs w:val="26"/>
                <w:cs/>
              </w:rPr>
              <w:t>(112</w:t>
            </w:r>
            <w:r w:rsidRPr="006315B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6315B3">
              <w:rPr>
                <w:rFonts w:ascii="Angsana New" w:eastAsia="Cordia New" w:hAnsi="Angsana New"/>
                <w:sz w:val="26"/>
                <w:szCs w:val="26"/>
                <w:cs/>
              </w:rPr>
              <w:t>021)</w:t>
            </w:r>
          </w:p>
        </w:tc>
      </w:tr>
      <w:tr w:rsidR="00CC5B6A" w:rsidRPr="006D13B6" w14:paraId="35E0BDB0" w14:textId="77777777" w:rsidTr="00CC5B6A">
        <w:tc>
          <w:tcPr>
            <w:tcW w:w="791" w:type="pct"/>
            <w:vAlign w:val="center"/>
          </w:tcPr>
          <w:p w14:paraId="00829202" w14:textId="77777777" w:rsidR="00CC5B6A" w:rsidRPr="00B32696" w:rsidRDefault="00CC5B6A" w:rsidP="00CC5B6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62</w:t>
            </w:r>
          </w:p>
          <w:p w14:paraId="2C281405" w14:textId="77777777" w:rsidR="00CC5B6A" w:rsidRPr="00B32696" w:rsidRDefault="00CC5B6A" w:rsidP="00CC5B6A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3269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B32696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1" w:type="pct"/>
          </w:tcPr>
          <w:p w14:paraId="1894CDA0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</w:tcPr>
          <w:p w14:paraId="1FA12EE2" w14:textId="77777777" w:rsid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5905555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0D2642B6" w14:textId="77777777" w:rsidR="00CC5B6A" w:rsidRPr="00B32696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0FD9EB04" w14:textId="77777777" w:rsid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619BEB3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71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3,172</w:t>
            </w:r>
          </w:p>
        </w:tc>
        <w:tc>
          <w:tcPr>
            <w:tcW w:w="92" w:type="pct"/>
          </w:tcPr>
          <w:p w14:paraId="14B5AABD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1863DE64" w14:textId="77777777" w:rsid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A5771FA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516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919</w:t>
            </w:r>
          </w:p>
        </w:tc>
        <w:tc>
          <w:tcPr>
            <w:tcW w:w="88" w:type="pct"/>
            <w:shd w:val="clear" w:color="auto" w:fill="auto"/>
          </w:tcPr>
          <w:p w14:paraId="17BC60E2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14:paraId="30DD8882" w14:textId="77777777" w:rsid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DCAA4DD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114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081</w:t>
            </w:r>
          </w:p>
        </w:tc>
        <w:tc>
          <w:tcPr>
            <w:tcW w:w="88" w:type="pct"/>
            <w:shd w:val="clear" w:color="auto" w:fill="auto"/>
          </w:tcPr>
          <w:p w14:paraId="2223909F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</w:tcPr>
          <w:p w14:paraId="496FF189" w14:textId="77777777" w:rsid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6920370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261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8" w:type="pct"/>
          </w:tcPr>
          <w:p w14:paraId="0A9AC465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6E6D0EF6" w14:textId="77777777" w:rsid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8E3DD04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685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704</w:t>
            </w:r>
          </w:p>
        </w:tc>
        <w:tc>
          <w:tcPr>
            <w:tcW w:w="88" w:type="pct"/>
          </w:tcPr>
          <w:p w14:paraId="08A2C0CB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14:paraId="66CAD328" w14:textId="77777777" w:rsid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E139434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74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8" w:type="pct"/>
          </w:tcPr>
          <w:p w14:paraId="20294D3C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6B84AF11" w14:textId="77777777" w:rsid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C3D08D3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70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8" w:type="pct"/>
          </w:tcPr>
          <w:p w14:paraId="2C8864FD" w14:textId="77777777" w:rsidR="00CC5B6A" w:rsidRPr="00B32696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07970BB1" w14:textId="77777777" w:rsidR="00CC5B6A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8A8273E" w14:textId="77777777" w:rsidR="00CC5B6A" w:rsidRPr="00B32696" w:rsidRDefault="00CC5B6A" w:rsidP="00CC5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75F65A39" w14:textId="77777777" w:rsidR="00CC5B6A" w:rsidRPr="00B32696" w:rsidRDefault="00CC5B6A" w:rsidP="00CC5B6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auto"/>
          </w:tcPr>
          <w:p w14:paraId="06F041B5" w14:textId="77777777" w:rsidR="00CC5B6A" w:rsidRDefault="00CC5B6A" w:rsidP="00CC5B6A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A15801D" w14:textId="77777777" w:rsidR="00CC5B6A" w:rsidRPr="00B32696" w:rsidRDefault="00CC5B6A" w:rsidP="00CC5B6A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6315B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2</w:t>
            </w:r>
            <w:r w:rsidRPr="006315B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6315B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43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  <w:r w:rsidRPr="006315B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453</w:t>
            </w:r>
          </w:p>
        </w:tc>
      </w:tr>
      <w:tr w:rsidR="003171F0" w:rsidRPr="006D13B6" w14:paraId="4670C74A" w14:textId="77777777" w:rsidTr="00E951A2">
        <w:tc>
          <w:tcPr>
            <w:tcW w:w="791" w:type="pct"/>
            <w:vAlign w:val="center"/>
          </w:tcPr>
          <w:p w14:paraId="09D9EB06" w14:textId="77777777" w:rsidR="003171F0" w:rsidRPr="00B32696" w:rsidRDefault="003171F0" w:rsidP="003171F0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1" w:type="pct"/>
          </w:tcPr>
          <w:p w14:paraId="0819EFBE" w14:textId="7777777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660F0617" w14:textId="77777777" w:rsidR="003171F0" w:rsidRPr="003E3959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14:paraId="696997CA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12F10EC1" w14:textId="6B450176" w:rsidR="003171F0" w:rsidRPr="00B32696" w:rsidRDefault="00007CBA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43,157</w:t>
            </w:r>
          </w:p>
        </w:tc>
        <w:tc>
          <w:tcPr>
            <w:tcW w:w="92" w:type="pct"/>
          </w:tcPr>
          <w:p w14:paraId="44CFCAF2" w14:textId="7777777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14:paraId="72A96EAB" w14:textId="19D30075" w:rsidR="003171F0" w:rsidRPr="00B32696" w:rsidRDefault="00007CBA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44,928</w:t>
            </w:r>
          </w:p>
        </w:tc>
        <w:tc>
          <w:tcPr>
            <w:tcW w:w="88" w:type="pct"/>
            <w:shd w:val="clear" w:color="auto" w:fill="auto"/>
          </w:tcPr>
          <w:p w14:paraId="69077E45" w14:textId="7777777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14:paraId="5F84097C" w14:textId="317A45E5" w:rsidR="003171F0" w:rsidRPr="00B32696" w:rsidRDefault="00007CBA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17,575</w:t>
            </w:r>
          </w:p>
        </w:tc>
        <w:tc>
          <w:tcPr>
            <w:tcW w:w="88" w:type="pct"/>
            <w:shd w:val="clear" w:color="auto" w:fill="auto"/>
          </w:tcPr>
          <w:p w14:paraId="676CD3E1" w14:textId="7777777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550945EA" w14:textId="5D6CD832" w:rsidR="003171F0" w:rsidRPr="00B32696" w:rsidRDefault="00007CBA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8,42</w:t>
            </w:r>
            <w:r w:rsidR="002A643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8" w:type="pct"/>
          </w:tcPr>
          <w:p w14:paraId="5FCC006A" w14:textId="7777777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3038DD9E" w14:textId="57A4A30C" w:rsidR="003171F0" w:rsidRPr="00B32696" w:rsidRDefault="00007CBA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16,31</w:t>
            </w:r>
            <w:r w:rsidR="002A643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8" w:type="pct"/>
          </w:tcPr>
          <w:p w14:paraId="109ABA96" w14:textId="00899E2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1AF4CB36" w14:textId="458D021C" w:rsidR="003171F0" w:rsidRPr="00B32696" w:rsidRDefault="00007CBA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3,780</w:t>
            </w:r>
          </w:p>
        </w:tc>
        <w:tc>
          <w:tcPr>
            <w:tcW w:w="88" w:type="pct"/>
          </w:tcPr>
          <w:p w14:paraId="3C248B5E" w14:textId="7777777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61036A31" w14:textId="03747E27" w:rsidR="003171F0" w:rsidRPr="00B32696" w:rsidRDefault="00007CBA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3,120</w:t>
            </w:r>
          </w:p>
        </w:tc>
        <w:tc>
          <w:tcPr>
            <w:tcW w:w="88" w:type="pct"/>
          </w:tcPr>
          <w:p w14:paraId="5B0DB9DC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38A00184" w14:textId="2718594A" w:rsidR="003171F0" w:rsidRPr="00B32696" w:rsidRDefault="00007CBA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6D670190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23B3DEA3" w14:textId="172CAD9D" w:rsidR="003171F0" w:rsidRPr="00B32696" w:rsidRDefault="00007CBA" w:rsidP="003171F0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137,29</w:t>
            </w:r>
            <w:r w:rsidR="002A643D"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</w:tr>
      <w:tr w:rsidR="00007CBA" w:rsidRPr="006D13B6" w14:paraId="5110AA1E" w14:textId="77777777" w:rsidTr="00A8513F">
        <w:tc>
          <w:tcPr>
            <w:tcW w:w="791" w:type="pct"/>
            <w:shd w:val="clear" w:color="auto" w:fill="auto"/>
            <w:vAlign w:val="center"/>
          </w:tcPr>
          <w:p w14:paraId="0466EB6D" w14:textId="2D533BC1" w:rsidR="00007CBA" w:rsidRPr="00B32696" w:rsidRDefault="00007CBA" w:rsidP="00007CB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121" w:type="pct"/>
          </w:tcPr>
          <w:p w14:paraId="7B625C15" w14:textId="77777777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shd w:val="clear" w:color="auto" w:fill="auto"/>
          </w:tcPr>
          <w:p w14:paraId="07738745" w14:textId="6D28272A" w:rsidR="00007CBA" w:rsidRPr="003E3959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76191C6F" w14:textId="77777777" w:rsidR="00007CBA" w:rsidRPr="003E3959" w:rsidRDefault="00007CBA" w:rsidP="00007CB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3C64BB45" w14:textId="6168B484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(898)</w:t>
            </w:r>
          </w:p>
        </w:tc>
        <w:tc>
          <w:tcPr>
            <w:tcW w:w="92" w:type="pct"/>
          </w:tcPr>
          <w:p w14:paraId="7F712419" w14:textId="77777777" w:rsidR="00007CBA" w:rsidRPr="00B32696" w:rsidRDefault="00007CBA" w:rsidP="00007CB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</w:tcPr>
          <w:p w14:paraId="3282D1B6" w14:textId="03881D56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(24,387)</w:t>
            </w:r>
          </w:p>
        </w:tc>
        <w:tc>
          <w:tcPr>
            <w:tcW w:w="88" w:type="pct"/>
            <w:shd w:val="clear" w:color="auto" w:fill="auto"/>
          </w:tcPr>
          <w:p w14:paraId="5FB40C0E" w14:textId="77777777" w:rsidR="00007CBA" w:rsidRPr="00B32696" w:rsidRDefault="00007CBA" w:rsidP="00007CB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14:paraId="193F663B" w14:textId="75F1567C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3041A38D" w14:textId="77777777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612C21F3" w14:textId="6C86DCB1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751F5D49" w14:textId="77777777" w:rsidR="00007CBA" w:rsidRPr="00B32696" w:rsidRDefault="00007CBA" w:rsidP="00007CB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</w:tcPr>
          <w:p w14:paraId="4F4ABCF1" w14:textId="72FE6D83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(153)</w:t>
            </w:r>
          </w:p>
        </w:tc>
        <w:tc>
          <w:tcPr>
            <w:tcW w:w="88" w:type="pct"/>
          </w:tcPr>
          <w:p w14:paraId="013F5A79" w14:textId="77777777" w:rsidR="00007CBA" w:rsidRPr="00B32696" w:rsidRDefault="00007CBA" w:rsidP="00007CB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</w:tcPr>
          <w:p w14:paraId="767E7D2A" w14:textId="4E8A82FC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(867)</w:t>
            </w:r>
          </w:p>
        </w:tc>
        <w:tc>
          <w:tcPr>
            <w:tcW w:w="88" w:type="pct"/>
          </w:tcPr>
          <w:p w14:paraId="6D94B0B6" w14:textId="77777777" w:rsidR="00007CBA" w:rsidRPr="00B32696" w:rsidRDefault="00007CBA" w:rsidP="00007CB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</w:tcPr>
          <w:p w14:paraId="7C4C369E" w14:textId="38CA8D44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12D83906" w14:textId="77777777" w:rsidR="00007CBA" w:rsidRPr="00B32696" w:rsidRDefault="00007CBA" w:rsidP="00007CB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</w:tcPr>
          <w:p w14:paraId="0C1044C5" w14:textId="6B10BC6D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672AE5C6" w14:textId="77777777" w:rsidR="00007CBA" w:rsidRPr="00B32696" w:rsidRDefault="00007CBA" w:rsidP="00007CB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73BDBD36" w14:textId="3F507944" w:rsidR="00007CBA" w:rsidRPr="00B32696" w:rsidRDefault="00007CBA" w:rsidP="00007CBA">
            <w:pPr>
              <w:tabs>
                <w:tab w:val="clear" w:pos="227"/>
                <w:tab w:val="clear" w:pos="680"/>
                <w:tab w:val="clear" w:pos="907"/>
                <w:tab w:val="decimal" w:pos="246"/>
                <w:tab w:val="left" w:pos="624"/>
              </w:tabs>
              <w:spacing w:line="240" w:lineRule="auto"/>
              <w:ind w:left="-109" w:right="-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(26,305)</w:t>
            </w:r>
          </w:p>
        </w:tc>
      </w:tr>
      <w:tr w:rsidR="00007CBA" w:rsidRPr="006D13B6" w14:paraId="7CA2E36A" w14:textId="77777777" w:rsidTr="00AB7DF5">
        <w:tc>
          <w:tcPr>
            <w:tcW w:w="791" w:type="pct"/>
            <w:shd w:val="clear" w:color="auto" w:fill="auto"/>
            <w:vAlign w:val="center"/>
          </w:tcPr>
          <w:p w14:paraId="29A96F55" w14:textId="77777777" w:rsidR="00007CBA" w:rsidRPr="00B32696" w:rsidRDefault="00007CBA" w:rsidP="00007CBA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B32696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B32696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21" w:type="pct"/>
          </w:tcPr>
          <w:p w14:paraId="6420C85F" w14:textId="77777777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</w:tcPr>
          <w:p w14:paraId="58B3E310" w14:textId="77777777" w:rsidR="00007CBA" w:rsidRPr="003E3959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E3959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14:paraId="081AD500" w14:textId="77777777" w:rsidR="00007CBA" w:rsidRPr="003E3959" w:rsidRDefault="00007CBA" w:rsidP="00007CBA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086A21F7" w14:textId="27958FC6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(7,494)</w:t>
            </w:r>
          </w:p>
        </w:tc>
        <w:tc>
          <w:tcPr>
            <w:tcW w:w="92" w:type="pct"/>
          </w:tcPr>
          <w:p w14:paraId="6AA5C6B6" w14:textId="77777777" w:rsidR="00007CBA" w:rsidRPr="00B32696" w:rsidRDefault="00007CBA" w:rsidP="00007CB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74C526FB" w14:textId="49E1DC18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(41,474)</w:t>
            </w:r>
          </w:p>
        </w:tc>
        <w:tc>
          <w:tcPr>
            <w:tcW w:w="88" w:type="pct"/>
            <w:shd w:val="clear" w:color="auto" w:fill="auto"/>
          </w:tcPr>
          <w:p w14:paraId="4A75567B" w14:textId="77777777" w:rsidR="00007CBA" w:rsidRPr="00B32696" w:rsidRDefault="00007CBA" w:rsidP="00007CB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14:paraId="12838AB9" w14:textId="468FC23E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3269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5B6D8D1C" w14:textId="77777777" w:rsidR="00007CBA" w:rsidRPr="00B32696" w:rsidRDefault="00007CBA" w:rsidP="00007CB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14CB43F7" w14:textId="55FD6A01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(16,270)</w:t>
            </w:r>
          </w:p>
        </w:tc>
        <w:tc>
          <w:tcPr>
            <w:tcW w:w="88" w:type="pct"/>
          </w:tcPr>
          <w:p w14:paraId="54FB1792" w14:textId="77777777" w:rsidR="00007CBA" w:rsidRPr="00B32696" w:rsidRDefault="00007CBA" w:rsidP="00007CB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</w:tcPr>
          <w:p w14:paraId="3FC428C3" w14:textId="02958B33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(21,207)</w:t>
            </w:r>
          </w:p>
        </w:tc>
        <w:tc>
          <w:tcPr>
            <w:tcW w:w="88" w:type="pct"/>
          </w:tcPr>
          <w:p w14:paraId="635C89D1" w14:textId="77777777" w:rsidR="00007CBA" w:rsidRPr="00B32696" w:rsidRDefault="00007CBA" w:rsidP="00007CB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702013FA" w14:textId="799D7715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(8,563)</w:t>
            </w:r>
          </w:p>
        </w:tc>
        <w:tc>
          <w:tcPr>
            <w:tcW w:w="88" w:type="pct"/>
          </w:tcPr>
          <w:p w14:paraId="19AB6418" w14:textId="77777777" w:rsidR="00007CBA" w:rsidRPr="00B32696" w:rsidRDefault="00007CBA" w:rsidP="00007CBA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5F2BB360" w14:textId="18531972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</w:tcPr>
          <w:p w14:paraId="2A8D4EBB" w14:textId="77777777" w:rsidR="00007CBA" w:rsidRPr="00B32696" w:rsidRDefault="00007CBA" w:rsidP="00007CB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0A122225" w14:textId="4D9A2904" w:rsidR="00007CBA" w:rsidRPr="00B32696" w:rsidRDefault="00007CBA" w:rsidP="000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74B4A07B" w14:textId="77777777" w:rsidR="00007CBA" w:rsidRPr="00B32696" w:rsidRDefault="00007CBA" w:rsidP="00007CBA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shd w:val="clear" w:color="auto" w:fill="auto"/>
          </w:tcPr>
          <w:p w14:paraId="507D93FB" w14:textId="0836129E" w:rsidR="00007CBA" w:rsidRPr="00B32696" w:rsidRDefault="00007CBA" w:rsidP="00007CBA">
            <w:pPr>
              <w:tabs>
                <w:tab w:val="clear" w:pos="227"/>
                <w:tab w:val="clear" w:pos="680"/>
                <w:tab w:val="clear" w:pos="907"/>
                <w:tab w:val="decimal" w:pos="246"/>
                <w:tab w:val="left" w:pos="624"/>
              </w:tabs>
              <w:spacing w:line="240" w:lineRule="auto"/>
              <w:ind w:left="-109" w:right="-4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(95,008)</w:t>
            </w:r>
          </w:p>
        </w:tc>
      </w:tr>
      <w:tr w:rsidR="003171F0" w:rsidRPr="006D13B6" w14:paraId="2FD30174" w14:textId="77777777" w:rsidTr="00F56574">
        <w:tc>
          <w:tcPr>
            <w:tcW w:w="791" w:type="pct"/>
            <w:shd w:val="clear" w:color="auto" w:fill="auto"/>
            <w:vAlign w:val="center"/>
          </w:tcPr>
          <w:p w14:paraId="0FFB548B" w14:textId="77777777" w:rsidR="003171F0" w:rsidRPr="00B32696" w:rsidRDefault="003171F0" w:rsidP="003171F0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3269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 w:rsidR="00CC5B6A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1" w:type="pct"/>
          </w:tcPr>
          <w:p w14:paraId="37E715DD" w14:textId="7777777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E900F" w14:textId="77777777" w:rsidR="003171F0" w:rsidRPr="003171F0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3171F0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-  </w:t>
            </w:r>
          </w:p>
        </w:tc>
        <w:tc>
          <w:tcPr>
            <w:tcW w:w="91" w:type="pct"/>
          </w:tcPr>
          <w:p w14:paraId="762961F1" w14:textId="77777777" w:rsidR="003171F0" w:rsidRPr="003E3959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2C9F5A3B" w14:textId="01BCFE02" w:rsidR="003171F0" w:rsidRPr="00B32696" w:rsidRDefault="002A643D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747,937</w:t>
            </w:r>
          </w:p>
        </w:tc>
        <w:tc>
          <w:tcPr>
            <w:tcW w:w="92" w:type="pct"/>
          </w:tcPr>
          <w:p w14:paraId="785550B0" w14:textId="7777777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7C05662C" w14:textId="1A0FA526" w:rsidR="003171F0" w:rsidRPr="00B32696" w:rsidRDefault="002A643D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495,986</w:t>
            </w:r>
          </w:p>
        </w:tc>
        <w:tc>
          <w:tcPr>
            <w:tcW w:w="88" w:type="pct"/>
            <w:shd w:val="clear" w:color="auto" w:fill="auto"/>
          </w:tcPr>
          <w:p w14:paraId="762D9819" w14:textId="7777777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0E97F" w14:textId="4CBB88BD" w:rsidR="003171F0" w:rsidRPr="00B32696" w:rsidRDefault="002A643D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131,656</w:t>
            </w:r>
          </w:p>
        </w:tc>
        <w:tc>
          <w:tcPr>
            <w:tcW w:w="88" w:type="pct"/>
            <w:shd w:val="clear" w:color="auto" w:fill="auto"/>
          </w:tcPr>
          <w:p w14:paraId="457A9510" w14:textId="7777777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55E2F" w14:textId="4611D687" w:rsidR="003171F0" w:rsidRPr="00B32696" w:rsidRDefault="002A643D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253,709</w:t>
            </w:r>
          </w:p>
        </w:tc>
        <w:tc>
          <w:tcPr>
            <w:tcW w:w="88" w:type="pct"/>
          </w:tcPr>
          <w:p w14:paraId="6AEADC9B" w14:textId="7777777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</w:tcPr>
          <w:p w14:paraId="4F1E149A" w14:textId="7AE1F385" w:rsidR="003171F0" w:rsidRPr="00B32696" w:rsidRDefault="002A643D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680,656</w:t>
            </w:r>
          </w:p>
        </w:tc>
        <w:tc>
          <w:tcPr>
            <w:tcW w:w="88" w:type="pct"/>
          </w:tcPr>
          <w:p w14:paraId="5009402B" w14:textId="7777777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</w:tcPr>
          <w:p w14:paraId="0DEFA4DD" w14:textId="21CD222C" w:rsidR="003171F0" w:rsidRPr="00B32696" w:rsidRDefault="002A643D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68,517</w:t>
            </w:r>
          </w:p>
        </w:tc>
        <w:tc>
          <w:tcPr>
            <w:tcW w:w="88" w:type="pct"/>
          </w:tcPr>
          <w:p w14:paraId="3D9473B3" w14:textId="77777777" w:rsidR="003171F0" w:rsidRPr="00B32696" w:rsidRDefault="003171F0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03276376" w14:textId="1C9157D4" w:rsidR="003171F0" w:rsidRPr="00B32696" w:rsidRDefault="002A643D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73,974</w:t>
            </w:r>
          </w:p>
        </w:tc>
        <w:tc>
          <w:tcPr>
            <w:tcW w:w="88" w:type="pct"/>
          </w:tcPr>
          <w:p w14:paraId="191F59A5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14:paraId="62BED620" w14:textId="355FC9F7" w:rsidR="003171F0" w:rsidRPr="00B32696" w:rsidRDefault="002A643D" w:rsidP="00317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4E296988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2736E" w14:textId="45D42B4B" w:rsidR="003171F0" w:rsidRPr="00B32696" w:rsidRDefault="00E96B1D" w:rsidP="003171F0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2,452,43</w:t>
            </w:r>
            <w:r w:rsidR="0081425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3171F0" w:rsidRPr="006D13B6" w14:paraId="6FE4A0E9" w14:textId="77777777" w:rsidTr="00E951A2">
        <w:tc>
          <w:tcPr>
            <w:tcW w:w="791" w:type="pct"/>
            <w:shd w:val="clear" w:color="auto" w:fill="auto"/>
          </w:tcPr>
          <w:p w14:paraId="4CEB8559" w14:textId="77777777" w:rsidR="003171F0" w:rsidRPr="00B32696" w:rsidRDefault="003171F0" w:rsidP="003171F0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" w:type="pct"/>
          </w:tcPr>
          <w:p w14:paraId="026788BE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</w:tcPr>
          <w:p w14:paraId="58F59998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1123B61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137CDCF2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3834E830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60BC3CB9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14:paraId="30726365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</w:tcPr>
          <w:p w14:paraId="2F5BD988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14:paraId="71B506F4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1" w:type="pct"/>
            <w:shd w:val="clear" w:color="auto" w:fill="auto"/>
          </w:tcPr>
          <w:p w14:paraId="48D8A298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14:paraId="39E2870C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</w:tcBorders>
          </w:tcPr>
          <w:p w14:paraId="4263AB6E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14:paraId="04B46D29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14:paraId="18CC7B57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14:paraId="77A469FB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7982B6EB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</w:tcPr>
          <w:p w14:paraId="26B05593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55CFBA26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" w:type="pct"/>
            <w:shd w:val="clear" w:color="auto" w:fill="auto"/>
          </w:tcPr>
          <w:p w14:paraId="1D25242A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shd w:val="clear" w:color="auto" w:fill="auto"/>
          </w:tcPr>
          <w:p w14:paraId="34E9295D" w14:textId="77777777" w:rsidR="003171F0" w:rsidRPr="00B32696" w:rsidRDefault="003171F0" w:rsidP="003171F0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</w:tbl>
    <w:p w14:paraId="30FDF977" w14:textId="77777777" w:rsidR="00A97915" w:rsidRDefault="00A97915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2"/>
          <w:szCs w:val="2"/>
        </w:rPr>
      </w:pPr>
    </w:p>
    <w:p w14:paraId="1A581696" w14:textId="77777777" w:rsidR="001961B0" w:rsidRDefault="001961B0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40672F7D" w14:textId="77777777" w:rsidR="00BA049F" w:rsidRDefault="00BA049F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5195B4B0" w14:textId="77777777" w:rsidR="00AF6812" w:rsidRDefault="00AF6812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77419B73" w14:textId="77777777" w:rsidR="003171F0" w:rsidRDefault="003171F0" w:rsidP="00BB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74"/>
        </w:tabs>
        <w:spacing w:line="240" w:lineRule="auto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56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158"/>
        <w:gridCol w:w="370"/>
        <w:gridCol w:w="446"/>
        <w:gridCol w:w="271"/>
        <w:gridCol w:w="364"/>
        <w:gridCol w:w="265"/>
        <w:gridCol w:w="370"/>
        <w:gridCol w:w="274"/>
        <w:gridCol w:w="449"/>
        <w:gridCol w:w="248"/>
        <w:gridCol w:w="285"/>
        <w:gridCol w:w="259"/>
        <w:gridCol w:w="556"/>
        <w:gridCol w:w="248"/>
        <w:gridCol w:w="178"/>
        <w:gridCol w:w="259"/>
        <w:gridCol w:w="655"/>
        <w:gridCol w:w="245"/>
        <w:gridCol w:w="20"/>
        <w:gridCol w:w="259"/>
        <w:gridCol w:w="824"/>
        <w:gridCol w:w="175"/>
        <w:gridCol w:w="73"/>
        <w:gridCol w:w="186"/>
        <w:gridCol w:w="918"/>
        <w:gridCol w:w="248"/>
        <w:gridCol w:w="12"/>
        <w:gridCol w:w="1011"/>
        <w:gridCol w:w="79"/>
        <w:gridCol w:w="181"/>
        <w:gridCol w:w="67"/>
        <w:gridCol w:w="967"/>
        <w:gridCol w:w="218"/>
        <w:gridCol w:w="41"/>
        <w:gridCol w:w="207"/>
        <w:gridCol w:w="865"/>
        <w:gridCol w:w="315"/>
      </w:tblGrid>
      <w:tr w:rsidR="00D72E65" w:rsidRPr="000721C1" w14:paraId="6682F212" w14:textId="77777777" w:rsidTr="00E96B1D">
        <w:trPr>
          <w:gridAfter w:val="1"/>
          <w:wAfter w:w="108" w:type="pct"/>
          <w:trHeight w:val="74"/>
        </w:trPr>
        <w:tc>
          <w:tcPr>
            <w:tcW w:w="741" w:type="pct"/>
            <w:vAlign w:val="bottom"/>
          </w:tcPr>
          <w:p w14:paraId="2AF590FA" w14:textId="77777777" w:rsidR="001961B0" w:rsidRPr="000721C1" w:rsidRDefault="001961B0" w:rsidP="00873913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4150" w:type="pct"/>
            <w:gridSpan w:val="35"/>
            <w:vAlign w:val="bottom"/>
          </w:tcPr>
          <w:p w14:paraId="29C78696" w14:textId="77777777" w:rsidR="00D72E65" w:rsidRPr="000721C1" w:rsidRDefault="00D72E65" w:rsidP="00873913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D72E65" w:rsidRPr="000721C1" w14:paraId="3D02E865" w14:textId="77777777" w:rsidTr="00E96B1D">
        <w:trPr>
          <w:gridAfter w:val="1"/>
          <w:wAfter w:w="108" w:type="pct"/>
        </w:trPr>
        <w:tc>
          <w:tcPr>
            <w:tcW w:w="741" w:type="pct"/>
            <w:vAlign w:val="bottom"/>
          </w:tcPr>
          <w:p w14:paraId="488D849D" w14:textId="77777777" w:rsidR="00D72E65" w:rsidRPr="000721C1" w:rsidRDefault="00D72E65" w:rsidP="00873913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80" w:type="pct"/>
            <w:gridSpan w:val="2"/>
            <w:vAlign w:val="bottom"/>
          </w:tcPr>
          <w:p w14:paraId="78256056" w14:textId="77777777"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ที่ดิน</w:t>
            </w:r>
          </w:p>
        </w:tc>
        <w:tc>
          <w:tcPr>
            <w:tcW w:w="93" w:type="pct"/>
            <w:vAlign w:val="bottom"/>
          </w:tcPr>
          <w:p w14:paraId="4CEDB342" w14:textId="77777777" w:rsidR="00D72E65" w:rsidRPr="000721C1" w:rsidRDefault="00D72E65" w:rsidP="00873913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3"/>
            <w:vAlign w:val="bottom"/>
          </w:tcPr>
          <w:p w14:paraId="5602DA18" w14:textId="77777777"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อาคารและ</w:t>
            </w:r>
          </w:p>
          <w:p w14:paraId="4675B2DE" w14:textId="77777777"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ส่วนปรับปรุงอาคาร</w:t>
            </w:r>
          </w:p>
        </w:tc>
        <w:tc>
          <w:tcPr>
            <w:tcW w:w="94" w:type="pct"/>
            <w:vAlign w:val="bottom"/>
          </w:tcPr>
          <w:p w14:paraId="2C5BDAEC" w14:textId="77777777" w:rsidR="00D72E65" w:rsidRPr="000721C1" w:rsidRDefault="00D72E65" w:rsidP="00873913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vAlign w:val="bottom"/>
          </w:tcPr>
          <w:p w14:paraId="5AEA5544" w14:textId="77777777"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เครื่องจักร</w:t>
            </w:r>
          </w:p>
          <w:p w14:paraId="6AD6011F" w14:textId="77777777"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และอุปกรณ์</w:t>
            </w:r>
          </w:p>
        </w:tc>
        <w:tc>
          <w:tcPr>
            <w:tcW w:w="89" w:type="pct"/>
            <w:vAlign w:val="bottom"/>
          </w:tcPr>
          <w:p w14:paraId="2EF5DFEC" w14:textId="77777777" w:rsidR="00D72E65" w:rsidRPr="000721C1" w:rsidRDefault="00D72E65" w:rsidP="00873913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vAlign w:val="bottom"/>
          </w:tcPr>
          <w:p w14:paraId="299C3CAC" w14:textId="77777777"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อุปกรณ์</w:t>
            </w:r>
          </w:p>
          <w:p w14:paraId="69D06773" w14:textId="77777777"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ผลิตรายการ</w:t>
            </w:r>
          </w:p>
          <w:p w14:paraId="7B1DA63A" w14:textId="77777777"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และถ่ายทอดสัญญาณ</w:t>
            </w:r>
          </w:p>
        </w:tc>
        <w:tc>
          <w:tcPr>
            <w:tcW w:w="89" w:type="pct"/>
            <w:vAlign w:val="bottom"/>
          </w:tcPr>
          <w:p w14:paraId="3B7EFE26" w14:textId="77777777" w:rsidR="00D72E65" w:rsidRPr="000721C1" w:rsidRDefault="00D72E65" w:rsidP="00873913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6" w:type="pct"/>
            <w:gridSpan w:val="3"/>
            <w:vAlign w:val="bottom"/>
          </w:tcPr>
          <w:p w14:paraId="11E8D40B" w14:textId="77777777"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เครื่องมือเครื่องใช้</w:t>
            </w:r>
          </w:p>
        </w:tc>
        <w:tc>
          <w:tcPr>
            <w:tcW w:w="89" w:type="pct"/>
          </w:tcPr>
          <w:p w14:paraId="2C1B747A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2"/>
            <w:vAlign w:val="bottom"/>
          </w:tcPr>
          <w:p w14:paraId="345034ED" w14:textId="77777777"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เครื่องตกแต่ง ติดตั้งและ</w:t>
            </w:r>
          </w:p>
          <w:p w14:paraId="040B4251" w14:textId="77777777" w:rsidR="00D72E65" w:rsidRPr="000721C1" w:rsidRDefault="00D72E65" w:rsidP="00873913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เครื่องใช้สำนักงาน</w:t>
            </w:r>
          </w:p>
        </w:tc>
        <w:tc>
          <w:tcPr>
            <w:tcW w:w="89" w:type="pct"/>
            <w:gridSpan w:val="2"/>
          </w:tcPr>
          <w:p w14:paraId="3EFBC537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5" w:type="pct"/>
          </w:tcPr>
          <w:p w14:paraId="5BC993C3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14:paraId="5F36964D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14:paraId="4C30E87B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2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14:paraId="0B538EBA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0" w:right="-112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89" w:type="pct"/>
            <w:gridSpan w:val="2"/>
          </w:tcPr>
          <w:p w14:paraId="1F973975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</w:tcPr>
          <w:p w14:paraId="078406B6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14:paraId="6F023959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14:paraId="435F053E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  <w:p w14:paraId="2F58E362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98" w:right="-78"/>
              <w:jc w:val="center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ระบบต่างๆ</w:t>
            </w:r>
          </w:p>
        </w:tc>
        <w:tc>
          <w:tcPr>
            <w:tcW w:w="89" w:type="pct"/>
            <w:gridSpan w:val="2"/>
          </w:tcPr>
          <w:p w14:paraId="0017E180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5" w:type="pct"/>
            <w:gridSpan w:val="2"/>
          </w:tcPr>
          <w:p w14:paraId="2F329623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สินทรัพย์</w:t>
            </w:r>
          </w:p>
          <w:p w14:paraId="42B67DC1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ระหว่าง</w:t>
            </w:r>
          </w:p>
          <w:p w14:paraId="6E032FB3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left="-166"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ก่อสร้างและติดตั้ง</w:t>
            </w:r>
          </w:p>
        </w:tc>
        <w:tc>
          <w:tcPr>
            <w:tcW w:w="89" w:type="pct"/>
            <w:gridSpan w:val="2"/>
            <w:vAlign w:val="bottom"/>
          </w:tcPr>
          <w:p w14:paraId="0B49D706" w14:textId="77777777" w:rsidR="00D72E65" w:rsidRPr="000721C1" w:rsidRDefault="00D72E65" w:rsidP="00873913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68" w:type="pct"/>
            <w:gridSpan w:val="2"/>
            <w:vAlign w:val="bottom"/>
          </w:tcPr>
          <w:p w14:paraId="2ACAB15C" w14:textId="77777777" w:rsidR="00D72E65" w:rsidRPr="000721C1" w:rsidRDefault="00D72E65" w:rsidP="00873913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รวม</w:t>
            </w:r>
          </w:p>
        </w:tc>
      </w:tr>
      <w:tr w:rsidR="00D72E65" w:rsidRPr="000721C1" w14:paraId="23DC5F9F" w14:textId="77777777" w:rsidTr="00E96B1D">
        <w:trPr>
          <w:gridAfter w:val="1"/>
          <w:wAfter w:w="108" w:type="pct"/>
          <w:trHeight w:val="144"/>
        </w:trPr>
        <w:tc>
          <w:tcPr>
            <w:tcW w:w="741" w:type="pct"/>
          </w:tcPr>
          <w:p w14:paraId="339A3998" w14:textId="77777777" w:rsidR="00D72E65" w:rsidRPr="000721C1" w:rsidRDefault="00D72E65" w:rsidP="00873913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4150" w:type="pct"/>
            <w:gridSpan w:val="35"/>
          </w:tcPr>
          <w:p w14:paraId="3EA039F6" w14:textId="77777777" w:rsidR="00D72E65" w:rsidRPr="000721C1" w:rsidRDefault="00D72E65" w:rsidP="00873913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/>
                <w:i/>
                <w:iCs/>
                <w:sz w:val="25"/>
                <w:szCs w:val="25"/>
              </w:rPr>
              <w:t>(</w:t>
            </w:r>
            <w:r w:rsidRPr="000721C1">
              <w:rPr>
                <w:rFonts w:ascii="Angsana New" w:eastAsia="Cordia New" w:hAnsi="Angsana New" w:hint="cs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D72E65" w:rsidRPr="000721C1" w14:paraId="3555E8B6" w14:textId="77777777" w:rsidTr="00E96B1D">
        <w:trPr>
          <w:gridAfter w:val="1"/>
          <w:wAfter w:w="108" w:type="pct"/>
          <w:trHeight w:val="135"/>
        </w:trPr>
        <w:tc>
          <w:tcPr>
            <w:tcW w:w="741" w:type="pct"/>
          </w:tcPr>
          <w:p w14:paraId="584D14A7" w14:textId="77777777" w:rsidR="00D72E65" w:rsidRPr="000721C1" w:rsidRDefault="00D72E65" w:rsidP="000721C1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280" w:type="pct"/>
            <w:gridSpan w:val="2"/>
          </w:tcPr>
          <w:p w14:paraId="201E25DC" w14:textId="77777777" w:rsidR="00D72E65" w:rsidRPr="000721C1" w:rsidRDefault="00D72E65" w:rsidP="000721C1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3" w:type="pct"/>
          </w:tcPr>
          <w:p w14:paraId="3F9F1E92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343" w:type="pct"/>
            <w:gridSpan w:val="3"/>
          </w:tcPr>
          <w:p w14:paraId="5664A2FA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94" w:type="pct"/>
          </w:tcPr>
          <w:p w14:paraId="6DCD25C9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337" w:type="pct"/>
            <w:gridSpan w:val="3"/>
          </w:tcPr>
          <w:p w14:paraId="722F8F78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89" w:type="pct"/>
          </w:tcPr>
          <w:p w14:paraId="259FEDC0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337" w:type="pct"/>
            <w:gridSpan w:val="3"/>
          </w:tcPr>
          <w:p w14:paraId="03709BAC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89" w:type="pct"/>
          </w:tcPr>
          <w:p w14:paraId="1210BC73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316" w:type="pct"/>
            <w:gridSpan w:val="3"/>
          </w:tcPr>
          <w:p w14:paraId="271A4CA3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36FAE048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2"/>
          </w:tcPr>
          <w:p w14:paraId="517B068B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77B6DAE9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5" w:type="pct"/>
          </w:tcPr>
          <w:p w14:paraId="3CF9035F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38032E8D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</w:tcPr>
          <w:p w14:paraId="6D1DA54C" w14:textId="77777777" w:rsidR="00D72E65" w:rsidRPr="000721C1" w:rsidRDefault="00D72E65" w:rsidP="000721C1">
            <w:pPr>
              <w:tabs>
                <w:tab w:val="clear" w:pos="227"/>
                <w:tab w:val="clear" w:pos="680"/>
                <w:tab w:val="decimal" w:pos="246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255B38CA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5" w:type="pct"/>
            <w:gridSpan w:val="2"/>
          </w:tcPr>
          <w:p w14:paraId="379E71AE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547BE0F3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68" w:type="pct"/>
            <w:gridSpan w:val="2"/>
          </w:tcPr>
          <w:p w14:paraId="2F71A1B8" w14:textId="77777777" w:rsidR="00D72E65" w:rsidRPr="000721C1" w:rsidRDefault="00D72E65" w:rsidP="000721C1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5"/>
                <w:szCs w:val="25"/>
              </w:rPr>
            </w:pPr>
          </w:p>
        </w:tc>
      </w:tr>
      <w:tr w:rsidR="00C50468" w:rsidRPr="000721C1" w14:paraId="1C2F3CD2" w14:textId="77777777" w:rsidTr="00E96B1D">
        <w:trPr>
          <w:gridAfter w:val="1"/>
          <w:wAfter w:w="108" w:type="pct"/>
          <w:trHeight w:val="114"/>
        </w:trPr>
        <w:tc>
          <w:tcPr>
            <w:tcW w:w="741" w:type="pct"/>
            <w:shd w:val="clear" w:color="auto" w:fill="auto"/>
            <w:vAlign w:val="center"/>
          </w:tcPr>
          <w:p w14:paraId="3BCD51EE" w14:textId="77777777" w:rsidR="00C50468" w:rsidRPr="000721C1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31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256</w:t>
            </w:r>
            <w:r w:rsidR="00DF6974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280" w:type="pct"/>
            <w:gridSpan w:val="2"/>
            <w:shd w:val="clear" w:color="auto" w:fill="auto"/>
          </w:tcPr>
          <w:p w14:paraId="4ECCD9B2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line="240" w:lineRule="auto"/>
              <w:ind w:left="-109" w:right="-9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3" w:type="pct"/>
          </w:tcPr>
          <w:p w14:paraId="23C87162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3"/>
          </w:tcPr>
          <w:p w14:paraId="5BB28FC5" w14:textId="77777777" w:rsidR="00C50468" w:rsidRPr="000721C1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6C426A3B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</w:tcPr>
          <w:p w14:paraId="4AF24854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shd w:val="clear" w:color="auto" w:fill="auto"/>
          </w:tcPr>
          <w:p w14:paraId="4BCD91C3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shd w:val="clear" w:color="auto" w:fill="auto"/>
          </w:tcPr>
          <w:p w14:paraId="285DB81D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shd w:val="clear" w:color="auto" w:fill="auto"/>
          </w:tcPr>
          <w:p w14:paraId="2E6CF4F2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6" w:type="pct"/>
            <w:gridSpan w:val="3"/>
            <w:shd w:val="clear" w:color="auto" w:fill="auto"/>
          </w:tcPr>
          <w:p w14:paraId="24FDBB89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35104585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2"/>
          </w:tcPr>
          <w:p w14:paraId="4C47D57C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7AD5CB89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5" w:type="pct"/>
          </w:tcPr>
          <w:p w14:paraId="76EE50A2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2F985F72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</w:tcPr>
          <w:p w14:paraId="0392775A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24F9707E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5" w:type="pct"/>
            <w:gridSpan w:val="2"/>
          </w:tcPr>
          <w:p w14:paraId="105D5F7A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  <w:shd w:val="clear" w:color="auto" w:fill="auto"/>
          </w:tcPr>
          <w:p w14:paraId="69248CA8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8" w:type="pct"/>
            <w:gridSpan w:val="2"/>
            <w:shd w:val="clear" w:color="auto" w:fill="auto"/>
          </w:tcPr>
          <w:p w14:paraId="3A34F1DB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C50468" w:rsidRPr="000721C1" w14:paraId="6561EACF" w14:textId="77777777" w:rsidTr="00E96B1D">
        <w:trPr>
          <w:gridAfter w:val="1"/>
          <w:wAfter w:w="108" w:type="pct"/>
          <w:trHeight w:val="74"/>
        </w:trPr>
        <w:tc>
          <w:tcPr>
            <w:tcW w:w="741" w:type="pct"/>
            <w:shd w:val="clear" w:color="auto" w:fill="auto"/>
            <w:vAlign w:val="center"/>
          </w:tcPr>
          <w:p w14:paraId="5B3D0B18" w14:textId="77777777" w:rsidR="00C50468" w:rsidRPr="000721C1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ภายใต้กรรมสิทธิ์</w:t>
            </w: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ของ</w:t>
            </w:r>
          </w:p>
        </w:tc>
        <w:tc>
          <w:tcPr>
            <w:tcW w:w="280" w:type="pct"/>
            <w:gridSpan w:val="2"/>
            <w:shd w:val="clear" w:color="auto" w:fill="auto"/>
          </w:tcPr>
          <w:p w14:paraId="4FDF8A82" w14:textId="77777777" w:rsidR="00C50468" w:rsidRPr="000721C1" w:rsidRDefault="00C50468" w:rsidP="00C50468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3" w:type="pct"/>
          </w:tcPr>
          <w:p w14:paraId="4DD1818E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3"/>
          </w:tcPr>
          <w:p w14:paraId="796406BD" w14:textId="77777777" w:rsidR="00C50468" w:rsidRPr="000721C1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0D637EEB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</w:tcPr>
          <w:p w14:paraId="3D08B365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shd w:val="clear" w:color="auto" w:fill="auto"/>
          </w:tcPr>
          <w:p w14:paraId="11D7021C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shd w:val="clear" w:color="auto" w:fill="auto"/>
          </w:tcPr>
          <w:p w14:paraId="0078AC8A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shd w:val="clear" w:color="auto" w:fill="auto"/>
          </w:tcPr>
          <w:p w14:paraId="307FDEBC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6" w:type="pct"/>
            <w:gridSpan w:val="3"/>
            <w:shd w:val="clear" w:color="auto" w:fill="auto"/>
          </w:tcPr>
          <w:p w14:paraId="34909968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2A59F839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2"/>
          </w:tcPr>
          <w:p w14:paraId="58945ED6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4F071BCF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5" w:type="pct"/>
          </w:tcPr>
          <w:p w14:paraId="5EC2B11C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6E116200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</w:tcPr>
          <w:p w14:paraId="2BE98A3F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39694A42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5" w:type="pct"/>
            <w:gridSpan w:val="2"/>
          </w:tcPr>
          <w:p w14:paraId="1752A8BC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  <w:shd w:val="clear" w:color="auto" w:fill="auto"/>
          </w:tcPr>
          <w:p w14:paraId="591FF735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68" w:type="pct"/>
            <w:gridSpan w:val="2"/>
            <w:shd w:val="clear" w:color="auto" w:fill="auto"/>
          </w:tcPr>
          <w:p w14:paraId="3A5B8DF6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</w:tr>
      <w:tr w:rsidR="00DF6974" w:rsidRPr="000721C1" w14:paraId="3EF82FDC" w14:textId="77777777" w:rsidTr="00E96B1D">
        <w:trPr>
          <w:gridAfter w:val="1"/>
          <w:wAfter w:w="108" w:type="pct"/>
          <w:trHeight w:val="87"/>
        </w:trPr>
        <w:tc>
          <w:tcPr>
            <w:tcW w:w="741" w:type="pct"/>
            <w:shd w:val="clear" w:color="auto" w:fill="auto"/>
            <w:vAlign w:val="center"/>
          </w:tcPr>
          <w:p w14:paraId="7879FC3C" w14:textId="77777777" w:rsidR="00DF6974" w:rsidRPr="000721C1" w:rsidRDefault="00DF6974" w:rsidP="00DF6974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 xml:space="preserve">   กลุ่มบริษัท</w:t>
            </w:r>
          </w:p>
        </w:tc>
        <w:tc>
          <w:tcPr>
            <w:tcW w:w="280" w:type="pct"/>
            <w:gridSpan w:val="2"/>
            <w:shd w:val="clear" w:color="auto" w:fill="auto"/>
          </w:tcPr>
          <w:p w14:paraId="7ACE7F5B" w14:textId="77777777" w:rsidR="00DF6974" w:rsidRPr="000721C1" w:rsidRDefault="00DF6974" w:rsidP="00DF6974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503,028</w:t>
            </w:r>
          </w:p>
        </w:tc>
        <w:tc>
          <w:tcPr>
            <w:tcW w:w="93" w:type="pct"/>
          </w:tcPr>
          <w:p w14:paraId="5EF8C61C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3"/>
          </w:tcPr>
          <w:p w14:paraId="08D50A59" w14:textId="77777777" w:rsidR="00DF6974" w:rsidRPr="00CC2CC9" w:rsidRDefault="00DF6974" w:rsidP="00DF6974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CC2CC9">
              <w:rPr>
                <w:rFonts w:ascii="Angsana New" w:eastAsia="Cordia New" w:hAnsi="Angsana New"/>
                <w:sz w:val="25"/>
                <w:szCs w:val="25"/>
              </w:rPr>
              <w:t>31</w:t>
            </w:r>
            <w:r>
              <w:rPr>
                <w:rFonts w:ascii="Angsana New" w:eastAsia="Cordia New" w:hAnsi="Angsana New"/>
                <w:sz w:val="25"/>
                <w:szCs w:val="25"/>
              </w:rPr>
              <w:t>8,553</w:t>
            </w:r>
          </w:p>
        </w:tc>
        <w:tc>
          <w:tcPr>
            <w:tcW w:w="94" w:type="pct"/>
          </w:tcPr>
          <w:p w14:paraId="6FFABA91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</w:tcPr>
          <w:p w14:paraId="00D43C66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200</w:t>
            </w:r>
            <w:r w:rsidRPr="009A68F5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3</w:t>
            </w:r>
            <w:r>
              <w:rPr>
                <w:rFonts w:ascii="Angsana New" w:eastAsia="Cordia New" w:hAnsi="Angsana New"/>
                <w:sz w:val="25"/>
                <w:szCs w:val="25"/>
              </w:rPr>
              <w:t>30</w:t>
            </w:r>
          </w:p>
        </w:tc>
        <w:tc>
          <w:tcPr>
            <w:tcW w:w="89" w:type="pct"/>
            <w:shd w:val="clear" w:color="auto" w:fill="auto"/>
          </w:tcPr>
          <w:p w14:paraId="691DC1EF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shd w:val="clear" w:color="auto" w:fill="auto"/>
          </w:tcPr>
          <w:p w14:paraId="35A5E676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45</w:t>
            </w:r>
            <w:r w:rsidRPr="009A68F5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265</w:t>
            </w:r>
          </w:p>
        </w:tc>
        <w:tc>
          <w:tcPr>
            <w:tcW w:w="89" w:type="pct"/>
            <w:shd w:val="clear" w:color="auto" w:fill="auto"/>
          </w:tcPr>
          <w:p w14:paraId="38870CBE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6" w:type="pct"/>
            <w:gridSpan w:val="3"/>
            <w:shd w:val="clear" w:color="auto" w:fill="auto"/>
          </w:tcPr>
          <w:p w14:paraId="3000A0A1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25</w:t>
            </w:r>
            <w:r w:rsidRPr="009A68F5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08</w:t>
            </w:r>
            <w:r>
              <w:rPr>
                <w:rFonts w:ascii="Angsana New" w:eastAsia="Cordia New" w:hAnsi="Angsana New"/>
                <w:sz w:val="25"/>
                <w:szCs w:val="25"/>
              </w:rPr>
              <w:t>1</w:t>
            </w:r>
          </w:p>
        </w:tc>
        <w:tc>
          <w:tcPr>
            <w:tcW w:w="89" w:type="pct"/>
          </w:tcPr>
          <w:p w14:paraId="231EFE88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2"/>
          </w:tcPr>
          <w:p w14:paraId="77176A2A" w14:textId="77777777" w:rsidR="00DF6974" w:rsidRPr="0042141E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>
              <w:rPr>
                <w:rFonts w:ascii="Angsana New" w:eastAsia="Cordia New" w:hAnsi="Angsana New"/>
                <w:sz w:val="25"/>
                <w:szCs w:val="25"/>
              </w:rPr>
              <w:t>44,412</w:t>
            </w:r>
          </w:p>
        </w:tc>
        <w:tc>
          <w:tcPr>
            <w:tcW w:w="89" w:type="pct"/>
            <w:gridSpan w:val="2"/>
          </w:tcPr>
          <w:p w14:paraId="5850C764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5" w:type="pct"/>
          </w:tcPr>
          <w:p w14:paraId="2DFE242A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20</w:t>
            </w:r>
            <w:r w:rsidRPr="009A68F5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11</w:t>
            </w:r>
            <w:r>
              <w:rPr>
                <w:rFonts w:ascii="Angsana New" w:eastAsia="Cordia New" w:hAnsi="Angsana New"/>
                <w:sz w:val="25"/>
                <w:szCs w:val="25"/>
              </w:rPr>
              <w:t>7</w:t>
            </w:r>
          </w:p>
        </w:tc>
        <w:tc>
          <w:tcPr>
            <w:tcW w:w="89" w:type="pct"/>
            <w:gridSpan w:val="2"/>
          </w:tcPr>
          <w:p w14:paraId="09BE3B20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</w:tcPr>
          <w:p w14:paraId="61EEE243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9</w:t>
            </w:r>
            <w:r w:rsidRPr="009A68F5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5</w:t>
            </w:r>
            <w:r>
              <w:rPr>
                <w:rFonts w:ascii="Angsana New" w:eastAsia="Cordia New" w:hAnsi="Angsana New"/>
                <w:sz w:val="25"/>
                <w:szCs w:val="25"/>
              </w:rPr>
              <w:t>49</w:t>
            </w:r>
          </w:p>
        </w:tc>
        <w:tc>
          <w:tcPr>
            <w:tcW w:w="89" w:type="pct"/>
            <w:gridSpan w:val="2"/>
          </w:tcPr>
          <w:p w14:paraId="246B018D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5" w:type="pct"/>
            <w:gridSpan w:val="2"/>
          </w:tcPr>
          <w:p w14:paraId="38275690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19</w:t>
            </w:r>
            <w:r w:rsidRPr="009A68F5">
              <w:rPr>
                <w:rFonts w:ascii="Angsana New" w:eastAsia="Cordia New" w:hAnsi="Angsana New"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sz w:val="25"/>
                <w:szCs w:val="25"/>
                <w:cs/>
              </w:rPr>
              <w:t>702</w:t>
            </w:r>
          </w:p>
        </w:tc>
        <w:tc>
          <w:tcPr>
            <w:tcW w:w="89" w:type="pct"/>
            <w:gridSpan w:val="2"/>
            <w:shd w:val="clear" w:color="auto" w:fill="auto"/>
          </w:tcPr>
          <w:p w14:paraId="5830B212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68" w:type="pct"/>
            <w:gridSpan w:val="2"/>
            <w:shd w:val="clear" w:color="auto" w:fill="auto"/>
          </w:tcPr>
          <w:p w14:paraId="5F2C3B9F" w14:textId="77777777" w:rsidR="00DF6974" w:rsidRPr="0042141E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141E">
              <w:rPr>
                <w:rFonts w:ascii="Angsana New" w:eastAsia="Cordia New" w:hAnsi="Angsana New"/>
                <w:sz w:val="25"/>
                <w:szCs w:val="25"/>
              </w:rPr>
              <w:t>1,</w:t>
            </w:r>
            <w:r>
              <w:rPr>
                <w:rFonts w:ascii="Angsana New" w:eastAsia="Cordia New" w:hAnsi="Angsana New"/>
                <w:sz w:val="25"/>
                <w:szCs w:val="25"/>
              </w:rPr>
              <w:t>186,037</w:t>
            </w:r>
          </w:p>
        </w:tc>
      </w:tr>
      <w:tr w:rsidR="00DF6974" w:rsidRPr="000721C1" w14:paraId="6ABF416A" w14:textId="77777777" w:rsidTr="00E96B1D">
        <w:trPr>
          <w:gridAfter w:val="1"/>
          <w:wAfter w:w="108" w:type="pct"/>
          <w:trHeight w:val="74"/>
        </w:trPr>
        <w:tc>
          <w:tcPr>
            <w:tcW w:w="741" w:type="pct"/>
            <w:shd w:val="clear" w:color="auto" w:fill="auto"/>
            <w:vAlign w:val="center"/>
          </w:tcPr>
          <w:p w14:paraId="5250D061" w14:textId="77777777" w:rsidR="00DF6974" w:rsidRPr="000721C1" w:rsidRDefault="00DF6974" w:rsidP="00DF6974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ภายใต้สัญญาเช่าการเงิน</w:t>
            </w:r>
          </w:p>
        </w:tc>
        <w:tc>
          <w:tcPr>
            <w:tcW w:w="2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5701B1" w14:textId="77777777" w:rsidR="00DF6974" w:rsidRPr="000721C1" w:rsidRDefault="00DF6974" w:rsidP="00DF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385"/>
              </w:tabs>
              <w:spacing w:line="240" w:lineRule="auto"/>
              <w:ind w:left="-109" w:right="-32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93" w:type="pct"/>
          </w:tcPr>
          <w:p w14:paraId="01E89EB9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3"/>
            <w:tcBorders>
              <w:bottom w:val="single" w:sz="4" w:space="0" w:color="auto"/>
            </w:tcBorders>
          </w:tcPr>
          <w:p w14:paraId="541DD442" w14:textId="77777777" w:rsidR="00DF6974" w:rsidRPr="00CC2CC9" w:rsidRDefault="00DF6974" w:rsidP="00DF6974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CC2CC9">
              <w:rPr>
                <w:rFonts w:ascii="Angsana New" w:eastAsia="Cordia New" w:hAnsi="Angsana New"/>
                <w:sz w:val="25"/>
                <w:szCs w:val="25"/>
              </w:rPr>
              <w:t xml:space="preserve"> 1,761 </w:t>
            </w:r>
          </w:p>
        </w:tc>
        <w:tc>
          <w:tcPr>
            <w:tcW w:w="94" w:type="pct"/>
          </w:tcPr>
          <w:p w14:paraId="1764BE08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tcBorders>
              <w:bottom w:val="single" w:sz="4" w:space="0" w:color="auto"/>
            </w:tcBorders>
          </w:tcPr>
          <w:p w14:paraId="0EDB002B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</w:rPr>
              <w:t>59,252</w:t>
            </w:r>
          </w:p>
        </w:tc>
        <w:tc>
          <w:tcPr>
            <w:tcW w:w="89" w:type="pct"/>
            <w:shd w:val="clear" w:color="auto" w:fill="auto"/>
          </w:tcPr>
          <w:p w14:paraId="02A21B23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F7B2F5" w14:textId="77777777" w:rsidR="00DF6974" w:rsidRPr="000721C1" w:rsidRDefault="00DF6974" w:rsidP="00DF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89" w:type="pct"/>
            <w:shd w:val="clear" w:color="auto" w:fill="auto"/>
          </w:tcPr>
          <w:p w14:paraId="7C991F0B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48E920" w14:textId="77777777" w:rsidR="00DF6974" w:rsidRPr="000721C1" w:rsidRDefault="00DF6974" w:rsidP="00DF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89" w:type="pct"/>
          </w:tcPr>
          <w:p w14:paraId="1D243B7B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2"/>
            <w:tcBorders>
              <w:bottom w:val="single" w:sz="4" w:space="0" w:color="auto"/>
            </w:tcBorders>
          </w:tcPr>
          <w:p w14:paraId="120AA2C5" w14:textId="77777777" w:rsidR="00DF6974" w:rsidRPr="0042141E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141E">
              <w:rPr>
                <w:rFonts w:ascii="Angsana New" w:eastAsia="Cordia New" w:hAnsi="Angsana New"/>
                <w:sz w:val="25"/>
                <w:szCs w:val="25"/>
              </w:rPr>
              <w:t xml:space="preserve"> 275 </w:t>
            </w:r>
          </w:p>
        </w:tc>
        <w:tc>
          <w:tcPr>
            <w:tcW w:w="89" w:type="pct"/>
            <w:gridSpan w:val="2"/>
          </w:tcPr>
          <w:p w14:paraId="3D13252D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2285FF60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sz w:val="25"/>
                <w:szCs w:val="25"/>
              </w:rPr>
              <w:t>5,017</w:t>
            </w:r>
          </w:p>
        </w:tc>
        <w:tc>
          <w:tcPr>
            <w:tcW w:w="89" w:type="pct"/>
            <w:gridSpan w:val="2"/>
          </w:tcPr>
          <w:p w14:paraId="09A2B90E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42A203E2" w14:textId="77777777" w:rsidR="00DF6974" w:rsidRPr="000721C1" w:rsidRDefault="00DF6974" w:rsidP="00DF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89" w:type="pct"/>
            <w:gridSpan w:val="2"/>
          </w:tcPr>
          <w:p w14:paraId="5C7BDEF9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5" w:type="pct"/>
            <w:gridSpan w:val="2"/>
            <w:tcBorders>
              <w:bottom w:val="single" w:sz="4" w:space="0" w:color="auto"/>
            </w:tcBorders>
          </w:tcPr>
          <w:p w14:paraId="1725E98D" w14:textId="77777777" w:rsidR="00DF6974" w:rsidRPr="000721C1" w:rsidRDefault="00DF6974" w:rsidP="00DF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</w:r>
            <w:r w:rsidRPr="000721C1">
              <w:rPr>
                <w:rFonts w:ascii="Angsana New" w:eastAsia="Cordia New" w:hAnsi="Angsana New"/>
                <w:sz w:val="25"/>
                <w:szCs w:val="25"/>
              </w:rPr>
              <w:tab/>
              <w:t xml:space="preserve">-  </w:t>
            </w:r>
          </w:p>
        </w:tc>
        <w:tc>
          <w:tcPr>
            <w:tcW w:w="89" w:type="pct"/>
            <w:gridSpan w:val="2"/>
            <w:shd w:val="clear" w:color="auto" w:fill="auto"/>
          </w:tcPr>
          <w:p w14:paraId="247D79B3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6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B299B2" w14:textId="77777777" w:rsidR="00DF6974" w:rsidRPr="0042141E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  <w:r w:rsidRPr="0042141E">
              <w:rPr>
                <w:rFonts w:ascii="Angsana New" w:eastAsia="Cordia New" w:hAnsi="Angsana New"/>
                <w:sz w:val="25"/>
                <w:szCs w:val="25"/>
              </w:rPr>
              <w:t xml:space="preserve"> 66,305 </w:t>
            </w:r>
          </w:p>
        </w:tc>
      </w:tr>
      <w:tr w:rsidR="00DF6974" w:rsidRPr="000721C1" w14:paraId="4EE406CE" w14:textId="77777777" w:rsidTr="00E96B1D">
        <w:trPr>
          <w:gridAfter w:val="1"/>
          <w:wAfter w:w="108" w:type="pct"/>
          <w:trHeight w:val="64"/>
        </w:trPr>
        <w:tc>
          <w:tcPr>
            <w:tcW w:w="741" w:type="pct"/>
            <w:shd w:val="clear" w:color="auto" w:fill="auto"/>
            <w:vAlign w:val="center"/>
          </w:tcPr>
          <w:p w14:paraId="463D742C" w14:textId="77777777" w:rsidR="00DF6974" w:rsidRPr="000721C1" w:rsidRDefault="00DF6974" w:rsidP="00DF6974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E8EB5" w14:textId="77777777" w:rsidR="00DF6974" w:rsidRPr="000721C1" w:rsidRDefault="00DF6974" w:rsidP="00DF6974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503,028</w:t>
            </w:r>
          </w:p>
        </w:tc>
        <w:tc>
          <w:tcPr>
            <w:tcW w:w="93" w:type="pct"/>
          </w:tcPr>
          <w:p w14:paraId="63D57D9C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3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040AAEF" w14:textId="77777777" w:rsidR="00DF6974" w:rsidRPr="00CC2CC9" w:rsidRDefault="00DF6974" w:rsidP="00DF6974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CC2CC9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32</w:t>
            </w: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0,314</w:t>
            </w:r>
          </w:p>
        </w:tc>
        <w:tc>
          <w:tcPr>
            <w:tcW w:w="94" w:type="pct"/>
          </w:tcPr>
          <w:p w14:paraId="1BEA3D76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44498E9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259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58</w:t>
            </w: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89" w:type="pct"/>
            <w:shd w:val="clear" w:color="auto" w:fill="auto"/>
          </w:tcPr>
          <w:p w14:paraId="56AAC93B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6CB2D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45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265</w:t>
            </w:r>
          </w:p>
        </w:tc>
        <w:tc>
          <w:tcPr>
            <w:tcW w:w="89" w:type="pct"/>
            <w:shd w:val="clear" w:color="auto" w:fill="auto"/>
          </w:tcPr>
          <w:p w14:paraId="46DD6905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12BF68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25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08</w:t>
            </w: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89" w:type="pct"/>
          </w:tcPr>
          <w:p w14:paraId="6545C368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6669B0" w14:textId="77777777" w:rsidR="00DF6974" w:rsidRPr="0042141E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44,687</w:t>
            </w:r>
          </w:p>
        </w:tc>
        <w:tc>
          <w:tcPr>
            <w:tcW w:w="89" w:type="pct"/>
            <w:gridSpan w:val="2"/>
          </w:tcPr>
          <w:p w14:paraId="33F156E9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</w:tcPr>
          <w:p w14:paraId="4C9FF78B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25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13</w:t>
            </w: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89" w:type="pct"/>
            <w:gridSpan w:val="2"/>
          </w:tcPr>
          <w:p w14:paraId="2FE8739A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03A7A833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9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,</w:t>
            </w:r>
            <w:r w:rsidRPr="009A68F5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>5</w:t>
            </w: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49</w:t>
            </w:r>
          </w:p>
        </w:tc>
        <w:tc>
          <w:tcPr>
            <w:tcW w:w="89" w:type="pct"/>
            <w:gridSpan w:val="2"/>
          </w:tcPr>
          <w:p w14:paraId="51EC6A6B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BB660E" w14:textId="77777777" w:rsidR="00DF6974" w:rsidRPr="000721C1" w:rsidRDefault="00DF6974" w:rsidP="00DF6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A68F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19</w:t>
            </w:r>
            <w:r w:rsidRPr="009A68F5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9A68F5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702</w:t>
            </w:r>
          </w:p>
        </w:tc>
        <w:tc>
          <w:tcPr>
            <w:tcW w:w="89" w:type="pct"/>
            <w:gridSpan w:val="2"/>
            <w:shd w:val="clear" w:color="auto" w:fill="auto"/>
          </w:tcPr>
          <w:p w14:paraId="31472976" w14:textId="77777777" w:rsidR="00DF6974" w:rsidRPr="000721C1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6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E6FCF" w14:textId="77777777" w:rsidR="00DF6974" w:rsidRPr="0042141E" w:rsidRDefault="00DF6974" w:rsidP="00DF6974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42141E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1,2</w:t>
            </w: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52</w:t>
            </w:r>
            <w:r w:rsidRPr="0042141E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,</w:t>
            </w: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342</w:t>
            </w:r>
          </w:p>
        </w:tc>
      </w:tr>
      <w:tr w:rsidR="00C50468" w:rsidRPr="000721C1" w14:paraId="524508B3" w14:textId="77777777" w:rsidTr="00E96B1D">
        <w:trPr>
          <w:gridAfter w:val="1"/>
          <w:wAfter w:w="108" w:type="pct"/>
          <w:trHeight w:val="195"/>
        </w:trPr>
        <w:tc>
          <w:tcPr>
            <w:tcW w:w="741" w:type="pct"/>
            <w:shd w:val="clear" w:color="auto" w:fill="auto"/>
            <w:vAlign w:val="center"/>
          </w:tcPr>
          <w:p w14:paraId="1CE5E5EE" w14:textId="77777777" w:rsidR="00C50468" w:rsidRPr="000721C1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 xml:space="preserve">31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0721C1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256</w:t>
            </w:r>
            <w:r w:rsidR="00DF6974"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8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AB28DD0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line="240" w:lineRule="auto"/>
              <w:ind w:left="-109" w:right="-9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3" w:type="pct"/>
          </w:tcPr>
          <w:p w14:paraId="6EF740CC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3" w:type="pct"/>
            <w:gridSpan w:val="3"/>
            <w:tcBorders>
              <w:top w:val="double" w:sz="4" w:space="0" w:color="auto"/>
            </w:tcBorders>
          </w:tcPr>
          <w:p w14:paraId="1E7DC2F4" w14:textId="77777777" w:rsidR="00C50468" w:rsidRPr="000721C1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 w:right="-55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4" w:type="pct"/>
          </w:tcPr>
          <w:p w14:paraId="59ACD365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tcBorders>
              <w:top w:val="double" w:sz="4" w:space="0" w:color="auto"/>
            </w:tcBorders>
          </w:tcPr>
          <w:p w14:paraId="5636B1D7" w14:textId="77777777" w:rsidR="00C50468" w:rsidRPr="000721C1" w:rsidRDefault="00C50468" w:rsidP="00C50468">
            <w:pPr>
              <w:tabs>
                <w:tab w:val="clear" w:pos="680"/>
                <w:tab w:val="decimal" w:pos="58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" w:type="pct"/>
            <w:shd w:val="clear" w:color="auto" w:fill="auto"/>
          </w:tcPr>
          <w:p w14:paraId="0B517161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4E775BC5" w14:textId="77777777" w:rsidR="00C50468" w:rsidRPr="000721C1" w:rsidRDefault="00C50468" w:rsidP="00C50468">
            <w:pPr>
              <w:tabs>
                <w:tab w:val="clear" w:pos="680"/>
                <w:tab w:val="decimal" w:pos="550"/>
              </w:tabs>
              <w:spacing w:line="240" w:lineRule="auto"/>
              <w:ind w:left="-109" w:right="10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" w:type="pct"/>
            <w:shd w:val="clear" w:color="auto" w:fill="auto"/>
          </w:tcPr>
          <w:p w14:paraId="540883FC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65BC3835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" w:type="pct"/>
          </w:tcPr>
          <w:p w14:paraId="00C5250C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3" w:type="pct"/>
            <w:gridSpan w:val="2"/>
            <w:tcBorders>
              <w:top w:val="double" w:sz="4" w:space="0" w:color="auto"/>
            </w:tcBorders>
          </w:tcPr>
          <w:p w14:paraId="262ADE08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559493E0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5" w:type="pct"/>
            <w:tcBorders>
              <w:top w:val="double" w:sz="4" w:space="0" w:color="auto"/>
            </w:tcBorders>
          </w:tcPr>
          <w:p w14:paraId="3FF9DBD8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6F73B8FE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tcBorders>
              <w:top w:val="double" w:sz="4" w:space="0" w:color="auto"/>
            </w:tcBorders>
          </w:tcPr>
          <w:p w14:paraId="458CEC13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4A495BDC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5" w:type="pct"/>
            <w:gridSpan w:val="2"/>
            <w:tcBorders>
              <w:top w:val="double" w:sz="4" w:space="0" w:color="auto"/>
            </w:tcBorders>
          </w:tcPr>
          <w:p w14:paraId="7B55E148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" w:type="pct"/>
            <w:gridSpan w:val="2"/>
            <w:shd w:val="clear" w:color="auto" w:fill="auto"/>
          </w:tcPr>
          <w:p w14:paraId="28B0899C" w14:textId="77777777" w:rsidR="00C50468" w:rsidRPr="000721C1" w:rsidRDefault="00C50468" w:rsidP="00C50468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6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79BE24B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</w:tr>
      <w:tr w:rsidR="00C50468" w:rsidRPr="000721C1" w14:paraId="421F8504" w14:textId="77777777" w:rsidTr="00E96B1D">
        <w:trPr>
          <w:gridAfter w:val="1"/>
          <w:wAfter w:w="108" w:type="pct"/>
          <w:trHeight w:val="99"/>
        </w:trPr>
        <w:tc>
          <w:tcPr>
            <w:tcW w:w="741" w:type="pct"/>
            <w:shd w:val="clear" w:color="auto" w:fill="auto"/>
            <w:vAlign w:val="center"/>
          </w:tcPr>
          <w:p w14:paraId="3D6B905F" w14:textId="77777777" w:rsidR="00C50468" w:rsidRPr="000721C1" w:rsidRDefault="00C50468" w:rsidP="00C50468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/>
                <w:sz w:val="25"/>
                <w:szCs w:val="25"/>
                <w:cs/>
              </w:rPr>
              <w:t>ภายใต้กรรมสิทธิ์</w:t>
            </w: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>ของ</w:t>
            </w:r>
          </w:p>
        </w:tc>
        <w:tc>
          <w:tcPr>
            <w:tcW w:w="280" w:type="pct"/>
            <w:gridSpan w:val="2"/>
            <w:shd w:val="clear" w:color="auto" w:fill="auto"/>
          </w:tcPr>
          <w:p w14:paraId="628E6214" w14:textId="77777777" w:rsidR="00C50468" w:rsidRPr="000721C1" w:rsidRDefault="00C50468" w:rsidP="00C50468">
            <w:pPr>
              <w:tabs>
                <w:tab w:val="clear" w:pos="454"/>
                <w:tab w:val="clear" w:pos="680"/>
                <w:tab w:val="left" w:pos="340"/>
                <w:tab w:val="decimal" w:pos="705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3" w:type="pct"/>
          </w:tcPr>
          <w:p w14:paraId="0B5583BE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3"/>
          </w:tcPr>
          <w:p w14:paraId="6AABC7C5" w14:textId="77777777" w:rsidR="00C50468" w:rsidRPr="000721C1" w:rsidRDefault="00C50468" w:rsidP="00C50468">
            <w:pPr>
              <w:tabs>
                <w:tab w:val="clear" w:pos="454"/>
                <w:tab w:val="clear" w:pos="680"/>
                <w:tab w:val="clear" w:pos="907"/>
                <w:tab w:val="decimal" w:pos="431"/>
                <w:tab w:val="left" w:pos="611"/>
              </w:tabs>
              <w:spacing w:line="240" w:lineRule="auto"/>
              <w:ind w:left="-10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5B1BAFCD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vAlign w:val="center"/>
          </w:tcPr>
          <w:p w14:paraId="50342024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shd w:val="clear" w:color="auto" w:fill="auto"/>
          </w:tcPr>
          <w:p w14:paraId="7AC1E8A8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shd w:val="clear" w:color="auto" w:fill="auto"/>
          </w:tcPr>
          <w:p w14:paraId="7C075E3A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shd w:val="clear" w:color="auto" w:fill="auto"/>
          </w:tcPr>
          <w:p w14:paraId="41B6D82C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6" w:type="pct"/>
            <w:gridSpan w:val="3"/>
            <w:shd w:val="clear" w:color="auto" w:fill="auto"/>
          </w:tcPr>
          <w:p w14:paraId="1E8FE8A0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</w:tcPr>
          <w:p w14:paraId="11DC1766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2"/>
          </w:tcPr>
          <w:p w14:paraId="437A4C4B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45CDA17A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5" w:type="pct"/>
          </w:tcPr>
          <w:p w14:paraId="7CB8A30D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525432D7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</w:tcPr>
          <w:p w14:paraId="032F4B89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487169B0" w14:textId="77777777" w:rsidR="00C50468" w:rsidRPr="000721C1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5" w:type="pct"/>
            <w:gridSpan w:val="2"/>
          </w:tcPr>
          <w:p w14:paraId="41F05124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  <w:shd w:val="clear" w:color="auto" w:fill="auto"/>
          </w:tcPr>
          <w:p w14:paraId="3B65B881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738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68" w:type="pct"/>
            <w:gridSpan w:val="2"/>
            <w:shd w:val="clear" w:color="auto" w:fill="auto"/>
          </w:tcPr>
          <w:p w14:paraId="48641251" w14:textId="77777777" w:rsidR="00C50468" w:rsidRPr="000721C1" w:rsidRDefault="00C50468" w:rsidP="00C504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="Angsana New" w:eastAsia="Cordia New" w:hAnsi="Angsana New"/>
                <w:sz w:val="25"/>
                <w:szCs w:val="25"/>
              </w:rPr>
            </w:pPr>
          </w:p>
        </w:tc>
      </w:tr>
      <w:tr w:rsidR="00BF4DD6" w:rsidRPr="000721C1" w14:paraId="3197A535" w14:textId="77777777" w:rsidTr="00E96B1D">
        <w:trPr>
          <w:gridAfter w:val="1"/>
          <w:wAfter w:w="108" w:type="pct"/>
          <w:trHeight w:val="99"/>
        </w:trPr>
        <w:tc>
          <w:tcPr>
            <w:tcW w:w="741" w:type="pct"/>
            <w:shd w:val="clear" w:color="auto" w:fill="auto"/>
            <w:vAlign w:val="center"/>
          </w:tcPr>
          <w:p w14:paraId="4E3ED141" w14:textId="77777777" w:rsidR="00BF4DD6" w:rsidRPr="000721C1" w:rsidRDefault="00BF4DD6" w:rsidP="00BF4DD6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  <w:r w:rsidRPr="000721C1">
              <w:rPr>
                <w:rFonts w:ascii="Angsana New" w:eastAsia="Cordia New" w:hAnsi="Angsana New" w:hint="cs"/>
                <w:sz w:val="25"/>
                <w:szCs w:val="25"/>
                <w:cs/>
              </w:rPr>
              <w:t xml:space="preserve">   กลุ่มบริษัท</w:t>
            </w:r>
          </w:p>
        </w:tc>
        <w:tc>
          <w:tcPr>
            <w:tcW w:w="28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AEE8C8B" w14:textId="491A4B48" w:rsidR="00BF4DD6" w:rsidRPr="00DF6974" w:rsidRDefault="00494C9D" w:rsidP="00BF4DD6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503,028</w:t>
            </w:r>
          </w:p>
        </w:tc>
        <w:tc>
          <w:tcPr>
            <w:tcW w:w="93" w:type="pct"/>
          </w:tcPr>
          <w:p w14:paraId="0C9299D9" w14:textId="77777777" w:rsidR="00BF4DD6" w:rsidRPr="00DF6974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3" w:type="pct"/>
            <w:gridSpan w:val="3"/>
            <w:tcBorders>
              <w:bottom w:val="double" w:sz="4" w:space="0" w:color="auto"/>
            </w:tcBorders>
          </w:tcPr>
          <w:p w14:paraId="6F24DC24" w14:textId="30C2C5CD" w:rsidR="00BF4DD6" w:rsidRPr="00DF6974" w:rsidRDefault="00494C9D" w:rsidP="00BF4DD6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289,311</w:t>
            </w:r>
          </w:p>
        </w:tc>
        <w:tc>
          <w:tcPr>
            <w:tcW w:w="94" w:type="pct"/>
          </w:tcPr>
          <w:p w14:paraId="741E47C3" w14:textId="77777777" w:rsidR="00BF4DD6" w:rsidRPr="00DF6974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tcBorders>
              <w:bottom w:val="double" w:sz="4" w:space="0" w:color="auto"/>
            </w:tcBorders>
          </w:tcPr>
          <w:p w14:paraId="48B3F941" w14:textId="0B5AAE9F" w:rsidR="00BF4DD6" w:rsidRPr="00DF6974" w:rsidRDefault="00494C9D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249,238</w:t>
            </w:r>
          </w:p>
        </w:tc>
        <w:tc>
          <w:tcPr>
            <w:tcW w:w="89" w:type="pct"/>
            <w:shd w:val="clear" w:color="auto" w:fill="auto"/>
          </w:tcPr>
          <w:p w14:paraId="3B6DFE5E" w14:textId="77777777" w:rsidR="00BF4DD6" w:rsidRPr="00DF6974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5C42821" w14:textId="147472D5" w:rsidR="00BF4DD6" w:rsidRPr="00DF6974" w:rsidRDefault="00494C9D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38,923</w:t>
            </w:r>
          </w:p>
        </w:tc>
        <w:tc>
          <w:tcPr>
            <w:tcW w:w="89" w:type="pct"/>
            <w:shd w:val="clear" w:color="auto" w:fill="auto"/>
          </w:tcPr>
          <w:p w14:paraId="51443482" w14:textId="77777777" w:rsidR="00BF4DD6" w:rsidRPr="00DF6974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6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09F33BF" w14:textId="4EA5F65D" w:rsidR="00BF4DD6" w:rsidRPr="00DF6974" w:rsidRDefault="00494C9D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22,961</w:t>
            </w:r>
          </w:p>
        </w:tc>
        <w:tc>
          <w:tcPr>
            <w:tcW w:w="89" w:type="pct"/>
          </w:tcPr>
          <w:p w14:paraId="3690FC08" w14:textId="77777777" w:rsidR="00BF4DD6" w:rsidRPr="00DF6974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3" w:type="pct"/>
            <w:gridSpan w:val="2"/>
            <w:tcBorders>
              <w:bottom w:val="double" w:sz="4" w:space="0" w:color="auto"/>
            </w:tcBorders>
          </w:tcPr>
          <w:p w14:paraId="732189FB" w14:textId="63B55BA4" w:rsidR="00BF4DD6" w:rsidRPr="00DF6974" w:rsidRDefault="00494C9D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37,322</w:t>
            </w:r>
          </w:p>
        </w:tc>
        <w:tc>
          <w:tcPr>
            <w:tcW w:w="89" w:type="pct"/>
            <w:gridSpan w:val="2"/>
          </w:tcPr>
          <w:p w14:paraId="68B76289" w14:textId="77777777" w:rsidR="00BF4DD6" w:rsidRPr="00DF6974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15" w:type="pct"/>
            <w:tcBorders>
              <w:bottom w:val="double" w:sz="4" w:space="0" w:color="auto"/>
            </w:tcBorders>
          </w:tcPr>
          <w:p w14:paraId="5E4C0174" w14:textId="1221C5C2" w:rsidR="00BF4DD6" w:rsidRPr="00DF6974" w:rsidRDefault="00494C9D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15,682</w:t>
            </w:r>
          </w:p>
        </w:tc>
        <w:tc>
          <w:tcPr>
            <w:tcW w:w="89" w:type="pct"/>
            <w:gridSpan w:val="2"/>
          </w:tcPr>
          <w:p w14:paraId="24E09742" w14:textId="77777777" w:rsidR="00BF4DD6" w:rsidRPr="00DF6974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47" w:type="pct"/>
            <w:tcBorders>
              <w:bottom w:val="double" w:sz="4" w:space="0" w:color="auto"/>
            </w:tcBorders>
          </w:tcPr>
          <w:p w14:paraId="571789D4" w14:textId="6A1B063B" w:rsidR="00BF4DD6" w:rsidRPr="00DF6974" w:rsidRDefault="00494C9D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8,227</w:t>
            </w:r>
          </w:p>
        </w:tc>
        <w:tc>
          <w:tcPr>
            <w:tcW w:w="89" w:type="pct"/>
            <w:gridSpan w:val="2"/>
          </w:tcPr>
          <w:p w14:paraId="3D0F7577" w14:textId="77777777" w:rsidR="00BF4DD6" w:rsidRPr="00DF6974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55" w:type="pct"/>
            <w:gridSpan w:val="2"/>
            <w:tcBorders>
              <w:bottom w:val="double" w:sz="4" w:space="0" w:color="auto"/>
            </w:tcBorders>
          </w:tcPr>
          <w:p w14:paraId="151A1BD8" w14:textId="2CC09012" w:rsidR="00BF4DD6" w:rsidRPr="00DF6974" w:rsidRDefault="00494C9D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14,120</w:t>
            </w:r>
          </w:p>
        </w:tc>
        <w:tc>
          <w:tcPr>
            <w:tcW w:w="89" w:type="pct"/>
            <w:gridSpan w:val="2"/>
            <w:shd w:val="clear" w:color="auto" w:fill="auto"/>
          </w:tcPr>
          <w:p w14:paraId="25AAD721" w14:textId="77777777" w:rsidR="00BF4DD6" w:rsidRPr="00DF6974" w:rsidRDefault="00BF4DD6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36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60BE688" w14:textId="28E6D78D" w:rsidR="00BF4DD6" w:rsidRPr="00DF6974" w:rsidRDefault="00E96B1D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Cordia New" w:hAnsi="Angsana New"/>
                <w:b/>
                <w:bCs/>
                <w:sz w:val="25"/>
                <w:szCs w:val="25"/>
              </w:rPr>
              <w:t>1,178,812</w:t>
            </w:r>
          </w:p>
        </w:tc>
      </w:tr>
      <w:tr w:rsidR="00DF6974" w:rsidRPr="000721C1" w14:paraId="172E2824" w14:textId="77777777" w:rsidTr="00E96B1D">
        <w:trPr>
          <w:gridAfter w:val="1"/>
          <w:wAfter w:w="108" w:type="pct"/>
          <w:trHeight w:val="99"/>
        </w:trPr>
        <w:tc>
          <w:tcPr>
            <w:tcW w:w="741" w:type="pct"/>
            <w:shd w:val="clear" w:color="auto" w:fill="auto"/>
            <w:vAlign w:val="center"/>
          </w:tcPr>
          <w:p w14:paraId="21A9A5C4" w14:textId="77777777" w:rsidR="00DF6974" w:rsidRPr="000721C1" w:rsidRDefault="00DF6974" w:rsidP="00BF4DD6">
            <w:pPr>
              <w:spacing w:line="240" w:lineRule="auto"/>
              <w:ind w:right="-106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28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04491CEF" w14:textId="77777777" w:rsidR="00DF6974" w:rsidRDefault="00DF6974" w:rsidP="00BF4DD6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3" w:type="pct"/>
          </w:tcPr>
          <w:p w14:paraId="03E7B04E" w14:textId="77777777" w:rsidR="00DF6974" w:rsidRPr="000721C1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3"/>
            <w:tcBorders>
              <w:top w:val="double" w:sz="4" w:space="0" w:color="auto"/>
            </w:tcBorders>
          </w:tcPr>
          <w:p w14:paraId="6A634BA4" w14:textId="77777777" w:rsidR="00DF6974" w:rsidRPr="00CC2CC9" w:rsidRDefault="00DF6974" w:rsidP="00BF4DD6">
            <w:pPr>
              <w:tabs>
                <w:tab w:val="clear" w:pos="454"/>
                <w:tab w:val="clear" w:pos="680"/>
                <w:tab w:val="left" w:pos="340"/>
                <w:tab w:val="decimal" w:pos="704"/>
              </w:tabs>
              <w:spacing w:line="240" w:lineRule="auto"/>
              <w:ind w:left="-109" w:right="-9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94" w:type="pct"/>
          </w:tcPr>
          <w:p w14:paraId="7E59D254" w14:textId="77777777" w:rsidR="00DF6974" w:rsidRPr="000721C1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tcBorders>
              <w:top w:val="double" w:sz="4" w:space="0" w:color="auto"/>
            </w:tcBorders>
          </w:tcPr>
          <w:p w14:paraId="56E6D51A" w14:textId="77777777" w:rsidR="00DF6974" w:rsidRPr="009A68F5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89" w:type="pct"/>
            <w:shd w:val="clear" w:color="auto" w:fill="auto"/>
          </w:tcPr>
          <w:p w14:paraId="708A388F" w14:textId="77777777" w:rsidR="00DF6974" w:rsidRPr="000721C1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37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01A8B84B" w14:textId="77777777" w:rsidR="00DF6974" w:rsidRPr="009A68F5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89" w:type="pct"/>
            <w:shd w:val="clear" w:color="auto" w:fill="auto"/>
          </w:tcPr>
          <w:p w14:paraId="40B2CFEA" w14:textId="77777777" w:rsidR="00DF6974" w:rsidRPr="000721C1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6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26DF2677" w14:textId="77777777" w:rsidR="00DF6974" w:rsidRPr="009A68F5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89" w:type="pct"/>
          </w:tcPr>
          <w:p w14:paraId="59D37C18" w14:textId="77777777" w:rsidR="00DF6974" w:rsidRPr="000721C1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3" w:type="pct"/>
            <w:gridSpan w:val="2"/>
            <w:tcBorders>
              <w:top w:val="double" w:sz="4" w:space="0" w:color="auto"/>
            </w:tcBorders>
          </w:tcPr>
          <w:p w14:paraId="214C8EE5" w14:textId="77777777" w:rsidR="00DF6974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89" w:type="pct"/>
            <w:gridSpan w:val="2"/>
          </w:tcPr>
          <w:p w14:paraId="1112A96E" w14:textId="77777777" w:rsidR="00DF6974" w:rsidRPr="000721C1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15" w:type="pct"/>
            <w:tcBorders>
              <w:top w:val="double" w:sz="4" w:space="0" w:color="auto"/>
            </w:tcBorders>
          </w:tcPr>
          <w:p w14:paraId="13FAAA52" w14:textId="77777777" w:rsidR="00DF6974" w:rsidRPr="009A68F5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89" w:type="pct"/>
            <w:gridSpan w:val="2"/>
          </w:tcPr>
          <w:p w14:paraId="1264B899" w14:textId="77777777" w:rsidR="00DF6974" w:rsidRPr="000721C1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47" w:type="pct"/>
            <w:tcBorders>
              <w:top w:val="double" w:sz="4" w:space="0" w:color="auto"/>
            </w:tcBorders>
          </w:tcPr>
          <w:p w14:paraId="3D0A90E3" w14:textId="77777777" w:rsidR="00DF6974" w:rsidRPr="009A68F5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89" w:type="pct"/>
            <w:gridSpan w:val="2"/>
          </w:tcPr>
          <w:p w14:paraId="59651CFF" w14:textId="77777777" w:rsidR="00DF6974" w:rsidRPr="000721C1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55" w:type="pct"/>
            <w:gridSpan w:val="2"/>
            <w:tcBorders>
              <w:top w:val="double" w:sz="4" w:space="0" w:color="auto"/>
            </w:tcBorders>
          </w:tcPr>
          <w:p w14:paraId="171635E3" w14:textId="77777777" w:rsidR="00DF6974" w:rsidRPr="009A68F5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  <w:cs/>
              </w:rPr>
            </w:pPr>
          </w:p>
        </w:tc>
        <w:tc>
          <w:tcPr>
            <w:tcW w:w="89" w:type="pct"/>
            <w:gridSpan w:val="2"/>
            <w:shd w:val="clear" w:color="auto" w:fill="auto"/>
          </w:tcPr>
          <w:p w14:paraId="4A1DF15F" w14:textId="77777777" w:rsidR="00DF6974" w:rsidRPr="000721C1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  <w:tc>
          <w:tcPr>
            <w:tcW w:w="36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9C1B448" w14:textId="77777777" w:rsidR="00DF6974" w:rsidRPr="0042141E" w:rsidRDefault="00DF6974" w:rsidP="00BF4DD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5"/>
                <w:szCs w:val="25"/>
              </w:rPr>
            </w:pPr>
          </w:p>
        </w:tc>
      </w:tr>
      <w:tr w:rsidR="00BA049F" w:rsidRPr="00A72973" w14:paraId="52620291" w14:textId="77777777" w:rsidTr="00E96B1D">
        <w:trPr>
          <w:tblHeader/>
        </w:trPr>
        <w:tc>
          <w:tcPr>
            <w:tcW w:w="868" w:type="pct"/>
            <w:gridSpan w:val="2"/>
            <w:vAlign w:val="bottom"/>
          </w:tcPr>
          <w:p w14:paraId="60C6BBD3" w14:textId="77777777" w:rsidR="00BA049F" w:rsidRPr="00A72973" w:rsidRDefault="00BA049F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32" w:type="pct"/>
            <w:gridSpan w:val="35"/>
            <w:vAlign w:val="bottom"/>
          </w:tcPr>
          <w:p w14:paraId="43208A2F" w14:textId="77777777" w:rsidR="00BA049F" w:rsidRPr="00A72973" w:rsidRDefault="00BA049F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A049F" w:rsidRPr="00A72973" w14:paraId="73120268" w14:textId="77777777" w:rsidTr="00E96B1D">
        <w:trPr>
          <w:tblHeader/>
        </w:trPr>
        <w:tc>
          <w:tcPr>
            <w:tcW w:w="868" w:type="pct"/>
            <w:gridSpan w:val="2"/>
            <w:vAlign w:val="bottom"/>
          </w:tcPr>
          <w:p w14:paraId="1509582F" w14:textId="77777777" w:rsidR="00BA049F" w:rsidRPr="00A72973" w:rsidRDefault="00BA049F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32" w:type="pct"/>
            <w:gridSpan w:val="35"/>
            <w:vAlign w:val="bottom"/>
          </w:tcPr>
          <w:p w14:paraId="2288BEF2" w14:textId="77777777" w:rsidR="00BA049F" w:rsidRPr="00A72973" w:rsidRDefault="00BA049F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A049F" w:rsidRPr="00A72973" w14:paraId="09E52C03" w14:textId="77777777" w:rsidTr="00E96B1D">
        <w:trPr>
          <w:tblHeader/>
        </w:trPr>
        <w:tc>
          <w:tcPr>
            <w:tcW w:w="868" w:type="pct"/>
            <w:gridSpan w:val="2"/>
            <w:vAlign w:val="bottom"/>
          </w:tcPr>
          <w:p w14:paraId="14F34E57" w14:textId="77777777" w:rsidR="00BA049F" w:rsidRPr="00A72973" w:rsidRDefault="00BA049F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32" w:type="pct"/>
            <w:gridSpan w:val="35"/>
            <w:vAlign w:val="bottom"/>
          </w:tcPr>
          <w:p w14:paraId="55110B23" w14:textId="77777777" w:rsidR="00BA049F" w:rsidRPr="00A72973" w:rsidRDefault="00BA049F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F6974" w:rsidRPr="00A72973" w14:paraId="187928BB" w14:textId="77777777" w:rsidTr="00E96B1D">
        <w:trPr>
          <w:tblHeader/>
        </w:trPr>
        <w:tc>
          <w:tcPr>
            <w:tcW w:w="868" w:type="pct"/>
            <w:gridSpan w:val="2"/>
            <w:vAlign w:val="bottom"/>
          </w:tcPr>
          <w:p w14:paraId="37D630F4" w14:textId="77777777" w:rsidR="00DF6974" w:rsidRPr="00A72973" w:rsidRDefault="00DF6974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32" w:type="pct"/>
            <w:gridSpan w:val="35"/>
            <w:vAlign w:val="bottom"/>
          </w:tcPr>
          <w:p w14:paraId="2F20CD85" w14:textId="77777777" w:rsidR="00DF6974" w:rsidRPr="00A72973" w:rsidRDefault="00DF6974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A049F" w:rsidRPr="00A72973" w14:paraId="6C3C9F5A" w14:textId="77777777" w:rsidTr="00E96B1D">
        <w:trPr>
          <w:tblHeader/>
        </w:trPr>
        <w:tc>
          <w:tcPr>
            <w:tcW w:w="868" w:type="pct"/>
            <w:gridSpan w:val="2"/>
            <w:vAlign w:val="bottom"/>
          </w:tcPr>
          <w:p w14:paraId="7B1C575C" w14:textId="77777777" w:rsidR="00BA049F" w:rsidRPr="00A72973" w:rsidRDefault="00BA049F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32" w:type="pct"/>
            <w:gridSpan w:val="35"/>
            <w:vAlign w:val="bottom"/>
          </w:tcPr>
          <w:p w14:paraId="095064ED" w14:textId="77777777" w:rsidR="00BA049F" w:rsidRPr="00A72973" w:rsidRDefault="00BA049F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BA049F" w:rsidRPr="00A72973" w14:paraId="154842D2" w14:textId="77777777" w:rsidTr="00E96B1D">
        <w:trPr>
          <w:tblHeader/>
        </w:trPr>
        <w:tc>
          <w:tcPr>
            <w:tcW w:w="868" w:type="pct"/>
            <w:gridSpan w:val="2"/>
            <w:vAlign w:val="bottom"/>
          </w:tcPr>
          <w:p w14:paraId="6CBA35EE" w14:textId="77777777" w:rsidR="00BA049F" w:rsidRPr="00A72973" w:rsidRDefault="00BA049F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32" w:type="pct"/>
            <w:gridSpan w:val="35"/>
            <w:vAlign w:val="bottom"/>
          </w:tcPr>
          <w:p w14:paraId="3EB3DD94" w14:textId="77777777" w:rsidR="00BA049F" w:rsidRPr="00A72973" w:rsidRDefault="00BA049F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F6974" w:rsidRPr="00A72973" w14:paraId="14774152" w14:textId="77777777" w:rsidTr="00E96B1D">
        <w:trPr>
          <w:tblHeader/>
        </w:trPr>
        <w:tc>
          <w:tcPr>
            <w:tcW w:w="868" w:type="pct"/>
            <w:gridSpan w:val="2"/>
            <w:vAlign w:val="bottom"/>
          </w:tcPr>
          <w:p w14:paraId="103833C8" w14:textId="77777777" w:rsidR="00DF6974" w:rsidRPr="00A72973" w:rsidRDefault="00DF6974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32" w:type="pct"/>
            <w:gridSpan w:val="35"/>
            <w:vAlign w:val="bottom"/>
          </w:tcPr>
          <w:p w14:paraId="572729B1" w14:textId="77777777" w:rsidR="00DF6974" w:rsidRPr="00A72973" w:rsidRDefault="00DF6974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50468" w:rsidRPr="00A72973" w14:paraId="6EFDBAF6" w14:textId="77777777" w:rsidTr="00E96B1D">
        <w:trPr>
          <w:tblHeader/>
        </w:trPr>
        <w:tc>
          <w:tcPr>
            <w:tcW w:w="868" w:type="pct"/>
            <w:gridSpan w:val="2"/>
            <w:vAlign w:val="bottom"/>
          </w:tcPr>
          <w:p w14:paraId="3E11AE59" w14:textId="77777777" w:rsidR="00C50468" w:rsidRPr="00A72973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4132" w:type="pct"/>
            <w:gridSpan w:val="35"/>
            <w:vAlign w:val="bottom"/>
          </w:tcPr>
          <w:p w14:paraId="475A51B7" w14:textId="77777777"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0468" w:rsidRPr="00A72973" w14:paraId="0B3B07AB" w14:textId="77777777" w:rsidTr="00E96B1D">
        <w:trPr>
          <w:tblHeader/>
        </w:trPr>
        <w:tc>
          <w:tcPr>
            <w:tcW w:w="868" w:type="pct"/>
            <w:gridSpan w:val="2"/>
            <w:vAlign w:val="bottom"/>
          </w:tcPr>
          <w:p w14:paraId="16FA5546" w14:textId="77777777" w:rsidR="00C50468" w:rsidRPr="00A72973" w:rsidRDefault="00C50468" w:rsidP="00C50468">
            <w:pPr>
              <w:spacing w:line="240" w:lineRule="auto"/>
              <w:ind w:right="-21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vAlign w:val="bottom"/>
          </w:tcPr>
          <w:p w14:paraId="1CA6131B" w14:textId="77777777"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1" w:type="pct"/>
            <w:vAlign w:val="bottom"/>
          </w:tcPr>
          <w:p w14:paraId="2A37C0E3" w14:textId="77777777" w:rsidR="00C50468" w:rsidRPr="00A72973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vAlign w:val="bottom"/>
          </w:tcPr>
          <w:p w14:paraId="37EF8248" w14:textId="77777777"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7A65D85F" w14:textId="77777777"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5" w:type="pct"/>
            <w:vAlign w:val="bottom"/>
          </w:tcPr>
          <w:p w14:paraId="302ABB02" w14:textId="77777777" w:rsidR="00C50468" w:rsidRPr="00A72973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vAlign w:val="bottom"/>
          </w:tcPr>
          <w:p w14:paraId="7255175C" w14:textId="77777777"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456E2A3E" w14:textId="77777777"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5" w:type="pct"/>
            <w:vAlign w:val="bottom"/>
          </w:tcPr>
          <w:p w14:paraId="2E577640" w14:textId="77777777" w:rsidR="00C50468" w:rsidRPr="00A72973" w:rsidRDefault="00C50468" w:rsidP="00C50468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vAlign w:val="bottom"/>
          </w:tcPr>
          <w:p w14:paraId="6C60340A" w14:textId="77777777"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14:paraId="41B945B7" w14:textId="77777777" w:rsidR="00C50468" w:rsidRPr="00A72973" w:rsidRDefault="00C50468" w:rsidP="00C50468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4" w:type="pct"/>
            <w:vAlign w:val="bottom"/>
          </w:tcPr>
          <w:p w14:paraId="7BB44E7A" w14:textId="77777777"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vAlign w:val="bottom"/>
          </w:tcPr>
          <w:p w14:paraId="4F3385B9" w14:textId="77777777"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069DD72A" w14:textId="77777777"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5" w:type="pct"/>
            <w:gridSpan w:val="2"/>
          </w:tcPr>
          <w:p w14:paraId="70540846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62CE511A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00A2D09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16E7CE6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46BA5A19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5" w:type="pct"/>
          </w:tcPr>
          <w:p w14:paraId="761F430D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285C3EFD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75E92DB9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D8C0CCB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50D38184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5" w:type="pct"/>
            <w:gridSpan w:val="2"/>
          </w:tcPr>
          <w:p w14:paraId="5D1C8084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297B2072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</w:t>
            </w:r>
          </w:p>
          <w:p w14:paraId="73987CBE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ระหว่าง</w:t>
            </w:r>
          </w:p>
          <w:p w14:paraId="3BF6823B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5" w:type="pct"/>
            <w:gridSpan w:val="2"/>
            <w:vAlign w:val="bottom"/>
          </w:tcPr>
          <w:p w14:paraId="7AEED8FD" w14:textId="77777777" w:rsidR="00C50468" w:rsidRPr="00A72973" w:rsidRDefault="00C50468" w:rsidP="00C50468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vAlign w:val="bottom"/>
          </w:tcPr>
          <w:p w14:paraId="38074DA8" w14:textId="77777777" w:rsidR="00C50468" w:rsidRPr="00A72973" w:rsidRDefault="00C50468" w:rsidP="00C50468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C50468" w:rsidRPr="00A72973" w14:paraId="5608081E" w14:textId="77777777" w:rsidTr="00E96B1D">
        <w:tc>
          <w:tcPr>
            <w:tcW w:w="868" w:type="pct"/>
            <w:gridSpan w:val="2"/>
          </w:tcPr>
          <w:p w14:paraId="72A1D23B" w14:textId="77777777" w:rsidR="00C50468" w:rsidRPr="00A02BC2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32" w:type="pct"/>
            <w:gridSpan w:val="35"/>
          </w:tcPr>
          <w:p w14:paraId="450B1A98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A02BC2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50468" w:rsidRPr="00A72973" w14:paraId="0C356C93" w14:textId="77777777" w:rsidTr="00E96B1D">
        <w:tc>
          <w:tcPr>
            <w:tcW w:w="868" w:type="pct"/>
            <w:gridSpan w:val="2"/>
            <w:vAlign w:val="center"/>
          </w:tcPr>
          <w:p w14:paraId="0D2C4B02" w14:textId="77777777" w:rsidR="00C50468" w:rsidRPr="00A02BC2" w:rsidRDefault="00C50468" w:rsidP="00C50468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71" w:type="pct"/>
            <w:gridSpan w:val="3"/>
          </w:tcPr>
          <w:p w14:paraId="7746329C" w14:textId="77777777" w:rsidR="00C50468" w:rsidRPr="00A02BC2" w:rsidRDefault="00C50468" w:rsidP="00C50468">
            <w:pPr>
              <w:tabs>
                <w:tab w:val="clear" w:pos="680"/>
                <w:tab w:val="decimal" w:pos="705"/>
                <w:tab w:val="left" w:pos="859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1" w:type="pct"/>
          </w:tcPr>
          <w:p w14:paraId="5B10954A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263C1339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5" w:type="pct"/>
          </w:tcPr>
          <w:p w14:paraId="69BA354A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279B51F1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5" w:type="pct"/>
          </w:tcPr>
          <w:p w14:paraId="0CA36046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72B1091C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" w:type="pct"/>
          </w:tcPr>
          <w:p w14:paraId="0CB77368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79" w:type="pct"/>
            <w:gridSpan w:val="3"/>
          </w:tcPr>
          <w:p w14:paraId="74D3168C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6114FAC9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7CE5C9A8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16762DAA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4EC2A182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1BBACE66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688CCE2F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7CCEC493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</w:tcPr>
          <w:p w14:paraId="23584400" w14:textId="77777777" w:rsidR="00C50468" w:rsidRPr="00A02BC2" w:rsidRDefault="00C50468" w:rsidP="00C50468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i/>
                <w:iCs/>
                <w:sz w:val="26"/>
                <w:szCs w:val="26"/>
              </w:rPr>
            </w:pPr>
          </w:p>
        </w:tc>
      </w:tr>
      <w:tr w:rsidR="008F0377" w:rsidRPr="00A72973" w14:paraId="1CE39422" w14:textId="77777777" w:rsidTr="00E96B1D">
        <w:tc>
          <w:tcPr>
            <w:tcW w:w="868" w:type="pct"/>
            <w:gridSpan w:val="2"/>
            <w:vAlign w:val="center"/>
          </w:tcPr>
          <w:p w14:paraId="7892FC32" w14:textId="77777777" w:rsidR="008F0377" w:rsidRPr="00A02BC2" w:rsidRDefault="008F0377" w:rsidP="008F037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sz w:val="26"/>
                <w:szCs w:val="26"/>
              </w:rPr>
              <w:t>6</w:t>
            </w:r>
            <w:r w:rsidR="00DB2735">
              <w:rPr>
                <w:rFonts w:ascii="Angsana New" w:eastAsia="Cordia New" w:hAnsi="Angsana New"/>
                <w:sz w:val="26"/>
                <w:szCs w:val="26"/>
              </w:rPr>
              <w:t>2</w:t>
            </w:r>
          </w:p>
        </w:tc>
        <w:tc>
          <w:tcPr>
            <w:tcW w:w="371" w:type="pct"/>
            <w:gridSpan w:val="3"/>
          </w:tcPr>
          <w:p w14:paraId="39E1FE3B" w14:textId="77777777" w:rsidR="008F0377" w:rsidRPr="00C5046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 xml:space="preserve"> 166,628 </w:t>
            </w:r>
          </w:p>
        </w:tc>
        <w:tc>
          <w:tcPr>
            <w:tcW w:w="91" w:type="pct"/>
          </w:tcPr>
          <w:p w14:paraId="2DE2DED9" w14:textId="77777777" w:rsidR="008F0377" w:rsidRPr="00C50468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738BF442" w14:textId="77777777" w:rsidR="008F0377" w:rsidRP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F0377">
              <w:rPr>
                <w:rFonts w:ascii="Angsana New" w:eastAsia="Cordia New" w:hAnsi="Angsana New"/>
                <w:sz w:val="26"/>
                <w:szCs w:val="26"/>
              </w:rPr>
              <w:t>529,991</w:t>
            </w:r>
          </w:p>
        </w:tc>
        <w:tc>
          <w:tcPr>
            <w:tcW w:w="85" w:type="pct"/>
          </w:tcPr>
          <w:p w14:paraId="5B26887A" w14:textId="77777777" w:rsidR="008F0377" w:rsidRP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704E9DF0" w14:textId="77777777" w:rsidR="008F0377" w:rsidRPr="008F0377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F0377">
              <w:rPr>
                <w:rFonts w:ascii="Angsana New" w:hAnsi="Angsana New"/>
                <w:sz w:val="26"/>
                <w:szCs w:val="26"/>
              </w:rPr>
              <w:t>809,867</w:t>
            </w:r>
          </w:p>
        </w:tc>
        <w:tc>
          <w:tcPr>
            <w:tcW w:w="85" w:type="pct"/>
          </w:tcPr>
          <w:p w14:paraId="130DF66D" w14:textId="77777777" w:rsidR="008F0377" w:rsidRP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19B37F5A" w14:textId="77777777" w:rsidR="008F0377" w:rsidRPr="008F0377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F0377">
              <w:rPr>
                <w:rFonts w:ascii="Angsana New" w:hAnsi="Angsana New"/>
                <w:sz w:val="26"/>
                <w:szCs w:val="26"/>
              </w:rPr>
              <w:t>233,318</w:t>
            </w:r>
          </w:p>
        </w:tc>
        <w:tc>
          <w:tcPr>
            <w:tcW w:w="84" w:type="pct"/>
          </w:tcPr>
          <w:p w14:paraId="16296BAD" w14:textId="77777777" w:rsidR="008F0377" w:rsidRP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</w:tcPr>
          <w:p w14:paraId="4E14865E" w14:textId="77777777" w:rsidR="008F0377" w:rsidRPr="008F0377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F0377">
              <w:rPr>
                <w:rFonts w:ascii="Angsana New" w:hAnsi="Angsana New"/>
                <w:sz w:val="26"/>
                <w:szCs w:val="26"/>
              </w:rPr>
              <w:t>314,017</w:t>
            </w:r>
          </w:p>
        </w:tc>
        <w:tc>
          <w:tcPr>
            <w:tcW w:w="85" w:type="pct"/>
            <w:gridSpan w:val="2"/>
          </w:tcPr>
          <w:p w14:paraId="047398AC" w14:textId="77777777" w:rsidR="008F0377" w:rsidRP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61B4ADC3" w14:textId="77777777" w:rsidR="008F0377" w:rsidRP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F0377">
              <w:rPr>
                <w:rFonts w:ascii="Angsana New" w:eastAsia="Cordia New" w:hAnsi="Angsana New"/>
                <w:sz w:val="26"/>
                <w:szCs w:val="26"/>
              </w:rPr>
              <w:t>66,795</w:t>
            </w:r>
          </w:p>
        </w:tc>
        <w:tc>
          <w:tcPr>
            <w:tcW w:w="85" w:type="pct"/>
          </w:tcPr>
          <w:p w14:paraId="6B7B0347" w14:textId="77777777" w:rsidR="008F0377" w:rsidRP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6939BB25" w14:textId="77777777" w:rsidR="008F0377" w:rsidRP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F0377">
              <w:rPr>
                <w:rFonts w:ascii="Angsana New" w:eastAsia="Cordia New" w:hAnsi="Angsana New"/>
                <w:sz w:val="26"/>
                <w:szCs w:val="26"/>
              </w:rPr>
              <w:t>62,192</w:t>
            </w:r>
          </w:p>
        </w:tc>
        <w:tc>
          <w:tcPr>
            <w:tcW w:w="85" w:type="pct"/>
            <w:gridSpan w:val="2"/>
          </w:tcPr>
          <w:p w14:paraId="66CD5A1F" w14:textId="77777777" w:rsidR="008F0377" w:rsidRP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6F0755BD" w14:textId="77777777" w:rsidR="008F0377" w:rsidRP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F0377">
              <w:rPr>
                <w:rFonts w:ascii="Angsana New" w:eastAsia="Cordia New" w:hAnsi="Angsana New"/>
                <w:sz w:val="26"/>
                <w:szCs w:val="26"/>
              </w:rPr>
              <w:t>726</w:t>
            </w:r>
          </w:p>
        </w:tc>
        <w:tc>
          <w:tcPr>
            <w:tcW w:w="85" w:type="pct"/>
            <w:gridSpan w:val="2"/>
          </w:tcPr>
          <w:p w14:paraId="077124E1" w14:textId="77777777" w:rsidR="008F0377" w:rsidRP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</w:tcPr>
          <w:p w14:paraId="1AA090E6" w14:textId="77777777" w:rsidR="008F0377" w:rsidRP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F0377">
              <w:rPr>
                <w:rFonts w:ascii="Angsana New" w:eastAsia="Cordia New" w:hAnsi="Angsana New"/>
                <w:sz w:val="26"/>
                <w:szCs w:val="26"/>
              </w:rPr>
              <w:t>2,183,534</w:t>
            </w:r>
          </w:p>
        </w:tc>
      </w:tr>
      <w:tr w:rsidR="008F0377" w:rsidRPr="00A72973" w14:paraId="5820E562" w14:textId="77777777" w:rsidTr="00E96B1D">
        <w:tc>
          <w:tcPr>
            <w:tcW w:w="868" w:type="pct"/>
            <w:gridSpan w:val="2"/>
            <w:vAlign w:val="center"/>
          </w:tcPr>
          <w:p w14:paraId="61B6A841" w14:textId="77777777" w:rsidR="008F0377" w:rsidRPr="00A02BC2" w:rsidRDefault="008F0377" w:rsidP="008F037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71" w:type="pct"/>
            <w:gridSpan w:val="3"/>
          </w:tcPr>
          <w:p w14:paraId="37619F87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3731D6AF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0E05CCD9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070</w:t>
            </w:r>
          </w:p>
        </w:tc>
        <w:tc>
          <w:tcPr>
            <w:tcW w:w="85" w:type="pct"/>
          </w:tcPr>
          <w:p w14:paraId="0F904912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2D4FFFC5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D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921DC">
              <w:rPr>
                <w:rFonts w:ascii="Angsan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sz w:val="26"/>
                <w:szCs w:val="26"/>
                <w:cs/>
              </w:rPr>
              <w:t>231</w:t>
            </w:r>
          </w:p>
        </w:tc>
        <w:tc>
          <w:tcPr>
            <w:tcW w:w="85" w:type="pct"/>
            <w:shd w:val="clear" w:color="auto" w:fill="auto"/>
          </w:tcPr>
          <w:p w14:paraId="7114064D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28429ABB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DC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2921DC">
              <w:rPr>
                <w:rFonts w:ascii="Angsan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sz w:val="26"/>
                <w:szCs w:val="26"/>
                <w:cs/>
              </w:rPr>
              <w:t>657</w:t>
            </w:r>
          </w:p>
        </w:tc>
        <w:tc>
          <w:tcPr>
            <w:tcW w:w="84" w:type="pct"/>
            <w:shd w:val="clear" w:color="auto" w:fill="auto"/>
          </w:tcPr>
          <w:p w14:paraId="1E36BAFF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34B091EB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BB5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864BB5">
              <w:rPr>
                <w:rFonts w:ascii="Angsana New" w:hAnsi="Angsana New"/>
                <w:sz w:val="26"/>
                <w:szCs w:val="26"/>
              </w:rPr>
              <w:t>,</w:t>
            </w:r>
            <w:r w:rsidRPr="00864BB5">
              <w:rPr>
                <w:rFonts w:ascii="Angsana New" w:hAnsi="Angsana New"/>
                <w:sz w:val="26"/>
                <w:szCs w:val="26"/>
                <w:cs/>
              </w:rPr>
              <w:t>384</w:t>
            </w:r>
          </w:p>
        </w:tc>
        <w:tc>
          <w:tcPr>
            <w:tcW w:w="85" w:type="pct"/>
            <w:gridSpan w:val="2"/>
          </w:tcPr>
          <w:p w14:paraId="74DAB092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04B4C6D5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8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639</w:t>
            </w:r>
          </w:p>
        </w:tc>
        <w:tc>
          <w:tcPr>
            <w:tcW w:w="85" w:type="pct"/>
          </w:tcPr>
          <w:p w14:paraId="263C7B2C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794E1DC0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700</w:t>
            </w:r>
          </w:p>
        </w:tc>
        <w:tc>
          <w:tcPr>
            <w:tcW w:w="85" w:type="pct"/>
            <w:gridSpan w:val="2"/>
          </w:tcPr>
          <w:p w14:paraId="44D835A0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358E241A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25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565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290BBF48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42B5EBB9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58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246</w:t>
            </w:r>
          </w:p>
        </w:tc>
      </w:tr>
      <w:tr w:rsidR="008F0377" w:rsidRPr="00A72973" w14:paraId="09B01B24" w14:textId="77777777" w:rsidTr="00E96B1D">
        <w:tc>
          <w:tcPr>
            <w:tcW w:w="868" w:type="pct"/>
            <w:gridSpan w:val="2"/>
            <w:vAlign w:val="center"/>
          </w:tcPr>
          <w:p w14:paraId="010CBDE4" w14:textId="77777777" w:rsidR="008F0377" w:rsidRPr="00A02BC2" w:rsidRDefault="008F0377" w:rsidP="008F0377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71" w:type="pct"/>
            <w:gridSpan w:val="3"/>
          </w:tcPr>
          <w:p w14:paraId="60DD8CC6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2E6E6392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5BEE9C99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389</w:t>
            </w:r>
          </w:p>
        </w:tc>
        <w:tc>
          <w:tcPr>
            <w:tcW w:w="85" w:type="pct"/>
          </w:tcPr>
          <w:p w14:paraId="6BFA7B23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0352DA97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BB5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864BB5">
              <w:rPr>
                <w:rFonts w:ascii="Angsana New" w:hAnsi="Angsana New"/>
                <w:sz w:val="26"/>
                <w:szCs w:val="26"/>
              </w:rPr>
              <w:t>,</w:t>
            </w:r>
            <w:r w:rsidRPr="00864BB5">
              <w:rPr>
                <w:rFonts w:ascii="Angsana New" w:hAnsi="Angsana New"/>
                <w:sz w:val="26"/>
                <w:szCs w:val="26"/>
                <w:cs/>
              </w:rPr>
              <w:t>823</w:t>
            </w:r>
          </w:p>
        </w:tc>
        <w:tc>
          <w:tcPr>
            <w:tcW w:w="85" w:type="pct"/>
            <w:shd w:val="clear" w:color="auto" w:fill="auto"/>
          </w:tcPr>
          <w:p w14:paraId="1C98837D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21F90178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64BB5">
              <w:rPr>
                <w:rFonts w:ascii="Angsana New" w:hAnsi="Angsana New"/>
                <w:sz w:val="26"/>
                <w:szCs w:val="26"/>
                <w:cs/>
              </w:rPr>
              <w:t>213</w:t>
            </w:r>
          </w:p>
        </w:tc>
        <w:tc>
          <w:tcPr>
            <w:tcW w:w="84" w:type="pct"/>
            <w:shd w:val="clear" w:color="auto" w:fill="auto"/>
          </w:tcPr>
          <w:p w14:paraId="68BA25C5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4847D3DA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DC">
              <w:rPr>
                <w:rFonts w:ascii="Angsana New" w:hAnsi="Angsana New"/>
                <w:sz w:val="26"/>
                <w:szCs w:val="26"/>
                <w:cs/>
              </w:rPr>
              <w:t>420</w:t>
            </w:r>
          </w:p>
        </w:tc>
        <w:tc>
          <w:tcPr>
            <w:tcW w:w="85" w:type="pct"/>
            <w:gridSpan w:val="2"/>
          </w:tcPr>
          <w:p w14:paraId="06973182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7152FD7F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239</w:t>
            </w:r>
          </w:p>
        </w:tc>
        <w:tc>
          <w:tcPr>
            <w:tcW w:w="85" w:type="pct"/>
          </w:tcPr>
          <w:p w14:paraId="17D3F6F6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39B5FEBA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64BB5">
              <w:rPr>
                <w:rFonts w:ascii="Angsana New" w:eastAsia="Cordia New" w:hAnsi="Angsana New"/>
                <w:sz w:val="26"/>
                <w:szCs w:val="26"/>
                <w:cs/>
              </w:rPr>
              <w:t>204</w:t>
            </w:r>
          </w:p>
        </w:tc>
        <w:tc>
          <w:tcPr>
            <w:tcW w:w="85" w:type="pct"/>
            <w:gridSpan w:val="2"/>
          </w:tcPr>
          <w:p w14:paraId="15FA0ABA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347A3D4A" w14:textId="77777777" w:rsidR="008F0377" w:rsidRPr="00A02BC2" w:rsidRDefault="008F0377" w:rsidP="008F0377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(22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288)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508E10CE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75278F44" w14:textId="6DB2D280" w:rsidR="008F0377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8F0377" w:rsidRPr="00A72973" w14:paraId="730D9F95" w14:textId="77777777" w:rsidTr="00E96B1D">
        <w:tc>
          <w:tcPr>
            <w:tcW w:w="868" w:type="pct"/>
            <w:gridSpan w:val="2"/>
            <w:vAlign w:val="center"/>
          </w:tcPr>
          <w:p w14:paraId="440DFC3C" w14:textId="77777777" w:rsidR="008F0377" w:rsidRPr="00A02BC2" w:rsidRDefault="008F0377" w:rsidP="008F0377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A02BC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1" w:type="pct"/>
            <w:gridSpan w:val="3"/>
            <w:tcBorders>
              <w:bottom w:val="single" w:sz="4" w:space="0" w:color="auto"/>
            </w:tcBorders>
          </w:tcPr>
          <w:p w14:paraId="67926090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758F5B30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bottom w:val="single" w:sz="4" w:space="0" w:color="auto"/>
            </w:tcBorders>
          </w:tcPr>
          <w:p w14:paraId="17AA2957" w14:textId="10D8CD69" w:rsidR="008F0377" w:rsidRPr="00A02BC2" w:rsidRDefault="008F0377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85" w:type="pct"/>
          </w:tcPr>
          <w:p w14:paraId="7600AD78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</w:tcPr>
          <w:p w14:paraId="130BBDA5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DC">
              <w:rPr>
                <w:rFonts w:ascii="Angsana New" w:hAnsi="Angsana New"/>
                <w:sz w:val="26"/>
                <w:szCs w:val="26"/>
                <w:cs/>
              </w:rPr>
              <w:t>(73</w:t>
            </w:r>
            <w:r w:rsidRPr="002921DC">
              <w:rPr>
                <w:rFonts w:ascii="Angsan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sz w:val="26"/>
                <w:szCs w:val="26"/>
                <w:cs/>
              </w:rPr>
              <w:t>365)</w:t>
            </w:r>
          </w:p>
        </w:tc>
        <w:tc>
          <w:tcPr>
            <w:tcW w:w="85" w:type="pct"/>
            <w:shd w:val="clear" w:color="auto" w:fill="auto"/>
          </w:tcPr>
          <w:p w14:paraId="44772FE5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752C93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DC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2921DC">
              <w:rPr>
                <w:rFonts w:ascii="Angsan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sz w:val="26"/>
                <w:szCs w:val="26"/>
                <w:cs/>
              </w:rPr>
              <w:t>993)</w:t>
            </w:r>
          </w:p>
        </w:tc>
        <w:tc>
          <w:tcPr>
            <w:tcW w:w="84" w:type="pct"/>
            <w:shd w:val="clear" w:color="auto" w:fill="auto"/>
          </w:tcPr>
          <w:p w14:paraId="493BC8B6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8FC8A2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921DC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2921DC">
              <w:rPr>
                <w:rFonts w:ascii="Angsan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sz w:val="26"/>
                <w:szCs w:val="26"/>
                <w:cs/>
              </w:rPr>
              <w:t>652)</w:t>
            </w:r>
          </w:p>
        </w:tc>
        <w:tc>
          <w:tcPr>
            <w:tcW w:w="85" w:type="pct"/>
            <w:gridSpan w:val="2"/>
          </w:tcPr>
          <w:p w14:paraId="4810B283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439D2641" w14:textId="77777777" w:rsidR="008F0377" w:rsidRPr="00A02BC2" w:rsidRDefault="008F0377" w:rsidP="008F0377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(8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304)</w:t>
            </w:r>
          </w:p>
        </w:tc>
        <w:tc>
          <w:tcPr>
            <w:tcW w:w="85" w:type="pct"/>
          </w:tcPr>
          <w:p w14:paraId="7ED15D35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</w:tcPr>
          <w:p w14:paraId="40F1B30A" w14:textId="77777777" w:rsidR="008F0377" w:rsidRPr="00A02BC2" w:rsidRDefault="008F0377" w:rsidP="008F0377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2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(246)</w:t>
            </w:r>
          </w:p>
        </w:tc>
        <w:tc>
          <w:tcPr>
            <w:tcW w:w="85" w:type="pct"/>
            <w:gridSpan w:val="2"/>
          </w:tcPr>
          <w:p w14:paraId="136E58FB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bottom w:val="single" w:sz="4" w:space="0" w:color="auto"/>
            </w:tcBorders>
          </w:tcPr>
          <w:p w14:paraId="0B586091" w14:textId="04D19C66" w:rsidR="008F0377" w:rsidRPr="00A02BC2" w:rsidRDefault="008F0377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587D43CF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9F51B0" w14:textId="77777777" w:rsidR="008F0377" w:rsidRPr="00A02BC2" w:rsidRDefault="008F0377" w:rsidP="008F0377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(87</w:t>
            </w:r>
            <w:r w:rsidRPr="002921DC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56</w:t>
            </w:r>
            <w:r>
              <w:rPr>
                <w:rFonts w:ascii="Angsana New" w:eastAsia="Cordia New" w:hAnsi="Angsana New"/>
                <w:sz w:val="26"/>
                <w:szCs w:val="26"/>
              </w:rPr>
              <w:t>0</w:t>
            </w:r>
            <w:r w:rsidRPr="002921DC">
              <w:rPr>
                <w:rFonts w:ascii="Angsana New" w:eastAsia="Cordia New" w:hAnsi="Angsana New"/>
                <w:sz w:val="26"/>
                <w:szCs w:val="26"/>
                <w:cs/>
              </w:rPr>
              <w:t>)</w:t>
            </w:r>
          </w:p>
        </w:tc>
      </w:tr>
      <w:tr w:rsidR="008F0377" w:rsidRPr="00A72973" w14:paraId="79EBC82B" w14:textId="77777777" w:rsidTr="00E96B1D">
        <w:tc>
          <w:tcPr>
            <w:tcW w:w="868" w:type="pct"/>
            <w:gridSpan w:val="2"/>
            <w:vAlign w:val="center"/>
          </w:tcPr>
          <w:p w14:paraId="6CAFFE61" w14:textId="77777777" w:rsidR="008F0377" w:rsidRPr="00A02BC2" w:rsidRDefault="008F0377" w:rsidP="008F037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</w:t>
            </w:r>
            <w:r w:rsidR="00DB2735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6BEB4C4" w14:textId="77777777" w:rsidR="008F0377" w:rsidRPr="00A02BC2" w:rsidRDefault="008F0377" w:rsidP="008F0377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 w:rsidR="00DB2735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</w:tcBorders>
          </w:tcPr>
          <w:p w14:paraId="4D29A1D6" w14:textId="77777777" w:rsid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51327864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166,628</w:t>
            </w:r>
          </w:p>
        </w:tc>
        <w:tc>
          <w:tcPr>
            <w:tcW w:w="91" w:type="pct"/>
          </w:tcPr>
          <w:p w14:paraId="18417284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</w:tcBorders>
          </w:tcPr>
          <w:p w14:paraId="21D2F1CB" w14:textId="77777777" w:rsid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3492C94C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532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450</w:t>
            </w:r>
          </w:p>
        </w:tc>
        <w:tc>
          <w:tcPr>
            <w:tcW w:w="85" w:type="pct"/>
          </w:tcPr>
          <w:p w14:paraId="7E412632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</w:tcPr>
          <w:p w14:paraId="24635835" w14:textId="77777777" w:rsidR="008F0377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23BAF77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759</w:t>
            </w:r>
            <w:r w:rsidRPr="002921D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556</w:t>
            </w:r>
          </w:p>
        </w:tc>
        <w:tc>
          <w:tcPr>
            <w:tcW w:w="85" w:type="pct"/>
            <w:shd w:val="clear" w:color="auto" w:fill="auto"/>
          </w:tcPr>
          <w:p w14:paraId="16C72347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70A1135C" w14:textId="77777777" w:rsidR="008F0377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E70B5F1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238</w:t>
            </w:r>
            <w:r w:rsidRPr="002921D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195</w:t>
            </w:r>
          </w:p>
        </w:tc>
        <w:tc>
          <w:tcPr>
            <w:tcW w:w="84" w:type="pct"/>
            <w:shd w:val="clear" w:color="auto" w:fill="auto"/>
          </w:tcPr>
          <w:p w14:paraId="7500D2C3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A2788E" w14:textId="77777777" w:rsidR="008F0377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2F7A0D9" w14:textId="77777777" w:rsidR="008F0377" w:rsidRPr="00A02BC2" w:rsidRDefault="008F0377" w:rsidP="008F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321</w:t>
            </w:r>
            <w:r w:rsidRPr="002921D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169</w:t>
            </w:r>
          </w:p>
        </w:tc>
        <w:tc>
          <w:tcPr>
            <w:tcW w:w="85" w:type="pct"/>
            <w:gridSpan w:val="2"/>
          </w:tcPr>
          <w:p w14:paraId="50E286B0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</w:tcBorders>
          </w:tcPr>
          <w:p w14:paraId="1D55F052" w14:textId="77777777" w:rsid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04F1403A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68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369</w:t>
            </w:r>
          </w:p>
        </w:tc>
        <w:tc>
          <w:tcPr>
            <w:tcW w:w="85" w:type="pct"/>
          </w:tcPr>
          <w:p w14:paraId="36399AA8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</w:tcPr>
          <w:p w14:paraId="5AEEF19A" w14:textId="77777777" w:rsid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1BB7813B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63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850</w:t>
            </w:r>
          </w:p>
        </w:tc>
        <w:tc>
          <w:tcPr>
            <w:tcW w:w="85" w:type="pct"/>
            <w:gridSpan w:val="2"/>
          </w:tcPr>
          <w:p w14:paraId="69E57791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</w:tcBorders>
          </w:tcPr>
          <w:p w14:paraId="2328EC4A" w14:textId="77777777" w:rsid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3FD9AF6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003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632EC587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5CB71E" w14:textId="77777777" w:rsidR="008F0377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3E9C307" w14:textId="77777777" w:rsidR="008F0377" w:rsidRPr="00A02BC2" w:rsidRDefault="008F0377" w:rsidP="008F0377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2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154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2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20</w:t>
            </w:r>
          </w:p>
        </w:tc>
      </w:tr>
      <w:tr w:rsidR="00785966" w:rsidRPr="00A72973" w14:paraId="7098282E" w14:textId="77777777" w:rsidTr="00E96B1D">
        <w:tc>
          <w:tcPr>
            <w:tcW w:w="868" w:type="pct"/>
            <w:gridSpan w:val="2"/>
            <w:shd w:val="clear" w:color="auto" w:fill="auto"/>
            <w:vAlign w:val="center"/>
          </w:tcPr>
          <w:p w14:paraId="656B17A6" w14:textId="77777777" w:rsidR="00785966" w:rsidRPr="00A02BC2" w:rsidRDefault="00785966" w:rsidP="00785966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71" w:type="pct"/>
            <w:gridSpan w:val="3"/>
            <w:shd w:val="clear" w:color="auto" w:fill="auto"/>
          </w:tcPr>
          <w:p w14:paraId="58772939" w14:textId="77777777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6E755B74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274252A0" w14:textId="50EFD1CD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5CF">
              <w:rPr>
                <w:rFonts w:ascii="Angsana New" w:eastAsia="Cordia New" w:hAnsi="Angsana New"/>
                <w:sz w:val="26"/>
                <w:szCs w:val="26"/>
              </w:rPr>
              <w:t>3,003</w:t>
            </w:r>
          </w:p>
        </w:tc>
        <w:tc>
          <w:tcPr>
            <w:tcW w:w="85" w:type="pct"/>
          </w:tcPr>
          <w:p w14:paraId="366883BD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6292CBAA" w14:textId="1B508143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F05CF">
              <w:rPr>
                <w:rFonts w:ascii="Angsana New" w:hAnsi="Angsana New"/>
                <w:sz w:val="26"/>
                <w:szCs w:val="26"/>
              </w:rPr>
              <w:t>2,095</w:t>
            </w:r>
          </w:p>
        </w:tc>
        <w:tc>
          <w:tcPr>
            <w:tcW w:w="85" w:type="pct"/>
            <w:shd w:val="clear" w:color="auto" w:fill="auto"/>
          </w:tcPr>
          <w:p w14:paraId="349C2914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65E0A274" w14:textId="7A7BAE5E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F05CF">
              <w:rPr>
                <w:rFonts w:ascii="Angsana New" w:hAnsi="Angsana New"/>
                <w:sz w:val="26"/>
                <w:szCs w:val="26"/>
              </w:rPr>
              <w:t>2,065</w:t>
            </w:r>
          </w:p>
        </w:tc>
        <w:tc>
          <w:tcPr>
            <w:tcW w:w="84" w:type="pct"/>
            <w:shd w:val="clear" w:color="auto" w:fill="auto"/>
          </w:tcPr>
          <w:p w14:paraId="75C53333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294A1D6C" w14:textId="75DD53D7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F05CF">
              <w:rPr>
                <w:rFonts w:ascii="Angsana New" w:hAnsi="Angsana New"/>
                <w:sz w:val="26"/>
                <w:szCs w:val="26"/>
              </w:rPr>
              <w:t>5,150</w:t>
            </w:r>
          </w:p>
        </w:tc>
        <w:tc>
          <w:tcPr>
            <w:tcW w:w="85" w:type="pct"/>
            <w:gridSpan w:val="2"/>
          </w:tcPr>
          <w:p w14:paraId="1B576F4F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0455F096" w14:textId="46E65D82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5CF">
              <w:rPr>
                <w:rFonts w:ascii="Angsana New" w:eastAsia="Cordia New" w:hAnsi="Angsana New"/>
                <w:sz w:val="26"/>
                <w:szCs w:val="26"/>
              </w:rPr>
              <w:t>10</w:t>
            </w:r>
          </w:p>
        </w:tc>
        <w:tc>
          <w:tcPr>
            <w:tcW w:w="85" w:type="pct"/>
          </w:tcPr>
          <w:p w14:paraId="6FFB5786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18598FE4" w14:textId="0E9E2E8E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5CF">
              <w:rPr>
                <w:rFonts w:ascii="Angsana New" w:eastAsia="Cordia New" w:hAnsi="Angsana New"/>
                <w:sz w:val="26"/>
                <w:szCs w:val="26"/>
              </w:rPr>
              <w:t>1,554</w:t>
            </w:r>
          </w:p>
        </w:tc>
        <w:tc>
          <w:tcPr>
            <w:tcW w:w="85" w:type="pct"/>
            <w:gridSpan w:val="2"/>
          </w:tcPr>
          <w:p w14:paraId="3EF1D9FF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5F44E001" w14:textId="656CA765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5CF">
              <w:rPr>
                <w:rFonts w:ascii="Angsana New" w:eastAsia="Cordia New" w:hAnsi="Angsana New"/>
                <w:sz w:val="26"/>
                <w:szCs w:val="26"/>
              </w:rPr>
              <w:t>93,081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7052746E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264999A5" w14:textId="145EB52C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5CF">
              <w:rPr>
                <w:rFonts w:ascii="Angsana New" w:eastAsia="Cordia New" w:hAnsi="Angsana New"/>
                <w:sz w:val="26"/>
                <w:szCs w:val="26"/>
              </w:rPr>
              <w:t>106,958</w:t>
            </w:r>
          </w:p>
        </w:tc>
      </w:tr>
      <w:tr w:rsidR="00785966" w:rsidRPr="00A72973" w14:paraId="311BC637" w14:textId="77777777" w:rsidTr="00E96B1D">
        <w:tc>
          <w:tcPr>
            <w:tcW w:w="868" w:type="pct"/>
            <w:gridSpan w:val="2"/>
            <w:shd w:val="clear" w:color="auto" w:fill="auto"/>
            <w:vAlign w:val="center"/>
          </w:tcPr>
          <w:p w14:paraId="184A535E" w14:textId="77777777" w:rsidR="00785966" w:rsidRPr="00A02BC2" w:rsidRDefault="00785966" w:rsidP="00785966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371" w:type="pct"/>
            <w:gridSpan w:val="3"/>
            <w:shd w:val="clear" w:color="auto" w:fill="auto"/>
          </w:tcPr>
          <w:p w14:paraId="766CEAED" w14:textId="77777777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4B7D85A0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297C2AF6" w14:textId="151C2544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5CF">
              <w:rPr>
                <w:rFonts w:ascii="Angsana New" w:eastAsia="Cordia New" w:hAnsi="Angsana New"/>
                <w:sz w:val="26"/>
                <w:szCs w:val="26"/>
              </w:rPr>
              <w:t>3,15</w:t>
            </w:r>
            <w:r w:rsidR="00387547">
              <w:rPr>
                <w:rFonts w:ascii="Angsana New" w:eastAsia="Cordia New" w:hAnsi="Angsana New"/>
                <w:sz w:val="26"/>
                <w:szCs w:val="26"/>
              </w:rPr>
              <w:t>3</w:t>
            </w:r>
          </w:p>
        </w:tc>
        <w:tc>
          <w:tcPr>
            <w:tcW w:w="85" w:type="pct"/>
          </w:tcPr>
          <w:p w14:paraId="1B88DF0F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6CE2050F" w14:textId="6A93E366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F05CF">
              <w:rPr>
                <w:rFonts w:ascii="Angsana New" w:hAnsi="Angsana New"/>
                <w:sz w:val="26"/>
                <w:szCs w:val="26"/>
              </w:rPr>
              <w:t>91,90</w:t>
            </w:r>
            <w:r w:rsidR="0038754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5" w:type="pct"/>
            <w:shd w:val="clear" w:color="auto" w:fill="auto"/>
          </w:tcPr>
          <w:p w14:paraId="35E8FCA6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46312ADF" w14:textId="4386512B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F05CF">
              <w:rPr>
                <w:rFonts w:ascii="Angsana New" w:hAnsi="Angsana New"/>
                <w:sz w:val="26"/>
                <w:szCs w:val="26"/>
              </w:rPr>
              <w:t>2</w:t>
            </w:r>
            <w:r w:rsidR="0038754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4" w:type="pct"/>
            <w:shd w:val="clear" w:color="auto" w:fill="auto"/>
          </w:tcPr>
          <w:p w14:paraId="67467A30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15CA60BA" w14:textId="025BE9E4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</w:tcPr>
          <w:p w14:paraId="0FED7885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24353B98" w14:textId="1B287EF6" w:rsidR="00785966" w:rsidRPr="00785966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293BEF51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7B58B9A2" w14:textId="7B9B6082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5CF">
              <w:rPr>
                <w:rFonts w:ascii="Angsana New" w:eastAsia="Cordia New" w:hAnsi="Angsana New"/>
                <w:sz w:val="26"/>
                <w:szCs w:val="26"/>
              </w:rPr>
              <w:t>64</w:t>
            </w:r>
          </w:p>
        </w:tc>
        <w:tc>
          <w:tcPr>
            <w:tcW w:w="85" w:type="pct"/>
            <w:gridSpan w:val="2"/>
          </w:tcPr>
          <w:p w14:paraId="15D6796F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5FFD5B48" w14:textId="4DD49550" w:rsidR="00785966" w:rsidRPr="00A02BC2" w:rsidRDefault="00785966" w:rsidP="00785966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5CF">
              <w:rPr>
                <w:rFonts w:ascii="Angsana New" w:eastAsia="Cordia New" w:hAnsi="Angsana New"/>
                <w:sz w:val="26"/>
                <w:szCs w:val="26"/>
              </w:rPr>
              <w:t>(95,1</w:t>
            </w:r>
            <w:r w:rsidR="00387547">
              <w:rPr>
                <w:rFonts w:ascii="Angsana New" w:eastAsia="Cordia New" w:hAnsi="Angsana New"/>
                <w:sz w:val="26"/>
                <w:szCs w:val="26"/>
              </w:rPr>
              <w:t>43</w:t>
            </w:r>
            <w:r w:rsidRPr="001F05CF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15A3CFB2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4863A0C7" w14:textId="29FF08D0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</w:tr>
      <w:tr w:rsidR="00785966" w:rsidRPr="00A72973" w14:paraId="6193271B" w14:textId="77777777" w:rsidTr="00E96B1D">
        <w:tc>
          <w:tcPr>
            <w:tcW w:w="868" w:type="pct"/>
            <w:gridSpan w:val="2"/>
            <w:shd w:val="clear" w:color="auto" w:fill="auto"/>
            <w:vAlign w:val="center"/>
          </w:tcPr>
          <w:p w14:paraId="006403D6" w14:textId="463BD528" w:rsidR="00785966" w:rsidRPr="00A02BC2" w:rsidRDefault="00785966" w:rsidP="00785966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371" w:type="pct"/>
            <w:gridSpan w:val="3"/>
            <w:shd w:val="clear" w:color="auto" w:fill="auto"/>
          </w:tcPr>
          <w:p w14:paraId="17F3EBA8" w14:textId="64BF49E6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03A44761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505310B0" w14:textId="4373A8A7" w:rsidR="00785966" w:rsidRPr="001F05CF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785966">
              <w:rPr>
                <w:rFonts w:ascii="Angsana New" w:eastAsia="Cordi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85" w:type="pct"/>
          </w:tcPr>
          <w:p w14:paraId="1DB401AB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1DB0BEFC" w14:textId="532252AB" w:rsidR="00785966" w:rsidRPr="001F05CF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230E1">
              <w:rPr>
                <w:rFonts w:ascii="Angsana New" w:hAnsi="Angsana New"/>
                <w:sz w:val="26"/>
                <w:szCs w:val="26"/>
              </w:rPr>
              <w:t>(83,639)</w:t>
            </w:r>
          </w:p>
        </w:tc>
        <w:tc>
          <w:tcPr>
            <w:tcW w:w="85" w:type="pct"/>
            <w:shd w:val="clear" w:color="auto" w:fill="auto"/>
          </w:tcPr>
          <w:p w14:paraId="209B966D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0BE69503" w14:textId="62C4F6A8" w:rsidR="00785966" w:rsidRPr="001F05CF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27EF5D85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24E39175" w14:textId="5C3D4DF1" w:rsidR="00785966" w:rsidRPr="00C5602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230E1">
              <w:rPr>
                <w:rFonts w:ascii="Angsana New" w:hAnsi="Angsana New"/>
                <w:sz w:val="26"/>
                <w:szCs w:val="26"/>
              </w:rPr>
              <w:t>(172)</w:t>
            </w:r>
          </w:p>
        </w:tc>
        <w:tc>
          <w:tcPr>
            <w:tcW w:w="85" w:type="pct"/>
            <w:gridSpan w:val="2"/>
          </w:tcPr>
          <w:p w14:paraId="494FFCAF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1C9DB4D8" w14:textId="1AED0934" w:rsidR="00785966" w:rsidRPr="00785966" w:rsidRDefault="00785966" w:rsidP="00785966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5230E1">
              <w:rPr>
                <w:rFonts w:ascii="Angsana New" w:eastAsia="Cordia New" w:hAnsi="Angsana New"/>
                <w:sz w:val="26"/>
                <w:szCs w:val="26"/>
              </w:rPr>
              <w:t>(5,88</w:t>
            </w:r>
            <w:r>
              <w:rPr>
                <w:rFonts w:ascii="Angsana New" w:eastAsia="Cordia New" w:hAnsi="Angsana New"/>
                <w:sz w:val="26"/>
                <w:szCs w:val="26"/>
              </w:rPr>
              <w:t>5</w:t>
            </w:r>
            <w:r w:rsidRPr="005230E1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85" w:type="pct"/>
          </w:tcPr>
          <w:p w14:paraId="692F9231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610845D4" w14:textId="478E94F2" w:rsidR="00785966" w:rsidRPr="001F05CF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85" w:type="pct"/>
            <w:gridSpan w:val="2"/>
          </w:tcPr>
          <w:p w14:paraId="156BC2AA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6217B5C5" w14:textId="43F4DD2F" w:rsidR="00785966" w:rsidRPr="001F05CF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78596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42A52161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53FE65C5" w14:textId="4A8DAF33" w:rsidR="00785966" w:rsidRPr="00785966" w:rsidRDefault="00785966" w:rsidP="0080534E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1F05CF">
              <w:rPr>
                <w:rFonts w:ascii="Angsana New" w:eastAsia="Cordia New" w:hAnsi="Angsana New"/>
                <w:sz w:val="26"/>
                <w:szCs w:val="26"/>
              </w:rPr>
              <w:t>(8</w:t>
            </w:r>
            <w:r w:rsidR="0080534E">
              <w:rPr>
                <w:rFonts w:ascii="Angsana New" w:eastAsia="Cordia New" w:hAnsi="Angsana New"/>
                <w:sz w:val="26"/>
                <w:szCs w:val="26"/>
              </w:rPr>
              <w:t>9</w:t>
            </w:r>
            <w:r w:rsidRPr="001F05CF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="0080534E">
              <w:rPr>
                <w:rFonts w:ascii="Angsana New" w:eastAsia="Cordia New" w:hAnsi="Angsana New"/>
                <w:sz w:val="26"/>
                <w:szCs w:val="26"/>
              </w:rPr>
              <w:t>696</w:t>
            </w:r>
            <w:r w:rsidRPr="001F05CF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785966" w:rsidRPr="00A72973" w14:paraId="1560CDB9" w14:textId="77777777" w:rsidTr="00E96B1D">
        <w:tc>
          <w:tcPr>
            <w:tcW w:w="868" w:type="pct"/>
            <w:gridSpan w:val="2"/>
            <w:shd w:val="clear" w:color="auto" w:fill="auto"/>
            <w:vAlign w:val="center"/>
          </w:tcPr>
          <w:p w14:paraId="118FF03E" w14:textId="77777777" w:rsidR="00785966" w:rsidRPr="00A02BC2" w:rsidRDefault="00785966" w:rsidP="00785966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A02BC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004035" w14:textId="77777777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A02BC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56AC083F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bottom w:val="single" w:sz="4" w:space="0" w:color="auto"/>
            </w:tcBorders>
          </w:tcPr>
          <w:p w14:paraId="20C52E4F" w14:textId="5E9D38C3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78596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</w:tcPr>
          <w:p w14:paraId="478E42DF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</w:tcPr>
          <w:p w14:paraId="37A84B5D" w14:textId="3934A5AC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F05CF">
              <w:rPr>
                <w:rFonts w:ascii="Angsana New" w:hAnsi="Angsana New"/>
                <w:sz w:val="26"/>
                <w:szCs w:val="26"/>
              </w:rPr>
              <w:t>(41,633)</w:t>
            </w:r>
          </w:p>
        </w:tc>
        <w:tc>
          <w:tcPr>
            <w:tcW w:w="85" w:type="pct"/>
            <w:shd w:val="clear" w:color="auto" w:fill="auto"/>
          </w:tcPr>
          <w:p w14:paraId="4E600D45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E9EBC7" w14:textId="33C49898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F05CF">
              <w:rPr>
                <w:rFonts w:ascii="Angsana New" w:hAnsi="Angsana New"/>
                <w:sz w:val="26"/>
                <w:szCs w:val="26"/>
              </w:rPr>
              <w:t>(16,445)</w:t>
            </w:r>
          </w:p>
        </w:tc>
        <w:tc>
          <w:tcPr>
            <w:tcW w:w="84" w:type="pct"/>
            <w:shd w:val="clear" w:color="auto" w:fill="auto"/>
          </w:tcPr>
          <w:p w14:paraId="0A0717B9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25D34C" w14:textId="181EC248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F05CF">
              <w:rPr>
                <w:rFonts w:ascii="Angsana New" w:hAnsi="Angsana New"/>
                <w:sz w:val="26"/>
                <w:szCs w:val="26"/>
              </w:rPr>
              <w:t>(6,891)</w:t>
            </w:r>
          </w:p>
        </w:tc>
        <w:tc>
          <w:tcPr>
            <w:tcW w:w="85" w:type="pct"/>
            <w:gridSpan w:val="2"/>
          </w:tcPr>
          <w:p w14:paraId="3F27E233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781DA553" w14:textId="6F100D6F" w:rsidR="00785966" w:rsidRPr="00A02BC2" w:rsidRDefault="00785966" w:rsidP="00785966">
            <w:pPr>
              <w:tabs>
                <w:tab w:val="clear" w:pos="680"/>
                <w:tab w:val="clear" w:pos="907"/>
                <w:tab w:val="decimal" w:pos="611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5CF">
              <w:rPr>
                <w:rFonts w:ascii="Angsana New" w:eastAsia="Cordia New" w:hAnsi="Angsana New"/>
                <w:sz w:val="26"/>
                <w:szCs w:val="26"/>
              </w:rPr>
              <w:t>(9,22</w:t>
            </w:r>
            <w:r>
              <w:rPr>
                <w:rFonts w:ascii="Angsana New" w:eastAsia="Cordia New" w:hAnsi="Angsana New"/>
                <w:sz w:val="26"/>
                <w:szCs w:val="26"/>
              </w:rPr>
              <w:t>7</w:t>
            </w:r>
            <w:r w:rsidRPr="001F05CF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85" w:type="pct"/>
          </w:tcPr>
          <w:p w14:paraId="245C6973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</w:tcPr>
          <w:p w14:paraId="084623D8" w14:textId="55E04DE3" w:rsidR="00785966" w:rsidRPr="00785966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85" w:type="pct"/>
            <w:gridSpan w:val="2"/>
          </w:tcPr>
          <w:p w14:paraId="05D9B864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bottom w:val="single" w:sz="4" w:space="0" w:color="auto"/>
            </w:tcBorders>
          </w:tcPr>
          <w:p w14:paraId="0C837A2C" w14:textId="4AF25A42" w:rsidR="00785966" w:rsidRPr="00A02BC2" w:rsidRDefault="00785966" w:rsidP="00785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78596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2AF2930C" w14:textId="77777777" w:rsidR="00785966" w:rsidRPr="00A02BC2" w:rsidRDefault="00785966" w:rsidP="00785966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FFFB84" w14:textId="6D3BACA3" w:rsidR="00785966" w:rsidRPr="00A02BC2" w:rsidRDefault="00785966" w:rsidP="0080534E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2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5CF">
              <w:rPr>
                <w:rFonts w:ascii="Angsana New" w:eastAsia="Cordia New" w:hAnsi="Angsana New"/>
                <w:sz w:val="26"/>
                <w:szCs w:val="26"/>
              </w:rPr>
              <w:t>(74,196)</w:t>
            </w:r>
          </w:p>
        </w:tc>
      </w:tr>
      <w:tr w:rsidR="005F15EB" w:rsidRPr="00A72973" w14:paraId="7D22CA03" w14:textId="77777777" w:rsidTr="00E96B1D">
        <w:tc>
          <w:tcPr>
            <w:tcW w:w="868" w:type="pct"/>
            <w:gridSpan w:val="2"/>
            <w:shd w:val="clear" w:color="auto" w:fill="auto"/>
            <w:vAlign w:val="center"/>
          </w:tcPr>
          <w:p w14:paraId="3DC0F2B9" w14:textId="77777777" w:rsidR="005F15EB" w:rsidRPr="00A02BC2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02BC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C65BF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166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2921D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628</w:t>
            </w:r>
          </w:p>
        </w:tc>
        <w:tc>
          <w:tcPr>
            <w:tcW w:w="91" w:type="pct"/>
          </w:tcPr>
          <w:p w14:paraId="78480F40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7DF34C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909C5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538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B909C5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606</w:t>
            </w:r>
          </w:p>
        </w:tc>
        <w:tc>
          <w:tcPr>
            <w:tcW w:w="85" w:type="pct"/>
          </w:tcPr>
          <w:p w14:paraId="1DEB9DED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16558D" w14:textId="77777777" w:rsidR="005F15EB" w:rsidRPr="00A02BC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7547">
              <w:rPr>
                <w:rFonts w:ascii="Angsana New" w:hAnsi="Angsana New"/>
                <w:b/>
                <w:bCs/>
                <w:sz w:val="26"/>
                <w:szCs w:val="26"/>
              </w:rPr>
              <w:t>728,280</w:t>
            </w:r>
          </w:p>
        </w:tc>
        <w:tc>
          <w:tcPr>
            <w:tcW w:w="85" w:type="pct"/>
            <w:shd w:val="clear" w:color="auto" w:fill="auto"/>
          </w:tcPr>
          <w:p w14:paraId="3ADCF4DD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A98D4" w14:textId="6877391F" w:rsidR="005F15EB" w:rsidRPr="00B52D1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2D12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  <w:r w:rsidR="00387547" w:rsidRPr="00B52D1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B52D1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87547" w:rsidRPr="00B52D12">
              <w:rPr>
                <w:rFonts w:ascii="Angsana New" w:hAnsi="Angsana New"/>
                <w:b/>
                <w:bCs/>
                <w:sz w:val="26"/>
                <w:szCs w:val="26"/>
              </w:rPr>
              <w:t>84</w:t>
            </w:r>
            <w:r w:rsidR="00B52D12" w:rsidRPr="00B52D12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4" w:type="pct"/>
            <w:shd w:val="clear" w:color="auto" w:fill="auto"/>
          </w:tcPr>
          <w:p w14:paraId="30B5CEFD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28ECF" w14:textId="78840AF4" w:rsidR="005F15EB" w:rsidRPr="00A02BC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7B5C0E">
              <w:rPr>
                <w:rFonts w:ascii="Angsana New" w:hAnsi="Angsana New"/>
                <w:b/>
                <w:bCs/>
                <w:sz w:val="26"/>
                <w:szCs w:val="26"/>
              </w:rPr>
              <w:t>9,256</w:t>
            </w:r>
          </w:p>
        </w:tc>
        <w:tc>
          <w:tcPr>
            <w:tcW w:w="85" w:type="pct"/>
            <w:gridSpan w:val="2"/>
          </w:tcPr>
          <w:p w14:paraId="2DBD7F4E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C9A096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53,267</w:t>
            </w:r>
          </w:p>
        </w:tc>
        <w:tc>
          <w:tcPr>
            <w:tcW w:w="85" w:type="pct"/>
          </w:tcPr>
          <w:p w14:paraId="27227EC0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54092" w14:textId="69659129" w:rsidR="005F15EB" w:rsidRPr="00B52D1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B52D1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65,46</w:t>
            </w:r>
            <w:r w:rsidR="007B5C0E" w:rsidRPr="00B52D1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5" w:type="pct"/>
            <w:gridSpan w:val="2"/>
          </w:tcPr>
          <w:p w14:paraId="546B236A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3A7572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1,941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36B86B62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67B1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2,097,286</w:t>
            </w:r>
          </w:p>
        </w:tc>
      </w:tr>
      <w:tr w:rsidR="005F15EB" w:rsidRPr="00A72973" w14:paraId="7013ADB6" w14:textId="77777777" w:rsidTr="00E96B1D">
        <w:tc>
          <w:tcPr>
            <w:tcW w:w="868" w:type="pct"/>
            <w:gridSpan w:val="2"/>
            <w:shd w:val="clear" w:color="auto" w:fill="auto"/>
          </w:tcPr>
          <w:p w14:paraId="3AACD7B1" w14:textId="77777777" w:rsidR="005F15EB" w:rsidRPr="00A02BC2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3DB6BDC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3C58021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</w:tcBorders>
          </w:tcPr>
          <w:p w14:paraId="2AD16E72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3F86D9F0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</w:tcPr>
          <w:p w14:paraId="3363B3D0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12F6146C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7A2F41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3B73970C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5C76774E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47CBE445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</w:tcBorders>
          </w:tcPr>
          <w:p w14:paraId="74010B59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671D3ED4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</w:tcPr>
          <w:p w14:paraId="680041A0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6CE28591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</w:tcBorders>
          </w:tcPr>
          <w:p w14:paraId="492B01D6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11F259D1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96C700F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F15EB" w:rsidRPr="00A72973" w14:paraId="62825AB7" w14:textId="77777777" w:rsidTr="00E96B1D">
        <w:tc>
          <w:tcPr>
            <w:tcW w:w="868" w:type="pct"/>
            <w:gridSpan w:val="2"/>
            <w:shd w:val="clear" w:color="auto" w:fill="auto"/>
          </w:tcPr>
          <w:p w14:paraId="3DFC1D26" w14:textId="77777777" w:rsidR="005F15EB" w:rsidRPr="00A02BC2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shd w:val="clear" w:color="auto" w:fill="auto"/>
          </w:tcPr>
          <w:p w14:paraId="0BF7025D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1E226F2C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2A0FA61B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35641959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5C2D465E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4FF17896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7DABF6AB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4922F8B4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5DABF186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285D7D3E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259A8C04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34FA3CC9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7EFAC1DC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74EC02C4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1D32FE22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484C2B9A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2D319733" w14:textId="77777777" w:rsidR="005F15EB" w:rsidRPr="00A02BC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F15EB" w:rsidRPr="00A72973" w14:paraId="7D60291C" w14:textId="77777777" w:rsidTr="00E96B1D">
        <w:tc>
          <w:tcPr>
            <w:tcW w:w="868" w:type="pct"/>
            <w:gridSpan w:val="2"/>
            <w:shd w:val="clear" w:color="auto" w:fill="auto"/>
          </w:tcPr>
          <w:p w14:paraId="3DDEFA7E" w14:textId="77777777" w:rsidR="005F15EB" w:rsidRPr="00A72973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shd w:val="clear" w:color="auto" w:fill="auto"/>
          </w:tcPr>
          <w:p w14:paraId="2E3C8FB6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4620E15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20C33B16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7CBE6D57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3075A535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2C4FACCF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07A550C7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6C189205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05A6BEB5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68EEE704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30216650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0C5EC715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2B083710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753530C2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149C7B6A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52374B94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2E5B3DD7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F15EB" w:rsidRPr="00A72973" w14:paraId="25CE645D" w14:textId="77777777" w:rsidTr="00E96B1D">
        <w:tc>
          <w:tcPr>
            <w:tcW w:w="868" w:type="pct"/>
            <w:gridSpan w:val="2"/>
            <w:shd w:val="clear" w:color="auto" w:fill="auto"/>
          </w:tcPr>
          <w:p w14:paraId="6D16065D" w14:textId="77777777" w:rsidR="005F15EB" w:rsidRPr="00A72973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shd w:val="clear" w:color="auto" w:fill="auto"/>
          </w:tcPr>
          <w:p w14:paraId="00FF0CE8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539EE224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11567252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3C6C80AB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2990E189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36290E33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601294AA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43DE2B4E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3D30183E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791ED23E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2E749EEB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4B0163BA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0F5BC5EB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4EC478B3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62574AEF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49E29FD8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161B0653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B52D12" w:rsidRPr="00A72973" w14:paraId="171564A7" w14:textId="77777777" w:rsidTr="00E96B1D">
        <w:tc>
          <w:tcPr>
            <w:tcW w:w="868" w:type="pct"/>
            <w:gridSpan w:val="2"/>
            <w:shd w:val="clear" w:color="auto" w:fill="auto"/>
          </w:tcPr>
          <w:p w14:paraId="413569C6" w14:textId="77777777" w:rsidR="00B52D12" w:rsidRPr="00A72973" w:rsidRDefault="00B52D12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shd w:val="clear" w:color="auto" w:fill="auto"/>
          </w:tcPr>
          <w:p w14:paraId="3927B3B0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432529D9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03C34B8B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7635C193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07501972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26ECD367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6676D79B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783A3032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6B57D4AA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23866A2E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76A43A41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155BBDC3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7B8B95E9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35031510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524BE5BF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44B9AF8C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22905B90" w14:textId="77777777" w:rsidR="00B52D12" w:rsidRPr="00A72973" w:rsidRDefault="00B52D1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F15EB" w:rsidRPr="00A72973" w14:paraId="24346C0E" w14:textId="77777777" w:rsidTr="00E96B1D">
        <w:tc>
          <w:tcPr>
            <w:tcW w:w="868" w:type="pct"/>
            <w:gridSpan w:val="2"/>
            <w:shd w:val="clear" w:color="auto" w:fill="auto"/>
          </w:tcPr>
          <w:p w14:paraId="291E6485" w14:textId="77777777" w:rsidR="005F15EB" w:rsidRPr="00A72973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32" w:type="pct"/>
            <w:gridSpan w:val="35"/>
            <w:shd w:val="clear" w:color="auto" w:fill="auto"/>
            <w:vAlign w:val="bottom"/>
          </w:tcPr>
          <w:p w14:paraId="0E03006F" w14:textId="77777777" w:rsidR="005F15EB" w:rsidRPr="00A72973" w:rsidRDefault="005F15EB" w:rsidP="005F15EB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15EB" w:rsidRPr="00A72973" w14:paraId="17E7DC2D" w14:textId="77777777" w:rsidTr="00E96B1D">
        <w:tc>
          <w:tcPr>
            <w:tcW w:w="868" w:type="pct"/>
            <w:gridSpan w:val="2"/>
            <w:shd w:val="clear" w:color="auto" w:fill="auto"/>
          </w:tcPr>
          <w:p w14:paraId="0A2224BD" w14:textId="77777777" w:rsidR="005F15EB" w:rsidRPr="00A72973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shd w:val="clear" w:color="auto" w:fill="auto"/>
            <w:vAlign w:val="bottom"/>
          </w:tcPr>
          <w:p w14:paraId="5AE81D5B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1" w:type="pct"/>
            <w:vAlign w:val="bottom"/>
          </w:tcPr>
          <w:p w14:paraId="15BB1CD4" w14:textId="77777777" w:rsidR="005F15EB" w:rsidRPr="00A72973" w:rsidRDefault="005F15EB" w:rsidP="005F15EB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vAlign w:val="bottom"/>
          </w:tcPr>
          <w:p w14:paraId="464DB2A7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2DCB8F01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5" w:type="pct"/>
            <w:vAlign w:val="bottom"/>
          </w:tcPr>
          <w:p w14:paraId="7539E723" w14:textId="77777777" w:rsidR="005F15EB" w:rsidRPr="00A72973" w:rsidRDefault="005F15EB" w:rsidP="005F15EB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vAlign w:val="bottom"/>
          </w:tcPr>
          <w:p w14:paraId="49651862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46654C61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7300AD8" w14:textId="77777777" w:rsidR="005F15EB" w:rsidRPr="00A72973" w:rsidRDefault="005F15EB" w:rsidP="005F15EB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  <w:vAlign w:val="bottom"/>
          </w:tcPr>
          <w:p w14:paraId="491CBFA2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14:paraId="6EF08869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1CAE06D4" w14:textId="77777777" w:rsidR="005F15EB" w:rsidRPr="00A72973" w:rsidRDefault="005F15EB" w:rsidP="005F15EB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  <w:vAlign w:val="bottom"/>
          </w:tcPr>
          <w:p w14:paraId="5B48AF08" w14:textId="77777777" w:rsidR="005F15EB" w:rsidRPr="00A72973" w:rsidRDefault="005F15EB" w:rsidP="005F15EB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0E6FB2B5" w14:textId="77777777" w:rsidR="005F15EB" w:rsidRPr="00A72973" w:rsidRDefault="005F15EB" w:rsidP="005F15EB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5" w:type="pct"/>
            <w:gridSpan w:val="2"/>
          </w:tcPr>
          <w:p w14:paraId="6E277356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7A80A32C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3400D5C8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1F162ACE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3074EFD0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5" w:type="pct"/>
          </w:tcPr>
          <w:p w14:paraId="1120C346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30F01D90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6AADB95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63B6946E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6E692DBA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5" w:type="pct"/>
            <w:gridSpan w:val="2"/>
          </w:tcPr>
          <w:p w14:paraId="540C3CBE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74832EBF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</w:t>
            </w:r>
          </w:p>
          <w:p w14:paraId="67A53A8A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ระหว่าง</w:t>
            </w:r>
          </w:p>
          <w:p w14:paraId="48C3A25D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5" w:type="pct"/>
            <w:gridSpan w:val="2"/>
            <w:shd w:val="clear" w:color="auto" w:fill="auto"/>
            <w:vAlign w:val="bottom"/>
          </w:tcPr>
          <w:p w14:paraId="1438A8A6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  <w:vAlign w:val="bottom"/>
          </w:tcPr>
          <w:p w14:paraId="5CAA9A21" w14:textId="77777777" w:rsidR="005F15EB" w:rsidRPr="00A72973" w:rsidRDefault="005F15EB" w:rsidP="005F15EB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5F15EB" w:rsidRPr="00A72973" w14:paraId="777872DC" w14:textId="77777777" w:rsidTr="00E96B1D">
        <w:tc>
          <w:tcPr>
            <w:tcW w:w="868" w:type="pct"/>
            <w:gridSpan w:val="2"/>
          </w:tcPr>
          <w:p w14:paraId="34F66B50" w14:textId="77777777" w:rsidR="005F15EB" w:rsidRPr="00A72973" w:rsidRDefault="005F15EB" w:rsidP="005F15EB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32" w:type="pct"/>
            <w:gridSpan w:val="35"/>
          </w:tcPr>
          <w:p w14:paraId="6C7FA20B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A72973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F15EB" w:rsidRPr="00A72973" w14:paraId="45DBEF02" w14:textId="77777777" w:rsidTr="00E96B1D">
        <w:tc>
          <w:tcPr>
            <w:tcW w:w="868" w:type="pct"/>
            <w:gridSpan w:val="2"/>
          </w:tcPr>
          <w:p w14:paraId="62DB4D4B" w14:textId="77777777" w:rsidR="005F15EB" w:rsidRPr="00A72973" w:rsidRDefault="005F15EB" w:rsidP="005F15EB">
            <w:pPr>
              <w:spacing w:line="240" w:lineRule="auto"/>
              <w:ind w:right="-218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ค่า</w:t>
            </w:r>
            <w:r w:rsidRPr="00A72973">
              <w:rPr>
                <w:rFonts w:ascii="Angsana New" w:eastAsia="Cordi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371" w:type="pct"/>
            <w:gridSpan w:val="3"/>
            <w:shd w:val="clear" w:color="auto" w:fill="auto"/>
          </w:tcPr>
          <w:p w14:paraId="12311B54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00F21A45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62E677BF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3E8CBA72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37D98779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2F2F018D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395B5AD6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00B88AB4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42ADCF64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20FA0B6B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3394CFE1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6EF7B391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2FB0B0CC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287B43F9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1BEB7456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32DAC8A8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21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0E509E77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F15EB" w:rsidRPr="00A72973" w14:paraId="15729FC9" w14:textId="77777777" w:rsidTr="00E96B1D">
        <w:tc>
          <w:tcPr>
            <w:tcW w:w="868" w:type="pct"/>
            <w:gridSpan w:val="2"/>
            <w:vAlign w:val="center"/>
          </w:tcPr>
          <w:p w14:paraId="216CE6E9" w14:textId="77777777" w:rsidR="005F15EB" w:rsidRPr="00C56022" w:rsidRDefault="005F15EB" w:rsidP="005F15EB">
            <w:pPr>
              <w:spacing w:line="240" w:lineRule="auto"/>
              <w:ind w:right="-218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ณ วันที่ </w:t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มกราคม </w:t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sz w:val="26"/>
                <w:szCs w:val="26"/>
              </w:rPr>
              <w:t>62</w:t>
            </w:r>
          </w:p>
        </w:tc>
        <w:tc>
          <w:tcPr>
            <w:tcW w:w="371" w:type="pct"/>
            <w:gridSpan w:val="3"/>
            <w:shd w:val="clear" w:color="auto" w:fill="auto"/>
          </w:tcPr>
          <w:p w14:paraId="69E3418C" w14:textId="77777777" w:rsidR="005F15EB" w:rsidRPr="00C50468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046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046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0468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4E568DF2" w14:textId="77777777" w:rsidR="005F15EB" w:rsidRPr="00C50468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699060F1" w14:textId="77777777" w:rsidR="005F15EB" w:rsidRPr="0080303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3032">
              <w:rPr>
                <w:rFonts w:ascii="Angsana New" w:eastAsia="Cordia New" w:hAnsi="Angsana New"/>
                <w:sz w:val="26"/>
                <w:szCs w:val="26"/>
              </w:rPr>
              <w:t>404,030</w:t>
            </w:r>
          </w:p>
        </w:tc>
        <w:tc>
          <w:tcPr>
            <w:tcW w:w="85" w:type="pct"/>
          </w:tcPr>
          <w:p w14:paraId="62E3EA32" w14:textId="77777777" w:rsidR="005F15EB" w:rsidRPr="0080303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5C9C688A" w14:textId="77777777" w:rsidR="005F15EB" w:rsidRPr="0080303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3032">
              <w:rPr>
                <w:rFonts w:ascii="Angsana New" w:hAnsi="Angsana New"/>
                <w:sz w:val="26"/>
                <w:szCs w:val="26"/>
              </w:rPr>
              <w:t>538,525</w:t>
            </w:r>
          </w:p>
        </w:tc>
        <w:tc>
          <w:tcPr>
            <w:tcW w:w="85" w:type="pct"/>
            <w:shd w:val="clear" w:color="auto" w:fill="auto"/>
          </w:tcPr>
          <w:p w14:paraId="776350F1" w14:textId="77777777" w:rsidR="005F15EB" w:rsidRPr="0080303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38253373" w14:textId="77777777" w:rsidR="005F15EB" w:rsidRPr="0080303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03032">
              <w:rPr>
                <w:rFonts w:ascii="Angsana New" w:hAnsi="Angsana New"/>
                <w:sz w:val="26"/>
                <w:szCs w:val="26"/>
              </w:rPr>
              <w:t>220,275</w:t>
            </w:r>
          </w:p>
        </w:tc>
        <w:tc>
          <w:tcPr>
            <w:tcW w:w="84" w:type="pct"/>
            <w:shd w:val="clear" w:color="auto" w:fill="auto"/>
          </w:tcPr>
          <w:p w14:paraId="06338D09" w14:textId="77777777" w:rsidR="005F15EB" w:rsidRPr="0080303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02B645F9" w14:textId="77777777" w:rsidR="005F15EB" w:rsidRPr="0080303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03032">
              <w:rPr>
                <w:rFonts w:ascii="Angsana New" w:hAnsi="Angsana New"/>
                <w:sz w:val="26"/>
                <w:szCs w:val="26"/>
              </w:rPr>
              <w:t>287,782</w:t>
            </w:r>
          </w:p>
        </w:tc>
        <w:tc>
          <w:tcPr>
            <w:tcW w:w="85" w:type="pct"/>
            <w:gridSpan w:val="2"/>
          </w:tcPr>
          <w:p w14:paraId="25A721AC" w14:textId="77777777" w:rsidR="005F15EB" w:rsidRPr="0080303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17C39084" w14:textId="77777777" w:rsidR="005F15EB" w:rsidRPr="0080303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3032">
              <w:rPr>
                <w:rFonts w:ascii="Angsana New" w:eastAsia="Cordia New" w:hAnsi="Angsana New"/>
                <w:sz w:val="26"/>
                <w:szCs w:val="26"/>
              </w:rPr>
              <w:t>49,321</w:t>
            </w:r>
          </w:p>
        </w:tc>
        <w:tc>
          <w:tcPr>
            <w:tcW w:w="85" w:type="pct"/>
          </w:tcPr>
          <w:p w14:paraId="448BD7F1" w14:textId="77777777" w:rsidR="005F15EB" w:rsidRPr="0080303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43E81709" w14:textId="77777777" w:rsidR="005F15EB" w:rsidRPr="00803032" w:rsidRDefault="005F15EB" w:rsidP="005F15EB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3032">
              <w:rPr>
                <w:rFonts w:ascii="Angsana New" w:eastAsia="Cordia New" w:hAnsi="Angsana New"/>
                <w:sz w:val="26"/>
                <w:szCs w:val="26"/>
              </w:rPr>
              <w:t>53,931</w:t>
            </w:r>
          </w:p>
        </w:tc>
        <w:tc>
          <w:tcPr>
            <w:tcW w:w="85" w:type="pct"/>
            <w:gridSpan w:val="2"/>
          </w:tcPr>
          <w:p w14:paraId="39C88FFC" w14:textId="77777777" w:rsidR="005F15EB" w:rsidRPr="0080303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5E48769C" w14:textId="77777777" w:rsidR="005F15EB" w:rsidRPr="0080303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80303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80303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80303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1CFB2421" w14:textId="77777777" w:rsidR="005F15EB" w:rsidRPr="0080303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69A5B737" w14:textId="77777777" w:rsidR="005F15EB" w:rsidRPr="0080303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803032">
              <w:rPr>
                <w:rFonts w:ascii="Angsana New" w:eastAsia="Cordia New" w:hAnsi="Angsana New"/>
                <w:sz w:val="26"/>
                <w:szCs w:val="26"/>
              </w:rPr>
              <w:t>1,553,864</w:t>
            </w:r>
          </w:p>
        </w:tc>
      </w:tr>
      <w:tr w:rsidR="005F15EB" w:rsidRPr="00A72973" w14:paraId="1C4318E5" w14:textId="77777777" w:rsidTr="00E96B1D">
        <w:tc>
          <w:tcPr>
            <w:tcW w:w="868" w:type="pct"/>
            <w:gridSpan w:val="2"/>
            <w:vAlign w:val="center"/>
          </w:tcPr>
          <w:p w14:paraId="69689D96" w14:textId="77777777" w:rsidR="005F15EB" w:rsidRPr="00C56022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71" w:type="pct"/>
            <w:gridSpan w:val="3"/>
            <w:shd w:val="clear" w:color="auto" w:fill="auto"/>
          </w:tcPr>
          <w:p w14:paraId="6D726CD7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59C65CC7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29E2350E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22</w:t>
            </w:r>
            <w:r w:rsidRPr="00A2467E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931</w:t>
            </w:r>
          </w:p>
        </w:tc>
        <w:tc>
          <w:tcPr>
            <w:tcW w:w="85" w:type="pct"/>
          </w:tcPr>
          <w:p w14:paraId="661A301A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15B4435E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50</w:t>
            </w:r>
            <w:r w:rsidRPr="00A2467E">
              <w:rPr>
                <w:rFonts w:ascii="Angsan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sz w:val="26"/>
                <w:szCs w:val="26"/>
                <w:cs/>
              </w:rPr>
              <w:t>162</w:t>
            </w:r>
          </w:p>
        </w:tc>
        <w:tc>
          <w:tcPr>
            <w:tcW w:w="85" w:type="pct"/>
            <w:shd w:val="clear" w:color="auto" w:fill="auto"/>
          </w:tcPr>
          <w:p w14:paraId="3F893288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0D646CE4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A2467E">
              <w:rPr>
                <w:rFonts w:ascii="Angsan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sz w:val="26"/>
                <w:szCs w:val="26"/>
                <w:cs/>
              </w:rPr>
              <w:t>175</w:t>
            </w:r>
          </w:p>
        </w:tc>
        <w:tc>
          <w:tcPr>
            <w:tcW w:w="84" w:type="pct"/>
            <w:shd w:val="clear" w:color="auto" w:fill="auto"/>
          </w:tcPr>
          <w:p w14:paraId="60B2265E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2D76BF30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A2467E">
              <w:rPr>
                <w:rFonts w:ascii="Angsan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sz w:val="26"/>
                <w:szCs w:val="26"/>
                <w:cs/>
              </w:rPr>
              <w:t>838</w:t>
            </w:r>
          </w:p>
        </w:tc>
        <w:tc>
          <w:tcPr>
            <w:tcW w:w="85" w:type="pct"/>
            <w:gridSpan w:val="2"/>
          </w:tcPr>
          <w:p w14:paraId="3F916283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477D1FC5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4</w:t>
            </w:r>
            <w:r w:rsidRPr="00A2467E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428</w:t>
            </w:r>
          </w:p>
        </w:tc>
        <w:tc>
          <w:tcPr>
            <w:tcW w:w="85" w:type="pct"/>
          </w:tcPr>
          <w:p w14:paraId="26389CCA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64E3AB27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2</w:t>
            </w:r>
            <w:r w:rsidRPr="00A2467E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eastAsia="Cordia New" w:hAnsi="Angsana New"/>
                <w:sz w:val="26"/>
                <w:szCs w:val="26"/>
              </w:rPr>
              <w:t>1</w:t>
            </w:r>
          </w:p>
        </w:tc>
        <w:tc>
          <w:tcPr>
            <w:tcW w:w="85" w:type="pct"/>
            <w:gridSpan w:val="2"/>
          </w:tcPr>
          <w:p w14:paraId="0D29D2BC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1886286D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6DC9A4ED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6BC9154D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93</w:t>
            </w:r>
            <w:r w:rsidRPr="00A2467E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78</w:t>
            </w:r>
            <w:r>
              <w:rPr>
                <w:rFonts w:ascii="Angsana New" w:eastAsia="Cordia New" w:hAnsi="Angsana New"/>
                <w:sz w:val="26"/>
                <w:szCs w:val="26"/>
              </w:rPr>
              <w:t>5</w:t>
            </w:r>
          </w:p>
        </w:tc>
      </w:tr>
      <w:tr w:rsidR="005F15EB" w:rsidRPr="00A72973" w14:paraId="33287128" w14:textId="77777777" w:rsidTr="00E96B1D">
        <w:tc>
          <w:tcPr>
            <w:tcW w:w="868" w:type="pct"/>
            <w:gridSpan w:val="2"/>
            <w:vAlign w:val="center"/>
          </w:tcPr>
          <w:p w14:paraId="551ECEA6" w14:textId="77777777" w:rsidR="005F15EB" w:rsidRPr="00C56022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371" w:type="pct"/>
            <w:gridSpan w:val="3"/>
            <w:shd w:val="clear" w:color="auto" w:fill="auto"/>
          </w:tcPr>
          <w:p w14:paraId="19EA9EC2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58D933E5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1FA8B39B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</w:tcPr>
          <w:p w14:paraId="25FF0BDD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4476ECDC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56022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85" w:type="pct"/>
            <w:shd w:val="clear" w:color="auto" w:fill="auto"/>
          </w:tcPr>
          <w:p w14:paraId="21698A04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68E089FA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(61)</w:t>
            </w:r>
          </w:p>
        </w:tc>
        <w:tc>
          <w:tcPr>
            <w:tcW w:w="84" w:type="pct"/>
            <w:shd w:val="clear" w:color="auto" w:fill="auto"/>
          </w:tcPr>
          <w:p w14:paraId="091A2373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4ACEAE45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61</w:t>
            </w:r>
          </w:p>
        </w:tc>
        <w:tc>
          <w:tcPr>
            <w:tcW w:w="85" w:type="pct"/>
            <w:gridSpan w:val="2"/>
          </w:tcPr>
          <w:p w14:paraId="76006F72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09C05537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540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</w:tcPr>
          <w:p w14:paraId="3291C891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1DC83540" w14:textId="4E84B7A8" w:rsidR="005F15EB" w:rsidRPr="00C56022" w:rsidRDefault="005F15EB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85" w:type="pct"/>
            <w:gridSpan w:val="2"/>
          </w:tcPr>
          <w:p w14:paraId="24AF922C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7E87651E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2B3F2683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30B537BF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630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</w:tr>
      <w:tr w:rsidR="005F15EB" w:rsidRPr="00A72973" w14:paraId="4C33967B" w14:textId="77777777" w:rsidTr="00E96B1D">
        <w:tc>
          <w:tcPr>
            <w:tcW w:w="868" w:type="pct"/>
            <w:gridSpan w:val="2"/>
            <w:vAlign w:val="center"/>
          </w:tcPr>
          <w:p w14:paraId="3189CC0C" w14:textId="77777777" w:rsidR="005F15EB" w:rsidRPr="00C56022" w:rsidRDefault="005F15EB" w:rsidP="005F15EB">
            <w:pPr>
              <w:spacing w:line="240" w:lineRule="auto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65AAE6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6D59F86B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bottom w:val="single" w:sz="4" w:space="0" w:color="auto"/>
            </w:tcBorders>
          </w:tcPr>
          <w:p w14:paraId="2F9C09EC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</w:tcPr>
          <w:p w14:paraId="10356FB0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</w:tcPr>
          <w:p w14:paraId="6D0A7B51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(72</w:t>
            </w:r>
            <w:r w:rsidRPr="00A2467E">
              <w:rPr>
                <w:rFonts w:ascii="Angsan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sz w:val="26"/>
                <w:szCs w:val="26"/>
                <w:cs/>
              </w:rPr>
              <w:t>615)</w:t>
            </w:r>
          </w:p>
        </w:tc>
        <w:tc>
          <w:tcPr>
            <w:tcW w:w="85" w:type="pct"/>
            <w:shd w:val="clear" w:color="auto" w:fill="auto"/>
          </w:tcPr>
          <w:p w14:paraId="4629BE19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4A6E9FAC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A2467E">
              <w:rPr>
                <w:rFonts w:ascii="Angsan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sz w:val="26"/>
                <w:szCs w:val="26"/>
                <w:cs/>
              </w:rPr>
              <w:t>604)</w:t>
            </w:r>
          </w:p>
        </w:tc>
        <w:tc>
          <w:tcPr>
            <w:tcW w:w="84" w:type="pct"/>
            <w:shd w:val="clear" w:color="auto" w:fill="auto"/>
          </w:tcPr>
          <w:p w14:paraId="10F0541E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6ED7B313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2467E">
              <w:rPr>
                <w:rFonts w:ascii="Angsana New" w:hAnsi="Angsana New"/>
                <w:sz w:val="26"/>
                <w:szCs w:val="26"/>
                <w:cs/>
              </w:rPr>
              <w:t>(2</w:t>
            </w:r>
            <w:r w:rsidRPr="00A2467E">
              <w:rPr>
                <w:rFonts w:ascii="Angsan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sz w:val="26"/>
                <w:szCs w:val="26"/>
                <w:cs/>
              </w:rPr>
              <w:t>528)</w:t>
            </w:r>
          </w:p>
        </w:tc>
        <w:tc>
          <w:tcPr>
            <w:tcW w:w="85" w:type="pct"/>
            <w:gridSpan w:val="2"/>
          </w:tcPr>
          <w:p w14:paraId="63FDD83C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1C5D6B36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(7</w:t>
            </w:r>
            <w:r w:rsidRPr="00A2467E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652)</w:t>
            </w:r>
          </w:p>
        </w:tc>
        <w:tc>
          <w:tcPr>
            <w:tcW w:w="85" w:type="pct"/>
          </w:tcPr>
          <w:p w14:paraId="46E6C24B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</w:tcPr>
          <w:p w14:paraId="1DB8A29F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2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(37)</w:t>
            </w:r>
          </w:p>
        </w:tc>
        <w:tc>
          <w:tcPr>
            <w:tcW w:w="85" w:type="pct"/>
            <w:gridSpan w:val="2"/>
          </w:tcPr>
          <w:p w14:paraId="4F436C67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bottom w:val="single" w:sz="4" w:space="0" w:color="auto"/>
            </w:tcBorders>
          </w:tcPr>
          <w:p w14:paraId="68A27F8F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3D04907A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73277800" w14:textId="77777777" w:rsidR="005F15EB" w:rsidRPr="00C56022" w:rsidRDefault="005F15EB" w:rsidP="005F15EB">
            <w:pPr>
              <w:tabs>
                <w:tab w:val="clear" w:pos="680"/>
                <w:tab w:val="clear" w:pos="907"/>
                <w:tab w:val="decimal" w:pos="705"/>
                <w:tab w:val="left" w:pos="892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(85</w:t>
            </w:r>
            <w:r w:rsidRPr="00A2467E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sz w:val="26"/>
                <w:szCs w:val="26"/>
                <w:cs/>
              </w:rPr>
              <w:t>436)</w:t>
            </w:r>
          </w:p>
        </w:tc>
      </w:tr>
      <w:tr w:rsidR="005F15EB" w:rsidRPr="00A72973" w14:paraId="3E37FBD8" w14:textId="77777777" w:rsidTr="00E96B1D">
        <w:tc>
          <w:tcPr>
            <w:tcW w:w="868" w:type="pct"/>
            <w:gridSpan w:val="2"/>
            <w:vAlign w:val="center"/>
          </w:tcPr>
          <w:p w14:paraId="7220B789" w14:textId="77777777" w:rsidR="005F15EB" w:rsidRPr="00C56022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62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</w:t>
            </w:r>
          </w:p>
          <w:p w14:paraId="6C2DEE37" w14:textId="77777777" w:rsidR="005F15EB" w:rsidRPr="00C56022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C56022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และ</w:t>
            </w: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1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918A01A" w14:textId="77777777" w:rsidR="005F15EB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</w:p>
          <w:p w14:paraId="00C2E37C" w14:textId="77777777" w:rsidR="005F15EB" w:rsidRPr="00542A58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 </w:t>
            </w: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4F9DBDF3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</w:tcBorders>
          </w:tcPr>
          <w:p w14:paraId="718CEC11" w14:textId="77777777" w:rsidR="005F15EB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464936D8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426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961</w:t>
            </w:r>
          </w:p>
        </w:tc>
        <w:tc>
          <w:tcPr>
            <w:tcW w:w="85" w:type="pct"/>
          </w:tcPr>
          <w:p w14:paraId="01C9E140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</w:tcPr>
          <w:p w14:paraId="38D3137E" w14:textId="77777777" w:rsidR="005F15EB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49F87F1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516</w:t>
            </w:r>
            <w:r w:rsidRPr="00A2467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07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" w:type="pct"/>
            <w:shd w:val="clear" w:color="auto" w:fill="auto"/>
          </w:tcPr>
          <w:p w14:paraId="472EF7C0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6FE35A5D" w14:textId="77777777" w:rsidR="005F15EB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00E84EB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222</w:t>
            </w:r>
            <w:r w:rsidRPr="00A2467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84" w:type="pct"/>
            <w:shd w:val="clear" w:color="auto" w:fill="auto"/>
          </w:tcPr>
          <w:p w14:paraId="480DEAD6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F6E7D0" w14:textId="77777777" w:rsidR="005F15EB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327F666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294</w:t>
            </w:r>
            <w:r w:rsidRPr="00A2467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153</w:t>
            </w:r>
          </w:p>
        </w:tc>
        <w:tc>
          <w:tcPr>
            <w:tcW w:w="85" w:type="pct"/>
            <w:gridSpan w:val="2"/>
          </w:tcPr>
          <w:p w14:paraId="7F2466BD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</w:tcBorders>
          </w:tcPr>
          <w:p w14:paraId="32867000" w14:textId="77777777" w:rsidR="005F15EB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6A8375E8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46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09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5" w:type="pct"/>
          </w:tcPr>
          <w:p w14:paraId="504F312D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</w:tcPr>
          <w:p w14:paraId="091E7AC5" w14:textId="77777777" w:rsidR="005F15EB" w:rsidRDefault="005F15EB" w:rsidP="005F15EB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1588EDC" w14:textId="77777777" w:rsidR="005F15EB" w:rsidRPr="00C56022" w:rsidRDefault="005F15EB" w:rsidP="005F15EB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56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145</w:t>
            </w:r>
          </w:p>
        </w:tc>
        <w:tc>
          <w:tcPr>
            <w:tcW w:w="85" w:type="pct"/>
            <w:gridSpan w:val="2"/>
          </w:tcPr>
          <w:p w14:paraId="6D6D9012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</w:tcBorders>
          </w:tcPr>
          <w:p w14:paraId="1F3CF003" w14:textId="77777777" w:rsidR="005F15EB" w:rsidRPr="0080303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80303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- 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7FD06519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C37141" w14:textId="77777777" w:rsidR="005F15EB" w:rsidRPr="0087492F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  <w:p w14:paraId="7CDCD082" w14:textId="77777777" w:rsidR="005F15EB" w:rsidRPr="0087492F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87492F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</w:t>
            </w:r>
            <w:r w:rsidRPr="0087492F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87492F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562</w:t>
            </w:r>
            <w:r w:rsidRPr="0087492F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87492F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21</w:t>
            </w:r>
            <w:r w:rsidRPr="0087492F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5F15EB" w:rsidRPr="00A72973" w14:paraId="2C237640" w14:textId="77777777" w:rsidTr="00E96B1D">
        <w:tc>
          <w:tcPr>
            <w:tcW w:w="868" w:type="pct"/>
            <w:gridSpan w:val="2"/>
            <w:vAlign w:val="center"/>
          </w:tcPr>
          <w:p w14:paraId="04C5679D" w14:textId="77777777" w:rsidR="005F15EB" w:rsidRPr="00C56022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71" w:type="pct"/>
            <w:gridSpan w:val="3"/>
            <w:shd w:val="clear" w:color="auto" w:fill="auto"/>
          </w:tcPr>
          <w:p w14:paraId="242492DB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2A22A477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0E0C38F5" w14:textId="4383EA7C" w:rsidR="005F15EB" w:rsidRPr="00C56022" w:rsidRDefault="005227E1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22,037</w:t>
            </w:r>
          </w:p>
        </w:tc>
        <w:tc>
          <w:tcPr>
            <w:tcW w:w="85" w:type="pct"/>
          </w:tcPr>
          <w:p w14:paraId="05F1CCAC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2845A8C5" w14:textId="40E75D46" w:rsidR="005F15EB" w:rsidRPr="00C56022" w:rsidRDefault="00282811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41,539</w:t>
            </w:r>
          </w:p>
        </w:tc>
        <w:tc>
          <w:tcPr>
            <w:tcW w:w="85" w:type="pct"/>
            <w:shd w:val="clear" w:color="auto" w:fill="auto"/>
          </w:tcPr>
          <w:p w14:paraId="13684F95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23C1BB95" w14:textId="077FD404" w:rsidR="005F15EB" w:rsidRPr="00C56022" w:rsidRDefault="00E341D2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4,712</w:t>
            </w:r>
          </w:p>
        </w:tc>
        <w:tc>
          <w:tcPr>
            <w:tcW w:w="84" w:type="pct"/>
            <w:shd w:val="clear" w:color="auto" w:fill="auto"/>
          </w:tcPr>
          <w:p w14:paraId="5A45FC4C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49ECE027" w14:textId="73AC0B9A" w:rsidR="005F15EB" w:rsidRPr="00C56022" w:rsidRDefault="00E341D2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8,340</w:t>
            </w:r>
          </w:p>
        </w:tc>
        <w:tc>
          <w:tcPr>
            <w:tcW w:w="85" w:type="pct"/>
            <w:gridSpan w:val="2"/>
          </w:tcPr>
          <w:p w14:paraId="1F600B44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429CF40A" w14:textId="456C780A" w:rsidR="005F15EB" w:rsidRPr="00C56022" w:rsidRDefault="00E341D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3,356</w:t>
            </w:r>
          </w:p>
        </w:tc>
        <w:tc>
          <w:tcPr>
            <w:tcW w:w="85" w:type="pct"/>
          </w:tcPr>
          <w:p w14:paraId="1A4AF049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47F0F364" w14:textId="00F09A2F" w:rsidR="005F15EB" w:rsidRPr="00C56022" w:rsidRDefault="00E341D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2,314</w:t>
            </w:r>
          </w:p>
        </w:tc>
        <w:tc>
          <w:tcPr>
            <w:tcW w:w="85" w:type="pct"/>
            <w:gridSpan w:val="2"/>
          </w:tcPr>
          <w:p w14:paraId="01B61920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41EE9347" w14:textId="77777777" w:rsidR="005F15EB" w:rsidRPr="00C56022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7894DC8A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01DD917F" w14:textId="2D9B7AF8" w:rsidR="005F15EB" w:rsidRPr="00C56022" w:rsidRDefault="00E341D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82,298</w:t>
            </w:r>
          </w:p>
        </w:tc>
      </w:tr>
      <w:tr w:rsidR="002F3EA9" w:rsidRPr="00A72973" w14:paraId="18758126" w14:textId="77777777" w:rsidTr="00E96B1D">
        <w:tc>
          <w:tcPr>
            <w:tcW w:w="868" w:type="pct"/>
            <w:gridSpan w:val="2"/>
            <w:shd w:val="clear" w:color="auto" w:fill="auto"/>
            <w:vAlign w:val="center"/>
          </w:tcPr>
          <w:p w14:paraId="6FDB3464" w14:textId="52C624F8" w:rsidR="002F3EA9" w:rsidRPr="00C56022" w:rsidRDefault="002F3EA9" w:rsidP="002F3EA9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โอนไปสินทรัพย์สิทธิการใช้</w:t>
            </w:r>
          </w:p>
        </w:tc>
        <w:tc>
          <w:tcPr>
            <w:tcW w:w="371" w:type="pct"/>
            <w:gridSpan w:val="3"/>
            <w:shd w:val="clear" w:color="auto" w:fill="auto"/>
          </w:tcPr>
          <w:p w14:paraId="4775C6FB" w14:textId="02CB5FEB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0C5F5F55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41D8F2AE" w14:textId="40E054FD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</w:tcPr>
          <w:p w14:paraId="3AE2DCE5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2C41154F" w14:textId="64A53BC8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(24,387)</w:t>
            </w:r>
          </w:p>
        </w:tc>
        <w:tc>
          <w:tcPr>
            <w:tcW w:w="85" w:type="pct"/>
            <w:shd w:val="clear" w:color="auto" w:fill="auto"/>
          </w:tcPr>
          <w:p w14:paraId="57DB428D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119506AC" w14:textId="6266EC0C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" w:type="pct"/>
            <w:shd w:val="clear" w:color="auto" w:fill="auto"/>
          </w:tcPr>
          <w:p w14:paraId="1D2DBA18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7E48FABD" w14:textId="1B12B909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85" w:type="pct"/>
            <w:gridSpan w:val="2"/>
          </w:tcPr>
          <w:p w14:paraId="50C82490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292F848D" w14:textId="372B8320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(867)</w:t>
            </w:r>
          </w:p>
        </w:tc>
        <w:tc>
          <w:tcPr>
            <w:tcW w:w="85" w:type="pct"/>
          </w:tcPr>
          <w:p w14:paraId="1EFCDFB4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661EC4FF" w14:textId="7F1B1F17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</w:tcPr>
          <w:p w14:paraId="457844DA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31F62D59" w14:textId="6F3EC8E7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4C36741E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601172FF" w14:textId="77358921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(25,282)</w:t>
            </w:r>
          </w:p>
        </w:tc>
      </w:tr>
      <w:tr w:rsidR="002F3EA9" w:rsidRPr="00A72973" w14:paraId="4FDB8225" w14:textId="77777777" w:rsidTr="00E96B1D">
        <w:tc>
          <w:tcPr>
            <w:tcW w:w="868" w:type="pct"/>
            <w:gridSpan w:val="2"/>
            <w:shd w:val="clear" w:color="auto" w:fill="auto"/>
            <w:vAlign w:val="center"/>
          </w:tcPr>
          <w:p w14:paraId="37B6CDF5" w14:textId="77777777" w:rsidR="002F3EA9" w:rsidRPr="00C56022" w:rsidRDefault="002F3EA9" w:rsidP="002F3EA9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  <w:cs/>
              </w:rPr>
              <w:t>จำหน่าย</w:t>
            </w:r>
            <w:r w:rsidRPr="00C56022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371" w:type="pct"/>
            <w:gridSpan w:val="3"/>
            <w:shd w:val="clear" w:color="auto" w:fill="auto"/>
          </w:tcPr>
          <w:p w14:paraId="7B07FE13" w14:textId="77777777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7CAB2971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bottom w:val="single" w:sz="4" w:space="0" w:color="auto"/>
            </w:tcBorders>
          </w:tcPr>
          <w:p w14:paraId="4D61CEB5" w14:textId="4002DECD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</w:tcPr>
          <w:p w14:paraId="3C43DCEE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</w:tcPr>
          <w:p w14:paraId="127F74E0" w14:textId="424326AE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(41,474)</w:t>
            </w:r>
          </w:p>
        </w:tc>
        <w:tc>
          <w:tcPr>
            <w:tcW w:w="85" w:type="pct"/>
            <w:shd w:val="clear" w:color="auto" w:fill="auto"/>
          </w:tcPr>
          <w:p w14:paraId="3EB363C2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0306CDAA" w14:textId="59AA4FDC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(16,133)</w:t>
            </w:r>
          </w:p>
        </w:tc>
        <w:tc>
          <w:tcPr>
            <w:tcW w:w="84" w:type="pct"/>
            <w:shd w:val="clear" w:color="auto" w:fill="auto"/>
          </w:tcPr>
          <w:p w14:paraId="370CB179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7D014A12" w14:textId="27B061AE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(6,832)</w:t>
            </w:r>
          </w:p>
        </w:tc>
        <w:tc>
          <w:tcPr>
            <w:tcW w:w="85" w:type="pct"/>
            <w:gridSpan w:val="2"/>
          </w:tcPr>
          <w:p w14:paraId="35838096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10E8D1A3" w14:textId="4F396504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(8,37</w:t>
            </w:r>
            <w:r w:rsidR="00AD12B9">
              <w:rPr>
                <w:rFonts w:ascii="Angsana New" w:eastAsia="Cordia New" w:hAnsi="Angsana New"/>
                <w:sz w:val="26"/>
                <w:szCs w:val="26"/>
              </w:rPr>
              <w:t>7</w:t>
            </w:r>
            <w:r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85" w:type="pct"/>
          </w:tcPr>
          <w:p w14:paraId="4EBF1735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</w:tcPr>
          <w:p w14:paraId="13EA208D" w14:textId="2DA16A9F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</w:tcPr>
          <w:p w14:paraId="17EF81F7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bottom w:val="single" w:sz="4" w:space="0" w:color="auto"/>
            </w:tcBorders>
          </w:tcPr>
          <w:p w14:paraId="5A5991CF" w14:textId="77777777" w:rsidR="002F3EA9" w:rsidRPr="00C56022" w:rsidRDefault="002F3EA9" w:rsidP="002F3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C56022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393B8B11" w14:textId="77777777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3C52CEFD" w14:textId="55FE6AE3" w:rsidR="002F3EA9" w:rsidRPr="00C56022" w:rsidRDefault="002F3EA9" w:rsidP="002F3EA9">
            <w:pPr>
              <w:tabs>
                <w:tab w:val="clear" w:pos="680"/>
                <w:tab w:val="decimal" w:pos="705"/>
              </w:tabs>
              <w:spacing w:line="240" w:lineRule="auto"/>
              <w:ind w:left="-109" w:right="5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(72,81</w:t>
            </w:r>
            <w:r w:rsidR="00AD12B9">
              <w:rPr>
                <w:rFonts w:ascii="Angsana New" w:eastAsia="Cordia New" w:hAnsi="Angsana New"/>
                <w:sz w:val="26"/>
                <w:szCs w:val="26"/>
              </w:rPr>
              <w:t>6</w:t>
            </w:r>
            <w:r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</w:tr>
      <w:tr w:rsidR="005F15EB" w:rsidRPr="00A72973" w14:paraId="43925144" w14:textId="77777777" w:rsidTr="00E96B1D">
        <w:tc>
          <w:tcPr>
            <w:tcW w:w="868" w:type="pct"/>
            <w:gridSpan w:val="2"/>
            <w:shd w:val="clear" w:color="auto" w:fill="auto"/>
            <w:vAlign w:val="center"/>
          </w:tcPr>
          <w:p w14:paraId="331CB529" w14:textId="77777777" w:rsidR="005F15EB" w:rsidRPr="00C56022" w:rsidRDefault="005F15EB" w:rsidP="005F15EB">
            <w:pPr>
              <w:spacing w:line="240" w:lineRule="auto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56022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7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EB910" w14:textId="77777777" w:rsidR="005F15EB" w:rsidRPr="00542A58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542A58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1FEE8C7B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90134B" w14:textId="77777777" w:rsidR="005F15EB" w:rsidRPr="00C56022" w:rsidRDefault="001812E9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448,998</w:t>
            </w:r>
          </w:p>
        </w:tc>
        <w:tc>
          <w:tcPr>
            <w:tcW w:w="85" w:type="pct"/>
          </w:tcPr>
          <w:p w14:paraId="3B40D819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AF053C" w14:textId="77777777" w:rsidR="005F15EB" w:rsidRPr="00C56022" w:rsidRDefault="001812E9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9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491,750</w:t>
            </w:r>
          </w:p>
        </w:tc>
        <w:tc>
          <w:tcPr>
            <w:tcW w:w="85" w:type="pct"/>
            <w:shd w:val="clear" w:color="auto" w:fill="auto"/>
          </w:tcPr>
          <w:p w14:paraId="72689394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28B3A" w14:textId="663C0D41" w:rsidR="005F15EB" w:rsidRPr="00C56022" w:rsidRDefault="00E341D2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211,364</w:t>
            </w:r>
          </w:p>
        </w:tc>
        <w:tc>
          <w:tcPr>
            <w:tcW w:w="84" w:type="pct"/>
            <w:shd w:val="clear" w:color="auto" w:fill="auto"/>
          </w:tcPr>
          <w:p w14:paraId="63D410A7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FB5AD" w14:textId="3371A0DE" w:rsidR="005F15EB" w:rsidRPr="00C56022" w:rsidRDefault="002F3EA9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295,633</w:t>
            </w:r>
          </w:p>
        </w:tc>
        <w:tc>
          <w:tcPr>
            <w:tcW w:w="85" w:type="pct"/>
            <w:gridSpan w:val="2"/>
          </w:tcPr>
          <w:p w14:paraId="793993F9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EA767" w14:textId="66DA28A9" w:rsidR="005F15EB" w:rsidRPr="00C56022" w:rsidRDefault="00F82340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40,20</w:t>
            </w:r>
            <w:r w:rsidR="00AD12B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5" w:type="pct"/>
          </w:tcPr>
          <w:p w14:paraId="4E98DC48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478308" w14:textId="3A1AE15A" w:rsidR="005F15EB" w:rsidRPr="00C56022" w:rsidRDefault="00F82340" w:rsidP="005F15EB">
            <w:pPr>
              <w:tabs>
                <w:tab w:val="clear" w:pos="454"/>
                <w:tab w:val="clear" w:pos="680"/>
                <w:tab w:val="decimal" w:pos="452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58,45</w:t>
            </w:r>
            <w:r w:rsidR="002F3EA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5" w:type="pct"/>
            <w:gridSpan w:val="2"/>
          </w:tcPr>
          <w:p w14:paraId="277AB1AF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F5001" w14:textId="77777777" w:rsidR="005F15EB" w:rsidRPr="00A2467E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center" w:pos="474"/>
                <w:tab w:val="left" w:pos="546"/>
              </w:tabs>
              <w:spacing w:line="240" w:lineRule="auto"/>
              <w:ind w:left="-109" w:right="-280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</w:r>
            <w:r w:rsidRPr="00A2467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65AD1080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EEC0C" w14:textId="5ED724DA" w:rsidR="005F15EB" w:rsidRPr="002F3EA9" w:rsidRDefault="00F82340" w:rsidP="002F3EA9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2F3EA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1,546,41</w:t>
            </w:r>
            <w:r w:rsidR="00AD12B9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5F15EB" w:rsidRPr="00A72973" w14:paraId="6B83E8D4" w14:textId="77777777" w:rsidTr="00E96B1D">
        <w:tc>
          <w:tcPr>
            <w:tcW w:w="868" w:type="pct"/>
            <w:gridSpan w:val="2"/>
            <w:shd w:val="clear" w:color="auto" w:fill="auto"/>
          </w:tcPr>
          <w:p w14:paraId="5F446D6D" w14:textId="77777777" w:rsidR="005F15EB" w:rsidRPr="00C56022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shd w:val="clear" w:color="auto" w:fill="auto"/>
          </w:tcPr>
          <w:p w14:paraId="5F26D2A0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F6B30C5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</w:tcBorders>
          </w:tcPr>
          <w:p w14:paraId="7E3ADDF0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33614171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</w:tcPr>
          <w:p w14:paraId="35184C44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003299BC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30406A49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323A33B6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7DDE9006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5E483E3F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</w:tcBorders>
          </w:tcPr>
          <w:p w14:paraId="1488F1B2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64AD0856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</w:tcPr>
          <w:p w14:paraId="5D25C0CE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0C627874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</w:tcBorders>
          </w:tcPr>
          <w:p w14:paraId="38B3B6E9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617CC808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0B12CE60" w14:textId="77777777" w:rsidR="005F15EB" w:rsidRPr="00C56022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5F15EB" w:rsidRPr="00A72973" w14:paraId="423BD5E0" w14:textId="77777777" w:rsidTr="00E96B1D">
        <w:tc>
          <w:tcPr>
            <w:tcW w:w="868" w:type="pct"/>
            <w:gridSpan w:val="2"/>
            <w:shd w:val="clear" w:color="auto" w:fill="auto"/>
          </w:tcPr>
          <w:p w14:paraId="3E87F072" w14:textId="77777777" w:rsidR="005F15EB" w:rsidRPr="00A72973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shd w:val="clear" w:color="auto" w:fill="auto"/>
          </w:tcPr>
          <w:p w14:paraId="002020C2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B954FB2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5A1F59B9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7FC1F262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4E7C942F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1C4DAF36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6B475FD0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2C33AD6B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5590A947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29BAE69B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022D8BAC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28540447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3A34D384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17A33085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6A890F51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271D8EB0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33F7BDDF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5F15EB" w:rsidRPr="00A72973" w14:paraId="70BEE7BB" w14:textId="77777777" w:rsidTr="00E96B1D">
        <w:tc>
          <w:tcPr>
            <w:tcW w:w="868" w:type="pct"/>
            <w:gridSpan w:val="2"/>
            <w:shd w:val="clear" w:color="auto" w:fill="auto"/>
          </w:tcPr>
          <w:p w14:paraId="0C88BF41" w14:textId="77777777" w:rsidR="005F15EB" w:rsidRPr="00A72973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shd w:val="clear" w:color="auto" w:fill="auto"/>
          </w:tcPr>
          <w:p w14:paraId="751DE206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1674EFFA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1F26FD99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35DB9DC4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4540311C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4AA8CEE5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49160B38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6DB94FFD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793E8548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6E8C1C68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102AA85D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4F899E86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6D9350FF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47972A11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0D35A984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5EB4F089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5E7CB1D4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5F15EB" w:rsidRPr="00A72973" w14:paraId="7F6C925A" w14:textId="77777777" w:rsidTr="00E96B1D">
        <w:tc>
          <w:tcPr>
            <w:tcW w:w="868" w:type="pct"/>
            <w:gridSpan w:val="2"/>
            <w:shd w:val="clear" w:color="auto" w:fill="auto"/>
          </w:tcPr>
          <w:p w14:paraId="66CCE957" w14:textId="77777777" w:rsidR="005F15EB" w:rsidRPr="00A72973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shd w:val="clear" w:color="auto" w:fill="auto"/>
          </w:tcPr>
          <w:p w14:paraId="5E20AAE9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26499399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6FB01E16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527F1319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700C8F81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2CEA3782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30604294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77E70520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74BC82E6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7EF6AF81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58B7F51A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2442CF6C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321C2812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7D39F91A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34164DFC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56BA99FB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4FB21F6E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5F15EB" w:rsidRPr="00A72973" w14:paraId="44E46C0E" w14:textId="77777777" w:rsidTr="00E96B1D">
        <w:tc>
          <w:tcPr>
            <w:tcW w:w="868" w:type="pct"/>
            <w:gridSpan w:val="2"/>
            <w:shd w:val="clear" w:color="auto" w:fill="auto"/>
          </w:tcPr>
          <w:p w14:paraId="03378D45" w14:textId="77777777" w:rsidR="005F15EB" w:rsidRPr="00A72973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shd w:val="clear" w:color="auto" w:fill="auto"/>
          </w:tcPr>
          <w:p w14:paraId="05334C3D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1C006E2C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578F4652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2E899929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6FC5821F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071DE35D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20A82341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6D5D3E7D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2D33455C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22F8AF51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396A888C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47053FB2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2F696B87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7A4EE80A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4028CB35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78088897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7A6D0EF9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5F15EB" w:rsidRPr="00A72973" w14:paraId="03DF3D65" w14:textId="77777777" w:rsidTr="00E96B1D">
        <w:tc>
          <w:tcPr>
            <w:tcW w:w="868" w:type="pct"/>
            <w:gridSpan w:val="2"/>
            <w:shd w:val="clear" w:color="auto" w:fill="auto"/>
          </w:tcPr>
          <w:p w14:paraId="0A1229D5" w14:textId="77777777" w:rsidR="005F15EB" w:rsidRPr="00A72973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132" w:type="pct"/>
            <w:gridSpan w:val="35"/>
            <w:shd w:val="clear" w:color="auto" w:fill="auto"/>
            <w:vAlign w:val="bottom"/>
          </w:tcPr>
          <w:p w14:paraId="75DB9490" w14:textId="77777777" w:rsidR="005F15EB" w:rsidRPr="00A72973" w:rsidRDefault="005F15EB" w:rsidP="005F15EB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15EB" w:rsidRPr="00A72973" w14:paraId="2EF67DA2" w14:textId="77777777" w:rsidTr="00E96B1D">
        <w:tc>
          <w:tcPr>
            <w:tcW w:w="868" w:type="pct"/>
            <w:gridSpan w:val="2"/>
            <w:shd w:val="clear" w:color="auto" w:fill="auto"/>
          </w:tcPr>
          <w:p w14:paraId="26430085" w14:textId="77777777" w:rsidR="005F15EB" w:rsidRPr="00A72973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shd w:val="clear" w:color="auto" w:fill="auto"/>
            <w:vAlign w:val="bottom"/>
          </w:tcPr>
          <w:p w14:paraId="7377A3F6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1" w:type="pct"/>
            <w:vAlign w:val="bottom"/>
          </w:tcPr>
          <w:p w14:paraId="4FDA16AB" w14:textId="77777777" w:rsidR="005F15EB" w:rsidRPr="00A72973" w:rsidRDefault="005F15EB" w:rsidP="005F15EB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vAlign w:val="bottom"/>
          </w:tcPr>
          <w:p w14:paraId="7CA47329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อาคารและ</w:t>
            </w:r>
          </w:p>
          <w:p w14:paraId="4BE2F251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85" w:type="pct"/>
            <w:vAlign w:val="bottom"/>
          </w:tcPr>
          <w:p w14:paraId="5C76E22B" w14:textId="77777777" w:rsidR="005F15EB" w:rsidRPr="00A72973" w:rsidRDefault="005F15EB" w:rsidP="005F15EB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vAlign w:val="bottom"/>
          </w:tcPr>
          <w:p w14:paraId="57CF762B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เครื่องจักร</w:t>
            </w:r>
          </w:p>
          <w:p w14:paraId="4CF534B3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5F39223" w14:textId="77777777" w:rsidR="005F15EB" w:rsidRPr="00A72973" w:rsidRDefault="005F15EB" w:rsidP="005F15EB">
            <w:pPr>
              <w:tabs>
                <w:tab w:val="decimal" w:pos="792"/>
              </w:tabs>
              <w:spacing w:line="240" w:lineRule="auto"/>
              <w:ind w:left="-109" w:right="-131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  <w:vAlign w:val="bottom"/>
          </w:tcPr>
          <w:p w14:paraId="1C3A4420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เครื่องมือ</w:t>
            </w:r>
          </w:p>
          <w:p w14:paraId="02543966" w14:textId="77777777" w:rsidR="005F15EB" w:rsidRPr="00A72973" w:rsidRDefault="005F15EB" w:rsidP="005F15EB">
            <w:pPr>
              <w:spacing w:line="240" w:lineRule="auto"/>
              <w:ind w:left="-109"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742AB340" w14:textId="77777777" w:rsidR="005F15EB" w:rsidRPr="00A72973" w:rsidRDefault="005F15EB" w:rsidP="005F15EB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  <w:vAlign w:val="bottom"/>
          </w:tcPr>
          <w:p w14:paraId="252B9D1C" w14:textId="77777777" w:rsidR="005F15EB" w:rsidRPr="00A72973" w:rsidRDefault="005F15EB" w:rsidP="005F15EB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เครื่องตกแต่ง ติดตั้งและ</w:t>
            </w:r>
          </w:p>
          <w:p w14:paraId="1536F325" w14:textId="77777777" w:rsidR="005F15EB" w:rsidRPr="00A72973" w:rsidRDefault="005F15EB" w:rsidP="005F15EB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ครื่องใช้สำนักงาน</w:t>
            </w:r>
          </w:p>
        </w:tc>
        <w:tc>
          <w:tcPr>
            <w:tcW w:w="85" w:type="pct"/>
            <w:gridSpan w:val="2"/>
          </w:tcPr>
          <w:p w14:paraId="781AA037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30814CA7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6B666115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51A7483B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198AE4F7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5" w:type="pct"/>
          </w:tcPr>
          <w:p w14:paraId="007E8FEE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126459C8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2ED5099A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3DDE23E9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  <w:p w14:paraId="0E14845E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ระบบต่างๆ</w:t>
            </w:r>
          </w:p>
        </w:tc>
        <w:tc>
          <w:tcPr>
            <w:tcW w:w="85" w:type="pct"/>
            <w:gridSpan w:val="2"/>
          </w:tcPr>
          <w:p w14:paraId="4426B65B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1C2EA158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สินทรัพย์</w:t>
            </w:r>
          </w:p>
          <w:p w14:paraId="43F0701B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ระหว่าง</w:t>
            </w:r>
          </w:p>
          <w:p w14:paraId="7A098C0E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ก่อสร้างและติดตั้ง</w:t>
            </w:r>
          </w:p>
        </w:tc>
        <w:tc>
          <w:tcPr>
            <w:tcW w:w="85" w:type="pct"/>
            <w:gridSpan w:val="2"/>
            <w:shd w:val="clear" w:color="auto" w:fill="auto"/>
            <w:vAlign w:val="bottom"/>
          </w:tcPr>
          <w:p w14:paraId="5B4EE387" w14:textId="77777777" w:rsidR="005F15EB" w:rsidRPr="00A72973" w:rsidRDefault="005F15EB" w:rsidP="005F15EB">
            <w:pPr>
              <w:tabs>
                <w:tab w:val="decimal" w:pos="981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  <w:vAlign w:val="bottom"/>
          </w:tcPr>
          <w:p w14:paraId="7C7BA85A" w14:textId="77777777" w:rsidR="005F15EB" w:rsidRPr="00A72973" w:rsidRDefault="005F15EB" w:rsidP="005F15EB">
            <w:pPr>
              <w:spacing w:line="240" w:lineRule="auto"/>
              <w:ind w:right="-7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</w:tr>
      <w:tr w:rsidR="005F15EB" w:rsidRPr="00A72973" w14:paraId="4705F435" w14:textId="77777777" w:rsidTr="00E96B1D">
        <w:tc>
          <w:tcPr>
            <w:tcW w:w="868" w:type="pct"/>
            <w:gridSpan w:val="2"/>
            <w:shd w:val="clear" w:color="auto" w:fill="auto"/>
          </w:tcPr>
          <w:p w14:paraId="413E69EC" w14:textId="77777777" w:rsidR="005F15EB" w:rsidRPr="00A72973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132" w:type="pct"/>
            <w:gridSpan w:val="35"/>
          </w:tcPr>
          <w:p w14:paraId="127253CF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center"/>
              <w:rPr>
                <w:rFonts w:ascii="Angsana New" w:eastAsia="Cordia New" w:hAnsi="Angsana New"/>
                <w:i/>
                <w:iCs/>
                <w:sz w:val="26"/>
                <w:szCs w:val="26"/>
                <w:cs/>
              </w:rPr>
            </w:pPr>
            <w:r w:rsidRPr="00A72973">
              <w:rPr>
                <w:rFonts w:ascii="Angsana New" w:eastAsia="Cordia New" w:hAnsi="Angsana New"/>
                <w:i/>
                <w:iCs/>
                <w:sz w:val="26"/>
                <w:szCs w:val="26"/>
              </w:rPr>
              <w:t>(</w:t>
            </w:r>
            <w:r w:rsidRPr="00A72973">
              <w:rPr>
                <w:rFonts w:ascii="Angsana New" w:eastAsia="Cordia New" w:hAnsi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F15EB" w:rsidRPr="00A72973" w14:paraId="5C4AFA73" w14:textId="77777777" w:rsidTr="00E96B1D">
        <w:tc>
          <w:tcPr>
            <w:tcW w:w="868" w:type="pct"/>
            <w:gridSpan w:val="2"/>
            <w:shd w:val="clear" w:color="auto" w:fill="auto"/>
          </w:tcPr>
          <w:p w14:paraId="4A765E15" w14:textId="77777777" w:rsidR="005F15EB" w:rsidRPr="00A72973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</w:rPr>
            </w:pPr>
            <w:r w:rsidRPr="00A72973">
              <w:rPr>
                <w:rFonts w:ascii="Angsana New" w:eastAsia="Cordi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71" w:type="pct"/>
            <w:gridSpan w:val="3"/>
            <w:shd w:val="clear" w:color="auto" w:fill="auto"/>
          </w:tcPr>
          <w:p w14:paraId="3A043AC0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4F4E9989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1565090B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6018B087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2E391A76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5FB8FE87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57095CD4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1D3B1E6A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000A837B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2E62B74A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1C1E4ECE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51C1E96F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172534CC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0967380D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57DDF834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7987C68B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68D8B2A9" w14:textId="77777777" w:rsidR="005F15EB" w:rsidRPr="00A72973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5F15EB" w:rsidRPr="00A72973" w14:paraId="3D144E96" w14:textId="77777777" w:rsidTr="00E96B1D">
        <w:tc>
          <w:tcPr>
            <w:tcW w:w="868" w:type="pct"/>
            <w:gridSpan w:val="2"/>
            <w:shd w:val="clear" w:color="auto" w:fill="auto"/>
          </w:tcPr>
          <w:p w14:paraId="4376EDB0" w14:textId="77777777" w:rsidR="005F15EB" w:rsidRPr="001F025E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371" w:type="pct"/>
            <w:gridSpan w:val="3"/>
            <w:shd w:val="clear" w:color="auto" w:fill="auto"/>
          </w:tcPr>
          <w:p w14:paraId="44893F98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0598F12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66D2921C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373C1D94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184795B4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0D46D331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-131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7120A623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0C92746B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6988EF55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45526E24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065821E4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7E18CDE3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189F8829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3B3748C3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52EF3FB3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3F6B8E38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right="-78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1C3BCC2B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</w:tr>
      <w:tr w:rsidR="005F15EB" w:rsidRPr="00A72973" w14:paraId="21A57853" w14:textId="77777777" w:rsidTr="00E96B1D">
        <w:tc>
          <w:tcPr>
            <w:tcW w:w="868" w:type="pct"/>
            <w:gridSpan w:val="2"/>
            <w:shd w:val="clear" w:color="auto" w:fill="auto"/>
          </w:tcPr>
          <w:p w14:paraId="4F17967A" w14:textId="77777777" w:rsidR="005F15EB" w:rsidRPr="001F025E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71" w:type="pct"/>
            <w:gridSpan w:val="3"/>
            <w:shd w:val="clear" w:color="auto" w:fill="auto"/>
          </w:tcPr>
          <w:p w14:paraId="56F492D2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 xml:space="preserve"> 166,628 </w:t>
            </w:r>
          </w:p>
        </w:tc>
        <w:tc>
          <w:tcPr>
            <w:tcW w:w="91" w:type="pct"/>
          </w:tcPr>
          <w:p w14:paraId="7FB16D95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</w:tcPr>
          <w:p w14:paraId="54C5F187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sz w:val="26"/>
                <w:szCs w:val="26"/>
                <w:cs/>
              </w:rPr>
              <w:t>105</w:t>
            </w:r>
            <w:r w:rsidRPr="00D6550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D65503">
              <w:rPr>
                <w:rFonts w:ascii="Angsana New" w:eastAsia="Cordia New" w:hAnsi="Angsana New"/>
                <w:sz w:val="26"/>
                <w:szCs w:val="26"/>
                <w:cs/>
              </w:rPr>
              <w:t>489</w:t>
            </w:r>
          </w:p>
        </w:tc>
        <w:tc>
          <w:tcPr>
            <w:tcW w:w="85" w:type="pct"/>
          </w:tcPr>
          <w:p w14:paraId="48CFA062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6048AF5C" w14:textId="77777777" w:rsidR="005F15EB" w:rsidRPr="00DC3657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sz w:val="26"/>
                <w:szCs w:val="26"/>
              </w:rPr>
              <w:t>184,232</w:t>
            </w:r>
          </w:p>
        </w:tc>
        <w:tc>
          <w:tcPr>
            <w:tcW w:w="85" w:type="pct"/>
            <w:shd w:val="clear" w:color="auto" w:fill="auto"/>
          </w:tcPr>
          <w:p w14:paraId="5F7C3B81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shd w:val="clear" w:color="auto" w:fill="auto"/>
          </w:tcPr>
          <w:p w14:paraId="3C03B0F6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sz w:val="26"/>
                <w:szCs w:val="26"/>
                <w:cs/>
              </w:rPr>
              <w:t>15</w:t>
            </w:r>
            <w:r w:rsidRPr="00DC3657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DC3657">
              <w:rPr>
                <w:rFonts w:ascii="Angsana New" w:eastAsia="Cordia New" w:hAnsi="Angsana New"/>
                <w:sz w:val="26"/>
                <w:szCs w:val="26"/>
                <w:cs/>
              </w:rPr>
              <w:t>410</w:t>
            </w:r>
          </w:p>
        </w:tc>
        <w:tc>
          <w:tcPr>
            <w:tcW w:w="84" w:type="pct"/>
            <w:shd w:val="clear" w:color="auto" w:fill="auto"/>
          </w:tcPr>
          <w:p w14:paraId="74A892D3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shd w:val="clear" w:color="auto" w:fill="auto"/>
          </w:tcPr>
          <w:p w14:paraId="0215911B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sz w:val="26"/>
                <w:szCs w:val="26"/>
                <w:cs/>
              </w:rPr>
              <w:t>26</w:t>
            </w:r>
            <w:r w:rsidRPr="00D65503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D65503">
              <w:rPr>
                <w:rFonts w:ascii="Angsana New" w:eastAsia="Cordia New" w:hAnsi="Angsana New"/>
                <w:sz w:val="26"/>
                <w:szCs w:val="26"/>
                <w:cs/>
              </w:rPr>
              <w:t>801</w:t>
            </w:r>
          </w:p>
        </w:tc>
        <w:tc>
          <w:tcPr>
            <w:tcW w:w="85" w:type="pct"/>
            <w:gridSpan w:val="2"/>
          </w:tcPr>
          <w:p w14:paraId="106C7461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</w:tcPr>
          <w:p w14:paraId="2BB9703A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sz w:val="26"/>
                <w:szCs w:val="26"/>
              </w:rPr>
              <w:t>17,255</w:t>
            </w:r>
          </w:p>
        </w:tc>
        <w:tc>
          <w:tcPr>
            <w:tcW w:w="85" w:type="pct"/>
          </w:tcPr>
          <w:p w14:paraId="04133A64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</w:tcPr>
          <w:p w14:paraId="70B3AF38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sz w:val="26"/>
                <w:szCs w:val="26"/>
              </w:rPr>
              <w:t>7,705</w:t>
            </w:r>
          </w:p>
        </w:tc>
        <w:tc>
          <w:tcPr>
            <w:tcW w:w="85" w:type="pct"/>
            <w:gridSpan w:val="2"/>
          </w:tcPr>
          <w:p w14:paraId="3855ED95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</w:tcPr>
          <w:p w14:paraId="538838E1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sz w:val="26"/>
                <w:szCs w:val="26"/>
              </w:rPr>
              <w:t>4,003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2BFB0215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shd w:val="clear" w:color="auto" w:fill="auto"/>
          </w:tcPr>
          <w:p w14:paraId="578B9A26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sz w:val="26"/>
                <w:szCs w:val="26"/>
              </w:rPr>
              <w:t>527,523</w:t>
            </w:r>
          </w:p>
        </w:tc>
      </w:tr>
      <w:tr w:rsidR="005F15EB" w:rsidRPr="00A72973" w14:paraId="18832811" w14:textId="77777777" w:rsidTr="00E96B1D">
        <w:tc>
          <w:tcPr>
            <w:tcW w:w="868" w:type="pct"/>
            <w:gridSpan w:val="2"/>
            <w:shd w:val="clear" w:color="auto" w:fill="auto"/>
          </w:tcPr>
          <w:p w14:paraId="6405DDCB" w14:textId="77777777" w:rsidR="005F15EB" w:rsidRPr="001F025E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37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1AA630" w14:textId="77777777" w:rsidR="005F15EB" w:rsidRPr="001F025E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91" w:type="pct"/>
          </w:tcPr>
          <w:p w14:paraId="2966596E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bottom w:val="single" w:sz="4" w:space="0" w:color="auto"/>
            </w:tcBorders>
          </w:tcPr>
          <w:p w14:paraId="56818A35" w14:textId="77777777" w:rsidR="005F15EB" w:rsidRPr="001F025E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5" w:type="pct"/>
          </w:tcPr>
          <w:p w14:paraId="429FE467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</w:tcPr>
          <w:p w14:paraId="0B0A1265" w14:textId="77777777" w:rsidR="005F15EB" w:rsidRPr="00DC3657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sz w:val="26"/>
                <w:szCs w:val="26"/>
              </w:rPr>
              <w:t xml:space="preserve"> 59,252 </w:t>
            </w:r>
          </w:p>
        </w:tc>
        <w:tc>
          <w:tcPr>
            <w:tcW w:w="85" w:type="pct"/>
            <w:shd w:val="clear" w:color="auto" w:fill="auto"/>
          </w:tcPr>
          <w:p w14:paraId="1C707167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B458D" w14:textId="77777777" w:rsidR="005F15EB" w:rsidRPr="001F025E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ab/>
              <w:t xml:space="preserve">-  </w:t>
            </w:r>
          </w:p>
        </w:tc>
        <w:tc>
          <w:tcPr>
            <w:tcW w:w="84" w:type="pct"/>
            <w:shd w:val="clear" w:color="auto" w:fill="auto"/>
          </w:tcPr>
          <w:p w14:paraId="4B67F07D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81C313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215</w:t>
            </w:r>
          </w:p>
        </w:tc>
        <w:tc>
          <w:tcPr>
            <w:tcW w:w="85" w:type="pct"/>
            <w:gridSpan w:val="2"/>
          </w:tcPr>
          <w:p w14:paraId="26259DAD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bottom w:val="single" w:sz="4" w:space="0" w:color="auto"/>
            </w:tcBorders>
          </w:tcPr>
          <w:p w14:paraId="0C1EAD5F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sz w:val="26"/>
                <w:szCs w:val="26"/>
              </w:rPr>
              <w:t>5,017</w:t>
            </w:r>
          </w:p>
        </w:tc>
        <w:tc>
          <w:tcPr>
            <w:tcW w:w="85" w:type="pct"/>
          </w:tcPr>
          <w:p w14:paraId="0FEDDFD8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</w:tcPr>
          <w:p w14:paraId="33B11C24" w14:textId="77777777" w:rsidR="005F15EB" w:rsidRPr="001F025E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 xml:space="preserve">  </w:t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</w:tcPr>
          <w:p w14:paraId="2C914D2C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bottom w:val="single" w:sz="4" w:space="0" w:color="auto"/>
            </w:tcBorders>
          </w:tcPr>
          <w:p w14:paraId="5D4A5E62" w14:textId="77777777" w:rsidR="005F15EB" w:rsidRPr="001F025E" w:rsidRDefault="005F15EB" w:rsidP="005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7"/>
                <w:tab w:val="left" w:pos="385"/>
                <w:tab w:val="center" w:pos="474"/>
              </w:tabs>
              <w:spacing w:line="240" w:lineRule="auto"/>
              <w:ind w:left="-109" w:right="-280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 xml:space="preserve">  </w:t>
            </w:r>
            <w:r w:rsidRPr="001F025E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0913C7CC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489B1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sz w:val="26"/>
                <w:szCs w:val="26"/>
              </w:rPr>
              <w:t>64,484</w:t>
            </w:r>
          </w:p>
        </w:tc>
      </w:tr>
      <w:tr w:rsidR="005F15EB" w:rsidRPr="00A72973" w14:paraId="5E13E1F7" w14:textId="77777777" w:rsidTr="00E96B1D">
        <w:tc>
          <w:tcPr>
            <w:tcW w:w="868" w:type="pct"/>
            <w:gridSpan w:val="2"/>
            <w:shd w:val="clear" w:color="auto" w:fill="auto"/>
          </w:tcPr>
          <w:p w14:paraId="7AA4C2B4" w14:textId="77777777" w:rsidR="005F15EB" w:rsidRPr="001F025E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E6BE1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 166,628 </w:t>
            </w:r>
          </w:p>
        </w:tc>
        <w:tc>
          <w:tcPr>
            <w:tcW w:w="91" w:type="pct"/>
          </w:tcPr>
          <w:p w14:paraId="130D4D37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057EC7C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105</w:t>
            </w: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489</w:t>
            </w:r>
          </w:p>
        </w:tc>
        <w:tc>
          <w:tcPr>
            <w:tcW w:w="85" w:type="pct"/>
          </w:tcPr>
          <w:p w14:paraId="4817F8AF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AAC2EC9" w14:textId="77777777" w:rsidR="005F15EB" w:rsidRPr="00DC3657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243,484</w:t>
            </w:r>
          </w:p>
        </w:tc>
        <w:tc>
          <w:tcPr>
            <w:tcW w:w="85" w:type="pct"/>
            <w:shd w:val="clear" w:color="auto" w:fill="auto"/>
          </w:tcPr>
          <w:p w14:paraId="1A8BBBC0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E6959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15</w:t>
            </w:r>
            <w:r w:rsidRPr="00DC3657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,</w:t>
            </w:r>
            <w:r w:rsidRPr="00DC3657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410</w:t>
            </w:r>
          </w:p>
        </w:tc>
        <w:tc>
          <w:tcPr>
            <w:tcW w:w="84" w:type="pct"/>
            <w:shd w:val="clear" w:color="auto" w:fill="auto"/>
          </w:tcPr>
          <w:p w14:paraId="270C68CE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1D68DA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27,016</w:t>
            </w:r>
          </w:p>
        </w:tc>
        <w:tc>
          <w:tcPr>
            <w:tcW w:w="85" w:type="pct"/>
            <w:gridSpan w:val="2"/>
          </w:tcPr>
          <w:p w14:paraId="5D4C27A5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99C479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22,272</w:t>
            </w:r>
          </w:p>
        </w:tc>
        <w:tc>
          <w:tcPr>
            <w:tcW w:w="85" w:type="pct"/>
          </w:tcPr>
          <w:p w14:paraId="1F134680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1846F99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7,705</w:t>
            </w:r>
          </w:p>
        </w:tc>
        <w:tc>
          <w:tcPr>
            <w:tcW w:w="85" w:type="pct"/>
            <w:gridSpan w:val="2"/>
          </w:tcPr>
          <w:p w14:paraId="10BA04EB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5B7806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65503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4,003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0F18510E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A3584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DC3657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592,007</w:t>
            </w:r>
          </w:p>
        </w:tc>
      </w:tr>
      <w:tr w:rsidR="005F15EB" w:rsidRPr="00A72973" w14:paraId="0DE2027F" w14:textId="77777777" w:rsidTr="00E96B1D">
        <w:tc>
          <w:tcPr>
            <w:tcW w:w="868" w:type="pct"/>
            <w:gridSpan w:val="2"/>
            <w:shd w:val="clear" w:color="auto" w:fill="auto"/>
          </w:tcPr>
          <w:p w14:paraId="3BD0B8D7" w14:textId="69DC4094" w:rsidR="005F15EB" w:rsidRPr="001F025E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1F025E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ธันวาค</w:t>
            </w:r>
            <w:r w:rsidRPr="00467A7C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ม </w:t>
            </w:r>
            <w:r w:rsidRPr="00467A7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256</w:t>
            </w:r>
            <w:r w:rsidR="00054130" w:rsidRPr="00467A7C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71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514FF076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02C8CF57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double" w:sz="4" w:space="0" w:color="auto"/>
            </w:tcBorders>
          </w:tcPr>
          <w:p w14:paraId="6CC6E25E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24E71EF9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double" w:sz="4" w:space="0" w:color="auto"/>
            </w:tcBorders>
          </w:tcPr>
          <w:p w14:paraId="519BF35F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shd w:val="clear" w:color="auto" w:fill="auto"/>
          </w:tcPr>
          <w:p w14:paraId="66D47733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7FEDCABF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4" w:type="pct"/>
            <w:shd w:val="clear" w:color="auto" w:fill="auto"/>
          </w:tcPr>
          <w:p w14:paraId="6087FED1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14:paraId="5C477476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3C4BB938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top w:val="double" w:sz="4" w:space="0" w:color="auto"/>
            </w:tcBorders>
          </w:tcPr>
          <w:p w14:paraId="400D77D4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</w:tcPr>
          <w:p w14:paraId="5FBADBBA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top w:val="double" w:sz="4" w:space="0" w:color="auto"/>
            </w:tcBorders>
          </w:tcPr>
          <w:p w14:paraId="1E8C5500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</w:tcPr>
          <w:p w14:paraId="08A5A018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top w:val="double" w:sz="4" w:space="0" w:color="auto"/>
            </w:tcBorders>
          </w:tcPr>
          <w:p w14:paraId="54FB69F2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85" w:type="pct"/>
            <w:gridSpan w:val="2"/>
            <w:shd w:val="clear" w:color="auto" w:fill="auto"/>
          </w:tcPr>
          <w:p w14:paraId="4C1C4FB7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52B0169" w14:textId="77777777" w:rsidR="005F15EB" w:rsidRPr="001F025E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F15EB" w:rsidRPr="00A72973" w14:paraId="5D4FD8FA" w14:textId="77777777" w:rsidTr="00E96B1D">
        <w:tc>
          <w:tcPr>
            <w:tcW w:w="868" w:type="pct"/>
            <w:gridSpan w:val="2"/>
            <w:shd w:val="clear" w:color="auto" w:fill="auto"/>
          </w:tcPr>
          <w:p w14:paraId="32868499" w14:textId="77777777" w:rsidR="005F15EB" w:rsidRPr="001F025E" w:rsidRDefault="005F15EB" w:rsidP="005F15EB">
            <w:pPr>
              <w:spacing w:line="240" w:lineRule="auto"/>
              <w:ind w:right="-106"/>
              <w:rPr>
                <w:rFonts w:ascii="Angsana New" w:eastAsia="Cordia New" w:hAnsi="Angsana New"/>
                <w:sz w:val="26"/>
                <w:szCs w:val="26"/>
              </w:rPr>
            </w:pPr>
            <w:r w:rsidRPr="001F025E">
              <w:rPr>
                <w:rFonts w:ascii="Angsana New" w:eastAsia="Cordi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71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D99BFD7" w14:textId="03302C47" w:rsidR="005F15EB" w:rsidRPr="004B4057" w:rsidRDefault="00F365C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166,628</w:t>
            </w:r>
          </w:p>
        </w:tc>
        <w:tc>
          <w:tcPr>
            <w:tcW w:w="91" w:type="pct"/>
          </w:tcPr>
          <w:p w14:paraId="3E618847" w14:textId="77777777" w:rsidR="005F15EB" w:rsidRPr="004B4057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bottom w:val="double" w:sz="4" w:space="0" w:color="auto"/>
            </w:tcBorders>
          </w:tcPr>
          <w:p w14:paraId="3EB5D84C" w14:textId="6B16ABC5" w:rsidR="005F15EB" w:rsidRPr="004B4057" w:rsidRDefault="00F365C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89,608</w:t>
            </w:r>
          </w:p>
        </w:tc>
        <w:tc>
          <w:tcPr>
            <w:tcW w:w="85" w:type="pct"/>
          </w:tcPr>
          <w:p w14:paraId="6137A08B" w14:textId="77777777" w:rsidR="005F15EB" w:rsidRPr="004B4057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bottom w:val="double" w:sz="4" w:space="0" w:color="auto"/>
            </w:tcBorders>
          </w:tcPr>
          <w:p w14:paraId="2E16D288" w14:textId="3BCA23C7" w:rsidR="005F15EB" w:rsidRPr="004B4057" w:rsidRDefault="00F365C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236,530</w:t>
            </w:r>
          </w:p>
        </w:tc>
        <w:tc>
          <w:tcPr>
            <w:tcW w:w="85" w:type="pct"/>
            <w:shd w:val="clear" w:color="auto" w:fill="auto"/>
          </w:tcPr>
          <w:p w14:paraId="3C9783AC" w14:textId="77777777" w:rsidR="005F15EB" w:rsidRPr="004B4057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5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BA33647" w14:textId="51EC41D6" w:rsidR="005F15EB" w:rsidRPr="004B4057" w:rsidRDefault="00F365C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12,476</w:t>
            </w:r>
          </w:p>
        </w:tc>
        <w:tc>
          <w:tcPr>
            <w:tcW w:w="84" w:type="pct"/>
            <w:shd w:val="clear" w:color="auto" w:fill="auto"/>
          </w:tcPr>
          <w:p w14:paraId="5F65FEA2" w14:textId="77777777" w:rsidR="005F15EB" w:rsidRPr="004B4057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9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6E67992" w14:textId="616D2B11" w:rsidR="005F15EB" w:rsidRPr="004B4057" w:rsidRDefault="00F365C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23,623</w:t>
            </w:r>
          </w:p>
        </w:tc>
        <w:tc>
          <w:tcPr>
            <w:tcW w:w="85" w:type="pct"/>
            <w:gridSpan w:val="2"/>
          </w:tcPr>
          <w:p w14:paraId="32D2C562" w14:textId="77777777" w:rsidR="005F15EB" w:rsidRPr="004B4057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2"/>
            <w:tcBorders>
              <w:bottom w:val="double" w:sz="4" w:space="0" w:color="auto"/>
            </w:tcBorders>
          </w:tcPr>
          <w:p w14:paraId="5AEB174B" w14:textId="56E6E32A" w:rsidR="005F15EB" w:rsidRPr="004B4057" w:rsidRDefault="00F365C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13,058</w:t>
            </w:r>
          </w:p>
        </w:tc>
        <w:tc>
          <w:tcPr>
            <w:tcW w:w="85" w:type="pct"/>
          </w:tcPr>
          <w:p w14:paraId="07E97828" w14:textId="77777777" w:rsidR="005F15EB" w:rsidRPr="004B4057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gridSpan w:val="3"/>
            <w:tcBorders>
              <w:bottom w:val="double" w:sz="4" w:space="0" w:color="auto"/>
            </w:tcBorders>
          </w:tcPr>
          <w:p w14:paraId="22B35D31" w14:textId="7815CAE7" w:rsidR="005F15EB" w:rsidRPr="004B4057" w:rsidRDefault="00F365C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7,009</w:t>
            </w:r>
          </w:p>
        </w:tc>
        <w:tc>
          <w:tcPr>
            <w:tcW w:w="85" w:type="pct"/>
            <w:gridSpan w:val="2"/>
          </w:tcPr>
          <w:p w14:paraId="560ADF4A" w14:textId="77777777" w:rsidR="005F15EB" w:rsidRPr="004B4057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7" w:type="pct"/>
            <w:gridSpan w:val="2"/>
            <w:tcBorders>
              <w:bottom w:val="double" w:sz="4" w:space="0" w:color="auto"/>
            </w:tcBorders>
          </w:tcPr>
          <w:p w14:paraId="7A250673" w14:textId="007A7A0C" w:rsidR="005F15EB" w:rsidRPr="004B4057" w:rsidRDefault="00F365C2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1,941</w:t>
            </w:r>
          </w:p>
        </w:tc>
        <w:tc>
          <w:tcPr>
            <w:tcW w:w="85" w:type="pct"/>
            <w:gridSpan w:val="2"/>
            <w:shd w:val="clear" w:color="auto" w:fill="auto"/>
          </w:tcPr>
          <w:p w14:paraId="7975718B" w14:textId="77777777" w:rsidR="005F15EB" w:rsidRPr="004B4057" w:rsidRDefault="005F15EB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991E6CC" w14:textId="397B31D8" w:rsidR="005F15EB" w:rsidRPr="004B4057" w:rsidRDefault="00AD12B9" w:rsidP="005F15EB">
            <w:pPr>
              <w:tabs>
                <w:tab w:val="clear" w:pos="680"/>
                <w:tab w:val="decimal" w:pos="705"/>
              </w:tabs>
              <w:spacing w:line="240" w:lineRule="auto"/>
              <w:ind w:left="-109" w:right="72"/>
              <w:jc w:val="right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550,873</w:t>
            </w:r>
          </w:p>
        </w:tc>
      </w:tr>
    </w:tbl>
    <w:p w14:paraId="5B43E9DA" w14:textId="77777777" w:rsidR="00386A18" w:rsidRDefault="00386A18" w:rsidP="00081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630" w:hanging="54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576F33C6" w14:textId="3B56DEB4" w:rsidR="00081BDF" w:rsidRPr="00386A18" w:rsidRDefault="00386A18" w:rsidP="00386A18">
      <w:pPr>
        <w:tabs>
          <w:tab w:val="clear" w:pos="680"/>
          <w:tab w:val="left" w:pos="1440"/>
        </w:tabs>
        <w:ind w:left="1170" w:right="633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081BDF" w:rsidRPr="00386A18" w:rsidSect="005E58FF">
          <w:headerReference w:type="default" r:id="rId12"/>
          <w:footerReference w:type="default" r:id="rId13"/>
          <w:pgSz w:w="16840" w:h="11907" w:orient="landscape"/>
          <w:pgMar w:top="1152" w:right="691" w:bottom="1152" w:left="576" w:header="720" w:footer="720" w:gutter="0"/>
          <w:cols w:space="708"/>
          <w:docGrid w:linePitch="360"/>
        </w:sectPr>
      </w:pPr>
      <w:r w:rsidRPr="00386A18">
        <w:rPr>
          <w:rFonts w:ascii="Angsana New" w:hAnsi="Angsana New"/>
          <w:spacing w:val="-6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386A18">
        <w:rPr>
          <w:rFonts w:ascii="Angsana New" w:hAnsi="Angsana New"/>
          <w:spacing w:val="-6"/>
          <w:sz w:val="30"/>
          <w:szCs w:val="30"/>
        </w:rPr>
        <w:t xml:space="preserve">31 </w:t>
      </w:r>
      <w:r w:rsidRPr="00386A18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386A18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386A18"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 xml:space="preserve">          </w:t>
      </w:r>
      <w:r w:rsidRPr="00386A18">
        <w:rPr>
          <w:rFonts w:ascii="Angsana New" w:hAnsi="Angsana New"/>
          <w:spacing w:val="-6"/>
          <w:sz w:val="30"/>
          <w:szCs w:val="30"/>
          <w:cs/>
        </w:rPr>
        <w:t>มีจำนว</w:t>
      </w:r>
      <w:r w:rsidRPr="007D6472">
        <w:rPr>
          <w:rFonts w:ascii="Angsana New" w:hAnsi="Angsana New"/>
          <w:spacing w:val="-6"/>
          <w:sz w:val="30"/>
          <w:szCs w:val="30"/>
          <w:cs/>
        </w:rPr>
        <w:t xml:space="preserve">น </w:t>
      </w:r>
      <w:r w:rsidRPr="007D6472">
        <w:rPr>
          <w:rFonts w:ascii="Angsana New" w:hAnsi="Angsana New"/>
          <w:spacing w:val="-6"/>
          <w:sz w:val="30"/>
          <w:szCs w:val="30"/>
        </w:rPr>
        <w:t>1,</w:t>
      </w:r>
      <w:r w:rsidR="00467A7C" w:rsidRPr="007D6472">
        <w:rPr>
          <w:rFonts w:ascii="Angsana New" w:hAnsi="Angsana New"/>
          <w:spacing w:val="-6"/>
          <w:sz w:val="30"/>
          <w:szCs w:val="30"/>
        </w:rPr>
        <w:t>656.83</w:t>
      </w:r>
      <w:r w:rsidRPr="007D6472">
        <w:rPr>
          <w:rFonts w:ascii="Angsana New" w:hAnsi="Angsana New"/>
          <w:spacing w:val="-6"/>
          <w:sz w:val="30"/>
          <w:szCs w:val="30"/>
        </w:rPr>
        <w:t xml:space="preserve"> </w:t>
      </w:r>
      <w:r w:rsidRPr="007D6472">
        <w:rPr>
          <w:rFonts w:ascii="Angsana New" w:hAnsi="Angsana New"/>
          <w:spacing w:val="-6"/>
          <w:sz w:val="30"/>
          <w:szCs w:val="30"/>
          <w:cs/>
        </w:rPr>
        <w:t>ล้านบาท แ</w:t>
      </w:r>
      <w:r w:rsidRPr="008F2DBD">
        <w:rPr>
          <w:rFonts w:ascii="Angsana New" w:hAnsi="Angsana New"/>
          <w:spacing w:val="-6"/>
          <w:sz w:val="30"/>
          <w:szCs w:val="30"/>
          <w:cs/>
        </w:rPr>
        <w:t xml:space="preserve">ละ </w:t>
      </w:r>
      <w:r w:rsidR="008F2DBD" w:rsidRPr="008F2DBD">
        <w:rPr>
          <w:rFonts w:ascii="Angsana New" w:hAnsi="Angsana New"/>
          <w:spacing w:val="-6"/>
          <w:sz w:val="30"/>
          <w:szCs w:val="30"/>
        </w:rPr>
        <w:t>1,044.25</w:t>
      </w:r>
      <w:r w:rsidRPr="008F2DBD">
        <w:rPr>
          <w:rFonts w:ascii="Angsana New" w:hAnsi="Angsana New"/>
          <w:spacing w:val="-6"/>
          <w:sz w:val="30"/>
          <w:szCs w:val="30"/>
        </w:rPr>
        <w:t xml:space="preserve"> </w:t>
      </w:r>
      <w:r w:rsidRPr="008F2DBD">
        <w:rPr>
          <w:rFonts w:ascii="Angsana New" w:hAnsi="Angsana New"/>
          <w:spacing w:val="-6"/>
          <w:sz w:val="30"/>
          <w:szCs w:val="30"/>
          <w:cs/>
        </w:rPr>
        <w:t>ล้า</w:t>
      </w:r>
      <w:r w:rsidRPr="00386A18">
        <w:rPr>
          <w:rFonts w:ascii="Angsana New" w:hAnsi="Angsana New"/>
          <w:spacing w:val="-6"/>
          <w:sz w:val="30"/>
          <w:szCs w:val="30"/>
          <w:cs/>
        </w:rPr>
        <w:t xml:space="preserve">นบาท ตามลำดับ </w:t>
      </w:r>
      <w:r w:rsidRPr="00386A18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Pr="00386A18">
        <w:rPr>
          <w:rFonts w:ascii="Angsana New" w:hAnsi="Angsana New"/>
          <w:i/>
          <w:iCs/>
          <w:spacing w:val="-6"/>
          <w:sz w:val="30"/>
          <w:szCs w:val="30"/>
        </w:rPr>
        <w:t xml:space="preserve">2562: 1,446.84  </w:t>
      </w:r>
      <w:r w:rsidRPr="00386A18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ล้านบาท และ </w:t>
      </w:r>
      <w:r w:rsidRPr="00386A18">
        <w:rPr>
          <w:rFonts w:ascii="Angsana New" w:hAnsi="Angsana New"/>
          <w:i/>
          <w:iCs/>
          <w:spacing w:val="-6"/>
          <w:sz w:val="30"/>
          <w:szCs w:val="30"/>
        </w:rPr>
        <w:t xml:space="preserve">924.40 </w:t>
      </w:r>
      <w:r w:rsidRPr="00386A18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 ตามลำดับ)</w:t>
      </w:r>
    </w:p>
    <w:p w14:paraId="60221C21" w14:textId="77777777" w:rsidR="00A97915" w:rsidRPr="007A1CB1" w:rsidRDefault="007A1CB1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  <w:cs/>
        </w:rPr>
      </w:pPr>
      <w:r w:rsidRPr="007A1CB1">
        <w:rPr>
          <w:rFonts w:ascii="Angsana New" w:hAnsi="Angsana New"/>
          <w:b/>
          <w:sz w:val="30"/>
          <w:szCs w:val="30"/>
        </w:rPr>
        <w:lastRenderedPageBreak/>
        <w:t>12</w:t>
      </w:r>
      <w:r w:rsidRPr="007A1CB1">
        <w:rPr>
          <w:rFonts w:ascii="Angsana New" w:hAnsi="Angsana New"/>
          <w:bCs/>
          <w:sz w:val="30"/>
          <w:szCs w:val="30"/>
        </w:rPr>
        <w:tab/>
      </w:r>
      <w:r w:rsidRPr="007A1CB1">
        <w:rPr>
          <w:rFonts w:ascii="Angsana New" w:hAnsi="Angsana New" w:hint="cs"/>
          <w:bCs/>
          <w:sz w:val="30"/>
          <w:szCs w:val="30"/>
          <w:cs/>
        </w:rPr>
        <w:t>สัญญาเช่า</w:t>
      </w:r>
    </w:p>
    <w:p w14:paraId="179DF8BB" w14:textId="77777777" w:rsidR="007A1CB1" w:rsidRPr="00D63771" w:rsidRDefault="007A1CB1" w:rsidP="00DF5995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24"/>
          <w:szCs w:val="24"/>
        </w:rPr>
      </w:pPr>
    </w:p>
    <w:p w14:paraId="225BD023" w14:textId="77777777" w:rsidR="007A1CB1" w:rsidRDefault="00DF5995" w:rsidP="00DF5995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i/>
          <w:iCs/>
          <w:sz w:val="30"/>
          <w:szCs w:val="30"/>
        </w:rPr>
      </w:pPr>
      <w:r w:rsidRPr="00DF5995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374C9D04" w14:textId="77777777" w:rsidR="00DF5995" w:rsidRPr="00D63771" w:rsidRDefault="00DF5995" w:rsidP="00DF5995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440"/>
        <w:gridCol w:w="180"/>
        <w:gridCol w:w="1440"/>
      </w:tblGrid>
      <w:tr w:rsidR="00DF5995" w:rsidRPr="0019364D" w14:paraId="0A8D4654" w14:textId="77777777" w:rsidTr="00DF5995">
        <w:trPr>
          <w:cantSplit/>
          <w:tblHeader/>
        </w:trPr>
        <w:tc>
          <w:tcPr>
            <w:tcW w:w="6030" w:type="dxa"/>
            <w:vAlign w:val="bottom"/>
            <w:hideMark/>
          </w:tcPr>
          <w:p w14:paraId="1130752D" w14:textId="77777777" w:rsidR="00DF5995" w:rsidRPr="0019364D" w:rsidRDefault="00DF5995" w:rsidP="001B60C8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936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193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193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93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193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40" w:type="dxa"/>
            <w:hideMark/>
          </w:tcPr>
          <w:p w14:paraId="0B0C0735" w14:textId="77777777" w:rsidR="00DF5995" w:rsidRPr="0019364D" w:rsidRDefault="00DF5995" w:rsidP="001B60C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677D3725" w14:textId="77777777" w:rsidR="00DF5995" w:rsidRPr="0019364D" w:rsidRDefault="00DF5995" w:rsidP="001B60C8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9B97DCD" w14:textId="77777777" w:rsidR="00DF5995" w:rsidRPr="0019364D" w:rsidRDefault="00DF5995" w:rsidP="001B60C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C1C08DF" w14:textId="77777777" w:rsidR="00DF5995" w:rsidRPr="0019364D" w:rsidRDefault="00DF5995" w:rsidP="001B60C8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9364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      </w:t>
            </w:r>
            <w:r w:rsidRPr="0019364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F5995" w:rsidRPr="0019364D" w14:paraId="55485AB0" w14:textId="77777777" w:rsidTr="00DF5995">
        <w:trPr>
          <w:cantSplit/>
          <w:tblHeader/>
        </w:trPr>
        <w:tc>
          <w:tcPr>
            <w:tcW w:w="6030" w:type="dxa"/>
          </w:tcPr>
          <w:p w14:paraId="68CFCCF8" w14:textId="77777777" w:rsidR="00DF5995" w:rsidRPr="0019364D" w:rsidRDefault="00DF5995" w:rsidP="001B60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hideMark/>
          </w:tcPr>
          <w:p w14:paraId="06F738BD" w14:textId="77777777" w:rsidR="00DF5995" w:rsidRPr="0019364D" w:rsidRDefault="00DF5995" w:rsidP="001B60C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936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93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F5995" w:rsidRPr="0019364D" w14:paraId="52E6C9B6" w14:textId="77777777" w:rsidTr="00DF5995">
        <w:trPr>
          <w:cantSplit/>
        </w:trPr>
        <w:tc>
          <w:tcPr>
            <w:tcW w:w="6030" w:type="dxa"/>
            <w:hideMark/>
          </w:tcPr>
          <w:p w14:paraId="53CBFC56" w14:textId="77777777" w:rsidR="00DF5995" w:rsidRPr="0019364D" w:rsidRDefault="00DF5995" w:rsidP="001B60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39C4662" w14:textId="77777777" w:rsidR="00DF5995" w:rsidRPr="0019364D" w:rsidRDefault="00DF5995" w:rsidP="001B60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4500F5" w14:textId="77777777" w:rsidR="00DF5995" w:rsidRPr="0019364D" w:rsidRDefault="00DF5995" w:rsidP="001B60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428B4C" w14:textId="77777777" w:rsidR="00DF5995" w:rsidRPr="0019364D" w:rsidRDefault="00DF5995" w:rsidP="001B60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2CC" w:rsidRPr="0019364D" w14:paraId="3B7255DC" w14:textId="77777777" w:rsidTr="00DF5995">
        <w:trPr>
          <w:cantSplit/>
        </w:trPr>
        <w:tc>
          <w:tcPr>
            <w:tcW w:w="6030" w:type="dxa"/>
          </w:tcPr>
          <w:p w14:paraId="2406F40B" w14:textId="1B7ABF41" w:rsidR="003B72CC" w:rsidRPr="0019364D" w:rsidRDefault="003B72CC" w:rsidP="001B60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</w:tcPr>
          <w:p w14:paraId="39CD208A" w14:textId="00D12C14" w:rsidR="003B72CC" w:rsidRPr="0019364D" w:rsidRDefault="000E5044" w:rsidP="000E504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4,623</w:t>
            </w:r>
          </w:p>
        </w:tc>
        <w:tc>
          <w:tcPr>
            <w:tcW w:w="180" w:type="dxa"/>
          </w:tcPr>
          <w:p w14:paraId="0D66201C" w14:textId="77777777" w:rsidR="003B72CC" w:rsidRPr="0019364D" w:rsidRDefault="003B72CC" w:rsidP="001B60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EA7AB6" w14:textId="40282CA8" w:rsidR="003B72CC" w:rsidRPr="0019364D" w:rsidRDefault="003B72CC" w:rsidP="001B60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1,417</w:t>
            </w:r>
          </w:p>
        </w:tc>
      </w:tr>
      <w:tr w:rsidR="00DF5995" w:rsidRPr="0019364D" w14:paraId="43C7F5B1" w14:textId="77777777" w:rsidTr="00DF5995">
        <w:trPr>
          <w:cantSplit/>
        </w:trPr>
        <w:tc>
          <w:tcPr>
            <w:tcW w:w="6030" w:type="dxa"/>
          </w:tcPr>
          <w:p w14:paraId="7AD5228E" w14:textId="7DFD681A" w:rsidR="00DF5995" w:rsidRPr="0019364D" w:rsidRDefault="00DF5995" w:rsidP="001B60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="0019364D" w:rsidRPr="0019364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และส่วนปรับปรุงอาคาร</w:t>
            </w:r>
          </w:p>
        </w:tc>
        <w:tc>
          <w:tcPr>
            <w:tcW w:w="1440" w:type="dxa"/>
          </w:tcPr>
          <w:p w14:paraId="5D9BA0D0" w14:textId="2866D764" w:rsidR="00DF5995" w:rsidRPr="0019364D" w:rsidRDefault="000E5044" w:rsidP="000E504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1,989</w:t>
            </w:r>
          </w:p>
        </w:tc>
        <w:tc>
          <w:tcPr>
            <w:tcW w:w="180" w:type="dxa"/>
          </w:tcPr>
          <w:p w14:paraId="367535E3" w14:textId="77777777" w:rsidR="00DF5995" w:rsidRPr="0019364D" w:rsidRDefault="00DF5995" w:rsidP="001B60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A115A3" w14:textId="09C65E85" w:rsidR="00DF5995" w:rsidRPr="0019364D" w:rsidRDefault="003B72CC" w:rsidP="003B72C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5995" w:rsidRPr="0019364D" w14:paraId="2C1562AE" w14:textId="77777777" w:rsidTr="00DF5995">
        <w:trPr>
          <w:cantSplit/>
        </w:trPr>
        <w:tc>
          <w:tcPr>
            <w:tcW w:w="6030" w:type="dxa"/>
          </w:tcPr>
          <w:p w14:paraId="69295B38" w14:textId="77777777" w:rsidR="00DF5995" w:rsidRPr="0019364D" w:rsidRDefault="00DF5995" w:rsidP="001B60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40" w:type="dxa"/>
          </w:tcPr>
          <w:p w14:paraId="729D5DF7" w14:textId="7A3D0B41" w:rsidR="00DF5995" w:rsidRPr="0019364D" w:rsidRDefault="000E5044" w:rsidP="000E504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51,300</w:t>
            </w:r>
          </w:p>
        </w:tc>
        <w:tc>
          <w:tcPr>
            <w:tcW w:w="180" w:type="dxa"/>
          </w:tcPr>
          <w:p w14:paraId="1A2AB8C8" w14:textId="77777777" w:rsidR="00DF5995" w:rsidRPr="0019364D" w:rsidRDefault="00DF5995" w:rsidP="001B60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FF816F" w14:textId="4527BA06" w:rsidR="00DF5995" w:rsidRPr="0019364D" w:rsidRDefault="003B72CC" w:rsidP="001B60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</w:rPr>
              <w:t>51,300</w:t>
            </w:r>
          </w:p>
        </w:tc>
      </w:tr>
      <w:tr w:rsidR="00DF5995" w:rsidRPr="0019364D" w14:paraId="172338BF" w14:textId="77777777" w:rsidTr="00DF5995">
        <w:trPr>
          <w:cantSplit/>
        </w:trPr>
        <w:tc>
          <w:tcPr>
            <w:tcW w:w="6030" w:type="dxa"/>
          </w:tcPr>
          <w:p w14:paraId="4B7781A8" w14:textId="77777777" w:rsidR="00DF5995" w:rsidRPr="0019364D" w:rsidRDefault="00DF5995" w:rsidP="001B60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14:paraId="42B5D8B5" w14:textId="1E2DD364" w:rsidR="00DF5995" w:rsidRPr="0019364D" w:rsidRDefault="0019364D" w:rsidP="000E504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16,729</w:t>
            </w:r>
          </w:p>
        </w:tc>
        <w:tc>
          <w:tcPr>
            <w:tcW w:w="180" w:type="dxa"/>
          </w:tcPr>
          <w:p w14:paraId="554766F4" w14:textId="77777777" w:rsidR="00DF5995" w:rsidRPr="0019364D" w:rsidRDefault="00DF5995" w:rsidP="001B60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457842" w14:textId="0AA3FAE3" w:rsidR="00DF5995" w:rsidRPr="0019364D" w:rsidRDefault="003B72CC" w:rsidP="001B60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</w:rPr>
              <w:t>4,37</w:t>
            </w:r>
            <w:r w:rsidR="0019364D" w:rsidRPr="001936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0E5044" w:rsidRPr="0019364D" w14:paraId="758EB24A" w14:textId="77777777" w:rsidTr="00DF5995">
        <w:trPr>
          <w:cantSplit/>
        </w:trPr>
        <w:tc>
          <w:tcPr>
            <w:tcW w:w="6030" w:type="dxa"/>
          </w:tcPr>
          <w:p w14:paraId="0382F03B" w14:textId="5D563B61" w:rsidR="000E5044" w:rsidRPr="00F86730" w:rsidRDefault="00D86173" w:rsidP="001B60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6730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พื้นที่เช่า</w:t>
            </w:r>
          </w:p>
        </w:tc>
        <w:tc>
          <w:tcPr>
            <w:tcW w:w="1440" w:type="dxa"/>
          </w:tcPr>
          <w:p w14:paraId="5146CAA5" w14:textId="48C7F958" w:rsidR="000E5044" w:rsidRPr="0019364D" w:rsidRDefault="000E5044" w:rsidP="000E504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148,686</w:t>
            </w:r>
          </w:p>
        </w:tc>
        <w:tc>
          <w:tcPr>
            <w:tcW w:w="180" w:type="dxa"/>
          </w:tcPr>
          <w:p w14:paraId="23D8FEA8" w14:textId="77777777" w:rsidR="000E5044" w:rsidRPr="0019364D" w:rsidRDefault="000E5044" w:rsidP="001B60C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AE3E09" w14:textId="4346AE61" w:rsidR="000E5044" w:rsidRPr="0019364D" w:rsidRDefault="000E5044" w:rsidP="000E504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F5995" w:rsidRPr="00DF5995" w14:paraId="1E423D16" w14:textId="77777777" w:rsidTr="00DF5995">
        <w:trPr>
          <w:cantSplit/>
        </w:trPr>
        <w:tc>
          <w:tcPr>
            <w:tcW w:w="6030" w:type="dxa"/>
            <w:hideMark/>
          </w:tcPr>
          <w:p w14:paraId="3A24DD99" w14:textId="77777777" w:rsidR="00DF5995" w:rsidRPr="0019364D" w:rsidRDefault="00DF5995" w:rsidP="001B60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560A47" w14:textId="2C67BC0B" w:rsidR="00DF5995" w:rsidRPr="0019364D" w:rsidRDefault="000E5044" w:rsidP="000E504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936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223,327</w:t>
            </w:r>
          </w:p>
        </w:tc>
        <w:tc>
          <w:tcPr>
            <w:tcW w:w="180" w:type="dxa"/>
          </w:tcPr>
          <w:p w14:paraId="06D51B84" w14:textId="77777777" w:rsidR="00DF5995" w:rsidRPr="0019364D" w:rsidRDefault="00DF5995" w:rsidP="001B60C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8D42A3" w14:textId="1C72C68A" w:rsidR="00DF5995" w:rsidRPr="00DF5995" w:rsidRDefault="003B72CC" w:rsidP="001B60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93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57,093</w:t>
            </w:r>
          </w:p>
        </w:tc>
      </w:tr>
    </w:tbl>
    <w:p w14:paraId="6E2E2E9C" w14:textId="77777777" w:rsidR="00DF5995" w:rsidRPr="00D63771" w:rsidRDefault="00DF5995" w:rsidP="00DF5995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24"/>
          <w:szCs w:val="24"/>
          <w:cs/>
        </w:rPr>
      </w:pPr>
    </w:p>
    <w:p w14:paraId="7CBF0AA8" w14:textId="5D5D5F34" w:rsidR="007A1CB1" w:rsidRPr="00DF5995" w:rsidRDefault="00DF5995" w:rsidP="00DF5995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1A0ED1">
        <w:rPr>
          <w:rFonts w:ascii="Angsana New" w:hAnsi="Angsana New"/>
          <w:sz w:val="30"/>
          <w:szCs w:val="30"/>
          <w:cs/>
        </w:rPr>
        <w:t xml:space="preserve">ในปี </w:t>
      </w:r>
      <w:r w:rsidRPr="001A0ED1">
        <w:rPr>
          <w:rFonts w:ascii="Angsana New" w:hAnsi="Angsana New"/>
          <w:sz w:val="30"/>
          <w:szCs w:val="30"/>
        </w:rPr>
        <w:t xml:space="preserve">2563 </w:t>
      </w:r>
      <w:r w:rsidRPr="001A0ED1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1A0ED1" w:rsidRPr="001A0ED1">
        <w:rPr>
          <w:rFonts w:ascii="Angsana New" w:hAnsi="Angsana New"/>
          <w:sz w:val="30"/>
          <w:szCs w:val="30"/>
        </w:rPr>
        <w:t>103.81</w:t>
      </w:r>
      <w:r w:rsidRPr="001A0ED1">
        <w:rPr>
          <w:rFonts w:ascii="Angsana New" w:hAnsi="Angsana New"/>
          <w:sz w:val="30"/>
          <w:szCs w:val="30"/>
        </w:rPr>
        <w:t xml:space="preserve"> </w:t>
      </w:r>
      <w:r w:rsidRPr="001A0ED1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1A0ED1" w:rsidRPr="001A0ED1">
        <w:rPr>
          <w:rFonts w:ascii="Angsana New" w:hAnsi="Angsana New"/>
          <w:sz w:val="30"/>
          <w:szCs w:val="30"/>
        </w:rPr>
        <w:t>1.33</w:t>
      </w:r>
      <w:r w:rsidRPr="001A0ED1">
        <w:rPr>
          <w:rFonts w:ascii="Angsana New" w:hAnsi="Angsana New"/>
          <w:sz w:val="30"/>
          <w:szCs w:val="30"/>
        </w:rPr>
        <w:t xml:space="preserve"> </w:t>
      </w:r>
      <w:r w:rsidRPr="001A0ED1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1109CA95" w14:textId="77777777" w:rsidR="00F65A20" w:rsidRPr="00D63771" w:rsidRDefault="00F65A20" w:rsidP="00C06D6F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C06D6F" w:rsidRPr="0019364D" w14:paraId="16999F25" w14:textId="77777777" w:rsidTr="00C06D6F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50C99641" w14:textId="77777777" w:rsidR="00C06D6F" w:rsidRPr="00C06D6F" w:rsidRDefault="00C06D6F" w:rsidP="001B60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0960CAF" w14:textId="77777777" w:rsidR="00C06D6F" w:rsidRPr="0019364D" w:rsidRDefault="00C06D6F" w:rsidP="001B60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77183F1" w14:textId="77777777" w:rsidR="00C06D6F" w:rsidRPr="0019364D" w:rsidRDefault="00C06D6F" w:rsidP="001B60C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8DFA3BE" w14:textId="77777777" w:rsidR="00C06D6F" w:rsidRPr="0019364D" w:rsidRDefault="00C06D6F" w:rsidP="001B60C8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64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Pr="0019364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ร</w:t>
            </w:r>
          </w:p>
        </w:tc>
      </w:tr>
      <w:tr w:rsidR="00C06D6F" w:rsidRPr="0019364D" w14:paraId="3007B49B" w14:textId="77777777" w:rsidTr="00C06D6F">
        <w:trPr>
          <w:cantSplit/>
          <w:tblHeader/>
        </w:trPr>
        <w:tc>
          <w:tcPr>
            <w:tcW w:w="4410" w:type="dxa"/>
          </w:tcPr>
          <w:p w14:paraId="1E7B103B" w14:textId="77777777" w:rsidR="00C06D6F" w:rsidRPr="0019364D" w:rsidRDefault="00C06D6F" w:rsidP="001B60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93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193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93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722A6D57" w14:textId="77777777" w:rsidR="00C06D6F" w:rsidRPr="0019364D" w:rsidRDefault="00C06D6F" w:rsidP="001B6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9364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60B18E80" w14:textId="77777777" w:rsidR="00C06D6F" w:rsidRPr="0019364D" w:rsidRDefault="00C06D6F" w:rsidP="001B6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B4B3EC" w14:textId="77777777" w:rsidR="00C06D6F" w:rsidRPr="0019364D" w:rsidRDefault="00C06D6F" w:rsidP="001B6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D671C08" w14:textId="77777777" w:rsidR="00C06D6F" w:rsidRPr="0019364D" w:rsidRDefault="00C06D6F" w:rsidP="001B6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AB3AB1" w14:textId="77777777" w:rsidR="00C06D6F" w:rsidRPr="0019364D" w:rsidRDefault="00C06D6F" w:rsidP="001B6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2EF785B3" w14:textId="77777777" w:rsidR="00C06D6F" w:rsidRPr="0019364D" w:rsidRDefault="00C06D6F" w:rsidP="001B6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D0DEFE" w14:textId="77777777" w:rsidR="00C06D6F" w:rsidRPr="0019364D" w:rsidRDefault="00C06D6F" w:rsidP="001B60C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2562</w:t>
            </w:r>
          </w:p>
        </w:tc>
      </w:tr>
      <w:tr w:rsidR="00C06D6F" w:rsidRPr="0019364D" w14:paraId="18FD46EB" w14:textId="77777777" w:rsidTr="00C06D6F">
        <w:trPr>
          <w:cantSplit/>
          <w:tblHeader/>
        </w:trPr>
        <w:tc>
          <w:tcPr>
            <w:tcW w:w="4410" w:type="dxa"/>
          </w:tcPr>
          <w:p w14:paraId="32A85B3A" w14:textId="77777777" w:rsidR="00C06D6F" w:rsidRPr="0019364D" w:rsidRDefault="00C06D6F" w:rsidP="001B60C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FC08D65" w14:textId="77777777" w:rsidR="00C06D6F" w:rsidRPr="0019364D" w:rsidRDefault="00C06D6F" w:rsidP="001B60C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A2F06" w:rsidRPr="001936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93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9364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06D6F" w:rsidRPr="0019364D" w14:paraId="560E7B4B" w14:textId="77777777" w:rsidTr="00C06D6F">
        <w:trPr>
          <w:cantSplit/>
        </w:trPr>
        <w:tc>
          <w:tcPr>
            <w:tcW w:w="4410" w:type="dxa"/>
          </w:tcPr>
          <w:p w14:paraId="47965626" w14:textId="77777777" w:rsidR="00C06D6F" w:rsidRPr="0019364D" w:rsidRDefault="00C06D6F" w:rsidP="001B60C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193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93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6D73D328" w14:textId="77777777" w:rsidR="00C06D6F" w:rsidRPr="0019364D" w:rsidRDefault="00C06D6F" w:rsidP="001B6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78A031" w14:textId="77777777" w:rsidR="00C06D6F" w:rsidRPr="0019364D" w:rsidRDefault="00C06D6F" w:rsidP="001B60C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6389E" w14:textId="77777777" w:rsidR="00C06D6F" w:rsidRPr="0019364D" w:rsidRDefault="00C06D6F" w:rsidP="001B6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D6BD73" w14:textId="77777777" w:rsidR="00C06D6F" w:rsidRPr="0019364D" w:rsidRDefault="00C06D6F" w:rsidP="001B60C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2E9328" w14:textId="77777777" w:rsidR="00C06D6F" w:rsidRPr="0019364D" w:rsidRDefault="00C06D6F" w:rsidP="001B6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D05015" w14:textId="77777777" w:rsidR="00C06D6F" w:rsidRPr="0019364D" w:rsidRDefault="00C06D6F" w:rsidP="001B60C8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9CFFCF" w14:textId="77777777" w:rsidR="00C06D6F" w:rsidRPr="0019364D" w:rsidRDefault="00C06D6F" w:rsidP="001B6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364D" w:rsidRPr="0019364D" w14:paraId="0D11E0C6" w14:textId="77777777" w:rsidTr="00C06D6F">
        <w:trPr>
          <w:cantSplit/>
        </w:trPr>
        <w:tc>
          <w:tcPr>
            <w:tcW w:w="4410" w:type="dxa"/>
          </w:tcPr>
          <w:p w14:paraId="049CD6F3" w14:textId="77777777" w:rsidR="0019364D" w:rsidRPr="0019364D" w:rsidRDefault="0019364D" w:rsidP="0019364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FEECE92" w14:textId="296C1D4A" w:rsidR="0019364D" w:rsidRPr="0019364D" w:rsidRDefault="00BE5356" w:rsidP="001936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125,062</w:t>
            </w:r>
          </w:p>
        </w:tc>
        <w:tc>
          <w:tcPr>
            <w:tcW w:w="180" w:type="dxa"/>
            <w:vAlign w:val="bottom"/>
          </w:tcPr>
          <w:p w14:paraId="5777638C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2C7A8" w14:textId="74ACE6EE" w:rsidR="0019364D" w:rsidRPr="0019364D" w:rsidRDefault="0019364D" w:rsidP="001936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222AAF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CC4D53" w14:textId="62354FB8" w:rsidR="0019364D" w:rsidRPr="0019364D" w:rsidRDefault="00BE5356" w:rsidP="001936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9,339</w:t>
            </w:r>
          </w:p>
        </w:tc>
        <w:tc>
          <w:tcPr>
            <w:tcW w:w="180" w:type="dxa"/>
            <w:vAlign w:val="bottom"/>
          </w:tcPr>
          <w:p w14:paraId="1EBF2326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B432E9" w14:textId="37340139" w:rsidR="0019364D" w:rsidRPr="0019364D" w:rsidRDefault="0019364D" w:rsidP="001936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364D" w:rsidRPr="0019364D" w14:paraId="7EEDE508" w14:textId="77777777" w:rsidTr="00C06D6F">
        <w:trPr>
          <w:cantSplit/>
        </w:trPr>
        <w:tc>
          <w:tcPr>
            <w:tcW w:w="4410" w:type="dxa"/>
          </w:tcPr>
          <w:p w14:paraId="1BD47FA5" w14:textId="77777777" w:rsidR="0019364D" w:rsidRPr="0019364D" w:rsidRDefault="0019364D" w:rsidP="0019364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193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19364D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231A027" w14:textId="72506ECA" w:rsidR="0019364D" w:rsidRPr="0019364D" w:rsidRDefault="0019364D" w:rsidP="001936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</w:rPr>
              <w:t>5,467</w:t>
            </w:r>
          </w:p>
        </w:tc>
        <w:tc>
          <w:tcPr>
            <w:tcW w:w="180" w:type="dxa"/>
            <w:vAlign w:val="bottom"/>
          </w:tcPr>
          <w:p w14:paraId="04D9CF63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F5CCED" w14:textId="28243C39" w:rsidR="0019364D" w:rsidRPr="0019364D" w:rsidRDefault="0019364D" w:rsidP="001936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C37046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B6EE8B" w14:textId="57D04A09" w:rsidR="0019364D" w:rsidRPr="0019364D" w:rsidRDefault="0019364D" w:rsidP="001936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</w:rPr>
              <w:t>1,162</w:t>
            </w:r>
          </w:p>
        </w:tc>
        <w:tc>
          <w:tcPr>
            <w:tcW w:w="180" w:type="dxa"/>
            <w:vAlign w:val="bottom"/>
          </w:tcPr>
          <w:p w14:paraId="42EA1E6A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9DB322" w14:textId="611FB1E2" w:rsidR="0019364D" w:rsidRPr="0019364D" w:rsidRDefault="0019364D" w:rsidP="001936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364D" w:rsidRPr="0019364D" w14:paraId="1ADBC203" w14:textId="77777777" w:rsidTr="00C06D6F">
        <w:trPr>
          <w:cantSplit/>
        </w:trPr>
        <w:tc>
          <w:tcPr>
            <w:tcW w:w="4410" w:type="dxa"/>
          </w:tcPr>
          <w:p w14:paraId="07786144" w14:textId="77777777" w:rsidR="0019364D" w:rsidRPr="0019364D" w:rsidRDefault="0019364D" w:rsidP="0019364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30381CD6" w14:textId="350588DD" w:rsidR="0019364D" w:rsidRPr="0019364D" w:rsidRDefault="0019364D" w:rsidP="001936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</w:rPr>
              <w:t>6,828</w:t>
            </w:r>
          </w:p>
        </w:tc>
        <w:tc>
          <w:tcPr>
            <w:tcW w:w="180" w:type="dxa"/>
            <w:vAlign w:val="bottom"/>
          </w:tcPr>
          <w:p w14:paraId="73B6FAE1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C39255" w14:textId="11272D67" w:rsidR="0019364D" w:rsidRPr="0019364D" w:rsidRDefault="0019364D" w:rsidP="001936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2D1A5D0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D2FBB9" w14:textId="06A54727" w:rsidR="0019364D" w:rsidRPr="0019364D" w:rsidRDefault="0019364D" w:rsidP="001936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80" w:type="dxa"/>
            <w:vAlign w:val="bottom"/>
          </w:tcPr>
          <w:p w14:paraId="7C0FB5E8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C26CFC" w14:textId="17F82490" w:rsidR="0019364D" w:rsidRPr="0019364D" w:rsidRDefault="0019364D" w:rsidP="001936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364D" w:rsidRPr="0019364D" w14:paraId="5FFD875B" w14:textId="77777777" w:rsidTr="00C06D6F">
        <w:trPr>
          <w:cantSplit/>
        </w:trPr>
        <w:tc>
          <w:tcPr>
            <w:tcW w:w="4410" w:type="dxa"/>
          </w:tcPr>
          <w:p w14:paraId="7BAEA4FC" w14:textId="77777777" w:rsidR="0019364D" w:rsidRPr="0019364D" w:rsidRDefault="0019364D" w:rsidP="0019364D">
            <w:pPr>
              <w:tabs>
                <w:tab w:val="clear" w:pos="680"/>
                <w:tab w:val="clear" w:pos="907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75FC5BB8" w14:textId="63BFFE98" w:rsidR="0019364D" w:rsidRPr="0019364D" w:rsidRDefault="0019364D" w:rsidP="001936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</w:rPr>
              <w:t>3,513</w:t>
            </w:r>
          </w:p>
        </w:tc>
        <w:tc>
          <w:tcPr>
            <w:tcW w:w="180" w:type="dxa"/>
            <w:vAlign w:val="bottom"/>
          </w:tcPr>
          <w:p w14:paraId="6D578B91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921EE7" w14:textId="270581F7" w:rsidR="0019364D" w:rsidRPr="0019364D" w:rsidRDefault="0019364D" w:rsidP="001936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B86D0B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3C12C5" w14:textId="7AC60CB1" w:rsidR="0019364D" w:rsidRPr="0019364D" w:rsidRDefault="0019364D" w:rsidP="001936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</w:rPr>
              <w:t>1,808</w:t>
            </w:r>
          </w:p>
        </w:tc>
        <w:tc>
          <w:tcPr>
            <w:tcW w:w="180" w:type="dxa"/>
            <w:vAlign w:val="bottom"/>
          </w:tcPr>
          <w:p w14:paraId="3BA8C5E4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BC89C1" w14:textId="259F6CA6" w:rsidR="0019364D" w:rsidRPr="0019364D" w:rsidRDefault="0019364D" w:rsidP="001936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364D" w:rsidRPr="0019364D" w14:paraId="684A577A" w14:textId="77777777" w:rsidTr="00C06D6F">
        <w:trPr>
          <w:cantSplit/>
        </w:trPr>
        <w:tc>
          <w:tcPr>
            <w:tcW w:w="4410" w:type="dxa"/>
          </w:tcPr>
          <w:p w14:paraId="1C3E8A86" w14:textId="77777777" w:rsidR="0019364D" w:rsidRPr="0019364D" w:rsidRDefault="0019364D" w:rsidP="0019364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Pr="00193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จ่ายที่</w:t>
            </w:r>
            <w:r w:rsidRPr="0019364D">
              <w:rPr>
                <w:rFonts w:asciiTheme="majorBidi" w:hAnsiTheme="majorBidi" w:cstheme="majorBidi"/>
                <w:sz w:val="30"/>
                <w:szCs w:val="30"/>
                <w:cs/>
              </w:rPr>
              <w:t>ผันแปร</w:t>
            </w:r>
            <w:r w:rsidRPr="00193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19364D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ยอดขาย</w:t>
            </w:r>
          </w:p>
        </w:tc>
        <w:tc>
          <w:tcPr>
            <w:tcW w:w="1080" w:type="dxa"/>
            <w:vAlign w:val="bottom"/>
          </w:tcPr>
          <w:p w14:paraId="2654EFB4" w14:textId="0CF5FA64" w:rsidR="0019364D" w:rsidRPr="0019364D" w:rsidRDefault="0019364D" w:rsidP="001936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</w:rPr>
              <w:t>7,986</w:t>
            </w:r>
          </w:p>
        </w:tc>
        <w:tc>
          <w:tcPr>
            <w:tcW w:w="180" w:type="dxa"/>
            <w:vAlign w:val="bottom"/>
          </w:tcPr>
          <w:p w14:paraId="237C88A3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928A30" w14:textId="1957A764" w:rsidR="0019364D" w:rsidRPr="0019364D" w:rsidRDefault="0019364D" w:rsidP="001936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CC3D63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5BD2D0" w14:textId="1AE1CC41" w:rsidR="0019364D" w:rsidRPr="0019364D" w:rsidRDefault="0019364D" w:rsidP="001936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B332DA" w14:textId="77777777" w:rsidR="0019364D" w:rsidRPr="0019364D" w:rsidRDefault="0019364D" w:rsidP="0019364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B2C55D" w14:textId="7017E8F4" w:rsidR="0019364D" w:rsidRPr="0019364D" w:rsidRDefault="0019364D" w:rsidP="001936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6D6F" w:rsidRPr="00C06D6F" w14:paraId="5B0C08E8" w14:textId="77777777" w:rsidTr="00C06D6F">
        <w:trPr>
          <w:cantSplit/>
        </w:trPr>
        <w:tc>
          <w:tcPr>
            <w:tcW w:w="4410" w:type="dxa"/>
          </w:tcPr>
          <w:p w14:paraId="070AC33B" w14:textId="77777777" w:rsidR="00C06D6F" w:rsidRPr="00C06D6F" w:rsidRDefault="00C06D6F" w:rsidP="001B60C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64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42F07517" w14:textId="7D238575" w:rsidR="00C06D6F" w:rsidRPr="00270A9C" w:rsidRDefault="00270A9C" w:rsidP="00270A9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C8D836" w14:textId="77777777" w:rsidR="00C06D6F" w:rsidRPr="00C06D6F" w:rsidRDefault="00C06D6F" w:rsidP="001B60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1B55D3" w14:textId="7091822D" w:rsidR="00C06D6F" w:rsidRPr="00C06D6F" w:rsidRDefault="009E5E1E" w:rsidP="001B60C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88,860</w:t>
            </w:r>
          </w:p>
        </w:tc>
        <w:tc>
          <w:tcPr>
            <w:tcW w:w="180" w:type="dxa"/>
            <w:vAlign w:val="bottom"/>
          </w:tcPr>
          <w:p w14:paraId="5CB8610F" w14:textId="77777777" w:rsidR="00C06D6F" w:rsidRPr="00C06D6F" w:rsidRDefault="00C06D6F" w:rsidP="001B60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05B63" w14:textId="7B028583" w:rsidR="00C06D6F" w:rsidRPr="00C06D6F" w:rsidRDefault="00270A9C" w:rsidP="00270A9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96E9DC2" w14:textId="77777777" w:rsidR="00C06D6F" w:rsidRPr="00C06D6F" w:rsidRDefault="00C06D6F" w:rsidP="001B60C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70F8B" w14:textId="5103370C" w:rsidR="00C06D6F" w:rsidRPr="00C86E40" w:rsidRDefault="00C86E40" w:rsidP="00B511D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1,215</w:t>
            </w:r>
          </w:p>
        </w:tc>
      </w:tr>
    </w:tbl>
    <w:p w14:paraId="77BE9C12" w14:textId="77777777" w:rsidR="00C06D6F" w:rsidRPr="00D63771" w:rsidRDefault="00C06D6F" w:rsidP="00C06D6F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24"/>
          <w:szCs w:val="24"/>
          <w:cs/>
        </w:rPr>
      </w:pPr>
    </w:p>
    <w:p w14:paraId="66765F0A" w14:textId="6AF53300" w:rsidR="00C06D6F" w:rsidRPr="00C06D6F" w:rsidRDefault="00C06D6F" w:rsidP="00C06D6F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C06D6F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C06D6F">
        <w:rPr>
          <w:rFonts w:ascii="Angsana New" w:hAnsi="Angsana New"/>
          <w:sz w:val="30"/>
          <w:szCs w:val="30"/>
        </w:rPr>
        <w:t xml:space="preserve">2563 </w:t>
      </w:r>
      <w:r w:rsidRPr="00C06D6F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C06D6F">
        <w:rPr>
          <w:rFonts w:ascii="Angsana New" w:hAnsi="Angsana New" w:hint="cs"/>
          <w:sz w:val="30"/>
          <w:szCs w:val="30"/>
          <w:cs/>
        </w:rPr>
        <w:t>ของ</w:t>
      </w:r>
      <w:r w:rsidRPr="00C06D6F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มีจำนวน </w:t>
      </w:r>
      <w:r w:rsidR="001A0ED1">
        <w:rPr>
          <w:rFonts w:ascii="Angsana New" w:hAnsi="Angsana New"/>
          <w:sz w:val="30"/>
          <w:szCs w:val="30"/>
        </w:rPr>
        <w:t>136.87</w:t>
      </w:r>
      <w:r w:rsidRPr="00C06D6F">
        <w:rPr>
          <w:rFonts w:ascii="Angsana New" w:hAnsi="Angsana New"/>
          <w:sz w:val="30"/>
          <w:szCs w:val="30"/>
        </w:rPr>
        <w:t xml:space="preserve"> </w:t>
      </w:r>
      <w:r w:rsidRPr="00C06D6F">
        <w:rPr>
          <w:rFonts w:ascii="Angsana New" w:hAnsi="Angsana New"/>
          <w:sz w:val="30"/>
          <w:szCs w:val="30"/>
          <w:cs/>
        </w:rPr>
        <w:t>ล้านบาท</w:t>
      </w:r>
      <w:r w:rsidRPr="00C06D6F">
        <w:rPr>
          <w:rFonts w:ascii="Angsana New" w:hAnsi="Angsana New"/>
          <w:sz w:val="30"/>
          <w:szCs w:val="30"/>
        </w:rPr>
        <w:t xml:space="preserve"> </w:t>
      </w:r>
      <w:r w:rsidRPr="00C06D6F">
        <w:rPr>
          <w:rFonts w:ascii="Angsana New" w:hAnsi="Angsana New"/>
          <w:sz w:val="30"/>
          <w:szCs w:val="30"/>
          <w:cs/>
        </w:rPr>
        <w:t xml:space="preserve">และ </w:t>
      </w:r>
      <w:r w:rsidR="001A0ED1">
        <w:rPr>
          <w:rFonts w:ascii="Angsana New" w:hAnsi="Angsana New"/>
          <w:sz w:val="30"/>
          <w:szCs w:val="30"/>
        </w:rPr>
        <w:t>18.63</w:t>
      </w:r>
      <w:r w:rsidRPr="00C06D6F">
        <w:rPr>
          <w:rFonts w:ascii="Angsana New" w:hAnsi="Angsana New"/>
          <w:sz w:val="30"/>
          <w:szCs w:val="30"/>
        </w:rPr>
        <w:t xml:space="preserve"> </w:t>
      </w:r>
      <w:r w:rsidRPr="00C06D6F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31E498E5" w14:textId="1E705EA9" w:rsidR="00F65A20" w:rsidRDefault="00F65A20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14:paraId="57EC3FFA" w14:textId="1D5F37B5" w:rsidR="00701C68" w:rsidRDefault="00701C68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p w14:paraId="2FCBEC53" w14:textId="77777777" w:rsidR="00F202C2" w:rsidRPr="00F202C2" w:rsidRDefault="003A18F9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1</w:t>
      </w:r>
      <w:r w:rsidR="007A1CB1">
        <w:rPr>
          <w:rFonts w:ascii="Angsana New" w:hAnsi="Angsana New"/>
          <w:b/>
          <w:sz w:val="30"/>
          <w:szCs w:val="30"/>
        </w:rPr>
        <w:t>3</w:t>
      </w:r>
      <w:r w:rsidR="00F202C2" w:rsidRPr="00F202C2">
        <w:rPr>
          <w:rFonts w:ascii="Angsana New" w:hAnsi="Angsana New"/>
          <w:bCs/>
          <w:sz w:val="30"/>
          <w:szCs w:val="30"/>
          <w:cs/>
        </w:rPr>
        <w:tab/>
        <w:t>ใบอนุญาตให้ใช้คลื่นความถี่</w:t>
      </w:r>
      <w:r w:rsidR="00F94E43">
        <w:rPr>
          <w:rFonts w:ascii="Angsana New" w:hAnsi="Angsana New" w:hint="cs"/>
          <w:bCs/>
          <w:sz w:val="30"/>
          <w:szCs w:val="30"/>
          <w:cs/>
        </w:rPr>
        <w:t>และประกอบกิจการ</w:t>
      </w:r>
      <w:r w:rsidR="00F202C2" w:rsidRPr="00F202C2">
        <w:rPr>
          <w:rFonts w:ascii="Angsana New" w:hAnsi="Angsana New"/>
          <w:bCs/>
          <w:sz w:val="30"/>
          <w:szCs w:val="30"/>
          <w:cs/>
        </w:rPr>
        <w:t>โทรทัศน์</w:t>
      </w:r>
    </w:p>
    <w:p w14:paraId="3D3608FD" w14:textId="77777777" w:rsidR="00F202C2" w:rsidRPr="00AA4784" w:rsidRDefault="00F202C2" w:rsidP="00BC36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0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68"/>
        <w:gridCol w:w="1440"/>
      </w:tblGrid>
      <w:tr w:rsidR="00666096" w:rsidRPr="00F84E84" w14:paraId="193051AD" w14:textId="77777777" w:rsidTr="00EE14B9">
        <w:trPr>
          <w:cantSplit/>
          <w:trHeight w:val="420"/>
        </w:trPr>
        <w:tc>
          <w:tcPr>
            <w:tcW w:w="7668" w:type="dxa"/>
          </w:tcPr>
          <w:p w14:paraId="5D03ADC5" w14:textId="77777777"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12E52ED" w14:textId="77777777" w:rsidR="00666096" w:rsidRPr="00666096" w:rsidRDefault="00666096" w:rsidP="00666096">
            <w:pPr>
              <w:spacing w:line="240" w:lineRule="auto"/>
              <w:ind w:left="-126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60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</w:t>
            </w:r>
            <w:r w:rsidRPr="006660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666096" w:rsidRPr="00F84E84" w14:paraId="4B2C0461" w14:textId="77777777" w:rsidTr="00EE14B9">
        <w:trPr>
          <w:cantSplit/>
          <w:trHeight w:val="420"/>
        </w:trPr>
        <w:tc>
          <w:tcPr>
            <w:tcW w:w="7668" w:type="dxa"/>
          </w:tcPr>
          <w:p w14:paraId="6DBA0BD3" w14:textId="77777777"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5647D6A" w14:textId="77777777" w:rsidR="00666096" w:rsidRPr="00F84E84" w:rsidRDefault="00666096" w:rsidP="00EE14B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096" w:rsidRPr="00F84E84" w14:paraId="1468A533" w14:textId="77777777" w:rsidTr="00EE14B9">
        <w:trPr>
          <w:cantSplit/>
          <w:trHeight w:val="420"/>
        </w:trPr>
        <w:tc>
          <w:tcPr>
            <w:tcW w:w="7668" w:type="dxa"/>
          </w:tcPr>
          <w:p w14:paraId="72B0D1E8" w14:textId="77777777" w:rsidR="00666096" w:rsidRPr="00F84E84" w:rsidRDefault="00666096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7194DD" w14:textId="77777777" w:rsidR="00666096" w:rsidRPr="00F84E84" w:rsidRDefault="00666096" w:rsidP="00EE14B9">
            <w:pPr>
              <w:tabs>
                <w:tab w:val="clear" w:pos="907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6096" w:rsidRPr="00F84E84" w14:paraId="2C5A0A2E" w14:textId="77777777" w:rsidTr="00EE14B9">
        <w:trPr>
          <w:cantSplit/>
          <w:trHeight w:val="420"/>
        </w:trPr>
        <w:tc>
          <w:tcPr>
            <w:tcW w:w="7668" w:type="dxa"/>
          </w:tcPr>
          <w:p w14:paraId="0D9650E0" w14:textId="77777777" w:rsidR="00666096" w:rsidRPr="00F84E84" w:rsidRDefault="00666096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34F9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84E8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734F9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AA94F74" w14:textId="77777777" w:rsidR="00666096" w:rsidRPr="00F84E84" w:rsidRDefault="00666096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3,093,859</w:t>
            </w:r>
          </w:p>
        </w:tc>
      </w:tr>
      <w:tr w:rsidR="00734F9F" w:rsidRPr="00F84E84" w14:paraId="60B9B81B" w14:textId="77777777" w:rsidTr="001B60C8">
        <w:trPr>
          <w:cantSplit/>
          <w:trHeight w:val="420"/>
        </w:trPr>
        <w:tc>
          <w:tcPr>
            <w:tcW w:w="7668" w:type="dxa"/>
          </w:tcPr>
          <w:p w14:paraId="154555EA" w14:textId="77777777" w:rsidR="00734F9F" w:rsidRPr="004D1998" w:rsidRDefault="00734F9F" w:rsidP="00734F9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ลดลงจากการได้รับยกเว้นค่าธรรมเนียมใบอนุญาต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FFDA543" w14:textId="77777777" w:rsidR="00734F9F" w:rsidRPr="004D1998" w:rsidRDefault="00734F9F" w:rsidP="00734F9F">
            <w:pPr>
              <w:spacing w:line="240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(664,585)</w:t>
            </w:r>
          </w:p>
        </w:tc>
      </w:tr>
      <w:tr w:rsidR="00666096" w:rsidRPr="00F84E84" w14:paraId="459AC6D3" w14:textId="77777777" w:rsidTr="004D1998">
        <w:trPr>
          <w:cantSplit/>
          <w:trHeight w:val="420"/>
        </w:trPr>
        <w:tc>
          <w:tcPr>
            <w:tcW w:w="7668" w:type="dxa"/>
          </w:tcPr>
          <w:p w14:paraId="4FD8C990" w14:textId="77777777" w:rsidR="00666096" w:rsidRPr="00F84E84" w:rsidRDefault="00666096" w:rsidP="000623D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34F9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734F9F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734F9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734F9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AB9666A" w14:textId="77777777" w:rsidR="00666096" w:rsidRPr="00F84E84" w:rsidRDefault="00734F9F" w:rsidP="00EE14B9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4F9F">
              <w:rPr>
                <w:rFonts w:ascii="Angsana New" w:hAnsi="Angsana New"/>
                <w:b/>
                <w:bCs/>
                <w:sz w:val="30"/>
                <w:szCs w:val="30"/>
              </w:rPr>
              <w:t>2,429,274</w:t>
            </w:r>
          </w:p>
        </w:tc>
      </w:tr>
      <w:tr w:rsidR="005B3237" w:rsidRPr="00F84E84" w14:paraId="78A0FDCE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DCA7015" w14:textId="77777777" w:rsidR="005B3237" w:rsidRPr="00F84E84" w:rsidRDefault="005B3237" w:rsidP="005B32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34F9F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3AB0E4" w14:textId="77777777" w:rsidR="005B3237" w:rsidRPr="00F84E84" w:rsidRDefault="004D1998" w:rsidP="005B3237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2,429,274</w:t>
            </w:r>
          </w:p>
        </w:tc>
      </w:tr>
      <w:tr w:rsidR="005B3237" w:rsidRPr="00F84E84" w14:paraId="2FC6D3AE" w14:textId="77777777" w:rsidTr="003E16EC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35C604" w14:textId="77777777" w:rsidR="005B3237" w:rsidRPr="00F84E84" w:rsidRDefault="005B3237" w:rsidP="005B32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0FA5CCC" w14:textId="77777777" w:rsidR="005B3237" w:rsidRPr="00F84E84" w:rsidRDefault="005B3237" w:rsidP="005B3237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3237" w:rsidRPr="00F84E84" w14:paraId="43106FCA" w14:textId="77777777" w:rsidTr="003E16EC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79B37E51" w14:textId="77777777" w:rsidR="005B3237" w:rsidRPr="00F84E84" w:rsidRDefault="005B3237" w:rsidP="005B32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601EDE5" w14:textId="77777777" w:rsidR="005B3237" w:rsidRPr="00C50468" w:rsidRDefault="005B3237" w:rsidP="005B3237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3B4A" w:rsidRPr="00F84E84" w14:paraId="419A3010" w14:textId="77777777" w:rsidTr="003E16EC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89D6D20" w14:textId="77777777" w:rsidR="00993B4A" w:rsidRPr="00F84E84" w:rsidRDefault="00993B4A" w:rsidP="00993B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A704F2B" w14:textId="77777777" w:rsidR="00993B4A" w:rsidRPr="003E16EC" w:rsidRDefault="00993B4A" w:rsidP="00993B4A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E16EC">
              <w:rPr>
                <w:rFonts w:ascii="Angsana New" w:hAnsi="Angsana New"/>
                <w:sz w:val="30"/>
                <w:szCs w:val="30"/>
              </w:rPr>
              <w:t>965,971</w:t>
            </w:r>
          </w:p>
        </w:tc>
      </w:tr>
      <w:tr w:rsidR="00993B4A" w:rsidRPr="00F84E84" w14:paraId="25DB3407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32B100" w14:textId="77777777" w:rsidR="00993B4A" w:rsidRPr="00F84E84" w:rsidRDefault="00993B4A" w:rsidP="00993B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ABD2903" w14:textId="77777777" w:rsidR="00993B4A" w:rsidRPr="00F84E84" w:rsidRDefault="00993B4A" w:rsidP="00993B4A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158,617</w:t>
            </w:r>
          </w:p>
        </w:tc>
      </w:tr>
      <w:tr w:rsidR="00993B4A" w:rsidRPr="00F84E84" w14:paraId="7DF9EAEC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567C582" w14:textId="77777777" w:rsidR="00993B4A" w:rsidRPr="00F84E84" w:rsidRDefault="00993B4A" w:rsidP="00993B4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9110BAE" w14:textId="77777777" w:rsidR="00993B4A" w:rsidRPr="00F84E84" w:rsidRDefault="00993B4A" w:rsidP="00993B4A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1,124,588</w:t>
            </w:r>
          </w:p>
        </w:tc>
      </w:tr>
      <w:tr w:rsidR="00C50468" w:rsidRPr="00F84E84" w14:paraId="05BA2CC3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77B66255" w14:textId="77777777" w:rsidR="00C50468" w:rsidRPr="00F84E84" w:rsidRDefault="00C50468" w:rsidP="00C5046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AE747CC" w14:textId="47F944B6" w:rsidR="00C50468" w:rsidRPr="00F84E84" w:rsidRDefault="000F5EDC" w:rsidP="00C50468">
            <w:pPr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140,037</w:t>
            </w:r>
          </w:p>
        </w:tc>
      </w:tr>
      <w:tr w:rsidR="00C50468" w:rsidRPr="00F84E84" w14:paraId="5B7C8AC5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253EB89" w14:textId="77777777" w:rsidR="00C50468" w:rsidRPr="00F84E84" w:rsidRDefault="00C50468" w:rsidP="00C504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93B4A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87FD789" w14:textId="35EF9128" w:rsidR="00C50468" w:rsidRPr="00F84E84" w:rsidRDefault="000F5EDC" w:rsidP="00C5046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1,264,625</w:t>
            </w:r>
          </w:p>
        </w:tc>
      </w:tr>
      <w:tr w:rsidR="00C50468" w:rsidRPr="00F84E84" w14:paraId="54E0C0F8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53E485E6" w14:textId="77777777" w:rsidR="00C50468" w:rsidRPr="00F84E84" w:rsidRDefault="00C50468" w:rsidP="00C504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0F1BCB3" w14:textId="77777777" w:rsidR="00C50468" w:rsidRPr="00F84E84" w:rsidRDefault="00C50468" w:rsidP="00C50468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468" w:rsidRPr="00F84E84" w14:paraId="2D4F9CE3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4D57CECC" w14:textId="77777777" w:rsidR="00C50468" w:rsidRPr="00F84E84" w:rsidRDefault="00C50468" w:rsidP="00C5046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CA55235" w14:textId="77777777" w:rsidR="00C50468" w:rsidRPr="00F84E84" w:rsidRDefault="00C50468" w:rsidP="00C50468">
            <w:pPr>
              <w:tabs>
                <w:tab w:val="decimal" w:pos="122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0468" w:rsidRPr="00F84E84" w14:paraId="3EFE7A28" w14:textId="77777777" w:rsidTr="004D1998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62427DF0" w14:textId="77777777" w:rsidR="00C50468" w:rsidRPr="00F84E84" w:rsidRDefault="00C50468" w:rsidP="00C504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B4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84E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993B4A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vAlign w:val="bottom"/>
          </w:tcPr>
          <w:p w14:paraId="2BE65959" w14:textId="77777777" w:rsidR="00C50468" w:rsidRPr="00F84E84" w:rsidRDefault="00993B4A" w:rsidP="00C5046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3B4A">
              <w:rPr>
                <w:rFonts w:ascii="Angsana New" w:hAnsi="Angsana New"/>
                <w:b/>
                <w:bCs/>
                <w:sz w:val="30"/>
                <w:szCs w:val="30"/>
              </w:rPr>
              <w:t>1,304,686</w:t>
            </w:r>
          </w:p>
        </w:tc>
      </w:tr>
      <w:tr w:rsidR="00C50468" w:rsidRPr="00F84E84" w14:paraId="57A227A7" w14:textId="77777777" w:rsidTr="00EE14B9">
        <w:trPr>
          <w:cantSplit/>
          <w:trHeight w:val="420"/>
        </w:trPr>
        <w:tc>
          <w:tcPr>
            <w:tcW w:w="7668" w:type="dxa"/>
            <w:tcBorders>
              <w:bottom w:val="nil"/>
            </w:tcBorders>
          </w:tcPr>
          <w:p w14:paraId="43A12DAB" w14:textId="77777777" w:rsidR="00C50468" w:rsidRPr="00F84E84" w:rsidRDefault="00C50468" w:rsidP="00C5046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3B4A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993B4A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61CA7F" w14:textId="43C74084" w:rsidR="00C50468" w:rsidRPr="00F84E84" w:rsidRDefault="000F5EDC" w:rsidP="00C50468">
            <w:pPr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1,164,649</w:t>
            </w:r>
          </w:p>
        </w:tc>
      </w:tr>
    </w:tbl>
    <w:p w14:paraId="02D81062" w14:textId="77777777" w:rsidR="00BA049F" w:rsidRDefault="00BA049F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5F9237E" w14:textId="1789EAC0" w:rsidR="0085418C" w:rsidRPr="00345869" w:rsidRDefault="00345869" w:rsidP="00345869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345869">
        <w:rPr>
          <w:rFonts w:ascii="Angsana New" w:hAnsi="Angsana New"/>
          <w:sz w:val="30"/>
          <w:szCs w:val="30"/>
          <w:cs/>
        </w:rPr>
        <w:t>ในปี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 w:rsidRPr="00345869">
        <w:rPr>
          <w:rFonts w:ascii="Angsana New" w:hAnsi="Angsana New"/>
          <w:sz w:val="30"/>
          <w:szCs w:val="30"/>
          <w:cs/>
        </w:rPr>
        <w:t>บริษัท</w:t>
      </w:r>
      <w:r w:rsidR="00230976">
        <w:rPr>
          <w:rFonts w:ascii="Angsana New" w:hAnsi="Angsana New" w:hint="cs"/>
          <w:sz w:val="30"/>
          <w:szCs w:val="30"/>
          <w:cs/>
        </w:rPr>
        <w:t>ย่อย</w:t>
      </w:r>
      <w:r w:rsidRPr="00345869">
        <w:rPr>
          <w:rFonts w:ascii="Angsana New" w:hAnsi="Angsana New"/>
          <w:sz w:val="30"/>
          <w:szCs w:val="30"/>
          <w:cs/>
        </w:rPr>
        <w:t>ได้บันทึกลดมูลค่า</w:t>
      </w:r>
      <w:r>
        <w:rPr>
          <w:rFonts w:ascii="Angsana New" w:hAnsi="Angsana New" w:hint="cs"/>
          <w:sz w:val="30"/>
          <w:szCs w:val="30"/>
          <w:cs/>
        </w:rPr>
        <w:t>ตามบัญชี</w:t>
      </w:r>
      <w:r w:rsidRPr="00345869">
        <w:rPr>
          <w:rFonts w:ascii="Angsana New" w:hAnsi="Angsana New"/>
          <w:sz w:val="30"/>
          <w:szCs w:val="30"/>
          <w:cs/>
        </w:rPr>
        <w:t>ของค่าใบอนุญาตให้ใช้คลื่นความถี่และประกอบกิจการโทรทัศน์</w:t>
      </w:r>
      <w:r>
        <w:rPr>
          <w:rFonts w:ascii="Angsana New" w:hAnsi="Angsana New" w:hint="cs"/>
          <w:sz w:val="30"/>
          <w:szCs w:val="30"/>
          <w:cs/>
        </w:rPr>
        <w:t xml:space="preserve">     </w:t>
      </w:r>
      <w:r w:rsidRPr="00345869">
        <w:rPr>
          <w:rFonts w:ascii="Angsana New" w:hAnsi="Angsana New"/>
          <w:sz w:val="30"/>
          <w:szCs w:val="30"/>
          <w:cs/>
        </w:rPr>
        <w:t>ค้างจ่ายและลดมูลค่าตามบัญชีของใบอนุญาตตามประกาศของสำนักงาน กสทช.และคณะรักษาความสงบแห่งชาติ เพื่อสะท้อนมูลค่าปัจจุบันของกระแสเงินสดที่บริษัท</w:t>
      </w:r>
      <w:r w:rsidR="00230976">
        <w:rPr>
          <w:rFonts w:ascii="Angsana New" w:hAnsi="Angsana New" w:hint="cs"/>
          <w:sz w:val="30"/>
          <w:szCs w:val="30"/>
          <w:cs/>
        </w:rPr>
        <w:t>ย่อย</w:t>
      </w:r>
      <w:r w:rsidRPr="00345869">
        <w:rPr>
          <w:rFonts w:ascii="Angsana New" w:hAnsi="Angsana New"/>
          <w:sz w:val="30"/>
          <w:szCs w:val="30"/>
          <w:cs/>
        </w:rPr>
        <w:t>ต้องชำระที่เปลี่ยนแปลงไปสำหรับค่าใบอนุญาตให้ใช้</w:t>
      </w:r>
      <w:r w:rsidR="00230976">
        <w:rPr>
          <w:rFonts w:ascii="Angsana New" w:hAnsi="Angsana New" w:hint="cs"/>
          <w:sz w:val="30"/>
          <w:szCs w:val="30"/>
          <w:cs/>
        </w:rPr>
        <w:t xml:space="preserve">   </w:t>
      </w:r>
      <w:r w:rsidRPr="00345869">
        <w:rPr>
          <w:rFonts w:ascii="Angsana New" w:hAnsi="Angsana New"/>
          <w:sz w:val="30"/>
          <w:szCs w:val="30"/>
          <w:cs/>
        </w:rPr>
        <w:t>คลื่นความถี่และประกอบกิจการโทรทัศน์ค้างจ่าย</w:t>
      </w:r>
    </w:p>
    <w:p w14:paraId="1016433C" w14:textId="411E0FEA" w:rsidR="00345869" w:rsidRPr="00345869" w:rsidRDefault="00345869" w:rsidP="00345869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</w:p>
    <w:p w14:paraId="395569E9" w14:textId="64463B44" w:rsidR="00345869" w:rsidRPr="00345869" w:rsidRDefault="00345869" w:rsidP="00345869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345869">
        <w:rPr>
          <w:rFonts w:ascii="Angsana New" w:hAnsi="Angsana New"/>
          <w:sz w:val="30"/>
          <w:szCs w:val="30"/>
          <w:cs/>
        </w:rPr>
        <w:t>ในระหว่างปีสิ้นสุดวันที่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 w:rsidRPr="00345869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2563 </w:t>
      </w:r>
      <w:r w:rsidRPr="00345869">
        <w:rPr>
          <w:rFonts w:ascii="Angsana New" w:hAnsi="Angsana New"/>
          <w:sz w:val="30"/>
          <w:szCs w:val="30"/>
          <w:cs/>
        </w:rPr>
        <w:t>บริษัท</w:t>
      </w:r>
      <w:r w:rsidR="00230976">
        <w:rPr>
          <w:rFonts w:ascii="Angsana New" w:hAnsi="Angsana New" w:hint="cs"/>
          <w:sz w:val="30"/>
          <w:szCs w:val="30"/>
          <w:cs/>
        </w:rPr>
        <w:t>ย่อย</w:t>
      </w:r>
      <w:r w:rsidRPr="00345869">
        <w:rPr>
          <w:rFonts w:ascii="Angsana New" w:hAnsi="Angsana New"/>
          <w:sz w:val="30"/>
          <w:szCs w:val="30"/>
          <w:cs/>
        </w:rPr>
        <w:t>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และค่าใช้จ่ายในการส่งสัญญาณโทรทัศน์ที่ให้บริการเป็น</w:t>
      </w:r>
      <w:r w:rsidR="00230976">
        <w:rPr>
          <w:rFonts w:ascii="Angsana New" w:hAnsi="Angsana New" w:hint="cs"/>
          <w:sz w:val="30"/>
          <w:szCs w:val="30"/>
          <w:cs/>
        </w:rPr>
        <w:t xml:space="preserve">        </w:t>
      </w:r>
      <w:r w:rsidRPr="00345869">
        <w:rPr>
          <w:rFonts w:ascii="Angsana New" w:hAnsi="Angsana New"/>
          <w:sz w:val="30"/>
          <w:szCs w:val="30"/>
          <w:cs/>
        </w:rPr>
        <w:t>การทั่วไปผ่านดาวเทียมจากสำนักงาน กสทช. และบันทึกในบัญชีรายได้เป็นจำนวนเงิ</w:t>
      </w:r>
      <w:r w:rsidRPr="00F86730">
        <w:rPr>
          <w:rFonts w:ascii="Angsana New" w:hAnsi="Angsana New"/>
          <w:sz w:val="30"/>
          <w:szCs w:val="30"/>
          <w:cs/>
        </w:rPr>
        <w:t>น</w:t>
      </w:r>
      <w:r w:rsidR="00506EE0" w:rsidRPr="00F86730">
        <w:rPr>
          <w:rFonts w:ascii="Angsana New" w:hAnsi="Angsana New"/>
          <w:sz w:val="30"/>
          <w:szCs w:val="30"/>
        </w:rPr>
        <w:t xml:space="preserve"> </w:t>
      </w:r>
      <w:r w:rsidR="00AB409A" w:rsidRPr="00F86730">
        <w:rPr>
          <w:rFonts w:ascii="Angsana New" w:hAnsi="Angsana New"/>
          <w:sz w:val="30"/>
          <w:szCs w:val="30"/>
        </w:rPr>
        <w:t>99.75</w:t>
      </w:r>
      <w:r w:rsidR="00506EE0" w:rsidRPr="00F86730">
        <w:rPr>
          <w:rFonts w:ascii="Angsana New" w:hAnsi="Angsana New"/>
          <w:sz w:val="30"/>
          <w:szCs w:val="30"/>
        </w:rPr>
        <w:t xml:space="preserve"> </w:t>
      </w:r>
      <w:r w:rsidRPr="00F86730">
        <w:rPr>
          <w:rFonts w:ascii="Angsana New" w:hAnsi="Angsana New"/>
          <w:sz w:val="30"/>
          <w:szCs w:val="30"/>
          <w:cs/>
        </w:rPr>
        <w:t>ล้า</w:t>
      </w:r>
      <w:r w:rsidRPr="00345869">
        <w:rPr>
          <w:rFonts w:ascii="Angsana New" w:hAnsi="Angsana New"/>
          <w:sz w:val="30"/>
          <w:szCs w:val="30"/>
          <w:cs/>
        </w:rPr>
        <w:t xml:space="preserve">นบาท </w:t>
      </w:r>
      <w:r w:rsidRPr="00230976">
        <w:rPr>
          <w:rFonts w:ascii="Angsana New" w:hAnsi="Angsana New"/>
          <w:i/>
          <w:iCs/>
          <w:sz w:val="30"/>
          <w:szCs w:val="30"/>
          <w:cs/>
        </w:rPr>
        <w:t>(</w:t>
      </w:r>
      <w:r w:rsidR="00230976" w:rsidRPr="00230976">
        <w:rPr>
          <w:rFonts w:ascii="Angsana New" w:hAnsi="Angsana New"/>
          <w:i/>
          <w:iCs/>
          <w:sz w:val="30"/>
          <w:szCs w:val="30"/>
        </w:rPr>
        <w:t>2562</w:t>
      </w:r>
      <w:r w:rsidRPr="0023097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30976" w:rsidRPr="00230976">
        <w:rPr>
          <w:rFonts w:ascii="Angsana New" w:hAnsi="Angsana New"/>
          <w:i/>
          <w:iCs/>
          <w:sz w:val="30"/>
          <w:szCs w:val="30"/>
        </w:rPr>
        <w:t xml:space="preserve">96.56 </w:t>
      </w:r>
      <w:r w:rsidRPr="0023097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345869">
        <w:rPr>
          <w:rFonts w:ascii="Angsana New" w:hAnsi="Angsana New"/>
          <w:sz w:val="30"/>
          <w:szCs w:val="30"/>
          <w:cs/>
        </w:rPr>
        <w:t xml:space="preserve"> ในงบกำไรขาดทุนเบ็ดเสร็จรวม</w:t>
      </w:r>
    </w:p>
    <w:p w14:paraId="31D372D7" w14:textId="77777777" w:rsidR="0085418C" w:rsidRDefault="0085418C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7E97953" w14:textId="77777777" w:rsidR="0085418C" w:rsidRDefault="0085418C" w:rsidP="00B077C2">
      <w:pPr>
        <w:tabs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96080D1" w14:textId="77777777" w:rsidR="001712FB" w:rsidRDefault="001712FB" w:rsidP="001712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1</w:t>
      </w:r>
      <w:r w:rsidR="003F78FE">
        <w:rPr>
          <w:rFonts w:ascii="Angsana New" w:hAnsi="Angsana New"/>
          <w:b/>
          <w:sz w:val="30"/>
          <w:szCs w:val="30"/>
        </w:rPr>
        <w:t>4</w:t>
      </w:r>
      <w:r>
        <w:tab/>
      </w:r>
      <w:r w:rsidRPr="00151C14">
        <w:rPr>
          <w:rFonts w:ascii="Angsana New" w:hAnsi="Angsana New"/>
          <w:bCs/>
          <w:sz w:val="30"/>
          <w:szCs w:val="30"/>
          <w:cs/>
        </w:rPr>
        <w:t>ค่าความนิยม</w:t>
      </w:r>
    </w:p>
    <w:p w14:paraId="163AC05F" w14:textId="77777777" w:rsidR="001712FB" w:rsidRPr="00183F6E" w:rsidRDefault="001712FB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360"/>
        <w:gridCol w:w="1170"/>
        <w:gridCol w:w="254"/>
        <w:gridCol w:w="1186"/>
      </w:tblGrid>
      <w:tr w:rsidR="001712FB" w:rsidRPr="0033661A" w14:paraId="50E2C8BA" w14:textId="77777777" w:rsidTr="00595EC6">
        <w:trPr>
          <w:cantSplit/>
        </w:trPr>
        <w:tc>
          <w:tcPr>
            <w:tcW w:w="5130" w:type="dxa"/>
          </w:tcPr>
          <w:p w14:paraId="66F2CC4F" w14:textId="77777777"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94DDB3" w14:textId="77777777"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909DE30" w14:textId="77777777"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A9DC030" w14:textId="77777777"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712FB" w:rsidRPr="0033661A" w14:paraId="03B0CBD9" w14:textId="77777777" w:rsidTr="00595EC6">
        <w:trPr>
          <w:cantSplit/>
        </w:trPr>
        <w:tc>
          <w:tcPr>
            <w:tcW w:w="5130" w:type="dxa"/>
          </w:tcPr>
          <w:p w14:paraId="273B78DD" w14:textId="77777777"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988257" w14:textId="77777777" w:rsidR="001712FB" w:rsidRPr="00393810" w:rsidRDefault="001712FB" w:rsidP="00393810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8CD0519" w14:textId="77777777" w:rsidR="001712FB" w:rsidRPr="00816C1D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493A1E" w14:textId="77777777"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83F6E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54" w:type="dxa"/>
          </w:tcPr>
          <w:p w14:paraId="604766EA" w14:textId="77777777"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440CEE" w14:textId="77777777"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83F6E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</w:tr>
      <w:tr w:rsidR="001712FB" w:rsidRPr="0033661A" w14:paraId="791CCED4" w14:textId="77777777" w:rsidTr="00595EC6">
        <w:trPr>
          <w:cantSplit/>
        </w:trPr>
        <w:tc>
          <w:tcPr>
            <w:tcW w:w="5130" w:type="dxa"/>
          </w:tcPr>
          <w:p w14:paraId="3088FEF4" w14:textId="77777777" w:rsidR="001712FB" w:rsidRPr="0033661A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A9962F" w14:textId="77777777" w:rsidR="001712FB" w:rsidRPr="0033661A" w:rsidRDefault="001712FB" w:rsidP="00595EC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F33DC1" w14:textId="77777777" w:rsidR="001712FB" w:rsidRPr="0033661A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494BCD4" w14:textId="77777777" w:rsidR="001712FB" w:rsidRPr="0033661A" w:rsidRDefault="001712FB" w:rsidP="00595EC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  <w:cs/>
              </w:rPr>
            </w:pPr>
            <w:r w:rsidRPr="003366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2FB" w:rsidRPr="0033661A" w14:paraId="0D626522" w14:textId="77777777" w:rsidTr="00595EC6">
        <w:trPr>
          <w:cantSplit/>
        </w:trPr>
        <w:tc>
          <w:tcPr>
            <w:tcW w:w="5130" w:type="dxa"/>
          </w:tcPr>
          <w:p w14:paraId="61379599" w14:textId="77777777" w:rsidR="001712FB" w:rsidRPr="00854CA4" w:rsidRDefault="001712FB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0F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2C72EEB7" w14:textId="77777777" w:rsidR="001712FB" w:rsidRPr="0033661A" w:rsidRDefault="001712FB" w:rsidP="00595EC6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03CBE0B" w14:textId="77777777" w:rsidR="001712FB" w:rsidRPr="0033661A" w:rsidRDefault="001712FB" w:rsidP="00595EC6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53847D" w14:textId="77777777" w:rsidR="001712FB" w:rsidRPr="0033661A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300E76BE" w14:textId="77777777" w:rsidR="001712FB" w:rsidRPr="0033661A" w:rsidRDefault="001712FB" w:rsidP="00595EC6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5EE2DDE" w14:textId="77777777" w:rsidR="001712FB" w:rsidRPr="0033661A" w:rsidRDefault="001712FB" w:rsidP="00595EC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3F6E" w:rsidRPr="0033661A" w14:paraId="43630F80" w14:textId="77777777" w:rsidTr="001544D7">
        <w:trPr>
          <w:cantSplit/>
        </w:trPr>
        <w:tc>
          <w:tcPr>
            <w:tcW w:w="5130" w:type="dxa"/>
          </w:tcPr>
          <w:p w14:paraId="12CE87C5" w14:textId="77777777" w:rsidR="00183F6E" w:rsidRPr="0033661A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83B4FCF" w14:textId="77777777" w:rsidR="00183F6E" w:rsidRPr="0033661A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671775D" w14:textId="77777777" w:rsidR="00183F6E" w:rsidRPr="0033661A" w:rsidRDefault="00183F6E" w:rsidP="00183F6E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FD0958" w14:textId="77777777" w:rsidR="00183F6E" w:rsidRPr="005B5706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3B5C57A6" w14:textId="77777777" w:rsidR="00183F6E" w:rsidRPr="0033661A" w:rsidRDefault="00183F6E" w:rsidP="00183F6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09B5D9C" w14:textId="77777777" w:rsidR="00183F6E" w:rsidRPr="005B5706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570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189,779</w:t>
            </w:r>
          </w:p>
        </w:tc>
      </w:tr>
      <w:tr w:rsidR="00183F6E" w:rsidRPr="0033661A" w14:paraId="1570F7DA" w14:textId="77777777" w:rsidTr="001544D7">
        <w:trPr>
          <w:cantSplit/>
        </w:trPr>
        <w:tc>
          <w:tcPr>
            <w:tcW w:w="5130" w:type="dxa"/>
          </w:tcPr>
          <w:p w14:paraId="4A567592" w14:textId="77777777" w:rsidR="00183F6E" w:rsidRPr="00816C1D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1E9343C" w14:textId="77777777" w:rsidR="00183F6E" w:rsidRPr="0033661A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A85C59B" w14:textId="77777777" w:rsidR="00183F6E" w:rsidRPr="0033661A" w:rsidRDefault="00183F6E" w:rsidP="00183F6E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FA7CB0" w14:textId="77777777" w:rsidR="00183F6E" w:rsidRPr="002E0723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07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5C8E3A50" w14:textId="77777777" w:rsidR="00183F6E" w:rsidRPr="0033661A" w:rsidRDefault="00183F6E" w:rsidP="00183F6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575FE8C0" w14:textId="77777777" w:rsidR="00183F6E" w:rsidRPr="002E0723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E07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  <w:tr w:rsidR="00183F6E" w:rsidRPr="0033661A" w14:paraId="0E745A1C" w14:textId="77777777" w:rsidTr="001544D7">
        <w:trPr>
          <w:cantSplit/>
        </w:trPr>
        <w:tc>
          <w:tcPr>
            <w:tcW w:w="5130" w:type="dxa"/>
          </w:tcPr>
          <w:p w14:paraId="29E12177" w14:textId="77777777" w:rsidR="00183F6E" w:rsidRPr="00341DB5" w:rsidRDefault="00183F6E" w:rsidP="0018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CD9FB5" w14:textId="77777777" w:rsidR="00183F6E" w:rsidRPr="0033661A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774B58D" w14:textId="77777777" w:rsidR="00183F6E" w:rsidRPr="0033661A" w:rsidRDefault="00183F6E" w:rsidP="00183F6E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365B10D" w14:textId="77777777" w:rsidR="00183F6E" w:rsidRPr="0033661A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3F45F67F" w14:textId="77777777" w:rsidR="00183F6E" w:rsidRPr="0033661A" w:rsidRDefault="00183F6E" w:rsidP="00183F6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7A0E3781" w14:textId="77777777" w:rsidR="00183F6E" w:rsidRPr="0033661A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83F6E" w:rsidRPr="0033661A" w14:paraId="5186156E" w14:textId="77777777" w:rsidTr="001544D7">
        <w:trPr>
          <w:cantSplit/>
        </w:trPr>
        <w:tc>
          <w:tcPr>
            <w:tcW w:w="5130" w:type="dxa"/>
          </w:tcPr>
          <w:p w14:paraId="20B19C98" w14:textId="77777777" w:rsidR="00183F6E" w:rsidRPr="00341DB5" w:rsidRDefault="00183F6E" w:rsidP="0018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1DB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8D14471" w14:textId="77777777" w:rsidR="00183F6E" w:rsidRPr="0033661A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F3B78FE" w14:textId="77777777" w:rsidR="00183F6E" w:rsidRPr="0033661A" w:rsidRDefault="00183F6E" w:rsidP="00183F6E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9D8F39" w14:textId="77777777" w:rsidR="00183F6E" w:rsidRPr="0033661A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528C6DB9" w14:textId="77777777" w:rsidR="00183F6E" w:rsidRPr="0033661A" w:rsidRDefault="00183F6E" w:rsidP="00183F6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05A4140" w14:textId="77777777" w:rsidR="00183F6E" w:rsidRPr="0033661A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3F6E" w:rsidRPr="0033661A" w14:paraId="5D29B130" w14:textId="77777777" w:rsidTr="001544D7">
        <w:trPr>
          <w:cantSplit/>
        </w:trPr>
        <w:tc>
          <w:tcPr>
            <w:tcW w:w="5130" w:type="dxa"/>
          </w:tcPr>
          <w:p w14:paraId="1FF10D6E" w14:textId="77777777" w:rsidR="00183F6E" w:rsidRPr="00341DB5" w:rsidRDefault="00183F6E" w:rsidP="0018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D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1D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41D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7D9D0116" w14:textId="77777777" w:rsidR="00183F6E" w:rsidRPr="0033661A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B3F97D1" w14:textId="77777777" w:rsidR="00183F6E" w:rsidRPr="0033661A" w:rsidRDefault="00183F6E" w:rsidP="00183F6E">
            <w:pPr>
              <w:pStyle w:val="30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AFD2EB" w14:textId="77777777" w:rsidR="00183F6E" w:rsidRPr="002E0723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713B385E" w14:textId="77777777" w:rsidR="00183F6E" w:rsidRPr="002E0723" w:rsidRDefault="00183F6E" w:rsidP="00183F6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07EE546E" w14:textId="77777777" w:rsidR="00183F6E" w:rsidRPr="002E0723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  <w:tr w:rsidR="00183F6E" w:rsidRPr="00E906D3" w14:paraId="272B9BCB" w14:textId="77777777" w:rsidTr="001544D7">
        <w:trPr>
          <w:cantSplit/>
        </w:trPr>
        <w:tc>
          <w:tcPr>
            <w:tcW w:w="5130" w:type="dxa"/>
          </w:tcPr>
          <w:p w14:paraId="237F653E" w14:textId="77777777" w:rsidR="00183F6E" w:rsidRPr="00F92902" w:rsidRDefault="00183F6E" w:rsidP="00183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29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695BB717" w14:textId="77777777" w:rsidR="00183F6E" w:rsidRPr="00816C1D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E8BD6B3" w14:textId="77777777" w:rsidR="00183F6E" w:rsidRPr="00816C1D" w:rsidRDefault="00183F6E" w:rsidP="00183F6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5B8A011" w14:textId="77777777" w:rsidR="00183F6E" w:rsidRPr="00393810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38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254" w:type="dxa"/>
          </w:tcPr>
          <w:p w14:paraId="26E17C93" w14:textId="77777777" w:rsidR="00183F6E" w:rsidRPr="002E0723" w:rsidRDefault="00183F6E" w:rsidP="00183F6E">
            <w:pPr>
              <w:tabs>
                <w:tab w:val="decimal" w:pos="761"/>
                <w:tab w:val="decimal" w:pos="954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  <w:bottom w:val="double" w:sz="4" w:space="0" w:color="auto"/>
            </w:tcBorders>
          </w:tcPr>
          <w:p w14:paraId="3374E96C" w14:textId="77777777" w:rsidR="00183F6E" w:rsidRPr="00393810" w:rsidRDefault="00183F6E" w:rsidP="00183F6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938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</w:tbl>
    <w:p w14:paraId="4F048021" w14:textId="77777777" w:rsidR="00CB4BE8" w:rsidRDefault="00CB4BE8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7AB45377" w14:textId="77777777" w:rsidR="0023342A" w:rsidRPr="0023342A" w:rsidRDefault="0023342A" w:rsidP="00233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835CEF">
        <w:rPr>
          <w:rFonts w:ascii="Angsana New" w:hAnsi="Angsana New"/>
          <w:i/>
          <w:iCs/>
          <w:sz w:val="30"/>
          <w:szCs w:val="30"/>
          <w:cs/>
          <w:lang w:val="en-GB"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2F3087E" w14:textId="77777777" w:rsidR="0023342A" w:rsidRPr="000B42CA" w:rsidRDefault="0023342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099CB2C" w14:textId="77777777" w:rsidR="000B42CA" w:rsidRPr="000B42CA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0B42CA">
        <w:rPr>
          <w:rFonts w:ascii="Angsana New" w:hAnsi="Angsana New"/>
          <w:sz w:val="30"/>
          <w:szCs w:val="30"/>
          <w:cs/>
          <w:lang w:val="en-GB"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        กลุ่มบริษัท (แผนกที่มีการดำเนินงาน) ดังต่อไปนี้</w:t>
      </w:r>
    </w:p>
    <w:p w14:paraId="57144B7F" w14:textId="77777777" w:rsidR="000B42CA" w:rsidRPr="000B42CA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6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326"/>
        <w:gridCol w:w="269"/>
        <w:gridCol w:w="273"/>
        <w:gridCol w:w="1172"/>
        <w:gridCol w:w="270"/>
        <w:gridCol w:w="1176"/>
        <w:gridCol w:w="270"/>
        <w:gridCol w:w="1170"/>
        <w:gridCol w:w="270"/>
        <w:gridCol w:w="1164"/>
      </w:tblGrid>
      <w:tr w:rsidR="000B42CA" w:rsidRPr="00C54565" w14:paraId="77C1EAD1" w14:textId="77777777" w:rsidTr="00992F74">
        <w:tc>
          <w:tcPr>
            <w:tcW w:w="1777" w:type="pct"/>
          </w:tcPr>
          <w:p w14:paraId="40A1325C" w14:textId="77777777" w:rsidR="000B42CA" w:rsidRPr="00C54565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pct"/>
          </w:tcPr>
          <w:p w14:paraId="0315CA7E" w14:textId="77777777" w:rsidR="000B42CA" w:rsidRPr="00C54565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05F9CB" w14:textId="77777777" w:rsidR="000B42CA" w:rsidRPr="00C54565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5E4CDF87" w14:textId="77777777" w:rsidR="000B42CA" w:rsidRPr="00C54565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28157C" w14:textId="77777777" w:rsidR="000B42CA" w:rsidRPr="00C54565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0ACD0EEA" w14:textId="77777777" w:rsidR="000B42CA" w:rsidRPr="00C54565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0B42CA" w:rsidRPr="00C54565" w14:paraId="3E9C7532" w14:textId="77777777" w:rsidTr="00992F74">
        <w:trPr>
          <w:trHeight w:val="197"/>
        </w:trPr>
        <w:tc>
          <w:tcPr>
            <w:tcW w:w="1777" w:type="pct"/>
          </w:tcPr>
          <w:p w14:paraId="655A3C86" w14:textId="77777777" w:rsidR="000B42CA" w:rsidRPr="00C54565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315" w:firstLine="12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0" w:type="pct"/>
            <w:gridSpan w:val="2"/>
          </w:tcPr>
          <w:p w14:paraId="51D0D066" w14:textId="77777777" w:rsidR="000B42CA" w:rsidRPr="00C54565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D7AC39" w14:textId="77777777" w:rsidR="000B42CA" w:rsidRPr="00C54565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F6F860" w14:textId="77777777" w:rsidR="000B42CA" w:rsidRPr="00C54565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3BA34368" w14:textId="77777777" w:rsidR="000B42CA" w:rsidRPr="00C54565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5DC008" w14:textId="77777777" w:rsidR="000B42CA" w:rsidRPr="00C54565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49C9ED1" w14:textId="77777777" w:rsidR="000B42CA" w:rsidRPr="00C54565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C54565">
              <w:rPr>
                <w:rFonts w:ascii="Angsana New" w:hAnsi="Angsana New" w:cstheme="minorBidi"/>
                <w:sz w:val="30"/>
                <w:szCs w:val="30"/>
              </w:rPr>
              <w:t>256</w:t>
            </w:r>
            <w:r>
              <w:rPr>
                <w:rFonts w:ascii="Angsana New" w:hAnsi="Angsana New" w:cstheme="min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07857C57" w14:textId="77777777" w:rsidR="000B42CA" w:rsidRPr="00C54565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6FFCE5C" w14:textId="77777777" w:rsidR="000B42CA" w:rsidRPr="00C54565" w:rsidRDefault="000B42CA" w:rsidP="001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56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B42CA" w:rsidRPr="00C54565" w14:paraId="3DFAB3C1" w14:textId="77777777" w:rsidTr="00835CEF">
        <w:tc>
          <w:tcPr>
            <w:tcW w:w="3465" w:type="pct"/>
            <w:gridSpan w:val="6"/>
          </w:tcPr>
          <w:p w14:paraId="1348E00D" w14:textId="77777777" w:rsidR="000B42CA" w:rsidRPr="00C54565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6DC800E0" w14:textId="77777777" w:rsidR="000B42CA" w:rsidRPr="00C54565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shd w:val="clear" w:color="auto" w:fill="auto"/>
            <w:vAlign w:val="bottom"/>
          </w:tcPr>
          <w:p w14:paraId="2CD68D62" w14:textId="77777777" w:rsidR="000B42CA" w:rsidRPr="00C54565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5456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456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5456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B42CA" w:rsidRPr="00C54565" w14:paraId="4C2096E1" w14:textId="77777777" w:rsidTr="00835CEF">
        <w:tc>
          <w:tcPr>
            <w:tcW w:w="3465" w:type="pct"/>
            <w:gridSpan w:val="6"/>
          </w:tcPr>
          <w:p w14:paraId="55CED412" w14:textId="77777777" w:rsidR="000B42CA" w:rsidRPr="00C54565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545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ค่าความนิยมจากการรวมธุรกิจ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Pr="00C5456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อมรินทร์ บุ๊ค เซ็นเตอร์</w:t>
            </w:r>
          </w:p>
        </w:tc>
        <w:tc>
          <w:tcPr>
            <w:tcW w:w="144" w:type="pct"/>
            <w:shd w:val="clear" w:color="auto" w:fill="auto"/>
          </w:tcPr>
          <w:p w14:paraId="7AAA9206" w14:textId="77777777" w:rsidR="000B42CA" w:rsidRPr="00C54565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B0E810" w14:textId="77777777" w:rsidR="000B42CA" w:rsidRPr="000B42CA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42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  <w:tc>
          <w:tcPr>
            <w:tcW w:w="144" w:type="pct"/>
            <w:shd w:val="clear" w:color="auto" w:fill="auto"/>
          </w:tcPr>
          <w:p w14:paraId="29C39FA1" w14:textId="77777777" w:rsidR="000B42CA" w:rsidRPr="000B42CA" w:rsidRDefault="000B42CA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CFBA08" w14:textId="77777777" w:rsidR="000B42CA" w:rsidRPr="000B42CA" w:rsidRDefault="000B42CA" w:rsidP="001B60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B42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189,779</w:t>
            </w:r>
          </w:p>
        </w:tc>
      </w:tr>
    </w:tbl>
    <w:p w14:paraId="194904A4" w14:textId="77777777" w:rsidR="000B42CA" w:rsidRPr="000B42CA" w:rsidRDefault="000B42CA" w:rsidP="000B4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143C552" w14:textId="77777777" w:rsidR="0001113D" w:rsidRPr="0001113D" w:rsidRDefault="0001113D" w:rsidP="0001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01113D">
        <w:rPr>
          <w:rFonts w:ascii="Angsana New" w:hAnsi="Angsana New"/>
          <w:sz w:val="30"/>
          <w:szCs w:val="30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มาจากมูลค่ายุติธรรมหักต้นทุนในการจำหน่าย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01113D">
        <w:rPr>
          <w:rFonts w:ascii="Angsana New" w:hAnsi="Angsana New"/>
          <w:sz w:val="30"/>
          <w:szCs w:val="30"/>
          <w:lang w:val="en-GB"/>
        </w:rPr>
        <w:t xml:space="preserve">3 </w:t>
      </w:r>
    </w:p>
    <w:p w14:paraId="3FF5A80A" w14:textId="77777777" w:rsidR="0001113D" w:rsidRPr="0001113D" w:rsidRDefault="0001113D" w:rsidP="0001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4E3C6BE3" w14:textId="77777777" w:rsidR="0023342A" w:rsidRPr="0001113D" w:rsidRDefault="0001113D" w:rsidP="0001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01113D">
        <w:rPr>
          <w:rFonts w:ascii="Angsana New" w:hAnsi="Angsana New"/>
          <w:sz w:val="30"/>
          <w:szCs w:val="30"/>
          <w:cs/>
          <w:lang w:val="en-GB"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7F03BEA6" w14:textId="77777777" w:rsidR="00BA049F" w:rsidRDefault="00BA049F" w:rsidP="00B90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1350"/>
      </w:tblGrid>
      <w:tr w:rsidR="0001113D" w:rsidRPr="001C2CB4" w14:paraId="27CC81C6" w14:textId="77777777" w:rsidTr="00FF058D">
        <w:trPr>
          <w:tblHeader/>
        </w:trPr>
        <w:tc>
          <w:tcPr>
            <w:tcW w:w="6570" w:type="dxa"/>
          </w:tcPr>
          <w:p w14:paraId="4DB5E8AE" w14:textId="77777777" w:rsidR="0001113D" w:rsidRPr="006E4BD6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56AC3726" w14:textId="77777777" w:rsidR="0001113D" w:rsidRPr="009C743B" w:rsidRDefault="0001113D" w:rsidP="00011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74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113D" w:rsidRPr="001C2CB4" w14:paraId="58C3EF6B" w14:textId="77777777" w:rsidTr="00FF058D">
        <w:trPr>
          <w:tblHeader/>
        </w:trPr>
        <w:tc>
          <w:tcPr>
            <w:tcW w:w="6570" w:type="dxa"/>
          </w:tcPr>
          <w:p w14:paraId="6B9B6204" w14:textId="77777777" w:rsidR="0001113D" w:rsidRPr="006E4BD6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30C3288" w14:textId="77777777" w:rsidR="0001113D" w:rsidRPr="006E4BD6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25B6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center"/>
          </w:tcPr>
          <w:p w14:paraId="45FB67A5" w14:textId="77777777" w:rsidR="0001113D" w:rsidRPr="006E4BD6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25B6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1113D" w:rsidRPr="001C2CB4" w14:paraId="6BC93BF0" w14:textId="77777777" w:rsidTr="00FF058D">
        <w:tc>
          <w:tcPr>
            <w:tcW w:w="6570" w:type="dxa"/>
            <w:shd w:val="clear" w:color="auto" w:fill="auto"/>
          </w:tcPr>
          <w:p w14:paraId="6FC4CAD6" w14:textId="77777777" w:rsidR="0001113D" w:rsidRPr="006E4BD6" w:rsidRDefault="0001113D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BA67451" w14:textId="77777777" w:rsidR="0001113D" w:rsidRPr="009C743B" w:rsidRDefault="0001113D" w:rsidP="00FF058D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B25B60" w:rsidRPr="001C2CB4" w14:paraId="5FA90CD1" w14:textId="77777777" w:rsidTr="00FF058D">
        <w:tc>
          <w:tcPr>
            <w:tcW w:w="6570" w:type="dxa"/>
            <w:shd w:val="clear" w:color="auto" w:fill="auto"/>
          </w:tcPr>
          <w:p w14:paraId="220D5169" w14:textId="77777777" w:rsidR="00B25B60" w:rsidRPr="006E4BD6" w:rsidRDefault="00B25B60" w:rsidP="00B2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4BD6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73F90049" w14:textId="77777777" w:rsidR="00B25B60" w:rsidRPr="003017DA" w:rsidRDefault="00B25B60" w:rsidP="00B25B6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11.00</w:t>
            </w:r>
          </w:p>
        </w:tc>
        <w:tc>
          <w:tcPr>
            <w:tcW w:w="1350" w:type="dxa"/>
            <w:vAlign w:val="bottom"/>
          </w:tcPr>
          <w:p w14:paraId="328CD3E0" w14:textId="77777777" w:rsidR="00B25B60" w:rsidRPr="003017DA" w:rsidRDefault="00B25B60" w:rsidP="00B25B6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11.00</w:t>
            </w:r>
          </w:p>
        </w:tc>
      </w:tr>
      <w:tr w:rsidR="00B25B60" w:rsidRPr="001C2CB4" w14:paraId="6CD69BE7" w14:textId="77777777" w:rsidTr="00FF058D">
        <w:tc>
          <w:tcPr>
            <w:tcW w:w="6570" w:type="dxa"/>
            <w:shd w:val="clear" w:color="auto" w:fill="auto"/>
          </w:tcPr>
          <w:p w14:paraId="735DA2F6" w14:textId="77777777" w:rsidR="00B25B60" w:rsidRPr="006E4BD6" w:rsidRDefault="00B25B60" w:rsidP="00B2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440" w:type="dxa"/>
            <w:vAlign w:val="bottom"/>
          </w:tcPr>
          <w:p w14:paraId="6A41ACED" w14:textId="77777777" w:rsidR="00B25B60" w:rsidRDefault="00B25B60" w:rsidP="00B25B6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0.00</w:t>
            </w:r>
          </w:p>
        </w:tc>
        <w:tc>
          <w:tcPr>
            <w:tcW w:w="1350" w:type="dxa"/>
            <w:vAlign w:val="bottom"/>
          </w:tcPr>
          <w:p w14:paraId="74940026" w14:textId="77777777" w:rsidR="00B25B60" w:rsidRDefault="00B25B60" w:rsidP="00B25B6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0.00</w:t>
            </w:r>
          </w:p>
        </w:tc>
      </w:tr>
    </w:tbl>
    <w:p w14:paraId="0027CE8E" w14:textId="77777777" w:rsidR="0001113D" w:rsidRPr="00B25B60" w:rsidRDefault="0001113D" w:rsidP="00B2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22BC4C7" w14:textId="77777777" w:rsidR="00B25B60" w:rsidRPr="00B25B60" w:rsidRDefault="00B25B60" w:rsidP="00B2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B25B60">
        <w:rPr>
          <w:rFonts w:ascii="Angsana New" w:hAnsi="Angsana New"/>
          <w:sz w:val="30"/>
          <w:szCs w:val="30"/>
          <w:cs/>
          <w:lang w:val="en-GB"/>
        </w:rPr>
        <w:t xml:space="preserve"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 และความสามารถในการก่อหนี้สินที่ร้อยละ </w:t>
      </w:r>
      <w:r w:rsidRPr="00B25B60">
        <w:rPr>
          <w:rFonts w:ascii="Angsana New" w:hAnsi="Angsana New"/>
          <w:sz w:val="30"/>
          <w:szCs w:val="30"/>
          <w:lang w:val="en-GB"/>
        </w:rPr>
        <w:t>40</w:t>
      </w:r>
      <w:r w:rsidRPr="00B25B60">
        <w:rPr>
          <w:rFonts w:ascii="Angsana New" w:hAnsi="Angsana New"/>
          <w:sz w:val="30"/>
          <w:szCs w:val="30"/>
          <w:cs/>
          <w:lang w:val="en-GB"/>
        </w:rPr>
        <w:t xml:space="preserve"> โดยมีอัตราดอกเบี้ยตลาดที่ร้อยละ </w:t>
      </w:r>
      <w:r w:rsidRPr="00B25B60">
        <w:rPr>
          <w:rFonts w:ascii="Angsana New" w:hAnsi="Angsana New"/>
          <w:sz w:val="30"/>
          <w:szCs w:val="30"/>
          <w:lang w:val="en-GB"/>
        </w:rPr>
        <w:t xml:space="preserve">7 </w:t>
      </w:r>
    </w:p>
    <w:p w14:paraId="3428B9B2" w14:textId="77777777" w:rsidR="00B25B60" w:rsidRPr="00B25B60" w:rsidRDefault="00B25B60" w:rsidP="00B2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1968BABD" w14:textId="77777777" w:rsidR="00B25B60" w:rsidRPr="00B25B60" w:rsidRDefault="00B25B60" w:rsidP="00B2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B25B60">
        <w:rPr>
          <w:rFonts w:ascii="Angsana New" w:hAnsi="Angsana New"/>
          <w:sz w:val="30"/>
          <w:szCs w:val="30"/>
          <w:cs/>
          <w:lang w:val="en-GB"/>
        </w:rPr>
        <w:t xml:space="preserve">ประมาณการกระแสเงินสดเป็นการประมาณการสำหรับ </w:t>
      </w:r>
      <w:r w:rsidRPr="00B25B60">
        <w:rPr>
          <w:rFonts w:ascii="Angsana New" w:hAnsi="Angsana New"/>
          <w:sz w:val="30"/>
          <w:szCs w:val="30"/>
          <w:lang w:val="en-GB"/>
        </w:rPr>
        <w:t xml:space="preserve">5 </w:t>
      </w:r>
      <w:r w:rsidRPr="00B25B60">
        <w:rPr>
          <w:rFonts w:ascii="Angsana New" w:hAnsi="Angsana New"/>
          <w:sz w:val="30"/>
          <w:szCs w:val="30"/>
          <w:cs/>
          <w:lang w:val="en-GB"/>
        </w:rPr>
        <w:t xml:space="preserve">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B25B60">
        <w:rPr>
          <w:rFonts w:ascii="Angsana New" w:hAnsi="Angsana New"/>
          <w:sz w:val="30"/>
          <w:szCs w:val="30"/>
          <w:lang w:val="en-GB"/>
        </w:rPr>
        <w:t xml:space="preserve">EBITDA </w:t>
      </w:r>
      <w:r w:rsidRPr="00B25B60">
        <w:rPr>
          <w:rFonts w:ascii="Angsana New" w:hAnsi="Angsana New"/>
          <w:sz w:val="30"/>
          <w:szCs w:val="30"/>
          <w:cs/>
          <w:lang w:val="en-GB"/>
        </w:rPr>
        <w:t>ประจำปี</w:t>
      </w:r>
      <w:r>
        <w:rPr>
          <w:rFonts w:ascii="Angsana New" w:hAnsi="Angsana New"/>
          <w:sz w:val="30"/>
          <w:szCs w:val="30"/>
          <w:lang w:val="en-GB"/>
        </w:rPr>
        <w:t xml:space="preserve">         </w:t>
      </w:r>
      <w:r w:rsidRPr="00B25B60">
        <w:rPr>
          <w:rFonts w:ascii="Angsana New" w:hAnsi="Angsana New"/>
          <w:sz w:val="30"/>
          <w:szCs w:val="30"/>
          <w:cs/>
          <w:lang w:val="en-GB"/>
        </w:rPr>
        <w:t>ที่สอดคล้องกับข้อสมมติที่ว่าผู้เข้าร่วมตลาดจะสามารถทำได้</w:t>
      </w:r>
    </w:p>
    <w:p w14:paraId="61D09EE1" w14:textId="77777777" w:rsidR="00396562" w:rsidRDefault="00396562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B6BFCC0" w14:textId="77777777" w:rsidR="00396562" w:rsidRDefault="00396562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396562">
        <w:rPr>
          <w:rFonts w:ascii="Angsana New" w:hAnsi="Angsana New"/>
          <w:sz w:val="30"/>
          <w:szCs w:val="30"/>
          <w:cs/>
          <w:lang w:val="en-GB"/>
        </w:rPr>
        <w:t xml:space="preserve">ประมาณการกำไร </w:t>
      </w:r>
      <w:r w:rsidRPr="00396562">
        <w:rPr>
          <w:rFonts w:ascii="Angsana New" w:hAnsi="Angsana New"/>
          <w:sz w:val="30"/>
          <w:szCs w:val="30"/>
          <w:lang w:val="en-GB"/>
        </w:rPr>
        <w:t xml:space="preserve">EBITDA </w:t>
      </w:r>
      <w:r w:rsidRPr="00396562">
        <w:rPr>
          <w:rFonts w:ascii="Angsana New" w:hAnsi="Angsana New"/>
          <w:sz w:val="30"/>
          <w:szCs w:val="30"/>
          <w:cs/>
          <w:lang w:val="en-GB"/>
        </w:rPr>
        <w:t xml:space="preserve">อ้างอิงจากประสบการณ์ในอดีตปรับปรุงด้วยรายการต่อไปนี้ </w:t>
      </w:r>
    </w:p>
    <w:p w14:paraId="18CC1184" w14:textId="77777777" w:rsidR="00396562" w:rsidRPr="00396562" w:rsidRDefault="00396562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7" w:hanging="45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t xml:space="preserve">- </w:t>
      </w:r>
      <w:r>
        <w:rPr>
          <w:rFonts w:ascii="Angsana New" w:hAnsi="Angsana New"/>
          <w:sz w:val="30"/>
          <w:szCs w:val="30"/>
          <w:lang w:val="en-GB"/>
        </w:rPr>
        <w:tab/>
      </w:r>
      <w:r w:rsidRPr="00396562">
        <w:rPr>
          <w:rFonts w:ascii="Angsana New" w:hAnsi="Angsana New"/>
          <w:sz w:val="30"/>
          <w:szCs w:val="30"/>
          <w:cs/>
          <w:lang w:val="en-GB"/>
        </w:rPr>
        <w:t xml:space="preserve">อัตราการเพิ่มขึ้นของรายได้ประมาณมาจากอัตราการเติบโตถัวเฉลี่ย </w:t>
      </w:r>
      <w:r w:rsidRPr="00396562">
        <w:rPr>
          <w:rFonts w:ascii="Angsana New" w:hAnsi="Angsana New"/>
          <w:sz w:val="30"/>
          <w:szCs w:val="30"/>
          <w:lang w:val="en-GB"/>
        </w:rPr>
        <w:t>5</w:t>
      </w:r>
      <w:r w:rsidRPr="00396562">
        <w:rPr>
          <w:rFonts w:ascii="Angsana New" w:hAnsi="Angsana New"/>
          <w:sz w:val="30"/>
          <w:szCs w:val="30"/>
          <w:cs/>
          <w:lang w:val="en-GB"/>
        </w:rPr>
        <w:t xml:space="preserve"> ปีย้อนหลังและประมาณปริมาณการขายและการเพิ่มขึ้นของราคาขายในอีก </w:t>
      </w:r>
      <w:r w:rsidRPr="00396562">
        <w:rPr>
          <w:rFonts w:ascii="Angsana New" w:hAnsi="Angsana New"/>
          <w:sz w:val="30"/>
          <w:szCs w:val="30"/>
          <w:lang w:val="en-GB"/>
        </w:rPr>
        <w:t>5</w:t>
      </w:r>
      <w:r w:rsidRPr="00396562">
        <w:rPr>
          <w:rFonts w:ascii="Angsana New" w:hAnsi="Angsana New"/>
          <w:sz w:val="30"/>
          <w:szCs w:val="30"/>
          <w:cs/>
          <w:lang w:val="en-GB"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396562">
        <w:rPr>
          <w:rFonts w:ascii="Angsana New" w:hAnsi="Angsana New"/>
          <w:sz w:val="30"/>
          <w:szCs w:val="30"/>
          <w:lang w:val="en-GB"/>
        </w:rPr>
        <w:t>5</w:t>
      </w:r>
      <w:r w:rsidRPr="00396562">
        <w:rPr>
          <w:rFonts w:ascii="Angsana New" w:hAnsi="Angsana New"/>
          <w:sz w:val="30"/>
          <w:szCs w:val="30"/>
          <w:cs/>
          <w:lang w:val="en-GB"/>
        </w:rPr>
        <w:t xml:space="preserve"> ปีข้างหน้า</w:t>
      </w:r>
    </w:p>
    <w:p w14:paraId="67C8BE88" w14:textId="77777777" w:rsidR="00396562" w:rsidRPr="00396562" w:rsidRDefault="00396562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297" w:hanging="45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t>-</w:t>
      </w:r>
      <w:r>
        <w:rPr>
          <w:rFonts w:ascii="Angsana New" w:hAnsi="Angsana New"/>
          <w:sz w:val="30"/>
          <w:szCs w:val="30"/>
          <w:lang w:val="en-GB"/>
        </w:rPr>
        <w:tab/>
      </w:r>
      <w:r w:rsidRPr="00396562">
        <w:rPr>
          <w:rFonts w:ascii="Angsana New" w:hAnsi="Angsana New"/>
          <w:sz w:val="30"/>
          <w:szCs w:val="30"/>
          <w:cs/>
          <w:lang w:val="en-GB"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396562">
        <w:rPr>
          <w:rFonts w:ascii="Angsana New" w:hAnsi="Angsana New"/>
          <w:sz w:val="30"/>
          <w:szCs w:val="30"/>
          <w:lang w:val="en-GB"/>
        </w:rPr>
        <w:t xml:space="preserve">EBITDA </w:t>
      </w:r>
      <w:r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Pr="00396562">
        <w:rPr>
          <w:rFonts w:ascii="Angsana New" w:hAnsi="Angsana New"/>
          <w:sz w:val="30"/>
          <w:szCs w:val="30"/>
          <w:cs/>
          <w:lang w:val="en-GB"/>
        </w:rPr>
        <w:t>มีข้อสมมติว่าเพิ่มขึ้นสอดคล้องกับเงินเฟ้อทุกปี</w:t>
      </w:r>
    </w:p>
    <w:p w14:paraId="59F006FC" w14:textId="77777777" w:rsidR="00396562" w:rsidRPr="00396562" w:rsidRDefault="00396562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848E190" w14:textId="77777777" w:rsidR="00B25B60" w:rsidRDefault="00396562" w:rsidP="00396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7"/>
        <w:jc w:val="thaiDistribute"/>
        <w:rPr>
          <w:rFonts w:ascii="Angsana New" w:hAnsi="Angsana New"/>
          <w:sz w:val="30"/>
          <w:szCs w:val="30"/>
          <w:lang w:val="en-GB"/>
        </w:rPr>
      </w:pPr>
      <w:r w:rsidRPr="00396562">
        <w:rPr>
          <w:rFonts w:ascii="Angsana New" w:hAnsi="Angsana New"/>
          <w:sz w:val="30"/>
          <w:szCs w:val="30"/>
          <w:cs/>
          <w:lang w:val="en-GB"/>
        </w:rPr>
        <w:t>ณ วันที่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 w:rsidRPr="00396562">
        <w:rPr>
          <w:rFonts w:ascii="Angsana New" w:hAnsi="Angsana New"/>
          <w:sz w:val="30"/>
          <w:szCs w:val="30"/>
          <w:cs/>
          <w:lang w:val="en-GB"/>
        </w:rPr>
        <w:t xml:space="preserve">ธันวาคม </w:t>
      </w:r>
      <w:r>
        <w:rPr>
          <w:rFonts w:ascii="Angsana New" w:hAnsi="Angsana New"/>
          <w:sz w:val="30"/>
          <w:szCs w:val="30"/>
          <w:lang w:val="en-GB"/>
        </w:rPr>
        <w:t>256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396562">
        <w:rPr>
          <w:rFonts w:ascii="Angsana New" w:hAnsi="Angsana New"/>
          <w:sz w:val="30"/>
          <w:szCs w:val="30"/>
          <w:cs/>
          <w:lang w:val="en-GB"/>
        </w:rPr>
        <w:t xml:space="preserve">และ </w:t>
      </w:r>
      <w:r>
        <w:rPr>
          <w:rFonts w:ascii="Angsana New" w:hAnsi="Angsana New"/>
          <w:sz w:val="30"/>
          <w:szCs w:val="30"/>
          <w:lang w:val="en-GB"/>
        </w:rPr>
        <w:t xml:space="preserve">2562 </w:t>
      </w:r>
      <w:r w:rsidRPr="00396562">
        <w:rPr>
          <w:rFonts w:ascii="Angsana New" w:hAnsi="Angsana New"/>
          <w:sz w:val="30"/>
          <w:szCs w:val="30"/>
          <w:cs/>
          <w:lang w:val="en-GB"/>
        </w:rPr>
        <w:t>บริษัทไม่มีขาดทุนจากการด้อยค่า เนื่องจากประมาณการมูลค่าที่คาดว่าจะได้รับคืนของหน่วยสินทรัพย์ที่ก่อให้เกิดเงินสดสูงกว่ามูลค่าตามบัญชี</w:t>
      </w:r>
    </w:p>
    <w:p w14:paraId="4F02405B" w14:textId="77777777" w:rsidR="007F11B8" w:rsidRDefault="007F1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246BC43E" w14:textId="77777777" w:rsidR="0085418C" w:rsidRDefault="0085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5554488D" w14:textId="77777777" w:rsidR="0085418C" w:rsidRDefault="0085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1D7034BF" w14:textId="77777777" w:rsidR="0085418C" w:rsidRDefault="0085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74A44FF6" w14:textId="0CC27FC1" w:rsidR="0085418C" w:rsidRDefault="0085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1CABCEBB" w14:textId="06269795" w:rsidR="00633940" w:rsidRDefault="00633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1191D2B9" w14:textId="77777777" w:rsidR="00633940" w:rsidRDefault="00633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5E9C82A2" w14:textId="77777777" w:rsidR="0085418C" w:rsidRDefault="0085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354C5AD7" w14:textId="77777777" w:rsidR="0085418C" w:rsidRDefault="0085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4D45C9B7" w14:textId="77777777" w:rsidR="0085418C" w:rsidRDefault="0085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095842A2" w14:textId="77777777" w:rsidR="008712B8" w:rsidRDefault="002A5799" w:rsidP="008A1C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67"/>
        <w:jc w:val="thaiDistribute"/>
        <w:rPr>
          <w:rFonts w:ascii="Angsana New" w:hAnsi="Angsana New"/>
          <w:bCs/>
          <w:sz w:val="30"/>
          <w:szCs w:val="30"/>
        </w:rPr>
      </w:pPr>
      <w:r w:rsidRPr="00663D20">
        <w:rPr>
          <w:rFonts w:ascii="Angsana New" w:hAnsi="Angsana New"/>
          <w:b/>
          <w:sz w:val="30"/>
          <w:szCs w:val="30"/>
        </w:rPr>
        <w:lastRenderedPageBreak/>
        <w:t>1</w:t>
      </w:r>
      <w:r w:rsidR="00CA597B" w:rsidRPr="00663D20">
        <w:rPr>
          <w:rFonts w:ascii="Angsana New" w:hAnsi="Angsana New"/>
          <w:b/>
          <w:sz w:val="30"/>
          <w:szCs w:val="30"/>
        </w:rPr>
        <w:t>5</w:t>
      </w:r>
      <w:r w:rsidR="00BC3604" w:rsidRPr="00663D20">
        <w:rPr>
          <w:rFonts w:ascii="Angsana New" w:hAnsi="Angsana New"/>
          <w:b/>
          <w:sz w:val="30"/>
          <w:szCs w:val="30"/>
        </w:rPr>
        <w:tab/>
      </w:r>
      <w:r w:rsidR="0077783C" w:rsidRPr="00663D20"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14:paraId="1A00E977" w14:textId="316BEB94" w:rsidR="002E7637" w:rsidRDefault="002E7637" w:rsidP="002E7637">
      <w:pPr>
        <w:pStyle w:val="block"/>
        <w:spacing w:after="0" w:line="240" w:lineRule="auto"/>
        <w:jc w:val="both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E61E92" w:rsidRPr="001712FB" w14:paraId="24FC7CB6" w14:textId="77777777" w:rsidTr="008810DD">
        <w:trPr>
          <w:trHeight w:val="420"/>
        </w:trPr>
        <w:tc>
          <w:tcPr>
            <w:tcW w:w="3850" w:type="dxa"/>
          </w:tcPr>
          <w:p w14:paraId="04390E29" w14:textId="77777777" w:rsidR="00E61E92" w:rsidRPr="001712FB" w:rsidRDefault="00E61E92" w:rsidP="008810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1BE0FAA9" w14:textId="77777777" w:rsidR="00E61E92" w:rsidRPr="001712FB" w:rsidRDefault="00E61E92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20FCEEFA" w14:textId="77777777" w:rsidR="00E61E92" w:rsidRPr="001712FB" w:rsidRDefault="00E61E92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2268AE89" w14:textId="77777777" w:rsidR="00E61E92" w:rsidRPr="001712FB" w:rsidRDefault="00E61E92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61E92" w:rsidRPr="001712FB" w14:paraId="62F41D0B" w14:textId="77777777" w:rsidTr="008810DD">
        <w:trPr>
          <w:trHeight w:val="420"/>
        </w:trPr>
        <w:tc>
          <w:tcPr>
            <w:tcW w:w="3850" w:type="dxa"/>
          </w:tcPr>
          <w:p w14:paraId="05491BC7" w14:textId="77777777" w:rsidR="00E61E92" w:rsidRPr="001712FB" w:rsidRDefault="00E61E92" w:rsidP="008810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60BB439C" w14:textId="77777777" w:rsidR="00E61E92" w:rsidRPr="001712FB" w:rsidRDefault="00E61E92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0B1D98DC" w14:textId="77777777" w:rsidR="00E61E92" w:rsidRPr="001712FB" w:rsidRDefault="00E61E92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7DD397" w14:textId="77777777" w:rsidR="00E61E92" w:rsidRPr="001712FB" w:rsidRDefault="00E61E92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3B2B0D04" w14:textId="77777777" w:rsidR="00E61E92" w:rsidRPr="001712FB" w:rsidRDefault="00E61E92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9F1F07" w14:textId="77777777" w:rsidR="00E61E92" w:rsidRPr="001712FB" w:rsidRDefault="00E61E92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5C7641CF" w14:textId="77777777" w:rsidR="00E61E92" w:rsidRPr="001712FB" w:rsidRDefault="00E61E92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FC77C30" w14:textId="77777777" w:rsidR="00E61E92" w:rsidRPr="001712FB" w:rsidRDefault="00E61E92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61E92" w:rsidRPr="001712FB" w14:paraId="789A4799" w14:textId="77777777" w:rsidTr="00633940">
        <w:trPr>
          <w:trHeight w:val="420"/>
        </w:trPr>
        <w:tc>
          <w:tcPr>
            <w:tcW w:w="3850" w:type="dxa"/>
            <w:vAlign w:val="bottom"/>
          </w:tcPr>
          <w:p w14:paraId="4A0B2682" w14:textId="77777777" w:rsidR="00E61E92" w:rsidRPr="001712FB" w:rsidRDefault="00E61E92" w:rsidP="008810D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28D11834" w14:textId="77777777" w:rsidR="00E61E92" w:rsidRPr="001712FB" w:rsidRDefault="00E61E92" w:rsidP="008810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12F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3940" w:rsidRPr="001712FB" w14:paraId="4A7064A8" w14:textId="77777777" w:rsidTr="00633940">
        <w:trPr>
          <w:trHeight w:val="420"/>
        </w:trPr>
        <w:tc>
          <w:tcPr>
            <w:tcW w:w="3850" w:type="dxa"/>
          </w:tcPr>
          <w:p w14:paraId="696A84F0" w14:textId="173C4795" w:rsidR="00633940" w:rsidRPr="00B17D6D" w:rsidRDefault="00B17D6D" w:rsidP="00E61E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17D6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33" w:type="dxa"/>
            <w:vAlign w:val="bottom"/>
          </w:tcPr>
          <w:p w14:paraId="367AEB17" w14:textId="77777777" w:rsidR="00633940" w:rsidRPr="00E61E92" w:rsidRDefault="00633940" w:rsidP="00E6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499AD85" w14:textId="77777777" w:rsidR="00633940" w:rsidRPr="00E61E92" w:rsidRDefault="00633940" w:rsidP="00E6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6A28AD4" w14:textId="77777777" w:rsidR="00633940" w:rsidRPr="00E61E92" w:rsidRDefault="00633940" w:rsidP="00E6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4B4B3BF" w14:textId="77777777" w:rsidR="00633940" w:rsidRPr="00E61E92" w:rsidRDefault="00633940" w:rsidP="00E6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36059DC" w14:textId="77777777" w:rsidR="00633940" w:rsidRPr="00E61E92" w:rsidRDefault="00633940" w:rsidP="00E6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26444F5" w14:textId="77777777" w:rsidR="00633940" w:rsidRPr="00E61E92" w:rsidRDefault="00633940" w:rsidP="00E6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6BB6448A" w14:textId="77777777" w:rsidR="00633940" w:rsidRPr="00E61E92" w:rsidRDefault="00633940" w:rsidP="00E6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1E92" w:rsidRPr="001712FB" w14:paraId="63BC25A9" w14:textId="77777777" w:rsidTr="00633940">
        <w:trPr>
          <w:trHeight w:val="420"/>
        </w:trPr>
        <w:tc>
          <w:tcPr>
            <w:tcW w:w="3850" w:type="dxa"/>
          </w:tcPr>
          <w:p w14:paraId="52FF2724" w14:textId="77777777" w:rsidR="00E61E92" w:rsidRDefault="00E61E92" w:rsidP="00E61E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E61E9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หนี้สินตามสัญญาเช่า</w:t>
            </w:r>
            <w:r w:rsidRPr="00E61E9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61E92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 w:rsidRPr="00E61E92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 xml:space="preserve">2562: </w:t>
            </w:r>
            <w:r w:rsidRPr="00E61E92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หนี้สินตาม</w:t>
            </w:r>
          </w:p>
          <w:p w14:paraId="51B9A813" w14:textId="638945F8" w:rsidR="00E61E92" w:rsidRPr="00E61E92" w:rsidRDefault="00E61E92" w:rsidP="00E61E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 xml:space="preserve">   </w:t>
            </w:r>
            <w:r w:rsidRPr="00E61E92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สัญญาเช่าการเงิน)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vAlign w:val="bottom"/>
          </w:tcPr>
          <w:p w14:paraId="5A71C588" w14:textId="111282D1" w:rsidR="00E61E92" w:rsidRPr="00E61E92" w:rsidRDefault="00E61E92" w:rsidP="00E6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E92">
              <w:rPr>
                <w:rFonts w:ascii="Angsana New" w:hAnsi="Angsana New"/>
                <w:b/>
                <w:bCs/>
                <w:sz w:val="30"/>
                <w:szCs w:val="30"/>
              </w:rPr>
              <w:t>184,323</w:t>
            </w:r>
          </w:p>
        </w:tc>
        <w:tc>
          <w:tcPr>
            <w:tcW w:w="238" w:type="dxa"/>
          </w:tcPr>
          <w:p w14:paraId="59B3CA12" w14:textId="77777777" w:rsidR="00E61E92" w:rsidRPr="00E61E92" w:rsidRDefault="00E61E92" w:rsidP="00E6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15C024F" w14:textId="0BB0C7BB" w:rsidR="00E61E92" w:rsidRPr="00E61E92" w:rsidRDefault="00E61E92" w:rsidP="00E61E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1E92">
              <w:rPr>
                <w:rFonts w:ascii="Angsana New" w:hAnsi="Angsana New"/>
                <w:b/>
                <w:bCs/>
                <w:sz w:val="30"/>
                <w:szCs w:val="30"/>
              </w:rPr>
              <w:t>33,959</w:t>
            </w:r>
          </w:p>
        </w:tc>
        <w:tc>
          <w:tcPr>
            <w:tcW w:w="237" w:type="dxa"/>
          </w:tcPr>
          <w:p w14:paraId="21D16E83" w14:textId="77777777" w:rsidR="00E61E92" w:rsidRPr="00E61E92" w:rsidRDefault="00E61E92" w:rsidP="00E6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7A895AF2" w14:textId="4B08A102" w:rsidR="00E61E92" w:rsidRPr="00E61E92" w:rsidRDefault="00E61E92" w:rsidP="00E6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E61E92">
              <w:rPr>
                <w:rFonts w:ascii="Angsana New" w:hAnsi="Angsana New"/>
                <w:b/>
                <w:bCs/>
                <w:sz w:val="30"/>
                <w:szCs w:val="30"/>
              </w:rPr>
              <w:t>17,479</w:t>
            </w:r>
          </w:p>
        </w:tc>
        <w:tc>
          <w:tcPr>
            <w:tcW w:w="237" w:type="dxa"/>
          </w:tcPr>
          <w:p w14:paraId="0273016F" w14:textId="77777777" w:rsidR="00E61E92" w:rsidRPr="00E61E92" w:rsidRDefault="00E61E92" w:rsidP="00E6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110ABB32" w14:textId="40CF4F96" w:rsidR="00E61E92" w:rsidRPr="00E61E92" w:rsidRDefault="00E61E92" w:rsidP="00E6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E61E92">
              <w:rPr>
                <w:rFonts w:ascii="Angsana New" w:hAnsi="Angsana New"/>
                <w:b/>
                <w:bCs/>
                <w:sz w:val="30"/>
                <w:szCs w:val="30"/>
              </w:rPr>
              <w:t>32,933</w:t>
            </w:r>
          </w:p>
        </w:tc>
      </w:tr>
    </w:tbl>
    <w:p w14:paraId="18C65729" w14:textId="77777777" w:rsidR="005513DE" w:rsidRDefault="005513DE" w:rsidP="002E7637">
      <w:pPr>
        <w:pStyle w:val="block"/>
        <w:spacing w:after="0" w:line="240" w:lineRule="auto"/>
        <w:jc w:val="both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p w14:paraId="0C0A8582" w14:textId="439E1B6C" w:rsidR="004E7B63" w:rsidRDefault="004E7B63" w:rsidP="004E7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EF472C">
        <w:rPr>
          <w:rFonts w:ascii="Angsana New" w:hAnsi="Angsana New"/>
          <w:spacing w:val="-6"/>
          <w:sz w:val="30"/>
          <w:szCs w:val="30"/>
          <w:cs/>
          <w:lang w:val="en-GB"/>
        </w:rPr>
        <w:t>ณ วันที่</w:t>
      </w:r>
      <w:r w:rsidR="00B17D6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="00B17D6D">
        <w:rPr>
          <w:rFonts w:ascii="Angsana New" w:hAnsi="Angsana New"/>
          <w:spacing w:val="-6"/>
          <w:sz w:val="30"/>
          <w:szCs w:val="30"/>
        </w:rPr>
        <w:t>31</w:t>
      </w:r>
      <w:r w:rsidRPr="00EF472C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ธันวาคม</w:t>
      </w:r>
      <w:r w:rsidR="00B17D6D">
        <w:rPr>
          <w:rFonts w:ascii="Angsana New" w:hAnsi="Angsana New"/>
          <w:spacing w:val="-6"/>
          <w:sz w:val="30"/>
          <w:szCs w:val="30"/>
          <w:lang w:val="en-GB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EF472C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EF472C">
        <w:rPr>
          <w:rFonts w:ascii="Angsana New" w:hAnsi="Angsana New"/>
          <w:spacing w:val="-6"/>
          <w:sz w:val="30"/>
          <w:szCs w:val="30"/>
          <w:cs/>
          <w:lang w:val="en-GB"/>
        </w:rPr>
        <w:t>วงเงินสินเชื่อซึ่งยังมิได้เบิกใช้เป็นจำนวนเงินรวม</w:t>
      </w:r>
      <w:r w:rsidRPr="00EF472C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="007A3D9E">
        <w:rPr>
          <w:rFonts w:ascii="Angsana New" w:hAnsi="Angsana New"/>
          <w:spacing w:val="-6"/>
          <w:sz w:val="30"/>
          <w:szCs w:val="30"/>
        </w:rPr>
        <w:t xml:space="preserve">1,062 </w:t>
      </w:r>
      <w:r w:rsidR="007A3D9E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และ </w:t>
      </w:r>
      <w:r w:rsidR="007A3D9E">
        <w:rPr>
          <w:rFonts w:ascii="Angsana New" w:hAnsi="Angsana New"/>
          <w:spacing w:val="-6"/>
          <w:sz w:val="30"/>
          <w:szCs w:val="30"/>
        </w:rPr>
        <w:t xml:space="preserve">1.25 </w:t>
      </w:r>
      <w:r w:rsidR="007A3D9E">
        <w:rPr>
          <w:rFonts w:ascii="Angsana New" w:hAnsi="Angsana New" w:hint="cs"/>
          <w:spacing w:val="-6"/>
          <w:sz w:val="30"/>
          <w:szCs w:val="30"/>
          <w:cs/>
        </w:rPr>
        <w:t xml:space="preserve">ล้านเหรียญสหรัฐอเมริกาสำหรับกลุ่มบริษัท และจำนวนเงินรวม </w:t>
      </w:r>
      <w:r w:rsidR="00702BC6">
        <w:rPr>
          <w:rFonts w:ascii="Angsana New" w:hAnsi="Angsana New"/>
          <w:spacing w:val="-6"/>
          <w:sz w:val="30"/>
          <w:szCs w:val="30"/>
        </w:rPr>
        <w:t>722.1</w:t>
      </w:r>
      <w:r w:rsidR="00702BC6" w:rsidRPr="00702BC6">
        <w:rPr>
          <w:rFonts w:ascii="Angsana New" w:hAnsi="Angsana New"/>
          <w:spacing w:val="-6"/>
          <w:sz w:val="30"/>
          <w:szCs w:val="30"/>
        </w:rPr>
        <w:t>5</w:t>
      </w:r>
      <w:r w:rsidRPr="00702BC6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ล้านบาท</w:t>
      </w:r>
      <w:r w:rsidRPr="00702BC6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702BC6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และ </w:t>
      </w:r>
      <w:r w:rsidRPr="00702BC6">
        <w:rPr>
          <w:rFonts w:ascii="Angsana New" w:hAnsi="Angsana New"/>
          <w:spacing w:val="-6"/>
          <w:sz w:val="30"/>
          <w:szCs w:val="30"/>
        </w:rPr>
        <w:t>1.</w:t>
      </w:r>
      <w:r w:rsidR="00702BC6" w:rsidRPr="00702BC6">
        <w:rPr>
          <w:rFonts w:ascii="Angsana New" w:hAnsi="Angsana New"/>
          <w:spacing w:val="-6"/>
          <w:sz w:val="30"/>
          <w:szCs w:val="30"/>
        </w:rPr>
        <w:t>25</w:t>
      </w:r>
      <w:r w:rsidRPr="00702BC6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702BC6">
        <w:rPr>
          <w:rFonts w:ascii="Angsana New" w:hAnsi="Angsana New"/>
          <w:spacing w:val="-6"/>
          <w:sz w:val="30"/>
          <w:szCs w:val="30"/>
          <w:cs/>
          <w:lang w:val="en-GB"/>
        </w:rPr>
        <w:t>ล้</w:t>
      </w:r>
      <w:r w:rsidRPr="00EF472C">
        <w:rPr>
          <w:rFonts w:ascii="Angsana New" w:hAnsi="Angsana New"/>
          <w:spacing w:val="-6"/>
          <w:sz w:val="30"/>
          <w:szCs w:val="30"/>
          <w:cs/>
          <w:lang w:val="en-GB"/>
        </w:rPr>
        <w:t>าน</w:t>
      </w:r>
      <w:r w:rsidRPr="00EF472C">
        <w:rPr>
          <w:rFonts w:ascii="Angsana New" w:hAnsi="Angsana New" w:hint="cs"/>
          <w:spacing w:val="-6"/>
          <w:sz w:val="30"/>
          <w:szCs w:val="30"/>
          <w:cs/>
          <w:lang w:val="en-GB"/>
        </w:rPr>
        <w:t>เหรียญ</w:t>
      </w:r>
      <w:r w:rsidRPr="00C54C3A">
        <w:rPr>
          <w:rFonts w:ascii="Angsana New" w:hAnsi="Angsana New" w:hint="cs"/>
          <w:sz w:val="30"/>
          <w:szCs w:val="30"/>
          <w:cs/>
          <w:lang w:val="en-GB"/>
        </w:rPr>
        <w:t>สหรัฐอเมริกา</w:t>
      </w:r>
      <w:r w:rsidR="007A3D9E">
        <w:rPr>
          <w:rFonts w:ascii="Angsana New" w:hAnsi="Angsana New" w:hint="cs"/>
          <w:sz w:val="30"/>
          <w:szCs w:val="30"/>
          <w:cs/>
          <w:lang w:val="en-GB"/>
        </w:rPr>
        <w:t>สำหรับบริษัท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7A3D9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(25</w:t>
      </w:r>
      <w:r w:rsidRPr="007A3D9E">
        <w:rPr>
          <w:rFonts w:ascii="Angsana New" w:hAnsi="Angsana New"/>
          <w:i/>
          <w:iCs/>
          <w:spacing w:val="-6"/>
          <w:sz w:val="30"/>
          <w:szCs w:val="30"/>
          <w:lang w:val="en-GB"/>
        </w:rPr>
        <w:t>62</w:t>
      </w:r>
      <w:r w:rsidRPr="007A3D9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: </w:t>
      </w:r>
      <w:r w:rsidR="007A3D9E" w:rsidRPr="007A3D9E">
        <w:rPr>
          <w:rFonts w:ascii="Angsana New" w:hAnsi="Angsana New"/>
          <w:i/>
          <w:iCs/>
          <w:spacing w:val="-6"/>
          <w:sz w:val="30"/>
          <w:szCs w:val="30"/>
        </w:rPr>
        <w:t xml:space="preserve">1,021.99 </w:t>
      </w:r>
      <w:r w:rsidR="007A3D9E" w:rsidRPr="007A3D9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ล้านบาท และ </w:t>
      </w:r>
      <w:r w:rsidR="007A3D9E" w:rsidRPr="007A3D9E">
        <w:rPr>
          <w:rFonts w:ascii="Angsana New" w:hAnsi="Angsana New"/>
          <w:i/>
          <w:iCs/>
          <w:spacing w:val="-6"/>
          <w:sz w:val="30"/>
          <w:szCs w:val="30"/>
        </w:rPr>
        <w:t xml:space="preserve">1.85 </w:t>
      </w:r>
      <w:r w:rsidR="007A3D9E" w:rsidRPr="007A3D9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ล้านเหรียญสหรัฐอเมริกาสำหรับกลุ่มบริษัท และ </w:t>
      </w:r>
      <w:r w:rsidRPr="007A3D9E">
        <w:rPr>
          <w:rFonts w:ascii="Angsana New" w:hAnsi="Angsana New"/>
          <w:i/>
          <w:iCs/>
          <w:spacing w:val="-6"/>
          <w:sz w:val="30"/>
          <w:szCs w:val="30"/>
          <w:lang w:val="en-GB"/>
        </w:rPr>
        <w:t>681.99</w:t>
      </w:r>
      <w:r w:rsidRPr="007A3D9E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ล้านบาท</w:t>
      </w:r>
      <w:r w:rsidRPr="007A3D9E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</w:t>
      </w:r>
      <w:r w:rsidRPr="007A3D9E">
        <w:rPr>
          <w:rFonts w:ascii="Angsana New" w:hAnsi="Angsana New" w:hint="cs"/>
          <w:i/>
          <w:iCs/>
          <w:spacing w:val="-6"/>
          <w:sz w:val="30"/>
          <w:szCs w:val="30"/>
          <w:cs/>
          <w:lang w:val="en-GB"/>
        </w:rPr>
        <w:t xml:space="preserve">และ </w:t>
      </w:r>
      <w:r w:rsidRPr="007A3D9E">
        <w:rPr>
          <w:rFonts w:ascii="Angsana New" w:hAnsi="Angsana New"/>
          <w:i/>
          <w:iCs/>
          <w:spacing w:val="-6"/>
          <w:sz w:val="30"/>
          <w:szCs w:val="30"/>
        </w:rPr>
        <w:t xml:space="preserve">1.85 </w:t>
      </w:r>
      <w:r w:rsidRPr="007A3D9E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ล้านเหรียญ</w:t>
      </w:r>
      <w:r w:rsidRPr="00C54C3A">
        <w:rPr>
          <w:rFonts w:ascii="Angsana New" w:hAnsi="Angsana New" w:hint="cs"/>
          <w:i/>
          <w:iCs/>
          <w:sz w:val="30"/>
          <w:szCs w:val="30"/>
          <w:cs/>
        </w:rPr>
        <w:t>สหรัฐอเมริก</w:t>
      </w:r>
      <w:r>
        <w:rPr>
          <w:rFonts w:ascii="Angsana New" w:hAnsi="Angsana New" w:hint="cs"/>
          <w:i/>
          <w:iCs/>
          <w:sz w:val="30"/>
          <w:szCs w:val="30"/>
          <w:cs/>
        </w:rPr>
        <w:t>า</w:t>
      </w:r>
      <w:r w:rsidR="007A3D9E">
        <w:rPr>
          <w:rFonts w:ascii="Angsana New" w:hAnsi="Angsana New" w:hint="cs"/>
          <w:i/>
          <w:iCs/>
          <w:sz w:val="30"/>
          <w:szCs w:val="30"/>
          <w:cs/>
        </w:rPr>
        <w:t>สำหรับบริษัท</w:t>
      </w:r>
      <w:r w:rsidRPr="00C54C3A">
        <w:rPr>
          <w:rFonts w:ascii="Angsana New" w:hAnsi="Angsana New"/>
          <w:i/>
          <w:iCs/>
          <w:sz w:val="30"/>
          <w:szCs w:val="30"/>
          <w:cs/>
          <w:lang w:val="en-GB"/>
        </w:rPr>
        <w:t>)</w:t>
      </w:r>
    </w:p>
    <w:p w14:paraId="2EA75F01" w14:textId="77777777" w:rsidR="005513DE" w:rsidRDefault="005513DE" w:rsidP="002E7637">
      <w:pPr>
        <w:pStyle w:val="block"/>
        <w:spacing w:after="0" w:line="240" w:lineRule="auto"/>
        <w:jc w:val="both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90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</w:tblGrid>
      <w:tr w:rsidR="005611E1" w:rsidRPr="0013642B" w14:paraId="6BB76C96" w14:textId="77777777" w:rsidTr="002E7637">
        <w:trPr>
          <w:cantSplit/>
        </w:trPr>
        <w:tc>
          <w:tcPr>
            <w:tcW w:w="2538" w:type="dxa"/>
          </w:tcPr>
          <w:p w14:paraId="65F48586" w14:textId="77777777" w:rsidR="005611E1" w:rsidRDefault="005611E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5"/>
          </w:tcPr>
          <w:p w14:paraId="70B34F8D" w14:textId="77777777" w:rsidR="005611E1" w:rsidRPr="005611E1" w:rsidRDefault="005611E1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11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FFC750" w14:textId="77777777" w:rsidR="005611E1" w:rsidRPr="005611E1" w:rsidRDefault="005611E1" w:rsidP="00EE14B9">
            <w:pPr>
              <w:pStyle w:val="a2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gridSpan w:val="5"/>
          </w:tcPr>
          <w:p w14:paraId="548E21E7" w14:textId="77777777" w:rsidR="005611E1" w:rsidRPr="005611E1" w:rsidRDefault="005611E1" w:rsidP="00EE14B9">
            <w:pPr>
              <w:pStyle w:val="a2"/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5611E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E7637" w:rsidRPr="0013642B" w14:paraId="435DCC79" w14:textId="77777777" w:rsidTr="002E7637">
        <w:trPr>
          <w:cantSplit/>
        </w:trPr>
        <w:tc>
          <w:tcPr>
            <w:tcW w:w="2538" w:type="dxa"/>
          </w:tcPr>
          <w:p w14:paraId="76CDB63E" w14:textId="77777777"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CD55D30" w14:textId="77777777"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3064CD3C" w14:textId="77777777"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262245A0" w14:textId="77777777"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BD5C1E7" w14:textId="77777777"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7C65EE" w14:textId="77777777"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70" w:type="dxa"/>
          </w:tcPr>
          <w:p w14:paraId="195F18FB" w14:textId="77777777"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704E0D87" w14:textId="77777777"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7D69E4A8" w14:textId="77777777"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62760188" w14:textId="77777777" w:rsidR="002E7637" w:rsidRPr="0013642B" w:rsidRDefault="002E7637" w:rsidP="00EE14B9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425AC06" w14:textId="77777777"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45586B" w14:textId="77777777"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2E01E5" w:rsidRPr="0013642B" w14:paraId="667A9FB3" w14:textId="77777777" w:rsidTr="002E7637">
        <w:trPr>
          <w:cantSplit/>
        </w:trPr>
        <w:tc>
          <w:tcPr>
            <w:tcW w:w="2538" w:type="dxa"/>
          </w:tcPr>
          <w:p w14:paraId="007A225D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8850C8B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533F2AA1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39534AA4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B633B7C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EDEFF2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  <w:tc>
          <w:tcPr>
            <w:tcW w:w="270" w:type="dxa"/>
          </w:tcPr>
          <w:p w14:paraId="1B1ADFF9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710F0AC0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691C69E6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02178A07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C16F07A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147287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</w:tc>
      </w:tr>
      <w:tr w:rsidR="002E01E5" w:rsidRPr="0013642B" w14:paraId="4C7FC70D" w14:textId="77777777" w:rsidTr="002E7637">
        <w:trPr>
          <w:cantSplit/>
        </w:trPr>
        <w:tc>
          <w:tcPr>
            <w:tcW w:w="2538" w:type="dxa"/>
          </w:tcPr>
          <w:p w14:paraId="094D7D35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CC9124C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ขั้นต่ำที่</w:t>
            </w:r>
          </w:p>
        </w:tc>
        <w:tc>
          <w:tcPr>
            <w:tcW w:w="270" w:type="dxa"/>
          </w:tcPr>
          <w:p w14:paraId="48CFE8B7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6B1F9F1A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727947E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787CEB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  <w:tc>
          <w:tcPr>
            <w:tcW w:w="270" w:type="dxa"/>
          </w:tcPr>
          <w:p w14:paraId="1D5D005D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13E3C415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ขั้นต่ำที่</w:t>
            </w:r>
          </w:p>
        </w:tc>
        <w:tc>
          <w:tcPr>
            <w:tcW w:w="270" w:type="dxa"/>
          </w:tcPr>
          <w:p w14:paraId="23E61A5E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4D8E5F97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69F5FCB8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ED0905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</w:tc>
      </w:tr>
      <w:tr w:rsidR="002E01E5" w:rsidRPr="0013642B" w14:paraId="32610F1D" w14:textId="77777777" w:rsidTr="002E7637">
        <w:trPr>
          <w:cantSplit/>
        </w:trPr>
        <w:tc>
          <w:tcPr>
            <w:tcW w:w="2538" w:type="dxa"/>
          </w:tcPr>
          <w:p w14:paraId="5D042D70" w14:textId="77777777" w:rsidR="002E01E5" w:rsidRPr="002F2707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F270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14:paraId="04501B3A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14:paraId="10312503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4865AC9F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7F9C2301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F7D600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</w:tcPr>
          <w:p w14:paraId="75D9828E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34728982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ต้องจ่าย</w:t>
            </w:r>
          </w:p>
        </w:tc>
        <w:tc>
          <w:tcPr>
            <w:tcW w:w="270" w:type="dxa"/>
          </w:tcPr>
          <w:p w14:paraId="291206E3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339EF0F5" w14:textId="77777777" w:rsidR="002E01E5" w:rsidRPr="0013642B" w:rsidRDefault="002E01E5" w:rsidP="002E01E5">
            <w:pPr>
              <w:pStyle w:val="a2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738EAD35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97D206" w14:textId="77777777" w:rsidR="002E01E5" w:rsidRPr="0013642B" w:rsidRDefault="002E01E5" w:rsidP="002E0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</w:tr>
      <w:tr w:rsidR="002E7637" w:rsidRPr="0013642B" w14:paraId="004AA37D" w14:textId="77777777" w:rsidTr="002E7637">
        <w:trPr>
          <w:cantSplit/>
        </w:trPr>
        <w:tc>
          <w:tcPr>
            <w:tcW w:w="2538" w:type="dxa"/>
          </w:tcPr>
          <w:p w14:paraId="508DAAB2" w14:textId="77777777" w:rsidR="002E7637" w:rsidRPr="0013642B" w:rsidRDefault="002E763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</w:tcPr>
          <w:p w14:paraId="65DA3C5D" w14:textId="77777777" w:rsidR="002E7637" w:rsidRPr="0013642B" w:rsidRDefault="002E7637" w:rsidP="00EE14B9">
            <w:pPr>
              <w:pStyle w:val="a2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</w:pPr>
            <w:r w:rsidRPr="0013642B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2E01E5" w:rsidRPr="0013642B" w14:paraId="1A4C4AAA" w14:textId="77777777" w:rsidTr="002E7637">
        <w:trPr>
          <w:cantSplit/>
        </w:trPr>
        <w:tc>
          <w:tcPr>
            <w:tcW w:w="2538" w:type="dxa"/>
          </w:tcPr>
          <w:p w14:paraId="4A6EB4DF" w14:textId="77777777" w:rsidR="002E01E5" w:rsidRPr="005611E1" w:rsidRDefault="005611E1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611E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611E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611E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611E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900" w:type="dxa"/>
          </w:tcPr>
          <w:p w14:paraId="141DAD47" w14:textId="77777777" w:rsidR="002E01E5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8D2B9F" w14:textId="77777777" w:rsidR="002E01E5" w:rsidRPr="0013642B" w:rsidRDefault="002E01E5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2FCF60C2" w14:textId="77777777" w:rsidR="002E01E5" w:rsidRDefault="002E01E5" w:rsidP="00B342B0">
            <w:pPr>
              <w:pStyle w:val="a2"/>
              <w:tabs>
                <w:tab w:val="decimal" w:pos="594"/>
              </w:tabs>
              <w:ind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1BFBED4" w14:textId="77777777" w:rsidR="002E01E5" w:rsidRPr="0013642B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08A860" w14:textId="77777777" w:rsidR="002E01E5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305128" w14:textId="77777777" w:rsidR="002E01E5" w:rsidRPr="0013642B" w:rsidRDefault="002E01E5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57A61CC2" w14:textId="77777777" w:rsidR="002E01E5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AA2548" w14:textId="77777777" w:rsidR="002E01E5" w:rsidRPr="0013642B" w:rsidRDefault="002E01E5" w:rsidP="00B342B0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0C64F6BA" w14:textId="77777777" w:rsidR="002E01E5" w:rsidRDefault="002E01E5" w:rsidP="00B342B0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85A008F" w14:textId="77777777" w:rsidR="002E01E5" w:rsidRPr="0013642B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D43043" w14:textId="77777777" w:rsidR="002E01E5" w:rsidRDefault="002E01E5" w:rsidP="00B34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11E1" w:rsidRPr="0013642B" w14:paraId="36B4CDD8" w14:textId="77777777" w:rsidTr="002E7637">
        <w:trPr>
          <w:cantSplit/>
        </w:trPr>
        <w:tc>
          <w:tcPr>
            <w:tcW w:w="2538" w:type="dxa"/>
          </w:tcPr>
          <w:p w14:paraId="7BD92ACE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00" w:type="dxa"/>
          </w:tcPr>
          <w:p w14:paraId="554C12E0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19,162</w:t>
            </w:r>
          </w:p>
        </w:tc>
        <w:tc>
          <w:tcPr>
            <w:tcW w:w="270" w:type="dxa"/>
          </w:tcPr>
          <w:p w14:paraId="627D06E5" w14:textId="77777777" w:rsidR="005611E1" w:rsidRPr="0013642B" w:rsidRDefault="005611E1" w:rsidP="005611E1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717E7221" w14:textId="77777777" w:rsidR="005611E1" w:rsidRPr="0013642B" w:rsidRDefault="005611E1" w:rsidP="005611E1">
            <w:pPr>
              <w:pStyle w:val="a2"/>
              <w:tabs>
                <w:tab w:val="decimal" w:pos="594"/>
              </w:tabs>
              <w:ind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(1,613)</w:t>
            </w:r>
          </w:p>
        </w:tc>
        <w:tc>
          <w:tcPr>
            <w:tcW w:w="270" w:type="dxa"/>
          </w:tcPr>
          <w:p w14:paraId="1AED4E42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DFED9B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17,549</w:t>
            </w:r>
          </w:p>
        </w:tc>
        <w:tc>
          <w:tcPr>
            <w:tcW w:w="270" w:type="dxa"/>
          </w:tcPr>
          <w:p w14:paraId="55AB0C8E" w14:textId="77777777" w:rsidR="005611E1" w:rsidRPr="0013642B" w:rsidRDefault="005611E1" w:rsidP="005611E1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1E0D74BC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18,451</w:t>
            </w:r>
          </w:p>
        </w:tc>
        <w:tc>
          <w:tcPr>
            <w:tcW w:w="270" w:type="dxa"/>
          </w:tcPr>
          <w:p w14:paraId="05441F46" w14:textId="77777777" w:rsidR="005611E1" w:rsidRPr="0013642B" w:rsidRDefault="005611E1" w:rsidP="005611E1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21708524" w14:textId="77777777" w:rsidR="005611E1" w:rsidRPr="0013642B" w:rsidRDefault="005611E1" w:rsidP="005611E1">
            <w:pPr>
              <w:pStyle w:val="a2"/>
              <w:tabs>
                <w:tab w:val="decimal" w:pos="594"/>
              </w:tabs>
              <w:ind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(1,577)</w:t>
            </w:r>
          </w:p>
        </w:tc>
        <w:tc>
          <w:tcPr>
            <w:tcW w:w="270" w:type="dxa"/>
          </w:tcPr>
          <w:p w14:paraId="74B07F35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0CF8E2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 w:rsidRPr="00A04442">
              <w:rPr>
                <w:rFonts w:ascii="Angsana New" w:hAnsi="Angsana New"/>
                <w:sz w:val="26"/>
                <w:szCs w:val="26"/>
              </w:rPr>
              <w:t>16,874</w:t>
            </w:r>
          </w:p>
        </w:tc>
      </w:tr>
      <w:tr w:rsidR="005611E1" w:rsidRPr="0013642B" w14:paraId="5A287BEE" w14:textId="77777777" w:rsidTr="001B60C8">
        <w:trPr>
          <w:cantSplit/>
          <w:trHeight w:val="74"/>
        </w:trPr>
        <w:tc>
          <w:tcPr>
            <w:tcW w:w="2538" w:type="dxa"/>
          </w:tcPr>
          <w:p w14:paraId="5149A5D8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1 - 5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6C2929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17,956</w:t>
            </w:r>
          </w:p>
        </w:tc>
        <w:tc>
          <w:tcPr>
            <w:tcW w:w="270" w:type="dxa"/>
          </w:tcPr>
          <w:p w14:paraId="7D73CDA0" w14:textId="77777777" w:rsidR="005611E1" w:rsidRPr="0013642B" w:rsidRDefault="005611E1" w:rsidP="005611E1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A47B1E" w14:textId="77777777" w:rsidR="005611E1" w:rsidRPr="0013642B" w:rsidRDefault="005611E1" w:rsidP="005611E1">
            <w:pPr>
              <w:pStyle w:val="a2"/>
              <w:tabs>
                <w:tab w:val="decimal" w:pos="594"/>
              </w:tabs>
              <w:ind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(1,546)</w:t>
            </w:r>
          </w:p>
        </w:tc>
        <w:tc>
          <w:tcPr>
            <w:tcW w:w="270" w:type="dxa"/>
          </w:tcPr>
          <w:p w14:paraId="671421CF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620255" w14:textId="77777777" w:rsidR="005611E1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43"/>
            </w:pPr>
            <w:r w:rsidRPr="007920D7">
              <w:rPr>
                <w:rFonts w:ascii="Angsana New" w:hAnsi="Angsana New"/>
                <w:sz w:val="28"/>
                <w:szCs w:val="28"/>
              </w:rPr>
              <w:t>16,410</w:t>
            </w:r>
          </w:p>
        </w:tc>
        <w:tc>
          <w:tcPr>
            <w:tcW w:w="270" w:type="dxa"/>
          </w:tcPr>
          <w:p w14:paraId="6D001B37" w14:textId="77777777" w:rsidR="005611E1" w:rsidRPr="0013642B" w:rsidRDefault="005611E1" w:rsidP="005611E1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2110DB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17,600</w:t>
            </w:r>
          </w:p>
        </w:tc>
        <w:tc>
          <w:tcPr>
            <w:tcW w:w="270" w:type="dxa"/>
          </w:tcPr>
          <w:p w14:paraId="67906F68" w14:textId="77777777" w:rsidR="005611E1" w:rsidRPr="0013642B" w:rsidRDefault="005611E1" w:rsidP="005611E1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0EDE6C" w14:textId="77777777" w:rsidR="005611E1" w:rsidRPr="0013642B" w:rsidRDefault="005611E1" w:rsidP="005611E1">
            <w:pPr>
              <w:pStyle w:val="a2"/>
              <w:tabs>
                <w:tab w:val="decimal" w:pos="594"/>
              </w:tabs>
              <w:ind w:right="-19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(1,541)</w:t>
            </w:r>
          </w:p>
        </w:tc>
        <w:tc>
          <w:tcPr>
            <w:tcW w:w="270" w:type="dxa"/>
          </w:tcPr>
          <w:p w14:paraId="74778F73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C73427" w14:textId="77777777" w:rsidR="005611E1" w:rsidRPr="00A04442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sz w:val="26"/>
                <w:szCs w:val="26"/>
              </w:rPr>
            </w:pPr>
            <w:r w:rsidRPr="00A04442">
              <w:rPr>
                <w:rFonts w:ascii="Angsana New" w:hAnsi="Angsana New"/>
                <w:sz w:val="26"/>
                <w:szCs w:val="26"/>
              </w:rPr>
              <w:t>16,059</w:t>
            </w:r>
          </w:p>
        </w:tc>
      </w:tr>
      <w:tr w:rsidR="005611E1" w:rsidRPr="00616CEB" w14:paraId="59DC9973" w14:textId="77777777" w:rsidTr="001B60C8">
        <w:trPr>
          <w:cantSplit/>
        </w:trPr>
        <w:tc>
          <w:tcPr>
            <w:tcW w:w="2538" w:type="dxa"/>
          </w:tcPr>
          <w:p w14:paraId="5E274967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642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37DC7F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37,118</w:t>
            </w:r>
          </w:p>
        </w:tc>
        <w:tc>
          <w:tcPr>
            <w:tcW w:w="270" w:type="dxa"/>
          </w:tcPr>
          <w:p w14:paraId="0E12B314" w14:textId="77777777" w:rsidR="005611E1" w:rsidRPr="0013642B" w:rsidRDefault="005611E1" w:rsidP="005611E1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6CCFEB" w14:textId="77777777" w:rsidR="005611E1" w:rsidRPr="003B0163" w:rsidRDefault="005611E1" w:rsidP="005611E1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(3,159)</w:t>
            </w:r>
          </w:p>
        </w:tc>
        <w:tc>
          <w:tcPr>
            <w:tcW w:w="270" w:type="dxa"/>
          </w:tcPr>
          <w:p w14:paraId="2F71596B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018D7" w14:textId="77777777" w:rsidR="005611E1" w:rsidRPr="006E71BF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33,959</w:t>
            </w:r>
          </w:p>
        </w:tc>
        <w:tc>
          <w:tcPr>
            <w:tcW w:w="270" w:type="dxa"/>
          </w:tcPr>
          <w:p w14:paraId="0F45C813" w14:textId="77777777" w:rsidR="005611E1" w:rsidRPr="0013642B" w:rsidRDefault="005611E1" w:rsidP="005611E1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193DD3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36,051</w:t>
            </w:r>
          </w:p>
        </w:tc>
        <w:tc>
          <w:tcPr>
            <w:tcW w:w="270" w:type="dxa"/>
          </w:tcPr>
          <w:p w14:paraId="7A656E9D" w14:textId="77777777" w:rsidR="005611E1" w:rsidRPr="0013642B" w:rsidRDefault="005611E1" w:rsidP="005611E1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0516843" w14:textId="77777777" w:rsidR="005611E1" w:rsidRPr="003B0163" w:rsidRDefault="005611E1" w:rsidP="005611E1">
            <w:pPr>
              <w:pStyle w:val="a2"/>
              <w:tabs>
                <w:tab w:val="decimal" w:pos="594"/>
              </w:tabs>
              <w:ind w:left="-115" w:right="-19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B016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,118</w:t>
            </w:r>
            <w:r w:rsidRPr="003B0163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E199A0B" w14:textId="77777777" w:rsidR="005611E1" w:rsidRPr="0013642B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791AD" w14:textId="77777777" w:rsidR="005611E1" w:rsidRPr="00A04442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4442">
              <w:rPr>
                <w:rFonts w:ascii="Angsana New" w:hAnsi="Angsana New"/>
                <w:b/>
                <w:bCs/>
                <w:sz w:val="26"/>
                <w:szCs w:val="26"/>
              </w:rPr>
              <w:t>32,933</w:t>
            </w:r>
          </w:p>
        </w:tc>
      </w:tr>
    </w:tbl>
    <w:p w14:paraId="7EF7B76D" w14:textId="77777777" w:rsidR="006B5C05" w:rsidRDefault="006B5C05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44CAF6" w14:textId="778913B2" w:rsidR="0085418C" w:rsidRDefault="0085418C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C5936A" w14:textId="16B53E2D" w:rsidR="00E61E92" w:rsidRDefault="00E61E92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1EF0B5" w14:textId="3805179C" w:rsidR="00E61E92" w:rsidRDefault="00E61E92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679CEE" w14:textId="3FFC2775" w:rsidR="00E61E92" w:rsidRDefault="00E61E92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829AE8" w14:textId="787D833B" w:rsidR="00E61E92" w:rsidRDefault="00E61E92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2205D2F" w14:textId="2EA3732C" w:rsidR="00E61E92" w:rsidRDefault="00E61E92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862113" w14:textId="67AFA852" w:rsidR="00E61E92" w:rsidRDefault="00E61E92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D94A7F" w14:textId="230BDBE1" w:rsidR="00E61E92" w:rsidRDefault="00E61E92" w:rsidP="00270F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A28011" w14:textId="3EA88AFB" w:rsidR="00562BFF" w:rsidRDefault="005E481E" w:rsidP="006E0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611E1">
        <w:rPr>
          <w:rFonts w:ascii="Angsana New" w:hAnsi="Angsana New"/>
          <w:b/>
          <w:bCs/>
          <w:sz w:val="30"/>
          <w:szCs w:val="30"/>
        </w:rPr>
        <w:t>6</w:t>
      </w:r>
      <w:r w:rsidR="00270FB7" w:rsidRPr="00D200E9">
        <w:rPr>
          <w:rFonts w:ascii="Angsana New" w:hAnsi="Angsana New"/>
          <w:b/>
          <w:bCs/>
          <w:sz w:val="30"/>
          <w:szCs w:val="30"/>
          <w:cs/>
        </w:rPr>
        <w:tab/>
      </w:r>
      <w:r w:rsidR="00270FB7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820DE7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270FB7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62E884A4" w14:textId="77777777" w:rsidR="00B274DB" w:rsidRPr="00B064F1" w:rsidRDefault="00B274DB" w:rsidP="006E0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  <w:lang w:val="en-GB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2"/>
        <w:gridCol w:w="269"/>
        <w:gridCol w:w="1076"/>
        <w:gridCol w:w="269"/>
        <w:gridCol w:w="1093"/>
        <w:gridCol w:w="260"/>
        <w:gridCol w:w="1164"/>
        <w:gridCol w:w="269"/>
        <w:gridCol w:w="1083"/>
      </w:tblGrid>
      <w:tr w:rsidR="0003409F" w:rsidRPr="005B3147" w14:paraId="4DC5A4E4" w14:textId="77777777" w:rsidTr="0038634E">
        <w:trPr>
          <w:trHeight w:hRule="exact" w:val="374"/>
        </w:trPr>
        <w:tc>
          <w:tcPr>
            <w:tcW w:w="1587" w:type="pct"/>
          </w:tcPr>
          <w:p w14:paraId="4117D9A7" w14:textId="77777777" w:rsidR="0003409F" w:rsidRPr="00433252" w:rsidRDefault="0003409F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4B05AE77" w14:textId="77777777" w:rsidR="0003409F" w:rsidRPr="00433252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402DA0E" w14:textId="77777777" w:rsidR="0003409F" w:rsidRPr="00433252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3" w:type="pct"/>
            <w:gridSpan w:val="3"/>
          </w:tcPr>
          <w:p w14:paraId="6C742838" w14:textId="77777777" w:rsidR="0003409F" w:rsidRPr="00433252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F37E414" w14:textId="77777777" w:rsidR="0003409F" w:rsidRPr="00433252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14:paraId="5E35B74B" w14:textId="77777777" w:rsidR="0003409F" w:rsidRPr="00433252" w:rsidRDefault="0003409F" w:rsidP="007A5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409F" w:rsidRPr="005B3147" w14:paraId="3AAEF012" w14:textId="77777777" w:rsidTr="0038634E">
        <w:trPr>
          <w:trHeight w:hRule="exact" w:val="374"/>
        </w:trPr>
        <w:tc>
          <w:tcPr>
            <w:tcW w:w="1587" w:type="pct"/>
          </w:tcPr>
          <w:p w14:paraId="3253A734" w14:textId="77777777" w:rsidR="0003409F" w:rsidRPr="00433252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4E4250B4" w14:textId="77777777" w:rsidR="0003409F" w:rsidRPr="005E1241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12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pct"/>
          </w:tcPr>
          <w:p w14:paraId="611EE8EC" w14:textId="77777777" w:rsidR="0003409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9DA9646" w14:textId="77777777"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611E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51C3F4E3" w14:textId="77777777"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596933C" w14:textId="77777777"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611E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5C9B5EC7" w14:textId="77777777"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F8FED68" w14:textId="77777777"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611E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5F9384F2" w14:textId="77777777"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96033C5" w14:textId="77777777" w:rsidR="0003409F" w:rsidRPr="006E594F" w:rsidRDefault="0003409F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611E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3409F" w:rsidRPr="005B3147" w14:paraId="20B35A38" w14:textId="77777777" w:rsidTr="0038634E">
        <w:trPr>
          <w:trHeight w:hRule="exact" w:val="374"/>
        </w:trPr>
        <w:tc>
          <w:tcPr>
            <w:tcW w:w="1587" w:type="pct"/>
          </w:tcPr>
          <w:p w14:paraId="643CC4C5" w14:textId="77777777" w:rsidR="0003409F" w:rsidRPr="00433252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0A55986E" w14:textId="77777777" w:rsidR="0003409F" w:rsidRPr="00433252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0C565CB" w14:textId="77777777" w:rsidR="0003409F" w:rsidRPr="00433252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pct"/>
            <w:gridSpan w:val="7"/>
          </w:tcPr>
          <w:p w14:paraId="7FDEC833" w14:textId="77777777" w:rsidR="0003409F" w:rsidRPr="00433252" w:rsidRDefault="0003409F" w:rsidP="00867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11E1" w:rsidRPr="005B3147" w14:paraId="224EA17F" w14:textId="77777777" w:rsidTr="0038634E">
        <w:trPr>
          <w:trHeight w:hRule="exact" w:val="374"/>
        </w:trPr>
        <w:tc>
          <w:tcPr>
            <w:tcW w:w="1587" w:type="pct"/>
          </w:tcPr>
          <w:p w14:paraId="1B98DC67" w14:textId="77777777" w:rsidR="005611E1" w:rsidRPr="00D81237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2" w:type="pct"/>
          </w:tcPr>
          <w:p w14:paraId="524C2EE3" w14:textId="77777777" w:rsidR="005611E1" w:rsidRPr="00390E1E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4FAFA1A4" w14:textId="77777777" w:rsidR="005611E1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FD8EEFD" w14:textId="63CFC4EF" w:rsidR="005611E1" w:rsidRPr="00C54C3A" w:rsidRDefault="00825A47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11,672</w:t>
            </w:r>
          </w:p>
        </w:tc>
        <w:tc>
          <w:tcPr>
            <w:tcW w:w="144" w:type="pct"/>
          </w:tcPr>
          <w:p w14:paraId="605534A7" w14:textId="77777777" w:rsidR="005611E1" w:rsidRPr="00C54C3A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FD1D537" w14:textId="77777777" w:rsidR="005611E1" w:rsidRPr="00C54C3A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3,823</w:t>
            </w:r>
          </w:p>
        </w:tc>
        <w:tc>
          <w:tcPr>
            <w:tcW w:w="139" w:type="pct"/>
          </w:tcPr>
          <w:p w14:paraId="6FED840E" w14:textId="77777777" w:rsidR="005611E1" w:rsidRPr="00C54C3A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5F00E91" w14:textId="34C2F525" w:rsidR="005611E1" w:rsidRPr="007E3689" w:rsidRDefault="00825A47" w:rsidP="0082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56B7F5B" w14:textId="77777777" w:rsidR="005611E1" w:rsidRPr="00C54C3A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801A61D" w14:textId="77777777" w:rsidR="005611E1" w:rsidRPr="007E3689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</w:tr>
      <w:tr w:rsidR="005611E1" w:rsidRPr="005B3147" w14:paraId="58D9E5AD" w14:textId="77777777" w:rsidTr="00C22222">
        <w:trPr>
          <w:trHeight w:hRule="exact" w:val="230"/>
        </w:trPr>
        <w:tc>
          <w:tcPr>
            <w:tcW w:w="1587" w:type="pct"/>
          </w:tcPr>
          <w:p w14:paraId="3D963B63" w14:textId="77777777" w:rsidR="005611E1" w:rsidRPr="00433252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47710BEC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E33719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65C5962B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81ED286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17F55E5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D0EE54C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0F7F4372" w14:textId="77777777" w:rsidR="005611E1" w:rsidRPr="00433252" w:rsidRDefault="005611E1" w:rsidP="00386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4B1930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C11FB12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1E1" w:rsidRPr="005B3147" w14:paraId="710FF7AC" w14:textId="77777777" w:rsidTr="0038634E">
        <w:trPr>
          <w:trHeight w:hRule="exact" w:val="374"/>
        </w:trPr>
        <w:tc>
          <w:tcPr>
            <w:tcW w:w="1587" w:type="pct"/>
          </w:tcPr>
          <w:p w14:paraId="3A4CF0F2" w14:textId="77777777" w:rsidR="005611E1" w:rsidRPr="00D81237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2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82" w:type="pct"/>
          </w:tcPr>
          <w:p w14:paraId="34C43840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AEBBE6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86B5FCA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469E2D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22EFD5C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FBAAA89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72D03D8" w14:textId="77777777" w:rsidR="005611E1" w:rsidRPr="00433252" w:rsidRDefault="005611E1" w:rsidP="00386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4F9202D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544CB8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1E1" w:rsidRPr="005B3147" w14:paraId="75DBFE1D" w14:textId="77777777" w:rsidTr="0038634E">
        <w:trPr>
          <w:trHeight w:hRule="exact" w:val="374"/>
        </w:trPr>
        <w:tc>
          <w:tcPr>
            <w:tcW w:w="1587" w:type="pct"/>
          </w:tcPr>
          <w:p w14:paraId="0C9D709B" w14:textId="77777777" w:rsidR="005611E1" w:rsidRPr="00433252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252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482" w:type="pct"/>
          </w:tcPr>
          <w:p w14:paraId="0EF5AC2D" w14:textId="77777777" w:rsidR="005611E1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1DAE0DD" w14:textId="77777777" w:rsidR="005611E1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44F13FB3" w14:textId="060242C9" w:rsidR="005611E1" w:rsidRPr="00433252" w:rsidRDefault="00825A47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40,949</w:t>
            </w:r>
          </w:p>
        </w:tc>
        <w:tc>
          <w:tcPr>
            <w:tcW w:w="144" w:type="pct"/>
          </w:tcPr>
          <w:p w14:paraId="76257F75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7979CA6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105,059</w:t>
            </w:r>
          </w:p>
        </w:tc>
        <w:tc>
          <w:tcPr>
            <w:tcW w:w="139" w:type="pct"/>
          </w:tcPr>
          <w:p w14:paraId="2E614A92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5769AB4" w14:textId="77777777" w:rsidR="005611E1" w:rsidRPr="00433252" w:rsidRDefault="000B08F7" w:rsidP="00386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29,621</w:t>
            </w:r>
          </w:p>
        </w:tc>
        <w:tc>
          <w:tcPr>
            <w:tcW w:w="144" w:type="pct"/>
          </w:tcPr>
          <w:p w14:paraId="1219D92A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4ACD7B5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28,673</w:t>
            </w:r>
          </w:p>
        </w:tc>
      </w:tr>
      <w:tr w:rsidR="005611E1" w:rsidRPr="005B3147" w14:paraId="08683CF1" w14:textId="77777777" w:rsidTr="0038634E">
        <w:trPr>
          <w:trHeight w:hRule="exact" w:val="374"/>
        </w:trPr>
        <w:tc>
          <w:tcPr>
            <w:tcW w:w="1587" w:type="pct"/>
          </w:tcPr>
          <w:p w14:paraId="13B083B1" w14:textId="77777777" w:rsidR="005611E1" w:rsidRPr="00433252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เงินรับแทน</w:t>
            </w:r>
          </w:p>
        </w:tc>
        <w:tc>
          <w:tcPr>
            <w:tcW w:w="482" w:type="pct"/>
          </w:tcPr>
          <w:p w14:paraId="75B8D92A" w14:textId="77777777" w:rsidR="005611E1" w:rsidRPr="00433252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70257B" w14:textId="77777777" w:rsidR="005611E1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C5AB807" w14:textId="545D501E" w:rsidR="005611E1" w:rsidRPr="00281306" w:rsidRDefault="00825A47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29,240</w:t>
            </w:r>
          </w:p>
        </w:tc>
        <w:tc>
          <w:tcPr>
            <w:tcW w:w="144" w:type="pct"/>
          </w:tcPr>
          <w:p w14:paraId="5F529DF0" w14:textId="77777777" w:rsidR="005611E1" w:rsidRPr="00281306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81DF45" w14:textId="77777777" w:rsidR="005611E1" w:rsidRPr="00281306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29,471</w:t>
            </w:r>
          </w:p>
        </w:tc>
        <w:tc>
          <w:tcPr>
            <w:tcW w:w="139" w:type="pct"/>
          </w:tcPr>
          <w:p w14:paraId="345F472A" w14:textId="77777777" w:rsidR="005611E1" w:rsidRPr="00281306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639DBB7" w14:textId="77777777" w:rsidR="005611E1" w:rsidRPr="00281306" w:rsidRDefault="009D7F08" w:rsidP="00386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1,222</w:t>
            </w:r>
          </w:p>
        </w:tc>
        <w:tc>
          <w:tcPr>
            <w:tcW w:w="144" w:type="pct"/>
          </w:tcPr>
          <w:p w14:paraId="34AEE3EE" w14:textId="77777777" w:rsidR="005611E1" w:rsidRPr="00281306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46B033E" w14:textId="77777777" w:rsidR="005611E1" w:rsidRPr="00281306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1,320</w:t>
            </w:r>
          </w:p>
        </w:tc>
      </w:tr>
      <w:tr w:rsidR="005611E1" w:rsidRPr="009232B1" w14:paraId="4444CDA4" w14:textId="77777777" w:rsidTr="0038634E">
        <w:trPr>
          <w:trHeight w:hRule="exact" w:val="374"/>
        </w:trPr>
        <w:tc>
          <w:tcPr>
            <w:tcW w:w="1587" w:type="pct"/>
          </w:tcPr>
          <w:p w14:paraId="21F68DBE" w14:textId="77777777" w:rsidR="005611E1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32B1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ค่าบริการโครงข่ายโทรทัศน์</w:t>
            </w:r>
          </w:p>
          <w:p w14:paraId="0AA8819A" w14:textId="77777777" w:rsidR="005611E1" w:rsidRPr="009232B1" w:rsidRDefault="005611E1" w:rsidP="0056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7D80A0AC" w14:textId="77777777" w:rsidR="005611E1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AA0DB5F" w14:textId="77777777" w:rsidR="005611E1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80CB324" w14:textId="77777777" w:rsidR="005611E1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412792" w14:textId="77777777" w:rsidR="005611E1" w:rsidRPr="009232B1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097EE6B" w14:textId="77777777" w:rsidR="005611E1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FA26BAC" w14:textId="77777777" w:rsidR="005611E1" w:rsidRPr="009232B1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5094F11" w14:textId="77777777" w:rsidR="005611E1" w:rsidRDefault="005611E1" w:rsidP="00386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2B381C" w14:textId="77777777" w:rsidR="005611E1" w:rsidRPr="009232B1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146A74" w14:textId="77777777" w:rsidR="005611E1" w:rsidRDefault="005611E1" w:rsidP="00561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08F7" w:rsidRPr="009232B1" w14:paraId="09E1B935" w14:textId="77777777" w:rsidTr="0038634E">
        <w:trPr>
          <w:trHeight w:hRule="exact" w:val="374"/>
        </w:trPr>
        <w:tc>
          <w:tcPr>
            <w:tcW w:w="1587" w:type="pct"/>
          </w:tcPr>
          <w:p w14:paraId="1E91DCD4" w14:textId="77777777" w:rsidR="000B08F7" w:rsidRDefault="000B08F7" w:rsidP="000B0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ในระบบดิจิทัล</w:t>
            </w:r>
          </w:p>
          <w:p w14:paraId="5CD17918" w14:textId="77777777" w:rsidR="000B08F7" w:rsidRPr="009232B1" w:rsidRDefault="000B08F7" w:rsidP="000B0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6B1F83E1" w14:textId="77777777" w:rsidR="000B08F7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31339BD" w14:textId="77777777" w:rsidR="000B08F7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039AC9D3" w14:textId="77777777" w:rsidR="000B08F7" w:rsidRPr="00281306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43D6609" w14:textId="77777777" w:rsidR="000B08F7" w:rsidRPr="00281306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28064ED" w14:textId="77777777" w:rsidR="000B08F7" w:rsidRPr="00281306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16,821</w:t>
            </w:r>
          </w:p>
        </w:tc>
        <w:tc>
          <w:tcPr>
            <w:tcW w:w="139" w:type="pct"/>
          </w:tcPr>
          <w:p w14:paraId="32ACA307" w14:textId="77777777" w:rsidR="000B08F7" w:rsidRPr="00281306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F70F99" w14:textId="77777777" w:rsidR="000B08F7" w:rsidRPr="00281306" w:rsidRDefault="000B08F7" w:rsidP="00386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1E2211" w14:textId="77777777" w:rsidR="000B08F7" w:rsidRPr="00281306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0DDCF1" w14:textId="77777777" w:rsidR="000B08F7" w:rsidRPr="00281306" w:rsidRDefault="000B08F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08F7" w:rsidRPr="005B3147" w14:paraId="161BF41C" w14:textId="77777777" w:rsidTr="0038634E">
        <w:trPr>
          <w:trHeight w:hRule="exact" w:val="374"/>
        </w:trPr>
        <w:tc>
          <w:tcPr>
            <w:tcW w:w="1587" w:type="pct"/>
          </w:tcPr>
          <w:p w14:paraId="338AEDD0" w14:textId="77777777" w:rsidR="000B08F7" w:rsidRPr="00433252" w:rsidRDefault="000B08F7" w:rsidP="000B0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252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482" w:type="pct"/>
          </w:tcPr>
          <w:p w14:paraId="73D209F1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D46A65" w14:textId="77777777" w:rsidR="000B08F7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F028AAA" w14:textId="2E921625" w:rsidR="000B08F7" w:rsidRPr="00433252" w:rsidRDefault="00825A4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4,601</w:t>
            </w:r>
          </w:p>
        </w:tc>
        <w:tc>
          <w:tcPr>
            <w:tcW w:w="144" w:type="pct"/>
          </w:tcPr>
          <w:p w14:paraId="1F8EA421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E3B4FF1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2,425</w:t>
            </w:r>
          </w:p>
        </w:tc>
        <w:tc>
          <w:tcPr>
            <w:tcW w:w="139" w:type="pct"/>
          </w:tcPr>
          <w:p w14:paraId="0476B51C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90E9D81" w14:textId="77777777" w:rsidR="000B08F7" w:rsidRPr="00433252" w:rsidRDefault="000B08F7" w:rsidP="00386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1,259</w:t>
            </w:r>
          </w:p>
        </w:tc>
        <w:tc>
          <w:tcPr>
            <w:tcW w:w="144" w:type="pct"/>
          </w:tcPr>
          <w:p w14:paraId="20BD4FC2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9A97C8D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1,436</w:t>
            </w:r>
          </w:p>
        </w:tc>
      </w:tr>
      <w:tr w:rsidR="000B08F7" w:rsidRPr="005B3147" w14:paraId="4DE8D879" w14:textId="77777777" w:rsidTr="0038634E">
        <w:trPr>
          <w:trHeight w:hRule="exact" w:val="374"/>
        </w:trPr>
        <w:tc>
          <w:tcPr>
            <w:tcW w:w="1587" w:type="pct"/>
          </w:tcPr>
          <w:p w14:paraId="49708334" w14:textId="77777777" w:rsidR="000B08F7" w:rsidRPr="00433252" w:rsidRDefault="000B08F7" w:rsidP="000B0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325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2" w:type="pct"/>
          </w:tcPr>
          <w:p w14:paraId="7C664218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A029B9C" w14:textId="77777777" w:rsidR="000B08F7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118AA7B" w14:textId="6504D2BC" w:rsidR="000B08F7" w:rsidRPr="00281306" w:rsidRDefault="00825A4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102,05</w:t>
            </w:r>
            <w:r w:rsidR="00B064F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A50FF6F" w14:textId="77777777" w:rsidR="000B08F7" w:rsidRPr="00281306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0641B7E" w14:textId="77777777" w:rsidR="000B08F7" w:rsidRPr="00281306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87,068</w:t>
            </w:r>
          </w:p>
        </w:tc>
        <w:tc>
          <w:tcPr>
            <w:tcW w:w="139" w:type="pct"/>
          </w:tcPr>
          <w:p w14:paraId="2B7F8645" w14:textId="77777777" w:rsidR="000B08F7" w:rsidRPr="00281306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64EC235" w14:textId="77777777" w:rsidR="000B08F7" w:rsidRPr="00281306" w:rsidRDefault="000B08F7" w:rsidP="00386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9,669</w:t>
            </w:r>
          </w:p>
        </w:tc>
        <w:tc>
          <w:tcPr>
            <w:tcW w:w="144" w:type="pct"/>
          </w:tcPr>
          <w:p w14:paraId="267D4D7D" w14:textId="77777777" w:rsidR="000B08F7" w:rsidRPr="00281306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0126CE8" w14:textId="77777777" w:rsidR="000B08F7" w:rsidRPr="00281306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16,369</w:t>
            </w:r>
          </w:p>
        </w:tc>
      </w:tr>
      <w:tr w:rsidR="000B08F7" w:rsidRPr="00E51F06" w14:paraId="20DD6FDB" w14:textId="77777777" w:rsidTr="0038634E">
        <w:trPr>
          <w:trHeight w:hRule="exact" w:val="374"/>
        </w:trPr>
        <w:tc>
          <w:tcPr>
            <w:tcW w:w="1587" w:type="pct"/>
          </w:tcPr>
          <w:p w14:paraId="78C56BC7" w14:textId="77777777" w:rsidR="000B08F7" w:rsidRPr="00433252" w:rsidRDefault="000B08F7" w:rsidP="000B0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48C4989E" w14:textId="77777777" w:rsidR="000B08F7" w:rsidRPr="00C54C3A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91FD1D2" w14:textId="77777777" w:rsidR="000B08F7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14C138C3" w14:textId="1D8AF49F" w:rsidR="000B08F7" w:rsidRPr="00C54C3A" w:rsidRDefault="00825A4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176,848</w:t>
            </w:r>
          </w:p>
        </w:tc>
        <w:tc>
          <w:tcPr>
            <w:tcW w:w="144" w:type="pct"/>
          </w:tcPr>
          <w:p w14:paraId="53AB51A7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6E685213" w14:textId="77777777" w:rsidR="000B08F7" w:rsidRPr="00C54C3A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240,844</w:t>
            </w:r>
          </w:p>
        </w:tc>
        <w:tc>
          <w:tcPr>
            <w:tcW w:w="139" w:type="pct"/>
          </w:tcPr>
          <w:p w14:paraId="33219E03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2BB79D5A" w14:textId="57E9E57C" w:rsidR="000B08F7" w:rsidRPr="00C54C3A" w:rsidRDefault="00825A47" w:rsidP="00386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41,7</w:t>
            </w:r>
            <w:r w:rsidR="00580B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3E1C4B61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5E849F3A" w14:textId="77777777" w:rsidR="000B08F7" w:rsidRPr="00C54C3A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47,798</w:t>
            </w:r>
          </w:p>
        </w:tc>
      </w:tr>
      <w:tr w:rsidR="000B08F7" w:rsidRPr="00E51F06" w14:paraId="2D74F5C0" w14:textId="77777777" w:rsidTr="00C22222">
        <w:trPr>
          <w:trHeight w:hRule="exact" w:val="230"/>
        </w:trPr>
        <w:tc>
          <w:tcPr>
            <w:tcW w:w="1587" w:type="pct"/>
          </w:tcPr>
          <w:p w14:paraId="6A18DABB" w14:textId="77777777" w:rsidR="000B08F7" w:rsidRPr="00433252" w:rsidRDefault="000B08F7" w:rsidP="000B0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568C1E49" w14:textId="77777777" w:rsidR="000B08F7" w:rsidRPr="00C54C3A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72B501" w14:textId="77777777" w:rsidR="000B08F7" w:rsidRPr="00C54C3A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4396C313" w14:textId="77777777" w:rsidR="000B08F7" w:rsidRPr="00C54C3A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9C69655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281F9F8" w14:textId="77777777" w:rsidR="000B08F7" w:rsidRPr="00C54C3A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F5F76AF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3C58FE60" w14:textId="77777777" w:rsidR="000B08F7" w:rsidRPr="00C54C3A" w:rsidRDefault="000B08F7" w:rsidP="00386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D238ACF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1790EA30" w14:textId="77777777" w:rsidR="000B08F7" w:rsidRPr="00C54C3A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08F7" w:rsidRPr="00E51F06" w14:paraId="7199A886" w14:textId="77777777" w:rsidTr="0038634E">
        <w:trPr>
          <w:trHeight w:hRule="exact" w:val="374"/>
        </w:trPr>
        <w:tc>
          <w:tcPr>
            <w:tcW w:w="1587" w:type="pct"/>
          </w:tcPr>
          <w:p w14:paraId="7B049712" w14:textId="77777777" w:rsidR="000B08F7" w:rsidRPr="00433252" w:rsidRDefault="000B08F7" w:rsidP="000B0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3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7A2482F3" w14:textId="77777777" w:rsidR="000B08F7" w:rsidRPr="00C54C3A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5C09664" w14:textId="77777777" w:rsidR="000B08F7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28566CBF" w14:textId="13DAB15F" w:rsidR="000B08F7" w:rsidRPr="00C54C3A" w:rsidRDefault="00825A4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188,520</w:t>
            </w:r>
          </w:p>
        </w:tc>
        <w:tc>
          <w:tcPr>
            <w:tcW w:w="144" w:type="pct"/>
          </w:tcPr>
          <w:p w14:paraId="16969CE0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B0D0DC6" w14:textId="77777777" w:rsidR="000B08F7" w:rsidRPr="00C54C3A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244,667</w:t>
            </w:r>
          </w:p>
        </w:tc>
        <w:tc>
          <w:tcPr>
            <w:tcW w:w="139" w:type="pct"/>
          </w:tcPr>
          <w:p w14:paraId="2ED63AF3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6BA043D5" w14:textId="2FD476F1" w:rsidR="000B08F7" w:rsidRPr="00C54C3A" w:rsidRDefault="000B08F7" w:rsidP="003865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41,7</w:t>
            </w:r>
            <w:r w:rsidR="00580B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7E572E1F" w14:textId="77777777" w:rsidR="000B08F7" w:rsidRPr="00433252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71916341" w14:textId="77777777" w:rsidR="000B08F7" w:rsidRPr="00C54C3A" w:rsidRDefault="000B08F7" w:rsidP="000B0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48,748</w:t>
            </w:r>
          </w:p>
        </w:tc>
      </w:tr>
    </w:tbl>
    <w:p w14:paraId="2EE31CE2" w14:textId="77777777" w:rsidR="00562BFF" w:rsidRPr="00B064F1" w:rsidRDefault="00562BFF" w:rsidP="005E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59D7DBD9" w14:textId="77777777" w:rsidR="00376E23" w:rsidRPr="00C06367" w:rsidRDefault="005E481E" w:rsidP="005E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5611E1">
        <w:rPr>
          <w:rFonts w:ascii="Angsana New" w:hAnsi="Angsana New"/>
          <w:b/>
          <w:bCs/>
          <w:sz w:val="30"/>
          <w:szCs w:val="30"/>
        </w:rPr>
        <w:t>7</w:t>
      </w:r>
      <w:r w:rsidR="006B2D9B" w:rsidRPr="00C06367">
        <w:rPr>
          <w:rFonts w:ascii="Angsana New" w:hAnsi="Angsana New"/>
          <w:b/>
          <w:bCs/>
          <w:sz w:val="30"/>
          <w:szCs w:val="30"/>
          <w:cs/>
        </w:rPr>
        <w:tab/>
      </w:r>
      <w:r w:rsidR="006B2D9B" w:rsidRPr="00C06367"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</w:t>
      </w:r>
    </w:p>
    <w:p w14:paraId="4919F431" w14:textId="77777777" w:rsidR="00FF3717" w:rsidRPr="00B064F1" w:rsidRDefault="00FF3717" w:rsidP="005E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6"/>
        <w:gridCol w:w="902"/>
        <w:gridCol w:w="267"/>
        <w:gridCol w:w="1075"/>
        <w:gridCol w:w="269"/>
        <w:gridCol w:w="1085"/>
        <w:gridCol w:w="258"/>
        <w:gridCol w:w="1160"/>
        <w:gridCol w:w="269"/>
        <w:gridCol w:w="1090"/>
      </w:tblGrid>
      <w:tr w:rsidR="00825A47" w:rsidRPr="00C06367" w14:paraId="66900A19" w14:textId="77777777" w:rsidTr="00B17D6D">
        <w:tc>
          <w:tcPr>
            <w:tcW w:w="1591" w:type="pct"/>
          </w:tcPr>
          <w:p w14:paraId="03B9C5E9" w14:textId="77777777" w:rsidR="00825A47" w:rsidRPr="00C06367" w:rsidRDefault="00825A47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51818F05" w14:textId="77777777" w:rsidR="00825A47" w:rsidRPr="00C06367" w:rsidRDefault="00825A4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4AC9C9D" w14:textId="77777777" w:rsidR="00825A47" w:rsidRPr="00C06367" w:rsidRDefault="00825A4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08EA2169" w14:textId="61B62B6B" w:rsidR="00825A47" w:rsidRPr="00C06367" w:rsidRDefault="00825A4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910819A" w14:textId="77777777" w:rsidR="00825A47" w:rsidRPr="00C06367" w:rsidRDefault="00825A4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7" w:type="pct"/>
            <w:gridSpan w:val="3"/>
          </w:tcPr>
          <w:p w14:paraId="2948BD39" w14:textId="77777777" w:rsidR="00825A47" w:rsidRPr="00C06367" w:rsidRDefault="00825A47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A47" w:rsidRPr="00C06367" w14:paraId="4305543E" w14:textId="77777777" w:rsidTr="00B17D6D">
        <w:tc>
          <w:tcPr>
            <w:tcW w:w="1591" w:type="pct"/>
          </w:tcPr>
          <w:p w14:paraId="3EE04B7B" w14:textId="77777777" w:rsidR="00825A47" w:rsidRPr="00C06367" w:rsidRDefault="00825A47" w:rsidP="0082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482" w:type="pct"/>
          </w:tcPr>
          <w:p w14:paraId="4C0184B8" w14:textId="517608B7" w:rsidR="00825A47" w:rsidRDefault="00825A47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6924184" w14:textId="77777777" w:rsidR="00825A47" w:rsidRDefault="00825A47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DBC84D3" w14:textId="0D00E65D" w:rsidR="00825A47" w:rsidRPr="006E594F" w:rsidRDefault="00825A47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04407603" w14:textId="77777777" w:rsidR="00825A47" w:rsidRPr="006E594F" w:rsidRDefault="00825A47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7FBFF06" w14:textId="77777777" w:rsidR="00825A47" w:rsidRPr="006E594F" w:rsidRDefault="00825A47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14:paraId="597349EB" w14:textId="77777777" w:rsidR="00825A47" w:rsidRPr="006E594F" w:rsidRDefault="00825A47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6E793D0" w14:textId="77777777" w:rsidR="00825A47" w:rsidRPr="006E594F" w:rsidRDefault="00825A47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6D1E6B6D" w14:textId="77777777" w:rsidR="00825A47" w:rsidRPr="006E594F" w:rsidRDefault="00825A47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30C1EC5" w14:textId="77777777" w:rsidR="00825A47" w:rsidRPr="006E594F" w:rsidRDefault="00825A47" w:rsidP="00825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25A47" w:rsidRPr="00C06367" w14:paraId="653EDEC7" w14:textId="77777777" w:rsidTr="00B17D6D">
        <w:tc>
          <w:tcPr>
            <w:tcW w:w="1591" w:type="pct"/>
          </w:tcPr>
          <w:p w14:paraId="3E7D9ED9" w14:textId="77777777" w:rsidR="00825A47" w:rsidRPr="00C06367" w:rsidRDefault="00825A47" w:rsidP="0082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482" w:type="pct"/>
          </w:tcPr>
          <w:p w14:paraId="3EF07D5A" w14:textId="77777777" w:rsidR="00825A47" w:rsidRPr="00C06367" w:rsidRDefault="00825A47" w:rsidP="0082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6A873D3" w14:textId="77777777" w:rsidR="00825A47" w:rsidRPr="00C06367" w:rsidRDefault="00825A47" w:rsidP="0082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7"/>
          </w:tcPr>
          <w:p w14:paraId="7443B9E1" w14:textId="63E86CF2" w:rsidR="00825A47" w:rsidRPr="00C06367" w:rsidRDefault="00825A47" w:rsidP="00825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5A47" w:rsidRPr="00C06367" w14:paraId="3E15F418" w14:textId="77777777" w:rsidTr="00B17D6D">
        <w:tc>
          <w:tcPr>
            <w:tcW w:w="1591" w:type="pct"/>
          </w:tcPr>
          <w:p w14:paraId="37F563D1" w14:textId="77777777" w:rsidR="00825A47" w:rsidRPr="00C06367" w:rsidRDefault="00825A47" w:rsidP="00B1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  <w:cs/>
              </w:rPr>
              <w:t>ค่าบทความและลิขสิทธิ์ค้างจ่าย</w:t>
            </w:r>
          </w:p>
        </w:tc>
        <w:tc>
          <w:tcPr>
            <w:tcW w:w="482" w:type="pct"/>
          </w:tcPr>
          <w:p w14:paraId="16BFBA60" w14:textId="77777777" w:rsidR="00825A47" w:rsidRPr="00767696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FD745C" w14:textId="77777777" w:rsidR="00825A47" w:rsidRPr="00767696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5C031580" w14:textId="677065C7" w:rsidR="00825A47" w:rsidRPr="00C06367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767696">
              <w:rPr>
                <w:rFonts w:ascii="Angsana New" w:hAnsi="Angsana New"/>
                <w:sz w:val="30"/>
                <w:szCs w:val="30"/>
              </w:rPr>
              <w:t>74,207</w:t>
            </w:r>
          </w:p>
        </w:tc>
        <w:tc>
          <w:tcPr>
            <w:tcW w:w="144" w:type="pct"/>
          </w:tcPr>
          <w:p w14:paraId="7D5CC1C3" w14:textId="77777777" w:rsidR="00825A47" w:rsidRPr="00C06367" w:rsidRDefault="00825A47" w:rsidP="00B17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6A82561D" w14:textId="77777777" w:rsidR="00825A47" w:rsidRPr="00C06367" w:rsidRDefault="00825A47" w:rsidP="008F5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64,741</w:t>
            </w:r>
          </w:p>
        </w:tc>
        <w:tc>
          <w:tcPr>
            <w:tcW w:w="138" w:type="pct"/>
          </w:tcPr>
          <w:p w14:paraId="252E958A" w14:textId="77777777" w:rsidR="00825A47" w:rsidRPr="00C06367" w:rsidRDefault="00825A47" w:rsidP="00B17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</w:tcPr>
          <w:p w14:paraId="072BA468" w14:textId="77777777" w:rsidR="00825A47" w:rsidRPr="00C06367" w:rsidRDefault="00825A47" w:rsidP="00B17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74,207</w:t>
            </w:r>
          </w:p>
        </w:tc>
        <w:tc>
          <w:tcPr>
            <w:tcW w:w="144" w:type="pct"/>
          </w:tcPr>
          <w:p w14:paraId="304ED205" w14:textId="77777777" w:rsidR="00825A47" w:rsidRPr="00C06367" w:rsidRDefault="00825A47" w:rsidP="00B17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ADBD20C" w14:textId="77777777" w:rsidR="00825A47" w:rsidRPr="00C06367" w:rsidRDefault="00825A47" w:rsidP="00B17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64,741</w:t>
            </w:r>
          </w:p>
        </w:tc>
      </w:tr>
      <w:tr w:rsidR="00825A47" w:rsidRPr="00C06367" w14:paraId="1C9E39EC" w14:textId="77777777" w:rsidTr="00B17D6D">
        <w:tc>
          <w:tcPr>
            <w:tcW w:w="1591" w:type="pct"/>
          </w:tcPr>
          <w:p w14:paraId="6B421F79" w14:textId="77777777" w:rsidR="00825A47" w:rsidRPr="001B07DB" w:rsidRDefault="00825A47" w:rsidP="00B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07DB">
              <w:rPr>
                <w:rFonts w:ascii="Angsana New" w:hAnsi="Angsana New" w:hint="cs"/>
                <w:sz w:val="30"/>
                <w:szCs w:val="30"/>
                <w:cs/>
              </w:rPr>
              <w:t>ค่าสนับสนุนการขาย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482" w:type="pct"/>
          </w:tcPr>
          <w:p w14:paraId="299D0486" w14:textId="77777777" w:rsidR="00825A47" w:rsidRPr="00767696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2700AC" w14:textId="77777777" w:rsidR="00825A47" w:rsidRPr="00767696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2BE4E3B" w14:textId="5F65CAEE" w:rsidR="00825A47" w:rsidRPr="001B07DB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767696">
              <w:rPr>
                <w:rFonts w:ascii="Angsana New" w:hAnsi="Angsana New"/>
                <w:sz w:val="30"/>
                <w:szCs w:val="30"/>
              </w:rPr>
              <w:t>62,118</w:t>
            </w:r>
          </w:p>
        </w:tc>
        <w:tc>
          <w:tcPr>
            <w:tcW w:w="144" w:type="pct"/>
          </w:tcPr>
          <w:p w14:paraId="39CC0F37" w14:textId="77777777" w:rsidR="00825A47" w:rsidRPr="001B07DB" w:rsidRDefault="00825A47" w:rsidP="00B7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708C64" w14:textId="77777777" w:rsidR="00825A47" w:rsidRPr="001B07DB" w:rsidRDefault="00825A47" w:rsidP="008F5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44,123</w:t>
            </w:r>
          </w:p>
        </w:tc>
        <w:tc>
          <w:tcPr>
            <w:tcW w:w="138" w:type="pct"/>
          </w:tcPr>
          <w:p w14:paraId="4CC6C93F" w14:textId="77777777" w:rsidR="00825A47" w:rsidRPr="00C06367" w:rsidRDefault="00825A47" w:rsidP="00B7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1234577" w14:textId="77777777" w:rsidR="00825A47" w:rsidRPr="00C06367" w:rsidRDefault="00825A47" w:rsidP="00B7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2C95F6" w14:textId="77777777" w:rsidR="00825A47" w:rsidRPr="00C06367" w:rsidRDefault="00825A47" w:rsidP="00B7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681CCE4" w14:textId="77777777" w:rsidR="00825A47" w:rsidRPr="00C06367" w:rsidRDefault="00825A47" w:rsidP="00B7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5A47" w:rsidRPr="00C06367" w14:paraId="783ABF99" w14:textId="77777777" w:rsidTr="00B17D6D">
        <w:tc>
          <w:tcPr>
            <w:tcW w:w="1591" w:type="pct"/>
          </w:tcPr>
          <w:p w14:paraId="7D20C635" w14:textId="77777777" w:rsidR="00825A47" w:rsidRPr="001B07DB" w:rsidRDefault="00825A47" w:rsidP="00B7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07DB">
              <w:rPr>
                <w:rFonts w:ascii="Angsana New" w:hAnsi="Angsana New" w:hint="cs"/>
                <w:sz w:val="30"/>
                <w:szCs w:val="30"/>
                <w:cs/>
              </w:rPr>
              <w:t>ค่าคอมมิชชั่นค้างจ่าย</w:t>
            </w:r>
          </w:p>
        </w:tc>
        <w:tc>
          <w:tcPr>
            <w:tcW w:w="482" w:type="pct"/>
          </w:tcPr>
          <w:p w14:paraId="68D91156" w14:textId="77777777" w:rsidR="00825A47" w:rsidRPr="00767696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AAD1D8" w14:textId="77777777" w:rsidR="00825A47" w:rsidRPr="00767696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D60D749" w14:textId="58C57640" w:rsidR="00825A47" w:rsidRPr="001B07DB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767696">
              <w:rPr>
                <w:rFonts w:ascii="Angsana New" w:hAnsi="Angsana New"/>
                <w:sz w:val="30"/>
                <w:szCs w:val="30"/>
              </w:rPr>
              <w:t>1</w:t>
            </w:r>
            <w:r w:rsidR="00580B0D">
              <w:rPr>
                <w:rFonts w:ascii="Angsana New" w:hAnsi="Angsana New"/>
                <w:sz w:val="30"/>
                <w:szCs w:val="30"/>
              </w:rPr>
              <w:t>8</w:t>
            </w:r>
            <w:r w:rsidRPr="00767696">
              <w:rPr>
                <w:rFonts w:ascii="Angsana New" w:hAnsi="Angsana New"/>
                <w:sz w:val="30"/>
                <w:szCs w:val="30"/>
              </w:rPr>
              <w:t>,</w:t>
            </w:r>
            <w:r w:rsidR="00580B0D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144" w:type="pct"/>
          </w:tcPr>
          <w:p w14:paraId="37300B6C" w14:textId="77777777" w:rsidR="00825A47" w:rsidRPr="001B07DB" w:rsidRDefault="00825A47" w:rsidP="00B7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9330A79" w14:textId="77777777" w:rsidR="00825A47" w:rsidRPr="001B07DB" w:rsidRDefault="00825A47" w:rsidP="008F5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11,007</w:t>
            </w:r>
          </w:p>
        </w:tc>
        <w:tc>
          <w:tcPr>
            <w:tcW w:w="138" w:type="pct"/>
          </w:tcPr>
          <w:p w14:paraId="46258E70" w14:textId="77777777" w:rsidR="00825A47" w:rsidRPr="00C06367" w:rsidRDefault="00825A47" w:rsidP="00B7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9D6274B" w14:textId="2E3AFBB5" w:rsidR="00825A47" w:rsidRPr="001B07DB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580B0D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44" w:type="pct"/>
          </w:tcPr>
          <w:p w14:paraId="17AE4276" w14:textId="77777777" w:rsidR="00825A47" w:rsidRPr="001B07DB" w:rsidRDefault="00825A47" w:rsidP="00B7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3387705" w14:textId="77777777" w:rsidR="00825A47" w:rsidRPr="001B07DB" w:rsidRDefault="00825A47" w:rsidP="00B72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2,923</w:t>
            </w:r>
          </w:p>
        </w:tc>
      </w:tr>
      <w:tr w:rsidR="00B17D6D" w:rsidRPr="00C06367" w14:paraId="3657CC26" w14:textId="77777777" w:rsidTr="008971CC">
        <w:tc>
          <w:tcPr>
            <w:tcW w:w="1591" w:type="pct"/>
          </w:tcPr>
          <w:p w14:paraId="1C638597" w14:textId="77777777" w:rsidR="00B17D6D" w:rsidRPr="00C06367" w:rsidRDefault="00B17D6D" w:rsidP="00E00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482" w:type="pct"/>
          </w:tcPr>
          <w:p w14:paraId="3108AD0D" w14:textId="77777777" w:rsidR="00B17D6D" w:rsidRPr="00767696" w:rsidRDefault="00B17D6D" w:rsidP="00E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E3923B" w14:textId="77777777" w:rsidR="00B17D6D" w:rsidRPr="00767696" w:rsidRDefault="00B17D6D" w:rsidP="00E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96DB85A" w14:textId="77777777" w:rsidR="00B17D6D" w:rsidRPr="00C06367" w:rsidRDefault="00B17D6D" w:rsidP="00E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767696">
              <w:rPr>
                <w:rFonts w:ascii="Angsana New" w:hAnsi="Angsana New"/>
                <w:sz w:val="30"/>
                <w:szCs w:val="30"/>
              </w:rPr>
              <w:t>2,58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21462326" w14:textId="77777777" w:rsidR="00B17D6D" w:rsidRPr="00C06367" w:rsidRDefault="00B17D6D" w:rsidP="00E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1ABF231A" w14:textId="77777777" w:rsidR="00B17D6D" w:rsidRPr="00C06367" w:rsidRDefault="00B17D6D" w:rsidP="00E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  <w:tc>
          <w:tcPr>
            <w:tcW w:w="138" w:type="pct"/>
          </w:tcPr>
          <w:p w14:paraId="31B25C10" w14:textId="77777777" w:rsidR="00B17D6D" w:rsidRPr="00C06367" w:rsidRDefault="00B17D6D" w:rsidP="00E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</w:tcPr>
          <w:p w14:paraId="22828D75" w14:textId="77777777" w:rsidR="00B17D6D" w:rsidRPr="00C06367" w:rsidRDefault="00B17D6D" w:rsidP="00E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2,582</w:t>
            </w:r>
          </w:p>
        </w:tc>
        <w:tc>
          <w:tcPr>
            <w:tcW w:w="144" w:type="pct"/>
          </w:tcPr>
          <w:p w14:paraId="05798B76" w14:textId="77777777" w:rsidR="00B17D6D" w:rsidRPr="00C06367" w:rsidRDefault="00B17D6D" w:rsidP="00E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E7EC0F" w14:textId="77777777" w:rsidR="00B17D6D" w:rsidRPr="00C06367" w:rsidRDefault="00B17D6D" w:rsidP="00E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</w:t>
            </w:r>
          </w:p>
        </w:tc>
      </w:tr>
      <w:tr w:rsidR="00825A47" w:rsidRPr="00C06367" w14:paraId="70CB1C13" w14:textId="77777777" w:rsidTr="00B17D6D">
        <w:tc>
          <w:tcPr>
            <w:tcW w:w="1591" w:type="pct"/>
          </w:tcPr>
          <w:p w14:paraId="00D5470C" w14:textId="77777777" w:rsidR="00825A47" w:rsidRPr="001B07DB" w:rsidRDefault="00825A47" w:rsidP="0046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07DB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ค่าเช่าและบริการพื้นที่ค้างจ่าย</w:t>
            </w:r>
          </w:p>
        </w:tc>
        <w:tc>
          <w:tcPr>
            <w:tcW w:w="482" w:type="pct"/>
          </w:tcPr>
          <w:p w14:paraId="0DFEF96B" w14:textId="77777777" w:rsidR="00825A47" w:rsidRPr="00767696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B0A5052" w14:textId="77777777" w:rsidR="00825A47" w:rsidRPr="00767696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1135195" w14:textId="0C412A8E" w:rsidR="00825A47" w:rsidRPr="001B07DB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767696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4" w:type="pct"/>
          </w:tcPr>
          <w:p w14:paraId="2D2D79C7" w14:textId="77777777" w:rsidR="00825A47" w:rsidRPr="001B07DB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A5928F" w14:textId="77777777" w:rsidR="00825A47" w:rsidRPr="001B07DB" w:rsidRDefault="00825A47" w:rsidP="008F5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3,150</w:t>
            </w:r>
          </w:p>
        </w:tc>
        <w:tc>
          <w:tcPr>
            <w:tcW w:w="138" w:type="pct"/>
          </w:tcPr>
          <w:p w14:paraId="1EF4502E" w14:textId="77777777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DB4B6CD" w14:textId="77777777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8D591E4" w14:textId="77777777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44AB33D" w14:textId="77777777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5A47" w:rsidRPr="00C06367" w14:paraId="20419916" w14:textId="77777777" w:rsidTr="008971CC">
        <w:tc>
          <w:tcPr>
            <w:tcW w:w="1591" w:type="pct"/>
          </w:tcPr>
          <w:p w14:paraId="36F37048" w14:textId="77777777" w:rsidR="00825A47" w:rsidRPr="001B07DB" w:rsidRDefault="00825A47" w:rsidP="0046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07DB">
              <w:rPr>
                <w:rFonts w:ascii="Angsana New" w:hAnsi="Angsana New" w:hint="cs"/>
                <w:sz w:val="30"/>
                <w:szCs w:val="30"/>
                <w:cs/>
              </w:rPr>
              <w:t>ค่าสวัสดิการพนักงานค้างจ่าย</w:t>
            </w:r>
          </w:p>
        </w:tc>
        <w:tc>
          <w:tcPr>
            <w:tcW w:w="482" w:type="pct"/>
          </w:tcPr>
          <w:p w14:paraId="59A9323A" w14:textId="77777777" w:rsidR="00825A47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B9CE98" w14:textId="77777777" w:rsidR="00825A47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4273ECB" w14:textId="6600FFF9" w:rsidR="00825A47" w:rsidRPr="001B07DB" w:rsidRDefault="00580B0D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</w:t>
            </w:r>
            <w:r w:rsidR="00825A4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60A0B3E8" w14:textId="77777777" w:rsidR="00825A47" w:rsidRPr="001B07DB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022B409" w14:textId="77777777" w:rsidR="00825A47" w:rsidRPr="001B07DB" w:rsidRDefault="00825A47" w:rsidP="008F5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1,084</w:t>
            </w:r>
          </w:p>
        </w:tc>
        <w:tc>
          <w:tcPr>
            <w:tcW w:w="138" w:type="pct"/>
          </w:tcPr>
          <w:p w14:paraId="1E616E33" w14:textId="77777777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ACD6575" w14:textId="23C75271" w:rsidR="00825A47" w:rsidRPr="001B07DB" w:rsidRDefault="00580B0D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3,639</w:t>
            </w:r>
          </w:p>
        </w:tc>
        <w:tc>
          <w:tcPr>
            <w:tcW w:w="144" w:type="pct"/>
          </w:tcPr>
          <w:p w14:paraId="54BA058E" w14:textId="77777777" w:rsidR="00825A47" w:rsidRPr="001B07DB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F74006F" w14:textId="77777777" w:rsidR="00825A47" w:rsidRPr="001B07DB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5,253</w:t>
            </w:r>
          </w:p>
        </w:tc>
      </w:tr>
      <w:tr w:rsidR="00825A47" w:rsidRPr="00C06367" w14:paraId="48E61A7D" w14:textId="77777777" w:rsidTr="008971CC">
        <w:tc>
          <w:tcPr>
            <w:tcW w:w="1591" w:type="pct"/>
          </w:tcPr>
          <w:p w14:paraId="0F9AB717" w14:textId="77777777" w:rsidR="00825A47" w:rsidRPr="00C06367" w:rsidRDefault="00825A47" w:rsidP="0046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636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482" w:type="pct"/>
          </w:tcPr>
          <w:p w14:paraId="44018C24" w14:textId="77777777" w:rsidR="00825A47" w:rsidRPr="00767696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A94E681" w14:textId="77777777" w:rsidR="00825A47" w:rsidRPr="00767696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3D6E9584" w14:textId="5A9C7DC5" w:rsidR="00825A47" w:rsidRPr="00C06367" w:rsidRDefault="00580B0D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825A47" w:rsidRPr="00767696">
              <w:rPr>
                <w:rFonts w:ascii="Angsana New" w:hAnsi="Angsana New"/>
                <w:sz w:val="30"/>
                <w:szCs w:val="30"/>
              </w:rPr>
              <w:t>,</w:t>
            </w:r>
            <w:r w:rsidR="0026196E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144" w:type="pct"/>
          </w:tcPr>
          <w:p w14:paraId="566AD094" w14:textId="77777777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AD09F9F" w14:textId="77777777" w:rsidR="00825A47" w:rsidRPr="00C06367" w:rsidRDefault="00825A47" w:rsidP="008F5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40,552</w:t>
            </w:r>
          </w:p>
        </w:tc>
        <w:tc>
          <w:tcPr>
            <w:tcW w:w="138" w:type="pct"/>
          </w:tcPr>
          <w:p w14:paraId="10887925" w14:textId="77777777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E9C46DF" w14:textId="5081BD2C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80B0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0B0D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2C57CF53" w14:textId="77777777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FB975B9" w14:textId="77777777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14,403</w:t>
            </w:r>
          </w:p>
        </w:tc>
      </w:tr>
      <w:tr w:rsidR="00825A47" w:rsidRPr="00C06367" w14:paraId="7FB7EF7E" w14:textId="77777777" w:rsidTr="008971CC">
        <w:tc>
          <w:tcPr>
            <w:tcW w:w="1591" w:type="pct"/>
          </w:tcPr>
          <w:p w14:paraId="3E9316E9" w14:textId="77777777" w:rsidR="00825A47" w:rsidRPr="00C06367" w:rsidRDefault="00825A47" w:rsidP="00467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63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2" w:type="pct"/>
          </w:tcPr>
          <w:p w14:paraId="24EAABC9" w14:textId="77777777" w:rsidR="00825A47" w:rsidRPr="0038634E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2D35D87" w14:textId="77777777" w:rsidR="00825A47" w:rsidRPr="0038634E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2BE2B8E5" w14:textId="4D5BB8F5" w:rsidR="00825A47" w:rsidRPr="0038634E" w:rsidRDefault="00825A47" w:rsidP="00386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634E">
              <w:rPr>
                <w:rFonts w:ascii="Angsana New" w:hAnsi="Angsana New"/>
                <w:b/>
                <w:bCs/>
                <w:sz w:val="30"/>
                <w:szCs w:val="30"/>
              </w:rPr>
              <w:t>202,51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33DBF146" w14:textId="77777777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7C3DA3B" w14:textId="77777777" w:rsidR="00825A47" w:rsidRPr="0038634E" w:rsidRDefault="00825A47" w:rsidP="008F5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34E">
              <w:rPr>
                <w:rFonts w:ascii="Angsana New" w:hAnsi="Angsana New"/>
                <w:b/>
                <w:bCs/>
                <w:sz w:val="30"/>
                <w:szCs w:val="30"/>
              </w:rPr>
              <w:t>167,140</w:t>
            </w:r>
          </w:p>
        </w:tc>
        <w:tc>
          <w:tcPr>
            <w:tcW w:w="138" w:type="pct"/>
          </w:tcPr>
          <w:p w14:paraId="4F97CE11" w14:textId="77777777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DC94AB4" w14:textId="40750F33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99,834</w:t>
            </w:r>
          </w:p>
        </w:tc>
        <w:tc>
          <w:tcPr>
            <w:tcW w:w="144" w:type="pct"/>
          </w:tcPr>
          <w:p w14:paraId="7E439DC6" w14:textId="77777777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308B297" w14:textId="77777777" w:rsidR="00825A47" w:rsidRPr="00C06367" w:rsidRDefault="00825A47" w:rsidP="004673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89,803</w:t>
            </w:r>
          </w:p>
        </w:tc>
      </w:tr>
    </w:tbl>
    <w:p w14:paraId="3B016F09" w14:textId="77777777" w:rsidR="008971CC" w:rsidRDefault="008971CC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CDC9A4" w14:textId="0869673C" w:rsidR="008971CC" w:rsidRDefault="008971CC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AA23C4" w14:textId="77777777" w:rsidR="0074675B" w:rsidRDefault="0074675B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7114D7" w14:textId="77777777" w:rsidR="008971CC" w:rsidRDefault="008971CC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F5EB48" w14:textId="410D7852" w:rsidR="00482624" w:rsidRDefault="005611E1" w:rsidP="00482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36350"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482624" w:rsidRPr="00236350">
        <w:rPr>
          <w:rFonts w:ascii="Angsana New" w:hAnsi="Angsana New"/>
          <w:b/>
          <w:bCs/>
          <w:sz w:val="30"/>
          <w:szCs w:val="30"/>
          <w:cs/>
        </w:rPr>
        <w:tab/>
      </w:r>
      <w:r w:rsidR="00482624" w:rsidRPr="00236350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</w:t>
      </w:r>
      <w:r w:rsidR="00820DE7">
        <w:rPr>
          <w:rFonts w:ascii="Angsana New" w:hAnsi="Angsana New" w:hint="cs"/>
          <w:b/>
          <w:bCs/>
          <w:sz w:val="30"/>
          <w:szCs w:val="30"/>
          <w:cs/>
        </w:rPr>
        <w:t>ไม่หมุนเวียน</w:t>
      </w:r>
      <w:r w:rsidR="00482624" w:rsidRPr="00236350">
        <w:rPr>
          <w:rFonts w:ascii="Angsana New" w:hAnsi="Angsana New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664FF85A" w14:textId="77777777" w:rsidR="00376E23" w:rsidRPr="0037161D" w:rsidRDefault="00376E23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F663D9" w:rsidRPr="001712FB" w14:paraId="773AE270" w14:textId="77777777" w:rsidTr="00F663D9">
        <w:trPr>
          <w:trHeight w:val="420"/>
        </w:trPr>
        <w:tc>
          <w:tcPr>
            <w:tcW w:w="3850" w:type="dxa"/>
          </w:tcPr>
          <w:p w14:paraId="24F794AD" w14:textId="77777777" w:rsidR="00F663D9" w:rsidRPr="001712FB" w:rsidRDefault="00F663D9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490F6D9D" w14:textId="77777777" w:rsidR="00F663D9" w:rsidRPr="001712FB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6FED05C9" w14:textId="77777777" w:rsidR="00F663D9" w:rsidRPr="001712FB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7303E37B" w14:textId="77777777" w:rsidR="00F663D9" w:rsidRPr="001712FB" w:rsidRDefault="00F663D9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1712FB" w14:paraId="264E315F" w14:textId="77777777" w:rsidTr="00F663D9">
        <w:trPr>
          <w:trHeight w:val="420"/>
        </w:trPr>
        <w:tc>
          <w:tcPr>
            <w:tcW w:w="3850" w:type="dxa"/>
          </w:tcPr>
          <w:p w14:paraId="290DCD2A" w14:textId="77777777" w:rsidR="008678A3" w:rsidRPr="001712FB" w:rsidRDefault="008678A3" w:rsidP="00867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11847C15" w14:textId="77777777"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 w:rsidR="005709C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2298F178" w14:textId="77777777"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0745924" w14:textId="77777777"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 w:rsidR="005709C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6A8C9E08" w14:textId="77777777"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977E96" w14:textId="77777777"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 w:rsidR="005709C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61E006A0" w14:textId="77777777"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A6B0290" w14:textId="77777777" w:rsidR="008678A3" w:rsidRPr="001712FB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/>
                <w:sz w:val="30"/>
                <w:szCs w:val="30"/>
              </w:rPr>
              <w:t>256</w:t>
            </w:r>
            <w:r w:rsidR="005709C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678A3" w:rsidRPr="001712FB" w14:paraId="26E2054E" w14:textId="77777777" w:rsidTr="00F663D9">
        <w:trPr>
          <w:trHeight w:val="420"/>
        </w:trPr>
        <w:tc>
          <w:tcPr>
            <w:tcW w:w="3850" w:type="dxa"/>
            <w:vAlign w:val="bottom"/>
          </w:tcPr>
          <w:p w14:paraId="20C8C1EF" w14:textId="77777777" w:rsidR="008678A3" w:rsidRPr="001712FB" w:rsidRDefault="008678A3" w:rsidP="008678A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50C4BF0C" w14:textId="77777777" w:rsidR="008678A3" w:rsidRPr="001712FB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712F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09C0" w:rsidRPr="001712FB" w14:paraId="47ABB96E" w14:textId="77777777" w:rsidTr="00700016">
        <w:trPr>
          <w:trHeight w:val="420"/>
        </w:trPr>
        <w:tc>
          <w:tcPr>
            <w:tcW w:w="3850" w:type="dxa"/>
          </w:tcPr>
          <w:p w14:paraId="47F241ED" w14:textId="77777777" w:rsidR="005709C0" w:rsidRPr="001712FB" w:rsidRDefault="005709C0" w:rsidP="005709C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712FB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33" w:type="dxa"/>
          </w:tcPr>
          <w:p w14:paraId="33D7EA9A" w14:textId="7931644F" w:rsidR="005709C0" w:rsidRPr="001712FB" w:rsidRDefault="00A86FDC" w:rsidP="00570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186CF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86CF7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238" w:type="dxa"/>
          </w:tcPr>
          <w:p w14:paraId="7D4FF70D" w14:textId="77777777" w:rsidR="005709C0" w:rsidRPr="001712FB" w:rsidRDefault="005709C0" w:rsidP="00570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C59725" w14:textId="77777777" w:rsidR="005709C0" w:rsidRPr="001712FB" w:rsidRDefault="005709C0" w:rsidP="00570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135,325</w:t>
            </w:r>
          </w:p>
        </w:tc>
        <w:tc>
          <w:tcPr>
            <w:tcW w:w="237" w:type="dxa"/>
          </w:tcPr>
          <w:p w14:paraId="5A445629" w14:textId="77777777" w:rsidR="005709C0" w:rsidRPr="001712FB" w:rsidRDefault="005709C0" w:rsidP="0057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AA3625" w14:textId="77777777" w:rsidR="005709C0" w:rsidRPr="001712FB" w:rsidRDefault="00F92AD3" w:rsidP="0057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102,810</w:t>
            </w:r>
          </w:p>
        </w:tc>
        <w:tc>
          <w:tcPr>
            <w:tcW w:w="237" w:type="dxa"/>
          </w:tcPr>
          <w:p w14:paraId="3EEBD55A" w14:textId="77777777" w:rsidR="005709C0" w:rsidRPr="001712FB" w:rsidRDefault="005709C0" w:rsidP="0057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864A21A" w14:textId="77777777" w:rsidR="005709C0" w:rsidRPr="001712FB" w:rsidRDefault="005709C0" w:rsidP="0057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95,927</w:t>
            </w:r>
          </w:p>
        </w:tc>
      </w:tr>
      <w:tr w:rsidR="005709C0" w:rsidRPr="001712FB" w14:paraId="78707D79" w14:textId="77777777" w:rsidTr="00700016">
        <w:trPr>
          <w:trHeight w:val="420"/>
        </w:trPr>
        <w:tc>
          <w:tcPr>
            <w:tcW w:w="3850" w:type="dxa"/>
          </w:tcPr>
          <w:p w14:paraId="21F57FB6" w14:textId="77777777" w:rsidR="005709C0" w:rsidRPr="001712FB" w:rsidRDefault="005709C0" w:rsidP="005709C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12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2313F48" w14:textId="1D98D914" w:rsidR="005709C0" w:rsidRPr="001712FB" w:rsidRDefault="00793966" w:rsidP="00570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</w:t>
            </w:r>
            <w:r w:rsidR="00186CF7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238" w:type="dxa"/>
          </w:tcPr>
          <w:p w14:paraId="1655A904" w14:textId="77777777" w:rsidR="005709C0" w:rsidRPr="001712FB" w:rsidRDefault="005709C0" w:rsidP="00570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41BB98" w14:textId="77777777" w:rsidR="005709C0" w:rsidRPr="001712FB" w:rsidRDefault="005709C0" w:rsidP="00570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57,003</w:t>
            </w:r>
          </w:p>
        </w:tc>
        <w:tc>
          <w:tcPr>
            <w:tcW w:w="237" w:type="dxa"/>
          </w:tcPr>
          <w:p w14:paraId="47C69873" w14:textId="77777777" w:rsidR="005709C0" w:rsidRPr="001712FB" w:rsidRDefault="005709C0" w:rsidP="0057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D352B7" w14:textId="77777777" w:rsidR="005709C0" w:rsidRPr="001712FB" w:rsidRDefault="00F92AD3" w:rsidP="0057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27,960</w:t>
            </w:r>
          </w:p>
        </w:tc>
        <w:tc>
          <w:tcPr>
            <w:tcW w:w="237" w:type="dxa"/>
          </w:tcPr>
          <w:p w14:paraId="4E18EF47" w14:textId="77777777" w:rsidR="005709C0" w:rsidRPr="001712FB" w:rsidRDefault="005709C0" w:rsidP="0057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DA0447F" w14:textId="77777777" w:rsidR="005709C0" w:rsidRPr="001712FB" w:rsidRDefault="005709C0" w:rsidP="0057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31,125</w:t>
            </w:r>
          </w:p>
        </w:tc>
      </w:tr>
      <w:tr w:rsidR="005709C0" w:rsidRPr="001712FB" w14:paraId="69C26CE9" w14:textId="77777777" w:rsidTr="003E487F">
        <w:trPr>
          <w:trHeight w:val="370"/>
        </w:trPr>
        <w:tc>
          <w:tcPr>
            <w:tcW w:w="3850" w:type="dxa"/>
          </w:tcPr>
          <w:p w14:paraId="0E8A73C9" w14:textId="77777777" w:rsidR="005709C0" w:rsidRPr="001712FB" w:rsidRDefault="005709C0" w:rsidP="005709C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2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70889DFD" w14:textId="77777777" w:rsidR="005709C0" w:rsidRPr="001712FB" w:rsidRDefault="00A86FDC" w:rsidP="00570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206,295</w:t>
            </w:r>
          </w:p>
        </w:tc>
        <w:tc>
          <w:tcPr>
            <w:tcW w:w="238" w:type="dxa"/>
          </w:tcPr>
          <w:p w14:paraId="4421E70D" w14:textId="77777777" w:rsidR="005709C0" w:rsidRPr="001712FB" w:rsidRDefault="005709C0" w:rsidP="00570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3A9A62D" w14:textId="77777777" w:rsidR="005709C0" w:rsidRPr="001712FB" w:rsidRDefault="005709C0" w:rsidP="00570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192,328</w:t>
            </w:r>
          </w:p>
        </w:tc>
        <w:tc>
          <w:tcPr>
            <w:tcW w:w="237" w:type="dxa"/>
          </w:tcPr>
          <w:p w14:paraId="7E58FEFC" w14:textId="77777777" w:rsidR="005709C0" w:rsidRPr="001712FB" w:rsidRDefault="005709C0" w:rsidP="0057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73B064E" w14:textId="77777777" w:rsidR="005709C0" w:rsidRPr="00F92AD3" w:rsidRDefault="00F92AD3" w:rsidP="0057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130,770</w:t>
            </w:r>
          </w:p>
        </w:tc>
        <w:tc>
          <w:tcPr>
            <w:tcW w:w="237" w:type="dxa"/>
          </w:tcPr>
          <w:p w14:paraId="6E6DA271" w14:textId="77777777" w:rsidR="005709C0" w:rsidRPr="001712FB" w:rsidRDefault="005709C0" w:rsidP="0057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EFDCD85" w14:textId="77777777" w:rsidR="005709C0" w:rsidRPr="001712FB" w:rsidRDefault="005709C0" w:rsidP="00570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127,052</w:t>
            </w:r>
          </w:p>
        </w:tc>
      </w:tr>
    </w:tbl>
    <w:p w14:paraId="62D921C0" w14:textId="77777777" w:rsidR="00104276" w:rsidRPr="0037161D" w:rsidRDefault="00104276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EF0AD4C" w14:textId="77777777" w:rsidR="00A40D8B" w:rsidRPr="00A40D8B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A40D8B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โครงการผลประโยชน์ที่กำหนดไว้</w:t>
      </w:r>
    </w:p>
    <w:p w14:paraId="323521B0" w14:textId="77777777" w:rsidR="00A40D8B" w:rsidRPr="0037161D" w:rsidRDefault="00A40D8B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B5A380D" w14:textId="77777777" w:rsidR="00F35517" w:rsidRPr="00F35517" w:rsidRDefault="00F35517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F35517">
        <w:rPr>
          <w:rFonts w:ascii="Angsana New" w:hAnsi="Angsana New" w:hint="cs"/>
          <w:sz w:val="30"/>
          <w:szCs w:val="30"/>
          <w:cs/>
          <w:lang w:val="en-GB"/>
        </w:rPr>
        <w:t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พ</w:t>
      </w:r>
      <w:r w:rsidRPr="00F35517">
        <w:rPr>
          <w:rFonts w:ascii="Angsana New" w:hAnsi="Angsana New"/>
          <w:sz w:val="30"/>
          <w:szCs w:val="30"/>
          <w:cs/>
          <w:lang w:val="en-GB"/>
        </w:rPr>
        <w:t>.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ศ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. 2541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="0037161D">
        <w:rPr>
          <w:rFonts w:ascii="Angsana New" w:hAnsi="Angsana New"/>
          <w:sz w:val="30"/>
          <w:szCs w:val="30"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โครงการผลประโยชน์ที่กำหนดไว้</w:t>
      </w:r>
      <w:r w:rsidR="0037161D">
        <w:rPr>
          <w:rFonts w:ascii="Angsana New" w:hAnsi="Angsana New"/>
          <w:sz w:val="30"/>
          <w:szCs w:val="30"/>
          <w:lang w:val="en-GB"/>
        </w:rPr>
        <w:t xml:space="preserve">  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มีความเสี่ยงจากการประมาณการตามหลักคณิตศาสตร์ประกันภัย</w:t>
      </w:r>
      <w:r w:rsidRPr="00F35517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="0037161D">
        <w:rPr>
          <w:rFonts w:ascii="Angsana New" w:hAnsi="Angsana New"/>
          <w:sz w:val="30"/>
          <w:szCs w:val="30"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ความเสี่ยงของช่วงชีวิต</w:t>
      </w:r>
      <w:r w:rsidR="00A40D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ความเสี่ยงจากอัตราดอกเบี้ยและความเสี่ยงจากตลาด</w:t>
      </w:r>
      <w:r w:rsidR="00A40D8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35517">
        <w:rPr>
          <w:rFonts w:ascii="Angsana New" w:hAnsi="Angsana New"/>
          <w:sz w:val="30"/>
          <w:szCs w:val="30"/>
          <w:cs/>
          <w:lang w:val="en-GB"/>
        </w:rPr>
        <w:t>(</w:t>
      </w:r>
      <w:r w:rsidRPr="00F35517">
        <w:rPr>
          <w:rFonts w:ascii="Angsana New" w:hAnsi="Angsana New" w:hint="cs"/>
          <w:sz w:val="30"/>
          <w:szCs w:val="30"/>
          <w:cs/>
          <w:lang w:val="en-GB"/>
        </w:rPr>
        <w:t>เงินลงทุน</w:t>
      </w:r>
      <w:r w:rsidRPr="00F35517">
        <w:rPr>
          <w:rFonts w:ascii="Angsana New" w:hAnsi="Angsana New"/>
          <w:sz w:val="30"/>
          <w:szCs w:val="30"/>
          <w:cs/>
          <w:lang w:val="en-GB"/>
        </w:rPr>
        <w:t>)</w:t>
      </w:r>
    </w:p>
    <w:p w14:paraId="0F251FC5" w14:textId="77777777" w:rsidR="007A2930" w:rsidRPr="0037161D" w:rsidRDefault="007A2930" w:rsidP="00F35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20"/>
        <w:gridCol w:w="970"/>
        <w:gridCol w:w="238"/>
        <w:gridCol w:w="932"/>
        <w:gridCol w:w="237"/>
        <w:gridCol w:w="1023"/>
        <w:gridCol w:w="237"/>
        <w:gridCol w:w="1023"/>
      </w:tblGrid>
      <w:tr w:rsidR="00C32225" w:rsidRPr="00BC71FC" w14:paraId="4DC8906C" w14:textId="77777777" w:rsidTr="0037161D">
        <w:trPr>
          <w:trHeight w:val="420"/>
          <w:tblHeader/>
        </w:trPr>
        <w:tc>
          <w:tcPr>
            <w:tcW w:w="3690" w:type="dxa"/>
          </w:tcPr>
          <w:p w14:paraId="1E408243" w14:textId="77777777" w:rsidR="00C32225" w:rsidRPr="00BC71FC" w:rsidRDefault="00DC6961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C71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920" w:type="dxa"/>
          </w:tcPr>
          <w:p w14:paraId="2BD218EF" w14:textId="77777777" w:rsidR="00C32225" w:rsidRPr="00BC71FC" w:rsidRDefault="00C32225" w:rsidP="00C32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-110" w:firstLine="6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40" w:type="dxa"/>
            <w:gridSpan w:val="3"/>
          </w:tcPr>
          <w:p w14:paraId="36136570" w14:textId="77777777" w:rsidR="00C32225" w:rsidRPr="00BC71FC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212740A6" w14:textId="77777777" w:rsidR="00C32225" w:rsidRPr="00BC71FC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3" w:type="dxa"/>
            <w:gridSpan w:val="3"/>
          </w:tcPr>
          <w:p w14:paraId="79E7D44D" w14:textId="77777777" w:rsidR="00C32225" w:rsidRPr="00BC71FC" w:rsidRDefault="00C32225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BC71FC" w14:paraId="74728CF3" w14:textId="77777777" w:rsidTr="0037161D">
        <w:trPr>
          <w:trHeight w:val="420"/>
          <w:tblHeader/>
        </w:trPr>
        <w:tc>
          <w:tcPr>
            <w:tcW w:w="3690" w:type="dxa"/>
          </w:tcPr>
          <w:p w14:paraId="22596237" w14:textId="77777777" w:rsidR="008678A3" w:rsidRPr="00BC71FC" w:rsidRDefault="00DC6961" w:rsidP="008678A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C71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20" w:type="dxa"/>
          </w:tcPr>
          <w:p w14:paraId="5A19AFCC" w14:textId="77777777" w:rsidR="008678A3" w:rsidRPr="00BC71FC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8" w:right="-108" w:firstLine="6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2679FA74" w14:textId="77777777" w:rsidR="008678A3" w:rsidRPr="00BC71FC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256</w:t>
            </w:r>
            <w:r w:rsidR="00C20C37" w:rsidRPr="00BC71F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308A09B6" w14:textId="77777777" w:rsidR="008678A3" w:rsidRPr="00BC71FC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3AA34F3A" w14:textId="77777777" w:rsidR="008678A3" w:rsidRPr="00BC71FC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256</w:t>
            </w:r>
            <w:r w:rsidR="00C20C37" w:rsidRPr="00BC71F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2623422F" w14:textId="77777777" w:rsidR="008678A3" w:rsidRPr="00BC71FC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1AEBDF2" w14:textId="77777777" w:rsidR="008678A3" w:rsidRPr="00BC71FC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256</w:t>
            </w:r>
            <w:r w:rsidR="00C20C37" w:rsidRPr="00BC71F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17B9C196" w14:textId="77777777" w:rsidR="008678A3" w:rsidRPr="00BC71FC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4C4454B5" w14:textId="77777777" w:rsidR="008678A3" w:rsidRPr="00BC71FC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256</w:t>
            </w:r>
            <w:r w:rsidR="00C20C37" w:rsidRPr="00BC71F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678A3" w:rsidRPr="00BC71FC" w14:paraId="3E67E054" w14:textId="77777777" w:rsidTr="0037161D">
        <w:trPr>
          <w:trHeight w:val="420"/>
          <w:tblHeader/>
        </w:trPr>
        <w:tc>
          <w:tcPr>
            <w:tcW w:w="3690" w:type="dxa"/>
            <w:vAlign w:val="bottom"/>
          </w:tcPr>
          <w:p w14:paraId="69964760" w14:textId="77777777" w:rsidR="008678A3" w:rsidRPr="00BC71FC" w:rsidRDefault="008678A3" w:rsidP="008678A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14:paraId="453D2CE1" w14:textId="77777777" w:rsidR="008678A3" w:rsidRPr="00BC71FC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718" w:right="-45" w:firstLine="61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60" w:type="dxa"/>
            <w:gridSpan w:val="7"/>
            <w:vAlign w:val="bottom"/>
          </w:tcPr>
          <w:p w14:paraId="56EF8901" w14:textId="77777777" w:rsidR="008678A3" w:rsidRPr="00BC71FC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C71FC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0C37" w:rsidRPr="00BC71FC" w14:paraId="2A2BB598" w14:textId="77777777" w:rsidTr="00C235AB">
        <w:trPr>
          <w:trHeight w:val="420"/>
        </w:trPr>
        <w:tc>
          <w:tcPr>
            <w:tcW w:w="3690" w:type="dxa"/>
            <w:tcBorders>
              <w:bottom w:val="nil"/>
            </w:tcBorders>
          </w:tcPr>
          <w:p w14:paraId="3215BEBF" w14:textId="77777777" w:rsidR="00C20C37" w:rsidRPr="00BC71FC" w:rsidRDefault="00C20C37" w:rsidP="00C20C3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BC71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C71FC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BC71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920" w:type="dxa"/>
          </w:tcPr>
          <w:p w14:paraId="07438320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440A1F04" w14:textId="77777777" w:rsidR="00C20C37" w:rsidRPr="00BC71FC" w:rsidRDefault="003C7644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192,328</w:t>
            </w:r>
          </w:p>
        </w:tc>
        <w:tc>
          <w:tcPr>
            <w:tcW w:w="238" w:type="dxa"/>
          </w:tcPr>
          <w:p w14:paraId="5354C5BA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76325246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183,208</w:t>
            </w:r>
          </w:p>
        </w:tc>
        <w:tc>
          <w:tcPr>
            <w:tcW w:w="237" w:type="dxa"/>
          </w:tcPr>
          <w:p w14:paraId="038B423E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1078ECEA" w14:textId="77777777" w:rsidR="00C20C37" w:rsidRPr="00BC71FC" w:rsidRDefault="003C7644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127,052</w:t>
            </w:r>
          </w:p>
        </w:tc>
        <w:tc>
          <w:tcPr>
            <w:tcW w:w="237" w:type="dxa"/>
          </w:tcPr>
          <w:p w14:paraId="0A257CD1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5B320D0E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128,635</w:t>
            </w:r>
          </w:p>
        </w:tc>
      </w:tr>
      <w:tr w:rsidR="00C20C37" w:rsidRPr="00BC71FC" w14:paraId="5235AA22" w14:textId="77777777" w:rsidTr="00C235AB">
        <w:trPr>
          <w:trHeight w:hRule="exact" w:val="360"/>
        </w:trPr>
        <w:tc>
          <w:tcPr>
            <w:tcW w:w="3690" w:type="dxa"/>
            <w:tcBorders>
              <w:bottom w:val="nil"/>
            </w:tcBorders>
          </w:tcPr>
          <w:p w14:paraId="69E24416" w14:textId="77777777" w:rsidR="00C20C37" w:rsidRPr="00BC71FC" w:rsidRDefault="00C20C37" w:rsidP="00C20C3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920" w:type="dxa"/>
          </w:tcPr>
          <w:p w14:paraId="285ADEDA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41242963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3548CCA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7DA9E258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95D3650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7F98E15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BCC6837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BC6BC61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C37" w:rsidRPr="00BC71FC" w14:paraId="002BA7EE" w14:textId="77777777" w:rsidTr="00C235AB">
        <w:trPr>
          <w:trHeight w:val="420"/>
        </w:trPr>
        <w:tc>
          <w:tcPr>
            <w:tcW w:w="3690" w:type="dxa"/>
            <w:tcBorders>
              <w:bottom w:val="nil"/>
            </w:tcBorders>
          </w:tcPr>
          <w:p w14:paraId="6FCCAC78" w14:textId="77777777" w:rsidR="00C20C37" w:rsidRPr="00BC71FC" w:rsidRDefault="00C20C37" w:rsidP="00C20C3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C71F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20" w:type="dxa"/>
          </w:tcPr>
          <w:p w14:paraId="1A017ACC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45D099AF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A4A38A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3D22E496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EA82747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13F7D85D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6342E25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ADB0A6C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C37" w:rsidRPr="00BC71FC" w14:paraId="4419698A" w14:textId="77777777" w:rsidTr="00C235AB">
        <w:trPr>
          <w:trHeight w:val="420"/>
        </w:trPr>
        <w:tc>
          <w:tcPr>
            <w:tcW w:w="3690" w:type="dxa"/>
          </w:tcPr>
          <w:p w14:paraId="25D60F02" w14:textId="77777777" w:rsidR="00C20C37" w:rsidRPr="00BC71FC" w:rsidRDefault="00C20C37" w:rsidP="00C20C37">
            <w:pPr>
              <w:ind w:left="342" w:hanging="34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C71FC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BC71F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20" w:type="dxa"/>
          </w:tcPr>
          <w:p w14:paraId="200A8663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4ED250D7" w14:textId="77777777" w:rsidR="00C20C37" w:rsidRPr="00BC71FC" w:rsidRDefault="00256B14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38,242</w:t>
            </w:r>
          </w:p>
        </w:tc>
        <w:tc>
          <w:tcPr>
            <w:tcW w:w="238" w:type="dxa"/>
          </w:tcPr>
          <w:p w14:paraId="75742FE1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055DBA89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37,772</w:t>
            </w:r>
          </w:p>
        </w:tc>
        <w:tc>
          <w:tcPr>
            <w:tcW w:w="237" w:type="dxa"/>
          </w:tcPr>
          <w:p w14:paraId="77C9CD8B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13DF3B0B" w14:textId="77777777" w:rsidR="00C20C37" w:rsidRPr="00BC71FC" w:rsidRDefault="003C7644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20,904</w:t>
            </w:r>
          </w:p>
        </w:tc>
        <w:tc>
          <w:tcPr>
            <w:tcW w:w="237" w:type="dxa"/>
          </w:tcPr>
          <w:p w14:paraId="75E8DE0C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19B7663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22,240</w:t>
            </w:r>
          </w:p>
        </w:tc>
      </w:tr>
      <w:tr w:rsidR="00C20C37" w:rsidRPr="00BC71FC" w14:paraId="00FE4E05" w14:textId="77777777" w:rsidTr="00C235AB">
        <w:trPr>
          <w:trHeight w:val="420"/>
        </w:trPr>
        <w:tc>
          <w:tcPr>
            <w:tcW w:w="3690" w:type="dxa"/>
          </w:tcPr>
          <w:p w14:paraId="1DF2A81B" w14:textId="77777777" w:rsidR="00C20C37" w:rsidRPr="00BC71FC" w:rsidRDefault="00C20C37" w:rsidP="00C20C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71FC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20" w:type="dxa"/>
          </w:tcPr>
          <w:p w14:paraId="0127D201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6FB01AB2" w14:textId="77777777" w:rsidR="00C20C37" w:rsidRPr="00BC71FC" w:rsidRDefault="00256B14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</w:t>
            </w:r>
            <w:r w:rsidR="00C2137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51FD108E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7471008F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4,538</w:t>
            </w:r>
          </w:p>
        </w:tc>
        <w:tc>
          <w:tcPr>
            <w:tcW w:w="237" w:type="dxa"/>
          </w:tcPr>
          <w:p w14:paraId="2E2F5A26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69A2225E" w14:textId="77777777" w:rsidR="00C20C37" w:rsidRPr="00BC71FC" w:rsidRDefault="003C7644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2,432</w:t>
            </w:r>
          </w:p>
        </w:tc>
        <w:tc>
          <w:tcPr>
            <w:tcW w:w="237" w:type="dxa"/>
          </w:tcPr>
          <w:p w14:paraId="0C0D63B1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8B63438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</w:tr>
      <w:tr w:rsidR="00C20C37" w:rsidRPr="00BC71FC" w14:paraId="5840BAF6" w14:textId="77777777" w:rsidTr="00C235AB">
        <w:trPr>
          <w:trHeight w:val="420"/>
        </w:trPr>
        <w:tc>
          <w:tcPr>
            <w:tcW w:w="3690" w:type="dxa"/>
          </w:tcPr>
          <w:p w14:paraId="3703CB17" w14:textId="77777777" w:rsidR="00C20C37" w:rsidRPr="00BC71FC" w:rsidRDefault="00C20C37" w:rsidP="00C20C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71F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920" w:type="dxa"/>
          </w:tcPr>
          <w:p w14:paraId="279310D1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4FF8F09A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331326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</w:tcPr>
          <w:p w14:paraId="6E724C0E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1DC9838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6C85BCE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F76E844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FB9716A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C37" w:rsidRPr="00BC71FC" w14:paraId="60EC48E6" w14:textId="77777777" w:rsidTr="00C235AB">
        <w:trPr>
          <w:trHeight w:val="420"/>
        </w:trPr>
        <w:tc>
          <w:tcPr>
            <w:tcW w:w="3690" w:type="dxa"/>
          </w:tcPr>
          <w:p w14:paraId="465145D6" w14:textId="77777777" w:rsidR="00C20C37" w:rsidRPr="00BC71FC" w:rsidRDefault="00C20C37" w:rsidP="00C20C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71FC">
              <w:rPr>
                <w:rFonts w:ascii="Angsana New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920" w:type="dxa"/>
          </w:tcPr>
          <w:p w14:paraId="36F0EDBF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3DD8B68" w14:textId="77777777" w:rsidR="00C20C37" w:rsidRPr="00BC71FC" w:rsidRDefault="00256B14" w:rsidP="00256B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(2,183)</w:t>
            </w:r>
          </w:p>
        </w:tc>
        <w:tc>
          <w:tcPr>
            <w:tcW w:w="238" w:type="dxa"/>
          </w:tcPr>
          <w:p w14:paraId="7539F882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4BFF8A5D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56BE46F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273737" w14:textId="77777777" w:rsidR="00C20C37" w:rsidRPr="00BC71FC" w:rsidRDefault="003C7644" w:rsidP="003C7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(2,183)</w:t>
            </w:r>
          </w:p>
        </w:tc>
        <w:tc>
          <w:tcPr>
            <w:tcW w:w="237" w:type="dxa"/>
          </w:tcPr>
          <w:p w14:paraId="767DF7FE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99FC242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0C37" w:rsidRPr="00BC71FC" w14:paraId="4B57B7D4" w14:textId="77777777" w:rsidTr="00C235AB">
        <w:trPr>
          <w:trHeight w:val="420"/>
        </w:trPr>
        <w:tc>
          <w:tcPr>
            <w:tcW w:w="3690" w:type="dxa"/>
          </w:tcPr>
          <w:p w14:paraId="63B5811C" w14:textId="77777777" w:rsidR="00C20C37" w:rsidRPr="00BC71FC" w:rsidRDefault="00C20C37" w:rsidP="00C20C3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14:paraId="4526FC0B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03A008EB" w14:textId="77777777" w:rsidR="00C20C37" w:rsidRPr="00BC71FC" w:rsidRDefault="00256B14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39,98</w:t>
            </w:r>
            <w:r w:rsidR="00C2137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2D82C776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0D2AB42A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FC">
              <w:rPr>
                <w:rFonts w:ascii="Angsana New" w:hAnsi="Angsana New"/>
                <w:b/>
                <w:bCs/>
                <w:sz w:val="30"/>
                <w:szCs w:val="30"/>
              </w:rPr>
              <w:t>42,310</w:t>
            </w:r>
          </w:p>
        </w:tc>
        <w:tc>
          <w:tcPr>
            <w:tcW w:w="237" w:type="dxa"/>
          </w:tcPr>
          <w:p w14:paraId="3A4E6EDF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6E004304" w14:textId="77777777" w:rsidR="00C20C37" w:rsidRPr="00BC71FC" w:rsidRDefault="003C7644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21,153</w:t>
            </w:r>
          </w:p>
        </w:tc>
        <w:tc>
          <w:tcPr>
            <w:tcW w:w="237" w:type="dxa"/>
          </w:tcPr>
          <w:p w14:paraId="1B17E0C6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E16CA31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FC">
              <w:rPr>
                <w:rFonts w:ascii="Angsana New" w:hAnsi="Angsana New"/>
                <w:b/>
                <w:bCs/>
                <w:sz w:val="30"/>
                <w:szCs w:val="30"/>
              </w:rPr>
              <w:t>25,528</w:t>
            </w:r>
          </w:p>
        </w:tc>
      </w:tr>
      <w:tr w:rsidR="0085418C" w:rsidRPr="00BC71FC" w14:paraId="1DCB65DF" w14:textId="77777777" w:rsidTr="00560A92">
        <w:trPr>
          <w:trHeight w:val="420"/>
        </w:trPr>
        <w:tc>
          <w:tcPr>
            <w:tcW w:w="3690" w:type="dxa"/>
          </w:tcPr>
          <w:p w14:paraId="7F342DEF" w14:textId="77777777" w:rsidR="0085418C" w:rsidRPr="00BC71FC" w:rsidRDefault="0085418C" w:rsidP="008F6EB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14:paraId="0FD31593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2FEF63AC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CF8AF7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6E12D229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3156415" w14:textId="77777777" w:rsidR="0085418C" w:rsidRPr="00BC71FC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46AD56C4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E66E94" w14:textId="77777777" w:rsidR="0085418C" w:rsidRPr="00BC71FC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5D2CE148" w14:textId="77777777" w:rsidR="0085418C" w:rsidRPr="00BC71FC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5418C" w:rsidRPr="00BC71FC" w14:paraId="60F67272" w14:textId="77777777" w:rsidTr="00560A92">
        <w:trPr>
          <w:trHeight w:val="420"/>
        </w:trPr>
        <w:tc>
          <w:tcPr>
            <w:tcW w:w="3690" w:type="dxa"/>
          </w:tcPr>
          <w:p w14:paraId="1F0FD6E8" w14:textId="77777777" w:rsidR="0085418C" w:rsidRPr="00BC71FC" w:rsidRDefault="0085418C" w:rsidP="008F6EB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14:paraId="3DB45347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49EBB232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1FF51D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4F0B4847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EE0B79C" w14:textId="77777777" w:rsidR="0085418C" w:rsidRPr="00BC71FC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DF0EA7D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E6078FA" w14:textId="77777777" w:rsidR="0085418C" w:rsidRPr="00BC71FC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60DF82C" w14:textId="77777777" w:rsidR="0085418C" w:rsidRPr="00BC71FC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5418C" w:rsidRPr="00BC71FC" w14:paraId="0A48A178" w14:textId="77777777" w:rsidTr="00560A92">
        <w:trPr>
          <w:trHeight w:val="420"/>
        </w:trPr>
        <w:tc>
          <w:tcPr>
            <w:tcW w:w="3690" w:type="dxa"/>
          </w:tcPr>
          <w:p w14:paraId="69915DAC" w14:textId="77777777" w:rsidR="0085418C" w:rsidRPr="00BC71FC" w:rsidRDefault="0085418C" w:rsidP="008F6EB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14:paraId="08C37CA9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4E920575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2E83DD5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3298F689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136BDA9" w14:textId="77777777" w:rsidR="0085418C" w:rsidRPr="00BC71FC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1C16D8B5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846934" w14:textId="77777777" w:rsidR="0085418C" w:rsidRPr="00BC71FC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9C4B45F" w14:textId="77777777" w:rsidR="0085418C" w:rsidRPr="00BC71FC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5418C" w:rsidRPr="00BC71FC" w14:paraId="6E803181" w14:textId="77777777" w:rsidTr="00560A92">
        <w:trPr>
          <w:trHeight w:val="420"/>
        </w:trPr>
        <w:tc>
          <w:tcPr>
            <w:tcW w:w="3690" w:type="dxa"/>
          </w:tcPr>
          <w:p w14:paraId="1F671CF0" w14:textId="77777777" w:rsidR="0085418C" w:rsidRPr="00BC71FC" w:rsidRDefault="0085418C" w:rsidP="008F6EB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14:paraId="51CDDA55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613DE317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E3DDEFF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46A096DB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9C82E92" w14:textId="77777777" w:rsidR="0085418C" w:rsidRPr="00BC71FC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FAF56CE" w14:textId="77777777" w:rsidR="0085418C" w:rsidRPr="00BC71FC" w:rsidRDefault="0085418C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4A1E66A" w14:textId="77777777" w:rsidR="0085418C" w:rsidRPr="00BC71FC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2115896" w14:textId="77777777" w:rsidR="0085418C" w:rsidRPr="00BC71FC" w:rsidRDefault="0085418C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F6EB9" w:rsidRPr="00BC71FC" w14:paraId="67B4FDE2" w14:textId="77777777" w:rsidTr="00560A92">
        <w:trPr>
          <w:trHeight w:val="420"/>
        </w:trPr>
        <w:tc>
          <w:tcPr>
            <w:tcW w:w="3690" w:type="dxa"/>
          </w:tcPr>
          <w:p w14:paraId="46F818DA" w14:textId="77777777" w:rsidR="008F6EB9" w:rsidRPr="00BC71FC" w:rsidRDefault="008F6EB9" w:rsidP="008F6EB9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C71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920" w:type="dxa"/>
          </w:tcPr>
          <w:p w14:paraId="36DE3ED5" w14:textId="77777777" w:rsidR="008F6EB9" w:rsidRPr="00BC71FC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071D50D7" w14:textId="77777777" w:rsidR="008F6EB9" w:rsidRPr="00BC71FC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AB30B52" w14:textId="77777777" w:rsidR="008F6EB9" w:rsidRPr="00BC71FC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11C5F9A5" w14:textId="77777777" w:rsidR="008F6EB9" w:rsidRPr="00BC71FC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306F2E6" w14:textId="77777777" w:rsidR="008F6EB9" w:rsidRPr="00BC71FC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6CA15817" w14:textId="77777777" w:rsidR="008F6EB9" w:rsidRPr="00BC71FC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4BD51FC" w14:textId="77777777" w:rsidR="008F6EB9" w:rsidRPr="00BC71FC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6DFEEC1D" w14:textId="77777777" w:rsidR="008F6EB9" w:rsidRPr="00BC71FC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8F6EB9" w:rsidRPr="00BC71FC" w14:paraId="4821DCD2" w14:textId="77777777" w:rsidTr="00560A92">
        <w:trPr>
          <w:trHeight w:val="420"/>
        </w:trPr>
        <w:tc>
          <w:tcPr>
            <w:tcW w:w="3690" w:type="dxa"/>
            <w:tcBorders>
              <w:bottom w:val="nil"/>
            </w:tcBorders>
          </w:tcPr>
          <w:p w14:paraId="257CAFEE" w14:textId="77777777" w:rsidR="00C20C37" w:rsidRPr="00BC71FC" w:rsidRDefault="00C20C37" w:rsidP="00C20C37">
            <w:pPr>
              <w:tabs>
                <w:tab w:val="clear" w:pos="3515"/>
                <w:tab w:val="left" w:pos="313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71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</w:t>
            </w:r>
            <w:r w:rsidR="008F6EB9" w:rsidRPr="00BC71F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จากการประมาณ</w:t>
            </w:r>
            <w:r w:rsidR="008F6EB9" w:rsidRPr="00BC71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</w:t>
            </w:r>
          </w:p>
          <w:p w14:paraId="3B75F55C" w14:textId="77777777" w:rsidR="008F6EB9" w:rsidRPr="00BC71FC" w:rsidRDefault="00C20C37" w:rsidP="00C20C37">
            <w:pPr>
              <w:tabs>
                <w:tab w:val="clear" w:pos="3515"/>
                <w:tab w:val="left" w:pos="313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BC71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8F6EB9" w:rsidRPr="00BC71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</w:t>
            </w:r>
            <w:r w:rsidRPr="00BC71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920" w:type="dxa"/>
          </w:tcPr>
          <w:p w14:paraId="3752913B" w14:textId="77777777" w:rsidR="008F6EB9" w:rsidRPr="00BC71FC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</w:tcPr>
          <w:p w14:paraId="759A50DC" w14:textId="77777777" w:rsidR="008F6EB9" w:rsidRPr="00BC71FC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1CEC40" w14:textId="77777777" w:rsidR="008F6EB9" w:rsidRPr="00BC71FC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3CA0357B" w14:textId="77777777" w:rsidR="008F6EB9" w:rsidRPr="00BC71FC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9308E8A" w14:textId="77777777" w:rsidR="008F6EB9" w:rsidRPr="00BC71FC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6D942B1" w14:textId="77777777" w:rsidR="008F6EB9" w:rsidRPr="00BC71FC" w:rsidRDefault="008F6EB9" w:rsidP="008F6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E02BC2" w14:textId="77777777" w:rsidR="008F6EB9" w:rsidRPr="00BC71FC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4DFB98CD" w14:textId="77777777" w:rsidR="008F6EB9" w:rsidRPr="00BC71FC" w:rsidRDefault="008F6EB9" w:rsidP="008F6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765D94" w:rsidRPr="00BC71FC" w14:paraId="2E34ED89" w14:textId="77777777" w:rsidTr="00560A92">
        <w:trPr>
          <w:trHeight w:val="420"/>
        </w:trPr>
        <w:tc>
          <w:tcPr>
            <w:tcW w:w="3690" w:type="dxa"/>
            <w:tcBorders>
              <w:top w:val="nil"/>
              <w:bottom w:val="nil"/>
            </w:tcBorders>
          </w:tcPr>
          <w:p w14:paraId="562130CA" w14:textId="77777777" w:rsidR="00765D94" w:rsidRPr="00BC71FC" w:rsidRDefault="00765D94" w:rsidP="00765D9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71FC">
              <w:rPr>
                <w:rFonts w:ascii="Angsana New" w:hAnsi="Angsana New"/>
                <w:color w:val="000000"/>
                <w:sz w:val="30"/>
                <w:szCs w:val="30"/>
              </w:rPr>
              <w:t xml:space="preserve">   - </w:t>
            </w:r>
            <w:r w:rsidRPr="00BC71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20" w:type="dxa"/>
          </w:tcPr>
          <w:p w14:paraId="5259A0AE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5376113F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(5,040)</w:t>
            </w:r>
          </w:p>
        </w:tc>
        <w:tc>
          <w:tcPr>
            <w:tcW w:w="238" w:type="dxa"/>
          </w:tcPr>
          <w:p w14:paraId="73807626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22418EF6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8163049" w14:textId="77777777" w:rsidR="00765D94" w:rsidRPr="00BC71FC" w:rsidRDefault="00765D94" w:rsidP="0076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16472DD9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(5,040)</w:t>
            </w:r>
          </w:p>
        </w:tc>
        <w:tc>
          <w:tcPr>
            <w:tcW w:w="237" w:type="dxa"/>
          </w:tcPr>
          <w:p w14:paraId="43B6A2B1" w14:textId="77777777" w:rsidR="00765D94" w:rsidRPr="00BC71FC" w:rsidRDefault="00765D94" w:rsidP="0076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508C375E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5D94" w:rsidRPr="00BC71FC" w14:paraId="217285B0" w14:textId="77777777" w:rsidTr="006C3376">
        <w:trPr>
          <w:trHeight w:val="420"/>
        </w:trPr>
        <w:tc>
          <w:tcPr>
            <w:tcW w:w="3690" w:type="dxa"/>
            <w:tcBorders>
              <w:top w:val="nil"/>
              <w:bottom w:val="nil"/>
            </w:tcBorders>
          </w:tcPr>
          <w:p w14:paraId="3F89792F" w14:textId="77777777" w:rsidR="00765D94" w:rsidRPr="00BC71FC" w:rsidRDefault="00765D94" w:rsidP="00765D9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71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BC71FC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BC71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20" w:type="dxa"/>
          </w:tcPr>
          <w:p w14:paraId="17FAE6CE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0F752170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6,021</w:t>
            </w:r>
          </w:p>
        </w:tc>
        <w:tc>
          <w:tcPr>
            <w:tcW w:w="238" w:type="dxa"/>
          </w:tcPr>
          <w:p w14:paraId="1B908CCC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1376300D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81E1034" w14:textId="77777777" w:rsidR="00765D94" w:rsidRPr="00BC71FC" w:rsidRDefault="00765D94" w:rsidP="0076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4607E8B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6,021</w:t>
            </w:r>
          </w:p>
        </w:tc>
        <w:tc>
          <w:tcPr>
            <w:tcW w:w="237" w:type="dxa"/>
          </w:tcPr>
          <w:p w14:paraId="34E38AAA" w14:textId="77777777" w:rsidR="00765D94" w:rsidRPr="00BC71FC" w:rsidRDefault="00765D94" w:rsidP="0076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184B7274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5D94" w:rsidRPr="00BC71FC" w14:paraId="62CBC623" w14:textId="77777777" w:rsidTr="006C3376">
        <w:trPr>
          <w:trHeight w:val="420"/>
        </w:trPr>
        <w:tc>
          <w:tcPr>
            <w:tcW w:w="3690" w:type="dxa"/>
            <w:tcBorders>
              <w:top w:val="nil"/>
              <w:bottom w:val="nil"/>
            </w:tcBorders>
          </w:tcPr>
          <w:p w14:paraId="417F7798" w14:textId="77777777" w:rsidR="00765D94" w:rsidRPr="00BC71FC" w:rsidRDefault="00765D94" w:rsidP="00765D9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C71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BC71FC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BC71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20" w:type="dxa"/>
          </w:tcPr>
          <w:p w14:paraId="521BE712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37C8A1D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2,164</w:t>
            </w:r>
          </w:p>
        </w:tc>
        <w:tc>
          <w:tcPr>
            <w:tcW w:w="238" w:type="dxa"/>
          </w:tcPr>
          <w:p w14:paraId="2BCB3595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2DD34DB4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E58AB30" w14:textId="77777777" w:rsidR="00765D94" w:rsidRPr="00BC71FC" w:rsidRDefault="00765D94" w:rsidP="0076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AC1E23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2,164</w:t>
            </w:r>
          </w:p>
        </w:tc>
        <w:tc>
          <w:tcPr>
            <w:tcW w:w="237" w:type="dxa"/>
          </w:tcPr>
          <w:p w14:paraId="480D0C6A" w14:textId="77777777" w:rsidR="00765D94" w:rsidRPr="00BC71FC" w:rsidRDefault="00765D94" w:rsidP="0076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A22755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5D94" w:rsidRPr="00BC71FC" w14:paraId="5C5A29D4" w14:textId="77777777" w:rsidTr="006C3376">
        <w:trPr>
          <w:trHeight w:val="420"/>
        </w:trPr>
        <w:tc>
          <w:tcPr>
            <w:tcW w:w="3690" w:type="dxa"/>
            <w:tcBorders>
              <w:top w:val="nil"/>
              <w:bottom w:val="nil"/>
            </w:tcBorders>
          </w:tcPr>
          <w:p w14:paraId="3E7D19E3" w14:textId="77777777" w:rsidR="00765D94" w:rsidRPr="00BC71FC" w:rsidRDefault="00765D94" w:rsidP="00765D9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14:paraId="6056E5E4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00BE4029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3,145</w:t>
            </w:r>
          </w:p>
        </w:tc>
        <w:tc>
          <w:tcPr>
            <w:tcW w:w="238" w:type="dxa"/>
          </w:tcPr>
          <w:p w14:paraId="1DB020B1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08E2D7D5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17EC7D5" w14:textId="77777777" w:rsidR="00765D94" w:rsidRPr="00BC71FC" w:rsidRDefault="00765D94" w:rsidP="0076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7C4F01C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3,145</w:t>
            </w:r>
          </w:p>
        </w:tc>
        <w:tc>
          <w:tcPr>
            <w:tcW w:w="237" w:type="dxa"/>
          </w:tcPr>
          <w:p w14:paraId="593C4D6F" w14:textId="77777777" w:rsidR="00765D94" w:rsidRPr="00BC71FC" w:rsidRDefault="00765D94" w:rsidP="0076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79736E44" w14:textId="77777777" w:rsidR="00765D94" w:rsidRPr="00BC71FC" w:rsidRDefault="00765D94" w:rsidP="0076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20C37" w:rsidRPr="00BC71FC" w14:paraId="096E40AB" w14:textId="77777777" w:rsidTr="006104FD">
        <w:trPr>
          <w:trHeight w:hRule="exact" w:val="346"/>
        </w:trPr>
        <w:tc>
          <w:tcPr>
            <w:tcW w:w="3690" w:type="dxa"/>
            <w:tcBorders>
              <w:top w:val="nil"/>
              <w:bottom w:val="nil"/>
            </w:tcBorders>
          </w:tcPr>
          <w:p w14:paraId="0A037F10" w14:textId="77777777" w:rsidR="00C20C37" w:rsidRPr="00BC71FC" w:rsidRDefault="00C20C37" w:rsidP="00C20C37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20" w:type="dxa"/>
          </w:tcPr>
          <w:p w14:paraId="432E4282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718" w:right="-81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</w:tcPr>
          <w:p w14:paraId="60BA49D2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5AED9E6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</w:tcPr>
          <w:p w14:paraId="7FEA39DF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7BB20BD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40E3CEE6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E851808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</w:tcPr>
          <w:p w14:paraId="52F7D9E0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C37" w:rsidRPr="00BC71FC" w14:paraId="3EABEC6F" w14:textId="77777777" w:rsidTr="00C235AB">
        <w:trPr>
          <w:trHeight w:val="146"/>
        </w:trPr>
        <w:tc>
          <w:tcPr>
            <w:tcW w:w="3690" w:type="dxa"/>
            <w:tcBorders>
              <w:bottom w:val="nil"/>
            </w:tcBorders>
          </w:tcPr>
          <w:p w14:paraId="65B38EE0" w14:textId="77777777" w:rsidR="00C20C37" w:rsidRPr="00BC71FC" w:rsidRDefault="00C20C37" w:rsidP="00C20C37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BC71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ผลประโยชน์จ่าย</w:t>
            </w:r>
            <w:r w:rsidRPr="00BC71FC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920" w:type="dxa"/>
          </w:tcPr>
          <w:p w14:paraId="347D0E67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718" w:right="-68" w:firstLine="6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C9E55E4" w14:textId="77777777" w:rsidR="00C20C37" w:rsidRPr="00BC71FC" w:rsidRDefault="00256B14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(29,162)</w:t>
            </w:r>
          </w:p>
        </w:tc>
        <w:tc>
          <w:tcPr>
            <w:tcW w:w="238" w:type="dxa"/>
          </w:tcPr>
          <w:p w14:paraId="2151E8D1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5E5D5D5C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(33,190)</w:t>
            </w:r>
          </w:p>
        </w:tc>
        <w:tc>
          <w:tcPr>
            <w:tcW w:w="237" w:type="dxa"/>
          </w:tcPr>
          <w:p w14:paraId="3ED37E8B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2AA7875" w14:textId="77777777" w:rsidR="00C20C37" w:rsidRPr="00BC71FC" w:rsidRDefault="003C7644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(20,580)</w:t>
            </w:r>
          </w:p>
        </w:tc>
        <w:tc>
          <w:tcPr>
            <w:tcW w:w="237" w:type="dxa"/>
          </w:tcPr>
          <w:p w14:paraId="70DBF1CC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0D82262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BC71FC">
              <w:rPr>
                <w:rFonts w:ascii="Angsana New" w:hAnsi="Angsana New"/>
                <w:sz w:val="30"/>
                <w:szCs w:val="30"/>
              </w:rPr>
              <w:t>(27,111)</w:t>
            </w:r>
          </w:p>
        </w:tc>
      </w:tr>
      <w:tr w:rsidR="00C20C37" w:rsidRPr="00BC71FC" w14:paraId="6C318FEB" w14:textId="77777777" w:rsidTr="00C235AB">
        <w:trPr>
          <w:trHeight w:hRule="exact" w:val="317"/>
        </w:trPr>
        <w:tc>
          <w:tcPr>
            <w:tcW w:w="3690" w:type="dxa"/>
            <w:tcBorders>
              <w:bottom w:val="nil"/>
            </w:tcBorders>
          </w:tcPr>
          <w:p w14:paraId="649A2834" w14:textId="77777777" w:rsidR="00C20C37" w:rsidRPr="00BC71FC" w:rsidRDefault="00C20C37" w:rsidP="00C20C3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rtl/>
                <w:cs/>
              </w:rPr>
            </w:pPr>
          </w:p>
        </w:tc>
        <w:tc>
          <w:tcPr>
            <w:tcW w:w="920" w:type="dxa"/>
          </w:tcPr>
          <w:p w14:paraId="0905307B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7218D24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30693B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</w:tcPr>
          <w:p w14:paraId="5541DD64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AD720D0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0A12C374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CE0DE3C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29BA53E7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C37" w:rsidRPr="00F35517" w14:paraId="52B86AD8" w14:textId="77777777" w:rsidTr="00C235AB">
        <w:trPr>
          <w:trHeight w:val="209"/>
        </w:trPr>
        <w:tc>
          <w:tcPr>
            <w:tcW w:w="3690" w:type="dxa"/>
            <w:tcBorders>
              <w:top w:val="nil"/>
              <w:bottom w:val="nil"/>
            </w:tcBorders>
          </w:tcPr>
          <w:p w14:paraId="446B23C1" w14:textId="77777777" w:rsidR="00C20C37" w:rsidRPr="00BC71FC" w:rsidRDefault="00C20C37" w:rsidP="00C20C37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C71F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BC71F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BC71F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0" w:type="dxa"/>
          </w:tcPr>
          <w:p w14:paraId="5D4786D7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18" w:right="57" w:firstLine="6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1C0CDD3E" w14:textId="77777777" w:rsidR="00C20C37" w:rsidRPr="00BC71FC" w:rsidRDefault="003C7644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206,295</w:t>
            </w:r>
          </w:p>
        </w:tc>
        <w:tc>
          <w:tcPr>
            <w:tcW w:w="238" w:type="dxa"/>
          </w:tcPr>
          <w:p w14:paraId="34906605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14:paraId="22A6A722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FC">
              <w:rPr>
                <w:rFonts w:ascii="Angsana New" w:hAnsi="Angsana New"/>
                <w:b/>
                <w:bCs/>
                <w:sz w:val="30"/>
                <w:szCs w:val="30"/>
              </w:rPr>
              <w:t>192,328</w:t>
            </w:r>
          </w:p>
        </w:tc>
        <w:tc>
          <w:tcPr>
            <w:tcW w:w="237" w:type="dxa"/>
          </w:tcPr>
          <w:p w14:paraId="6E668A9B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6EE0528B" w14:textId="77777777" w:rsidR="00C20C37" w:rsidRPr="00BC71FC" w:rsidRDefault="003C7644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130,770</w:t>
            </w:r>
          </w:p>
        </w:tc>
        <w:tc>
          <w:tcPr>
            <w:tcW w:w="237" w:type="dxa"/>
          </w:tcPr>
          <w:p w14:paraId="2ECB909D" w14:textId="77777777" w:rsidR="00C20C37" w:rsidRPr="00BC71FC" w:rsidRDefault="00C20C37" w:rsidP="00C20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5277A316" w14:textId="77777777" w:rsidR="00C20C37" w:rsidRPr="00BC71FC" w:rsidRDefault="00C20C37" w:rsidP="00C20C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1FC">
              <w:rPr>
                <w:rFonts w:ascii="Angsana New" w:hAnsi="Angsana New"/>
                <w:b/>
                <w:bCs/>
                <w:sz w:val="30"/>
                <w:szCs w:val="30"/>
              </w:rPr>
              <w:t>127,052</w:t>
            </w:r>
          </w:p>
        </w:tc>
      </w:tr>
    </w:tbl>
    <w:p w14:paraId="07E7B0DF" w14:textId="77777777" w:rsidR="00482624" w:rsidRPr="0037161D" w:rsidRDefault="00482624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CA3F06" w:rsidRPr="00C55E48" w14:paraId="6A1285ED" w14:textId="77777777" w:rsidTr="00EE14B9">
        <w:trPr>
          <w:trHeight w:val="420"/>
        </w:trPr>
        <w:tc>
          <w:tcPr>
            <w:tcW w:w="3850" w:type="dxa"/>
          </w:tcPr>
          <w:p w14:paraId="5E790AAA" w14:textId="77777777" w:rsidR="00CA3F06" w:rsidRPr="0037161D" w:rsidRDefault="0037161D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16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05" w:type="dxa"/>
            <w:gridSpan w:val="3"/>
          </w:tcPr>
          <w:p w14:paraId="649B09AD" w14:textId="77777777" w:rsidR="00CA3F06" w:rsidRPr="00C55E4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5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2ACF1D99" w14:textId="77777777" w:rsidR="00CA3F06" w:rsidRPr="00C55E4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66AF31B3" w14:textId="77777777" w:rsidR="00CA3F06" w:rsidRPr="00C55E48" w:rsidRDefault="00CA3F06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5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78A3" w:rsidRPr="00C55E48" w14:paraId="0FC53E9E" w14:textId="77777777" w:rsidTr="00EE14B9">
        <w:trPr>
          <w:trHeight w:val="420"/>
        </w:trPr>
        <w:tc>
          <w:tcPr>
            <w:tcW w:w="3850" w:type="dxa"/>
          </w:tcPr>
          <w:p w14:paraId="63A8D67F" w14:textId="77777777" w:rsidR="008678A3" w:rsidRPr="0037161D" w:rsidRDefault="0037161D" w:rsidP="008678A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16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33" w:type="dxa"/>
          </w:tcPr>
          <w:p w14:paraId="5F39BA93" w14:textId="77777777"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C71F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44B77D95" w14:textId="77777777"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599159" w14:textId="77777777"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C71F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5D29E377" w14:textId="77777777" w:rsidR="008678A3" w:rsidRPr="0044336A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B0827CB" w14:textId="77777777"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C71F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72EB6F3C" w14:textId="77777777"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D173E7E" w14:textId="77777777" w:rsidR="008678A3" w:rsidRPr="006E594F" w:rsidRDefault="008678A3" w:rsidP="00867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C71F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678A3" w:rsidRPr="00C55E48" w14:paraId="2CC4A38F" w14:textId="77777777" w:rsidTr="00EE14B9">
        <w:trPr>
          <w:trHeight w:val="420"/>
        </w:trPr>
        <w:tc>
          <w:tcPr>
            <w:tcW w:w="3850" w:type="dxa"/>
            <w:vAlign w:val="bottom"/>
          </w:tcPr>
          <w:p w14:paraId="1CFFFAE2" w14:textId="77777777" w:rsidR="008678A3" w:rsidRPr="00C55E48" w:rsidRDefault="008678A3" w:rsidP="008678A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23486E85" w14:textId="77777777" w:rsidR="008678A3" w:rsidRPr="00C55E48" w:rsidRDefault="008678A3" w:rsidP="008678A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5E4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71FC" w:rsidRPr="00C55E48" w14:paraId="22097BB7" w14:textId="77777777" w:rsidTr="00EE14B9">
        <w:trPr>
          <w:trHeight w:val="420"/>
        </w:trPr>
        <w:tc>
          <w:tcPr>
            <w:tcW w:w="3850" w:type="dxa"/>
          </w:tcPr>
          <w:p w14:paraId="0EC3641E" w14:textId="77777777" w:rsidR="00BC71FC" w:rsidRPr="00C55E48" w:rsidRDefault="00BC71FC" w:rsidP="00BC71FC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5E4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33" w:type="dxa"/>
          </w:tcPr>
          <w:p w14:paraId="78E48B17" w14:textId="77777777" w:rsidR="00BC71FC" w:rsidRPr="00C55E48" w:rsidRDefault="00326F9B" w:rsidP="00BC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1.45 - 2.37</w:t>
            </w:r>
          </w:p>
        </w:tc>
        <w:tc>
          <w:tcPr>
            <w:tcW w:w="238" w:type="dxa"/>
          </w:tcPr>
          <w:p w14:paraId="72B8FA66" w14:textId="77777777" w:rsidR="00BC71FC" w:rsidRPr="00C55E48" w:rsidRDefault="00BC71FC" w:rsidP="00BC71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6AFD70" w14:textId="77777777" w:rsidR="00BC71FC" w:rsidRPr="00C55E48" w:rsidRDefault="00BC71FC" w:rsidP="00BC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2.19 - 2.37</w:t>
            </w:r>
          </w:p>
        </w:tc>
        <w:tc>
          <w:tcPr>
            <w:tcW w:w="237" w:type="dxa"/>
          </w:tcPr>
          <w:p w14:paraId="4C897832" w14:textId="77777777" w:rsidR="00BC71FC" w:rsidRPr="00C55E48" w:rsidRDefault="00BC71FC" w:rsidP="00BC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D4ED15" w14:textId="77777777" w:rsidR="00BC71FC" w:rsidRPr="00C55E48" w:rsidRDefault="00867370" w:rsidP="00BC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1.45</w:t>
            </w:r>
          </w:p>
        </w:tc>
        <w:tc>
          <w:tcPr>
            <w:tcW w:w="237" w:type="dxa"/>
          </w:tcPr>
          <w:p w14:paraId="13980D15" w14:textId="77777777" w:rsidR="00BC71FC" w:rsidRPr="00C55E48" w:rsidRDefault="00BC71FC" w:rsidP="00BC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B3A98EC" w14:textId="77777777" w:rsidR="00BC71FC" w:rsidRPr="00C55E48" w:rsidRDefault="00BC71FC" w:rsidP="00BC7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2.23</w:t>
            </w:r>
          </w:p>
        </w:tc>
      </w:tr>
      <w:tr w:rsidR="00326F9B" w:rsidRPr="00C55E48" w14:paraId="6406A2B0" w14:textId="77777777" w:rsidTr="00CA3F06">
        <w:trPr>
          <w:trHeight w:val="420"/>
        </w:trPr>
        <w:tc>
          <w:tcPr>
            <w:tcW w:w="3850" w:type="dxa"/>
          </w:tcPr>
          <w:p w14:paraId="60DBD71F" w14:textId="77777777" w:rsidR="00326F9B" w:rsidRPr="00C55E48" w:rsidRDefault="00326F9B" w:rsidP="00326F9B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5E4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33" w:type="dxa"/>
          </w:tcPr>
          <w:p w14:paraId="6CD8B094" w14:textId="77777777" w:rsidR="00326F9B" w:rsidRPr="00C55E48" w:rsidRDefault="00326F9B" w:rsidP="0032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ab/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- 5.00</w:t>
            </w:r>
          </w:p>
        </w:tc>
        <w:tc>
          <w:tcPr>
            <w:tcW w:w="238" w:type="dxa"/>
          </w:tcPr>
          <w:p w14:paraId="4FFB0252" w14:textId="77777777" w:rsidR="00326F9B" w:rsidRPr="00C55E48" w:rsidRDefault="00326F9B" w:rsidP="00326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94D4A2" w14:textId="77777777" w:rsidR="00326F9B" w:rsidRPr="00C55E48" w:rsidRDefault="00326F9B" w:rsidP="0032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ab/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- 5.00</w:t>
            </w:r>
          </w:p>
        </w:tc>
        <w:tc>
          <w:tcPr>
            <w:tcW w:w="237" w:type="dxa"/>
          </w:tcPr>
          <w:p w14:paraId="47AE4AAE" w14:textId="77777777" w:rsidR="00326F9B" w:rsidRPr="00C55E48" w:rsidRDefault="00326F9B" w:rsidP="0032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473CA8F" w14:textId="77777777" w:rsidR="00326F9B" w:rsidRPr="00C55E48" w:rsidRDefault="00326F9B" w:rsidP="0032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</w:p>
        </w:tc>
        <w:tc>
          <w:tcPr>
            <w:tcW w:w="237" w:type="dxa"/>
          </w:tcPr>
          <w:p w14:paraId="692E7F27" w14:textId="77777777" w:rsidR="00326F9B" w:rsidRPr="00C55E48" w:rsidRDefault="00326F9B" w:rsidP="0032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7D0E5A4" w14:textId="77777777" w:rsidR="00326F9B" w:rsidRPr="00C55E48" w:rsidRDefault="00326F9B" w:rsidP="0032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3.00</w:t>
            </w:r>
          </w:p>
        </w:tc>
      </w:tr>
      <w:tr w:rsidR="00326F9B" w:rsidRPr="004516DC" w14:paraId="5AA88E88" w14:textId="77777777" w:rsidTr="00CA3F06">
        <w:trPr>
          <w:trHeight w:val="420"/>
        </w:trPr>
        <w:tc>
          <w:tcPr>
            <w:tcW w:w="3850" w:type="dxa"/>
          </w:tcPr>
          <w:p w14:paraId="6D9C192B" w14:textId="77777777" w:rsidR="00326F9B" w:rsidRPr="00C55E48" w:rsidRDefault="00326F9B" w:rsidP="00326F9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5E48"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</w:t>
            </w:r>
            <w:r w:rsidRPr="00C55E4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33" w:type="dxa"/>
          </w:tcPr>
          <w:p w14:paraId="187E81A8" w14:textId="77777777" w:rsidR="00326F9B" w:rsidRPr="00C55E48" w:rsidRDefault="00326F9B" w:rsidP="0032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45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8" w:type="dxa"/>
          </w:tcPr>
          <w:p w14:paraId="4840C766" w14:textId="77777777" w:rsidR="00326F9B" w:rsidRPr="00C55E48" w:rsidRDefault="00326F9B" w:rsidP="00326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82E64D3" w14:textId="77777777" w:rsidR="00326F9B" w:rsidRPr="00C55E48" w:rsidRDefault="00326F9B" w:rsidP="0032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45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  <w:tc>
          <w:tcPr>
            <w:tcW w:w="237" w:type="dxa"/>
          </w:tcPr>
          <w:p w14:paraId="26DEEB83" w14:textId="77777777" w:rsidR="00326F9B" w:rsidRPr="00C55E48" w:rsidRDefault="00326F9B" w:rsidP="0032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FDD9FB" w14:textId="77777777" w:rsidR="00326F9B" w:rsidRPr="00C55E48" w:rsidRDefault="00326F9B" w:rsidP="0032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0.00 - 28.00</w:t>
            </w:r>
          </w:p>
        </w:tc>
        <w:tc>
          <w:tcPr>
            <w:tcW w:w="237" w:type="dxa"/>
          </w:tcPr>
          <w:p w14:paraId="35A04069" w14:textId="77777777" w:rsidR="00326F9B" w:rsidRPr="00C55E48" w:rsidRDefault="00326F9B" w:rsidP="0032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FD3C7E5" w14:textId="77777777" w:rsidR="00326F9B" w:rsidRPr="00C55E48" w:rsidRDefault="00326F9B" w:rsidP="0032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1" w:right="-13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0.00 -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34</w:t>
            </w:r>
            <w:r w:rsidRPr="00C55E48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.00</w:t>
            </w:r>
          </w:p>
        </w:tc>
      </w:tr>
    </w:tbl>
    <w:p w14:paraId="0F70D84B" w14:textId="77777777" w:rsidR="00DC0517" w:rsidRPr="0037161D" w:rsidRDefault="00DC0517" w:rsidP="00CA3F0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7266366" w14:textId="77777777" w:rsidR="00CA3F06" w:rsidRDefault="00CA3F06" w:rsidP="00CA3F0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CA3F06">
        <w:rPr>
          <w:rFonts w:ascii="Angsana New" w:hAnsi="Angsana New" w:hint="cs"/>
          <w:sz w:val="30"/>
          <w:szCs w:val="30"/>
          <w:cs/>
          <w:lang w:val="en-GB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6C03C10" w14:textId="77777777" w:rsidR="00383BCF" w:rsidRPr="00CA3F06" w:rsidRDefault="00383BCF" w:rsidP="00CA3F06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7CCFCF7" w14:textId="0673D0BB" w:rsidR="00A40D8B" w:rsidRDefault="00A40D8B" w:rsidP="00921C5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ณ วันที่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31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ธันวาคม </w:t>
      </w:r>
      <w:r w:rsidRPr="00DC64FD">
        <w:rPr>
          <w:rFonts w:ascii="Angsana New" w:hAnsi="Angsana New"/>
          <w:spacing w:val="-6"/>
          <w:sz w:val="30"/>
          <w:szCs w:val="30"/>
          <w:lang w:val="en-GB"/>
        </w:rPr>
        <w:t>256</w:t>
      </w:r>
      <w:r w:rsidR="00A21A34">
        <w:rPr>
          <w:rFonts w:ascii="Angsana New" w:hAnsi="Angsana New"/>
          <w:spacing w:val="-6"/>
          <w:sz w:val="30"/>
          <w:szCs w:val="30"/>
          <w:lang w:val="en-GB"/>
        </w:rPr>
        <w:t xml:space="preserve">3 </w:t>
      </w:r>
      <w:r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>ระยะเวลาถัวเฉลี่ยถ่วงน้ำหนักของภาระผูกพันผลประโยชน์ที่กำหนดไว้เป็น</w:t>
      </w:r>
      <w:r w:rsidR="00DC64FD" w:rsidRPr="00DC64FD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="00831272">
        <w:rPr>
          <w:rFonts w:ascii="Angsana New" w:hAnsi="Angsana New"/>
          <w:spacing w:val="-6"/>
          <w:sz w:val="30"/>
          <w:szCs w:val="30"/>
          <w:lang w:val="en-GB"/>
        </w:rPr>
        <w:t>8</w:t>
      </w:r>
      <w:r w:rsidR="00831272" w:rsidRPr="00831272">
        <w:rPr>
          <w:rFonts w:ascii="Angsana New" w:hAnsi="Angsana New"/>
          <w:spacing w:val="-6"/>
          <w:sz w:val="30"/>
          <w:szCs w:val="30"/>
          <w:lang w:val="en-GB"/>
        </w:rPr>
        <w:t>.11</w:t>
      </w:r>
      <w:r w:rsidR="00146475" w:rsidRPr="00831272">
        <w:rPr>
          <w:rFonts w:ascii="Angsana New" w:hAnsi="Angsana New"/>
          <w:sz w:val="30"/>
          <w:szCs w:val="30"/>
          <w:lang w:val="en-GB"/>
        </w:rPr>
        <w:t>-24.75</w:t>
      </w:r>
      <w:r w:rsidR="00146475" w:rsidRPr="00831272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DC64FD" w:rsidRPr="00831272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="00DC64FD">
        <w:rPr>
          <w:rFonts w:ascii="Angsana New" w:hAnsi="Angsana New" w:hint="cs"/>
          <w:sz w:val="30"/>
          <w:szCs w:val="30"/>
          <w:cs/>
        </w:rPr>
        <w:t xml:space="preserve"> </w:t>
      </w:r>
      <w:r w:rsidR="00DC64FD" w:rsidRPr="00DC64FD">
        <w:rPr>
          <w:rFonts w:ascii="Angsana New" w:hAnsi="Angsana New"/>
          <w:i/>
          <w:iCs/>
          <w:sz w:val="30"/>
          <w:szCs w:val="30"/>
        </w:rPr>
        <w:t>(25</w:t>
      </w:r>
      <w:r w:rsidR="008177C7">
        <w:rPr>
          <w:rFonts w:ascii="Angsana New" w:hAnsi="Angsana New"/>
          <w:i/>
          <w:iCs/>
          <w:sz w:val="30"/>
          <w:szCs w:val="30"/>
        </w:rPr>
        <w:t>6</w:t>
      </w:r>
      <w:r w:rsidR="00AC2356">
        <w:rPr>
          <w:rFonts w:ascii="Angsana New" w:hAnsi="Angsana New"/>
          <w:i/>
          <w:iCs/>
          <w:sz w:val="30"/>
          <w:szCs w:val="30"/>
        </w:rPr>
        <w:t>2</w:t>
      </w:r>
      <w:r w:rsidR="00DC64FD" w:rsidRPr="00DC64FD">
        <w:rPr>
          <w:rFonts w:ascii="Angsana New" w:hAnsi="Angsana New"/>
          <w:i/>
          <w:iCs/>
          <w:sz w:val="30"/>
          <w:szCs w:val="30"/>
        </w:rPr>
        <w:t>:</w:t>
      </w:r>
      <w:r w:rsidR="00DC64FD">
        <w:rPr>
          <w:rFonts w:ascii="Angsana New" w:hAnsi="Angsana New"/>
          <w:sz w:val="24"/>
          <w:szCs w:val="24"/>
          <w:lang w:val="en-GB"/>
        </w:rPr>
        <w:t xml:space="preserve"> </w:t>
      </w:r>
      <w:r w:rsidR="008678A3">
        <w:rPr>
          <w:rFonts w:ascii="Angsana New" w:hAnsi="Angsana New"/>
          <w:i/>
          <w:iCs/>
          <w:sz w:val="30"/>
          <w:szCs w:val="30"/>
          <w:lang w:val="en-GB"/>
        </w:rPr>
        <w:t>19.39-24.75</w:t>
      </w:r>
      <w:r w:rsidR="00DC64FD" w:rsidRPr="00DC64FD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DC64FD" w:rsidRPr="00DC64FD">
        <w:rPr>
          <w:rFonts w:ascii="Angsana New" w:hAnsi="Angsana New" w:hint="cs"/>
          <w:i/>
          <w:iCs/>
          <w:sz w:val="30"/>
          <w:szCs w:val="30"/>
          <w:cs/>
          <w:lang w:val="en-GB"/>
        </w:rPr>
        <w:t>ปี</w:t>
      </w:r>
      <w:r w:rsidR="00DC64FD" w:rsidRPr="00DC64FD">
        <w:rPr>
          <w:rFonts w:ascii="Angsana New" w:hAnsi="Angsana New"/>
          <w:i/>
          <w:iCs/>
          <w:sz w:val="30"/>
          <w:szCs w:val="30"/>
          <w:lang w:val="en-GB"/>
        </w:rPr>
        <w:t>)</w:t>
      </w:r>
      <w:r w:rsidR="00DC64FD" w:rsidRPr="00DC64FD">
        <w:rPr>
          <w:rFonts w:ascii="Angsana New" w:hAnsi="Angsana New"/>
          <w:sz w:val="30"/>
          <w:szCs w:val="30"/>
          <w:lang w:val="en-GB"/>
        </w:rPr>
        <w:t xml:space="preserve"> </w:t>
      </w:r>
    </w:p>
    <w:p w14:paraId="3E1170B0" w14:textId="77777777" w:rsidR="0037161D" w:rsidRDefault="0037161D" w:rsidP="00921C5D">
      <w:pPr>
        <w:spacing w:line="240" w:lineRule="auto"/>
        <w:ind w:left="567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3E1CEB6D" w14:textId="77777777" w:rsidR="00921C5D" w:rsidRDefault="00921C5D" w:rsidP="00921C5D">
      <w:pPr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00E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680861E" w14:textId="77777777" w:rsidR="00921C5D" w:rsidRPr="006104FD" w:rsidRDefault="00921C5D" w:rsidP="00921C5D">
      <w:pPr>
        <w:spacing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3BA61EB7" w14:textId="77777777" w:rsidR="00CA3F06" w:rsidRDefault="00E87044" w:rsidP="00E87044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87044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6EF52905" w14:textId="77777777" w:rsidR="00E87044" w:rsidRDefault="00E87044" w:rsidP="00E87044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4A4307" w:rsidRPr="009C0BEB" w14:paraId="5A152005" w14:textId="77777777" w:rsidTr="004A4307">
        <w:trPr>
          <w:trHeight w:val="420"/>
        </w:trPr>
        <w:tc>
          <w:tcPr>
            <w:tcW w:w="4320" w:type="dxa"/>
          </w:tcPr>
          <w:p w14:paraId="4E339D27" w14:textId="77777777" w:rsidR="004A4307" w:rsidRPr="004A4307" w:rsidRDefault="004A4307" w:rsidP="004A4307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D20B038" w14:textId="77777777" w:rsidR="004A4307" w:rsidRPr="004A4307" w:rsidRDefault="004A4307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3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4307" w:rsidRPr="009C0BEB" w14:paraId="3054D55A" w14:textId="77777777" w:rsidTr="00FF058D">
        <w:trPr>
          <w:trHeight w:val="420"/>
        </w:trPr>
        <w:tc>
          <w:tcPr>
            <w:tcW w:w="4320" w:type="dxa"/>
          </w:tcPr>
          <w:p w14:paraId="777A4B30" w14:textId="77777777" w:rsidR="004A4307" w:rsidRPr="004A4307" w:rsidRDefault="004A4307" w:rsidP="004A4307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43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29A35571" w14:textId="77777777" w:rsidR="004A4307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11A431" w14:textId="77777777" w:rsidR="004A4307" w:rsidRPr="009C0BEB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bottom"/>
          </w:tcPr>
          <w:p w14:paraId="11D4EB55" w14:textId="77777777" w:rsidR="004A4307" w:rsidRDefault="004A4307" w:rsidP="004A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87044" w:rsidRPr="009C0BEB" w14:paraId="077E8DA6" w14:textId="77777777" w:rsidTr="004A4307">
        <w:trPr>
          <w:trHeight w:val="420"/>
        </w:trPr>
        <w:tc>
          <w:tcPr>
            <w:tcW w:w="4320" w:type="dxa"/>
          </w:tcPr>
          <w:p w14:paraId="41899D62" w14:textId="77777777" w:rsidR="00E87044" w:rsidRPr="004A4307" w:rsidRDefault="004A4307" w:rsidP="00FF058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43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A43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A43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7A193" w14:textId="77777777" w:rsidR="00E87044" w:rsidRPr="009C0BEB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01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AE7099" w14:textId="77777777" w:rsidR="00E87044" w:rsidRPr="009C0BEB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8228282" w14:textId="77777777" w:rsidR="00E87044" w:rsidRPr="009C0BEB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014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EF5A8C5" w14:textId="77777777" w:rsidR="00E87044" w:rsidRPr="009C0BEB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158447E" w14:textId="77777777" w:rsidR="00E87044" w:rsidRPr="009C0BEB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01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  <w:vAlign w:val="bottom"/>
          </w:tcPr>
          <w:p w14:paraId="32484EB8" w14:textId="77777777" w:rsidR="00E87044" w:rsidRPr="009C0BEB" w:rsidRDefault="00E87044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B00C47C" w14:textId="77777777" w:rsidR="00E87044" w:rsidRPr="009C0BEB" w:rsidRDefault="004A4307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3014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87044" w:rsidRPr="005B3147" w14:paraId="68FDF08C" w14:textId="77777777" w:rsidTr="004A4307">
        <w:trPr>
          <w:trHeight w:val="420"/>
        </w:trPr>
        <w:tc>
          <w:tcPr>
            <w:tcW w:w="4320" w:type="dxa"/>
            <w:vAlign w:val="bottom"/>
          </w:tcPr>
          <w:p w14:paraId="1D0CC4CE" w14:textId="77777777" w:rsidR="00E87044" w:rsidRPr="009C0BEB" w:rsidRDefault="00E87044" w:rsidP="00FF058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DE6C41B" w14:textId="77777777" w:rsidR="00E87044" w:rsidRPr="009C0BEB" w:rsidRDefault="00E87044" w:rsidP="00FF0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0BE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14A" w:rsidRPr="00E16BEF" w14:paraId="61006AA9" w14:textId="77777777" w:rsidTr="00FF058D">
        <w:trPr>
          <w:trHeight w:val="420"/>
        </w:trPr>
        <w:tc>
          <w:tcPr>
            <w:tcW w:w="4320" w:type="dxa"/>
          </w:tcPr>
          <w:p w14:paraId="71021DE9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425D24" w14:textId="77777777" w:rsidR="0003014A" w:rsidRPr="00E16BEF" w:rsidRDefault="00144DE0" w:rsidP="00144DE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(14,669)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FC24B2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1186275" w14:textId="77777777" w:rsidR="0003014A" w:rsidRPr="00E16BEF" w:rsidRDefault="0003014A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(15,404)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F85F946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1B8C9F2" w14:textId="77777777" w:rsidR="0003014A" w:rsidRPr="00824DDA" w:rsidRDefault="00144DE0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16,468</w:t>
            </w:r>
          </w:p>
        </w:tc>
        <w:tc>
          <w:tcPr>
            <w:tcW w:w="237" w:type="dxa"/>
            <w:vAlign w:val="bottom"/>
          </w:tcPr>
          <w:p w14:paraId="192828C0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4B00D71" w14:textId="77777777" w:rsidR="0003014A" w:rsidRPr="00824DDA" w:rsidRDefault="0003014A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17,293</w:t>
            </w:r>
          </w:p>
        </w:tc>
      </w:tr>
      <w:tr w:rsidR="0003014A" w:rsidRPr="00E16BEF" w14:paraId="301F85A1" w14:textId="77777777" w:rsidTr="00FF058D">
        <w:trPr>
          <w:trHeight w:val="420"/>
        </w:trPr>
        <w:tc>
          <w:tcPr>
            <w:tcW w:w="4320" w:type="dxa"/>
          </w:tcPr>
          <w:p w14:paraId="6808C197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F7A2C9" w14:textId="77777777" w:rsidR="0003014A" w:rsidRPr="00E16BEF" w:rsidRDefault="00144DE0" w:rsidP="00144DE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13,241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12CC632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DBC4974" w14:textId="77777777" w:rsidR="0003014A" w:rsidRPr="00E16BEF" w:rsidRDefault="0003014A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16,056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5AA017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EBC47A2" w14:textId="77777777" w:rsidR="0003014A" w:rsidRPr="00824DDA" w:rsidRDefault="00144DE0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(11,883)</w:t>
            </w:r>
          </w:p>
        </w:tc>
        <w:tc>
          <w:tcPr>
            <w:tcW w:w="237" w:type="dxa"/>
            <w:vAlign w:val="bottom"/>
          </w:tcPr>
          <w:p w14:paraId="0814CAF3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0BA8F7E" w14:textId="77777777" w:rsidR="0003014A" w:rsidRPr="00824DDA" w:rsidRDefault="0003014A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(14,220)</w:t>
            </w:r>
          </w:p>
        </w:tc>
      </w:tr>
      <w:tr w:rsidR="0003014A" w:rsidRPr="005B3147" w14:paraId="4A1FC728" w14:textId="77777777" w:rsidTr="004A4307">
        <w:trPr>
          <w:trHeight w:val="420"/>
        </w:trPr>
        <w:tc>
          <w:tcPr>
            <w:tcW w:w="4320" w:type="dxa"/>
          </w:tcPr>
          <w:p w14:paraId="44563573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bottom"/>
          </w:tcPr>
          <w:p w14:paraId="3A4D4CF4" w14:textId="77777777" w:rsidR="0003014A" w:rsidRPr="00E16BEF" w:rsidRDefault="00144DE0" w:rsidP="00144DE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(16,024)</w:t>
            </w:r>
          </w:p>
        </w:tc>
        <w:tc>
          <w:tcPr>
            <w:tcW w:w="238" w:type="dxa"/>
            <w:vAlign w:val="bottom"/>
          </w:tcPr>
          <w:p w14:paraId="428DEDC1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9E6D908" w14:textId="77777777" w:rsidR="0003014A" w:rsidRPr="00E16BEF" w:rsidRDefault="0003014A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(16,858)</w:t>
            </w:r>
          </w:p>
        </w:tc>
        <w:tc>
          <w:tcPr>
            <w:tcW w:w="237" w:type="dxa"/>
            <w:vAlign w:val="bottom"/>
          </w:tcPr>
          <w:p w14:paraId="0820F288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73051116" w14:textId="77777777" w:rsidR="0003014A" w:rsidRPr="00824DDA" w:rsidRDefault="00144DE0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10,923</w:t>
            </w:r>
          </w:p>
        </w:tc>
        <w:tc>
          <w:tcPr>
            <w:tcW w:w="237" w:type="dxa"/>
            <w:vAlign w:val="bottom"/>
          </w:tcPr>
          <w:p w14:paraId="246D7659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166209D4" w14:textId="77777777" w:rsidR="0003014A" w:rsidRPr="00824DDA" w:rsidRDefault="0003014A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11,914</w:t>
            </w:r>
          </w:p>
        </w:tc>
      </w:tr>
    </w:tbl>
    <w:p w14:paraId="40282BC3" w14:textId="77777777" w:rsidR="00E87044" w:rsidRDefault="00E87044" w:rsidP="00E87044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8"/>
        <w:gridCol w:w="1022"/>
        <w:gridCol w:w="237"/>
        <w:gridCol w:w="1023"/>
        <w:gridCol w:w="237"/>
        <w:gridCol w:w="1023"/>
      </w:tblGrid>
      <w:tr w:rsidR="00824DDA" w:rsidRPr="009C0BEB" w14:paraId="7F483B29" w14:textId="77777777" w:rsidTr="00FF058D">
        <w:trPr>
          <w:trHeight w:val="420"/>
        </w:trPr>
        <w:tc>
          <w:tcPr>
            <w:tcW w:w="4320" w:type="dxa"/>
          </w:tcPr>
          <w:p w14:paraId="6023B6B3" w14:textId="77777777" w:rsidR="00824DDA" w:rsidRPr="004A4307" w:rsidRDefault="00824DDA" w:rsidP="00FF058D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5524C938" w14:textId="77777777" w:rsidR="00824DDA" w:rsidRPr="004A4307" w:rsidRDefault="00824DDA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43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4DDA" w:rsidRPr="009C0BEB" w14:paraId="1E1904CF" w14:textId="77777777" w:rsidTr="00FF058D">
        <w:trPr>
          <w:trHeight w:val="420"/>
        </w:trPr>
        <w:tc>
          <w:tcPr>
            <w:tcW w:w="4320" w:type="dxa"/>
          </w:tcPr>
          <w:p w14:paraId="1112A196" w14:textId="77777777" w:rsidR="00824DDA" w:rsidRPr="004A4307" w:rsidRDefault="00824DDA" w:rsidP="00FF058D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43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12CDBD8E" w14:textId="77777777" w:rsidR="00824DDA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ข้อสมมติเพิ่มขึ้นร้อยละ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ED9DB1" w14:textId="77777777" w:rsidR="00824DDA" w:rsidRPr="009C0BEB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3" w:type="dxa"/>
            <w:gridSpan w:val="3"/>
            <w:shd w:val="clear" w:color="auto" w:fill="auto"/>
            <w:vAlign w:val="bottom"/>
          </w:tcPr>
          <w:p w14:paraId="2BC7767B" w14:textId="77777777" w:rsidR="00824DDA" w:rsidRDefault="00824DDA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ข้อสมมติลดลงร้อยละ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3014A" w:rsidRPr="009C0BEB" w14:paraId="293005EA" w14:textId="77777777" w:rsidTr="00FF058D">
        <w:trPr>
          <w:trHeight w:val="420"/>
        </w:trPr>
        <w:tc>
          <w:tcPr>
            <w:tcW w:w="4320" w:type="dxa"/>
          </w:tcPr>
          <w:p w14:paraId="40DA2E8C" w14:textId="77777777" w:rsidR="0003014A" w:rsidRPr="004A4307" w:rsidRDefault="0003014A" w:rsidP="0003014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43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A43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A43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38974A" w14:textId="77777777" w:rsidR="0003014A" w:rsidRPr="009C0BEB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F10B0F9" w14:textId="77777777" w:rsidR="0003014A" w:rsidRPr="009C0BEB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E62180C" w14:textId="77777777" w:rsidR="0003014A" w:rsidRPr="009C0BEB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4416B2A" w14:textId="77777777" w:rsidR="0003014A" w:rsidRPr="009C0BEB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CB8E5D3" w14:textId="77777777" w:rsidR="0003014A" w:rsidRPr="009C0BEB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7" w:type="dxa"/>
            <w:vAlign w:val="bottom"/>
          </w:tcPr>
          <w:p w14:paraId="5C55B900" w14:textId="77777777" w:rsidR="0003014A" w:rsidRPr="009C0BEB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5FA71DD3" w14:textId="77777777" w:rsidR="0003014A" w:rsidRPr="009C0BEB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24DDA" w:rsidRPr="005B3147" w14:paraId="0AB82F07" w14:textId="77777777" w:rsidTr="00FF058D">
        <w:trPr>
          <w:trHeight w:val="420"/>
        </w:trPr>
        <w:tc>
          <w:tcPr>
            <w:tcW w:w="4320" w:type="dxa"/>
            <w:vAlign w:val="bottom"/>
          </w:tcPr>
          <w:p w14:paraId="325FA8D1" w14:textId="77777777" w:rsidR="00824DDA" w:rsidRPr="009C0BEB" w:rsidRDefault="00824DDA" w:rsidP="00FF058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1ADC265B" w14:textId="77777777" w:rsidR="00824DDA" w:rsidRPr="009C0BEB" w:rsidRDefault="00824DDA" w:rsidP="00FF058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0BEB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14A" w:rsidRPr="00E16BEF" w14:paraId="55905620" w14:textId="77777777" w:rsidTr="00FF058D">
        <w:trPr>
          <w:trHeight w:val="420"/>
        </w:trPr>
        <w:tc>
          <w:tcPr>
            <w:tcW w:w="4320" w:type="dxa"/>
          </w:tcPr>
          <w:p w14:paraId="56F0DB56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B4A21" w14:textId="77777777" w:rsidR="0003014A" w:rsidRPr="00E16BEF" w:rsidRDefault="007202BB" w:rsidP="007202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(9,929)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F7D6AA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4F30934" w14:textId="77777777" w:rsidR="0003014A" w:rsidRPr="00E16BEF" w:rsidRDefault="0003014A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(11,249)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B4FABD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C03FF40" w14:textId="77777777" w:rsidR="0003014A" w:rsidRPr="00824DDA" w:rsidRDefault="00921EAC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11,158</w:t>
            </w:r>
          </w:p>
        </w:tc>
        <w:tc>
          <w:tcPr>
            <w:tcW w:w="237" w:type="dxa"/>
            <w:vAlign w:val="bottom"/>
          </w:tcPr>
          <w:p w14:paraId="506404E1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81C0248" w14:textId="77777777" w:rsidR="0003014A" w:rsidRPr="00824DDA" w:rsidRDefault="0003014A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12,630</w:t>
            </w:r>
          </w:p>
        </w:tc>
      </w:tr>
      <w:tr w:rsidR="0003014A" w:rsidRPr="00E16BEF" w14:paraId="3017159C" w14:textId="77777777" w:rsidTr="00FF058D">
        <w:trPr>
          <w:trHeight w:val="420"/>
        </w:trPr>
        <w:tc>
          <w:tcPr>
            <w:tcW w:w="4320" w:type="dxa"/>
          </w:tcPr>
          <w:p w14:paraId="1D44FEE4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32E91" w14:textId="77777777" w:rsidR="0003014A" w:rsidRPr="007202BB" w:rsidRDefault="00921EAC" w:rsidP="007202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8,354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4E644A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06A4F37" w14:textId="77777777" w:rsidR="0003014A" w:rsidRPr="0003014A" w:rsidRDefault="0003014A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01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12,293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6DACC7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F89FFD2" w14:textId="77777777" w:rsidR="0003014A" w:rsidRPr="00824DDA" w:rsidRDefault="00921EAC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(7,547)</w:t>
            </w:r>
          </w:p>
        </w:tc>
        <w:tc>
          <w:tcPr>
            <w:tcW w:w="237" w:type="dxa"/>
            <w:vAlign w:val="bottom"/>
          </w:tcPr>
          <w:p w14:paraId="7C280319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60BDC81" w14:textId="77777777" w:rsidR="0003014A" w:rsidRPr="00824DDA" w:rsidRDefault="0003014A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24D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(10,868)</w:t>
            </w:r>
          </w:p>
        </w:tc>
      </w:tr>
      <w:tr w:rsidR="0003014A" w:rsidRPr="005B3147" w14:paraId="524BA504" w14:textId="77777777" w:rsidTr="00FF058D">
        <w:trPr>
          <w:trHeight w:val="420"/>
        </w:trPr>
        <w:tc>
          <w:tcPr>
            <w:tcW w:w="4320" w:type="dxa"/>
          </w:tcPr>
          <w:p w14:paraId="00A4C5DC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6BEF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</w:t>
            </w:r>
            <w:r w:rsidRPr="00E16BEF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  <w:vAlign w:val="bottom"/>
          </w:tcPr>
          <w:p w14:paraId="4C4747A3" w14:textId="77777777" w:rsidR="0003014A" w:rsidRPr="00E16BEF" w:rsidRDefault="00921EAC" w:rsidP="007202B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(10,669)</w:t>
            </w:r>
          </w:p>
        </w:tc>
        <w:tc>
          <w:tcPr>
            <w:tcW w:w="238" w:type="dxa"/>
            <w:vAlign w:val="bottom"/>
          </w:tcPr>
          <w:p w14:paraId="65941354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7CB65E05" w14:textId="77777777" w:rsidR="0003014A" w:rsidRPr="00E16BEF" w:rsidRDefault="0003014A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(12,138)</w:t>
            </w:r>
          </w:p>
        </w:tc>
        <w:tc>
          <w:tcPr>
            <w:tcW w:w="237" w:type="dxa"/>
            <w:vAlign w:val="bottom"/>
          </w:tcPr>
          <w:p w14:paraId="7B41E438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9DD22AB" w14:textId="77777777" w:rsidR="0003014A" w:rsidRPr="00E16BEF" w:rsidRDefault="00921EAC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7,145</w:t>
            </w:r>
          </w:p>
        </w:tc>
        <w:tc>
          <w:tcPr>
            <w:tcW w:w="237" w:type="dxa"/>
            <w:vAlign w:val="bottom"/>
          </w:tcPr>
          <w:p w14:paraId="2387CA5F" w14:textId="77777777" w:rsidR="0003014A" w:rsidRPr="00E16BEF" w:rsidRDefault="0003014A" w:rsidP="00030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B6B6698" w14:textId="77777777" w:rsidR="0003014A" w:rsidRPr="00E16BEF" w:rsidRDefault="0003014A" w:rsidP="0003014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5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8,438</w:t>
            </w:r>
          </w:p>
        </w:tc>
      </w:tr>
    </w:tbl>
    <w:p w14:paraId="3B067574" w14:textId="77777777" w:rsidR="00CA3F06" w:rsidRPr="00B34D44" w:rsidRDefault="00CA3F06" w:rsidP="0053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1D4A54E" w14:textId="77777777" w:rsidR="002E7B59" w:rsidRPr="008678A3" w:rsidRDefault="00F93362" w:rsidP="002E7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2E7B59" w:rsidRPr="008678A3">
        <w:rPr>
          <w:rFonts w:ascii="Angsana New" w:hAnsi="Angsana New"/>
          <w:b/>
          <w:bCs/>
          <w:sz w:val="30"/>
          <w:szCs w:val="30"/>
          <w:cs/>
        </w:rPr>
        <w:tab/>
      </w:r>
      <w:r w:rsidR="002E7B59" w:rsidRPr="008678A3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55D663B9" w14:textId="77777777" w:rsidR="00B55C4B" w:rsidRPr="00B34D44" w:rsidRDefault="00B55C4B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CBC8781" w14:textId="77777777" w:rsidR="004A1251" w:rsidRPr="008678A3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8678A3">
        <w:rPr>
          <w:rFonts w:ascii="Angsana New" w:hAnsi="Angsana New" w:hint="cs"/>
          <w:sz w:val="30"/>
          <w:szCs w:val="30"/>
          <w:cs/>
          <w:lang w:val="en-GB"/>
        </w:rPr>
        <w:t>สำรองประกอบด้วย</w:t>
      </w:r>
    </w:p>
    <w:p w14:paraId="07A71B6F" w14:textId="77777777" w:rsidR="004A1251" w:rsidRPr="00B34D44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0D43450" w14:textId="77777777" w:rsidR="004A1251" w:rsidRPr="008678A3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8678A3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การจัดสรรกำไร และ</w:t>
      </w:r>
      <w:r w:rsidRPr="008678A3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/</w:t>
      </w:r>
      <w:r w:rsidRPr="008678A3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หรือ กำไรสะสม</w:t>
      </w:r>
    </w:p>
    <w:p w14:paraId="57E7A35F" w14:textId="77777777" w:rsidR="008678A3" w:rsidRPr="00B34D44" w:rsidRDefault="00867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</w:p>
    <w:p w14:paraId="6C736A32" w14:textId="77777777" w:rsidR="004A1251" w:rsidRPr="008678A3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8678A3">
        <w:rPr>
          <w:rFonts w:ascii="Angsana New" w:hAnsi="Angsana New" w:hint="cs"/>
          <w:b/>
          <w:bCs/>
          <w:sz w:val="30"/>
          <w:szCs w:val="30"/>
          <w:cs/>
          <w:lang w:val="en-GB"/>
        </w:rPr>
        <w:t>สำรองตามกฎหมาย</w:t>
      </w:r>
    </w:p>
    <w:p w14:paraId="22BDF594" w14:textId="77777777" w:rsidR="004A1251" w:rsidRPr="00B34D44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C82FA84" w14:textId="77777777" w:rsidR="004A1251" w:rsidRPr="004A1251" w:rsidRDefault="004A1251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Pr="004A1251">
        <w:rPr>
          <w:rFonts w:ascii="Angsana New" w:hAnsi="Angsana New"/>
          <w:sz w:val="30"/>
          <w:szCs w:val="30"/>
          <w:lang w:val="en-GB"/>
        </w:rPr>
        <w:t>2535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 มาตรา </w:t>
      </w:r>
      <w:r w:rsidRPr="004A1251">
        <w:rPr>
          <w:rFonts w:ascii="Angsana New" w:hAnsi="Angsana New"/>
          <w:sz w:val="30"/>
          <w:szCs w:val="30"/>
          <w:lang w:val="en-GB"/>
        </w:rPr>
        <w:t>116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 บริษัทจะต้องจัดสรรทุนสำรอง (</w:t>
      </w:r>
      <w:r w:rsidRPr="004A1251">
        <w:rPr>
          <w:rFonts w:ascii="Angsana New" w:hAnsi="Angsana New"/>
          <w:sz w:val="30"/>
          <w:szCs w:val="30"/>
          <w:lang w:val="en-GB"/>
        </w:rPr>
        <w:t>“</w:t>
      </w:r>
      <w:r w:rsidRPr="004A1251">
        <w:rPr>
          <w:rFonts w:ascii="Angsana New" w:hAnsi="Angsana New"/>
          <w:sz w:val="30"/>
          <w:szCs w:val="30"/>
          <w:cs/>
          <w:lang w:val="en-GB"/>
        </w:rPr>
        <w:t>สำรองตามกฎหมาย</w:t>
      </w:r>
      <w:r w:rsidRPr="004A1251">
        <w:rPr>
          <w:rFonts w:ascii="Angsana New" w:hAnsi="Angsana New"/>
          <w:sz w:val="30"/>
          <w:szCs w:val="30"/>
          <w:lang w:val="en-GB"/>
        </w:rPr>
        <w:t>”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) อย่างน้อยร้อยละ </w:t>
      </w:r>
      <w:r w:rsidRPr="004A1251">
        <w:rPr>
          <w:rFonts w:ascii="Angsana New" w:hAnsi="Angsana New"/>
          <w:sz w:val="30"/>
          <w:szCs w:val="30"/>
          <w:lang w:val="en-GB"/>
        </w:rPr>
        <w:t xml:space="preserve">5 </w:t>
      </w:r>
      <w:r w:rsidRPr="004A1251">
        <w:rPr>
          <w:rFonts w:ascii="Angsana New" w:hAnsi="Angsana New"/>
          <w:sz w:val="30"/>
          <w:szCs w:val="30"/>
          <w:cs/>
          <w:lang w:val="en-GB"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4A1251">
        <w:rPr>
          <w:rFonts w:ascii="Angsana New" w:hAnsi="Angsana New"/>
          <w:sz w:val="30"/>
          <w:szCs w:val="30"/>
          <w:lang w:val="en-GB"/>
        </w:rPr>
        <w:t xml:space="preserve">10 </w:t>
      </w:r>
      <w:r w:rsidRPr="004A1251">
        <w:rPr>
          <w:rFonts w:ascii="Angsana New" w:hAnsi="Angsana New"/>
          <w:sz w:val="30"/>
          <w:szCs w:val="30"/>
          <w:cs/>
          <w:lang w:val="en-GB"/>
        </w:rPr>
        <w:t>ของทุนจดทะเบียน</w:t>
      </w:r>
      <w:r w:rsidR="00FF52CE">
        <w:rPr>
          <w:rFonts w:ascii="Angsana New" w:hAnsi="Angsana New"/>
          <w:sz w:val="30"/>
          <w:szCs w:val="30"/>
          <w:lang w:val="en-GB"/>
        </w:rPr>
        <w:t xml:space="preserve"> </w:t>
      </w:r>
      <w:r w:rsidRPr="004A1251">
        <w:rPr>
          <w:rFonts w:ascii="Angsana New" w:hAnsi="Angsana New"/>
          <w:sz w:val="30"/>
          <w:szCs w:val="30"/>
          <w:cs/>
          <w:lang w:val="en-GB"/>
        </w:rPr>
        <w:t>เงินสำรองนี้จะนำไปจ่ายเป็นเงินปันผลไม่ได้</w:t>
      </w:r>
    </w:p>
    <w:p w14:paraId="77D18C4A" w14:textId="77777777" w:rsidR="004A1251" w:rsidRPr="00B34D44" w:rsidRDefault="004A1251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30"/>
          <w:szCs w:val="30"/>
          <w:lang w:val="en-GB"/>
        </w:rPr>
      </w:pPr>
    </w:p>
    <w:p w14:paraId="3CFFFA47" w14:textId="254CB62D" w:rsidR="00DC64FD" w:rsidRPr="00E64017" w:rsidRDefault="00DC64FD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E64017">
        <w:rPr>
          <w:rFonts w:ascii="Angsana New" w:hAnsi="Angsana New" w:hint="cs"/>
          <w:sz w:val="30"/>
          <w:szCs w:val="30"/>
          <w:cs/>
          <w:lang w:val="en-GB"/>
        </w:rPr>
        <w:t xml:space="preserve">ในระหว่างปีสิ้นสุดวันที่ </w:t>
      </w:r>
      <w:r w:rsidRPr="00E64017">
        <w:rPr>
          <w:rFonts w:ascii="Angsana New" w:hAnsi="Angsana New"/>
          <w:sz w:val="30"/>
          <w:szCs w:val="30"/>
          <w:lang w:val="en-GB"/>
        </w:rPr>
        <w:t xml:space="preserve">31 </w:t>
      </w:r>
      <w:r w:rsidRPr="00E64017">
        <w:rPr>
          <w:rFonts w:ascii="Angsana New" w:hAnsi="Angsana New" w:hint="cs"/>
          <w:sz w:val="30"/>
          <w:szCs w:val="30"/>
          <w:cs/>
          <w:lang w:val="en-GB"/>
        </w:rPr>
        <w:t xml:space="preserve">ธันวาคม </w:t>
      </w:r>
      <w:r w:rsidR="00413C52" w:rsidRPr="00E64017">
        <w:rPr>
          <w:rFonts w:ascii="Angsana New" w:hAnsi="Angsana New"/>
          <w:sz w:val="30"/>
          <w:szCs w:val="30"/>
          <w:lang w:val="en-GB"/>
        </w:rPr>
        <w:t>256</w:t>
      </w:r>
      <w:r w:rsidR="00FF52CE">
        <w:rPr>
          <w:rFonts w:ascii="Angsana New" w:hAnsi="Angsana New"/>
          <w:sz w:val="30"/>
          <w:szCs w:val="30"/>
          <w:lang w:val="en-GB"/>
        </w:rPr>
        <w:t>3</w:t>
      </w:r>
      <w:r w:rsidRPr="00E64017">
        <w:rPr>
          <w:rFonts w:ascii="Angsana New" w:hAnsi="Angsana New"/>
          <w:sz w:val="30"/>
          <w:szCs w:val="30"/>
          <w:lang w:val="en-GB"/>
        </w:rPr>
        <w:t xml:space="preserve"> </w:t>
      </w:r>
      <w:r w:rsidRPr="00E64017">
        <w:rPr>
          <w:rFonts w:ascii="Angsana New" w:hAnsi="Angsana New" w:hint="cs"/>
          <w:sz w:val="30"/>
          <w:szCs w:val="30"/>
          <w:cs/>
          <w:lang w:val="en-GB"/>
        </w:rPr>
        <w:t xml:space="preserve">กลุ่มบริษัทและบริษัทได้จัดสรรทุนสำรองตามกฎหมายเป็นจำนวนเงิน </w:t>
      </w:r>
      <w:r w:rsidRPr="00E64017">
        <w:rPr>
          <w:rFonts w:ascii="Angsana New" w:hAnsi="Angsana New"/>
          <w:sz w:val="30"/>
          <w:szCs w:val="30"/>
          <w:lang w:val="en-GB"/>
        </w:rPr>
        <w:t xml:space="preserve">        </w:t>
      </w:r>
      <w:r w:rsidR="00C560A7" w:rsidRPr="00C560A7">
        <w:rPr>
          <w:rFonts w:ascii="Angsana New" w:hAnsi="Angsana New"/>
          <w:sz w:val="30"/>
          <w:szCs w:val="30"/>
        </w:rPr>
        <w:t>1.1</w:t>
      </w:r>
      <w:r w:rsidR="00B352B3" w:rsidRPr="00C560A7">
        <w:rPr>
          <w:rFonts w:ascii="Angsana New" w:hAnsi="Angsana New"/>
          <w:sz w:val="30"/>
          <w:szCs w:val="30"/>
          <w:lang w:val="en-GB"/>
        </w:rPr>
        <w:t>1</w:t>
      </w:r>
      <w:r w:rsidRPr="00C560A7">
        <w:rPr>
          <w:rFonts w:ascii="Angsana New" w:hAnsi="Angsana New"/>
          <w:sz w:val="30"/>
          <w:szCs w:val="30"/>
          <w:lang w:val="en-GB"/>
        </w:rPr>
        <w:t xml:space="preserve"> </w:t>
      </w:r>
      <w:r w:rsidRPr="00C560A7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</w:t>
      </w:r>
      <w:r w:rsidRPr="00C560A7">
        <w:rPr>
          <w:rFonts w:ascii="Angsana New" w:hAnsi="Angsana New" w:hint="cs"/>
          <w:i/>
          <w:iCs/>
          <w:sz w:val="30"/>
          <w:szCs w:val="30"/>
          <w:cs/>
          <w:lang w:val="en-GB"/>
        </w:rPr>
        <w:t>(</w:t>
      </w:r>
      <w:r w:rsidR="001D4AD3" w:rsidRPr="00C560A7">
        <w:rPr>
          <w:rFonts w:ascii="Angsana New" w:hAnsi="Angsana New"/>
          <w:i/>
          <w:iCs/>
          <w:sz w:val="30"/>
          <w:szCs w:val="30"/>
          <w:lang w:val="en-GB"/>
        </w:rPr>
        <w:t>25</w:t>
      </w:r>
      <w:r w:rsidR="001D4AD3" w:rsidRPr="00C560A7">
        <w:rPr>
          <w:rFonts w:ascii="Angsana New" w:hAnsi="Angsana New"/>
          <w:i/>
          <w:iCs/>
          <w:sz w:val="30"/>
          <w:szCs w:val="30"/>
        </w:rPr>
        <w:t>6</w:t>
      </w:r>
      <w:r w:rsidR="00FF52CE" w:rsidRPr="00C560A7">
        <w:rPr>
          <w:rFonts w:ascii="Angsana New" w:hAnsi="Angsana New"/>
          <w:i/>
          <w:iCs/>
          <w:sz w:val="30"/>
          <w:szCs w:val="30"/>
        </w:rPr>
        <w:t>2</w:t>
      </w:r>
      <w:r w:rsidRPr="00C560A7">
        <w:rPr>
          <w:rFonts w:ascii="Angsana New" w:hAnsi="Angsana New"/>
          <w:i/>
          <w:iCs/>
          <w:sz w:val="30"/>
          <w:szCs w:val="30"/>
          <w:lang w:val="en-GB"/>
        </w:rPr>
        <w:t>:</w:t>
      </w:r>
      <w:r w:rsidR="00604A9A" w:rsidRPr="00C560A7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FF52CE" w:rsidRPr="00C560A7">
        <w:rPr>
          <w:rFonts w:ascii="Angsana New" w:hAnsi="Angsana New"/>
          <w:i/>
          <w:iCs/>
          <w:sz w:val="30"/>
          <w:szCs w:val="30"/>
          <w:lang w:val="en-GB"/>
        </w:rPr>
        <w:t>6.21</w:t>
      </w:r>
      <w:r w:rsidR="001D4AD3" w:rsidRPr="00E64017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1D4AD3" w:rsidRPr="00E64017">
        <w:rPr>
          <w:rFonts w:ascii="Angsana New" w:hAnsi="Angsana New" w:hint="cs"/>
          <w:i/>
          <w:iCs/>
          <w:sz w:val="30"/>
          <w:szCs w:val="30"/>
          <w:cs/>
          <w:lang w:val="en-GB"/>
        </w:rPr>
        <w:t>ล้านบาท</w:t>
      </w:r>
      <w:r w:rsidRPr="00E64017">
        <w:rPr>
          <w:rFonts w:ascii="Angsana New" w:hAnsi="Angsana New" w:hint="cs"/>
          <w:i/>
          <w:iCs/>
          <w:sz w:val="30"/>
          <w:szCs w:val="30"/>
          <w:cs/>
          <w:lang w:val="en-GB"/>
        </w:rPr>
        <w:t>)</w:t>
      </w:r>
    </w:p>
    <w:p w14:paraId="43315853" w14:textId="77777777" w:rsidR="00DC64FD" w:rsidRDefault="00DC64FD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24"/>
          <w:szCs w:val="24"/>
        </w:rPr>
      </w:pPr>
    </w:p>
    <w:p w14:paraId="57163C85" w14:textId="77777777" w:rsidR="0085418C" w:rsidRDefault="0085418C" w:rsidP="004A1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24"/>
          <w:szCs w:val="24"/>
        </w:rPr>
      </w:pPr>
    </w:p>
    <w:p w14:paraId="0B1CA864" w14:textId="77777777" w:rsidR="004A1251" w:rsidRPr="00D200E9" w:rsidRDefault="00C06367" w:rsidP="004A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F1BE5">
        <w:rPr>
          <w:rFonts w:ascii="Angsana New" w:hAnsi="Angsana New"/>
          <w:b/>
          <w:bCs/>
          <w:sz w:val="30"/>
          <w:szCs w:val="30"/>
        </w:rPr>
        <w:t>0</w:t>
      </w:r>
      <w:r w:rsidR="004A1251" w:rsidRPr="00D200E9">
        <w:rPr>
          <w:rFonts w:ascii="Angsana New" w:hAnsi="Angsana New"/>
          <w:b/>
          <w:bCs/>
          <w:sz w:val="30"/>
          <w:szCs w:val="30"/>
          <w:cs/>
        </w:rPr>
        <w:tab/>
      </w:r>
      <w:r w:rsidR="004A1251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34088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6574B148" w14:textId="77777777" w:rsidR="00256AC3" w:rsidRPr="00B34D44" w:rsidRDefault="00256AC3" w:rsidP="00256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8C216C2" w14:textId="77777777" w:rsidR="00DC64FD" w:rsidRDefault="006B586D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ผู้บริหารพิจารณาว่า </w:t>
      </w:r>
      <w:r w:rsidR="00256AC3"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กลุ่มบริษัทมี </w:t>
      </w:r>
      <w:r w:rsidR="00256AC3" w:rsidRPr="00DC64FD">
        <w:rPr>
          <w:rFonts w:ascii="Angsana New" w:hAnsi="Angsana New"/>
          <w:spacing w:val="-6"/>
          <w:sz w:val="30"/>
          <w:szCs w:val="30"/>
          <w:lang w:val="en-GB"/>
        </w:rPr>
        <w:t xml:space="preserve">3 </w:t>
      </w:r>
      <w:r w:rsidR="00256AC3"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ส่วนงานที่รายงาน ซึ่งเป็นหน่วยงานธุรกิจที่สำคัญของกลุ่มบริษัท</w:t>
      </w: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>ที่มี</w:t>
      </w:r>
      <w:r w:rsidR="00256AC3"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สินค้าและ</w:t>
      </w:r>
      <w:r w:rsidR="00B352B3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     </w:t>
      </w:r>
      <w:r w:rsidR="00B352B3" w:rsidRPr="00B352B3">
        <w:rPr>
          <w:rFonts w:ascii="Angsana New" w:hAnsi="Angsana New" w:hint="cs"/>
          <w:spacing w:val="-8"/>
          <w:sz w:val="30"/>
          <w:szCs w:val="30"/>
          <w:cs/>
          <w:lang w:val="en-GB"/>
        </w:rPr>
        <w:t>การ</w:t>
      </w:r>
      <w:r w:rsidR="00256AC3" w:rsidRPr="00B352B3">
        <w:rPr>
          <w:rFonts w:ascii="Angsana New" w:hAnsi="Angsana New"/>
          <w:spacing w:val="-8"/>
          <w:sz w:val="30"/>
          <w:szCs w:val="30"/>
          <w:cs/>
          <w:lang w:val="en-GB"/>
        </w:rPr>
        <w:t>บริการที่แตกต่างกัน และมีการบริหารจัดการแยกต่างหาก เนื่องจากใช้เทคโนโลยีและ</w:t>
      </w:r>
      <w:r w:rsidR="00DC64FD" w:rsidRPr="00B352B3">
        <w:rPr>
          <w:rFonts w:ascii="Angsana New" w:hAnsi="Angsana New"/>
          <w:spacing w:val="-8"/>
          <w:sz w:val="30"/>
          <w:szCs w:val="30"/>
          <w:cs/>
          <w:lang w:val="en-GB"/>
        </w:rPr>
        <w:t>กลยุทธ์ทางการตลาดที่แตกต่างกั</w:t>
      </w:r>
      <w:r w:rsidR="00B352B3">
        <w:rPr>
          <w:rFonts w:ascii="Angsana New" w:hAnsi="Angsana New" w:hint="cs"/>
          <w:spacing w:val="-8"/>
          <w:sz w:val="30"/>
          <w:szCs w:val="30"/>
          <w:cs/>
        </w:rPr>
        <w:t xml:space="preserve">น </w:t>
      </w:r>
      <w:r w:rsidR="00256AC3"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8EFF721" w14:textId="77777777" w:rsidR="00256AC3" w:rsidRPr="00B34D44" w:rsidRDefault="00256AC3" w:rsidP="00DC6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UPC" w:hAnsi="AngsanaUPC" w:cs="AngsanaUPC"/>
          <w:sz w:val="30"/>
          <w:szCs w:val="30"/>
          <w:cs/>
        </w:rPr>
      </w:pP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</w:p>
    <w:p w14:paraId="08E880FD" w14:textId="77777777" w:rsidR="00256AC3" w:rsidRPr="00DC64FD" w:rsidRDefault="00DC64FD" w:rsidP="0046382B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UPC" w:hAnsi="AngsanaUPC" w:cs="AngsanaUPC"/>
          <w:sz w:val="30"/>
          <w:szCs w:val="30"/>
          <w:cs/>
        </w:rPr>
        <w:t>ส่วนง</w:t>
      </w:r>
      <w:r w:rsidRPr="00DC64FD">
        <w:rPr>
          <w:rFonts w:ascii="Angsana New" w:hAnsi="Angsana New"/>
          <w:sz w:val="30"/>
          <w:szCs w:val="30"/>
          <w:cs/>
          <w:lang w:val="en-GB"/>
        </w:rPr>
        <w:t>า</w:t>
      </w:r>
      <w:r w:rsidRPr="00DC64FD">
        <w:rPr>
          <w:rFonts w:ascii="Angsana New" w:hAnsi="Angsana New" w:hint="cs"/>
          <w:sz w:val="30"/>
          <w:szCs w:val="30"/>
          <w:cs/>
          <w:lang w:val="en-GB"/>
        </w:rPr>
        <w:t xml:space="preserve">น </w:t>
      </w:r>
      <w:r w:rsidRPr="00DC64FD">
        <w:rPr>
          <w:rFonts w:ascii="Angsana New" w:hAnsi="Angsana New"/>
          <w:sz w:val="30"/>
          <w:szCs w:val="30"/>
          <w:lang w:val="en-GB"/>
        </w:rPr>
        <w:t xml:space="preserve">1 </w:t>
      </w:r>
      <w:r w:rsidR="00CE1D79">
        <w:rPr>
          <w:rFonts w:ascii="Angsana New" w:hAnsi="Angsana New"/>
          <w:sz w:val="30"/>
          <w:szCs w:val="30"/>
          <w:lang w:val="en-GB"/>
        </w:rPr>
        <w:t xml:space="preserve"> </w:t>
      </w:r>
      <w:r w:rsidR="002568C5">
        <w:rPr>
          <w:rFonts w:ascii="Angsana New" w:hAnsi="Angsana New" w:hint="cs"/>
          <w:sz w:val="30"/>
          <w:szCs w:val="30"/>
          <w:cs/>
          <w:lang w:val="en-GB"/>
        </w:rPr>
        <w:t>ผลิต</w:t>
      </w:r>
      <w:r w:rsidR="002568C5">
        <w:rPr>
          <w:rFonts w:ascii="Angsana New" w:hAnsi="Angsana New"/>
          <w:sz w:val="30"/>
          <w:szCs w:val="30"/>
          <w:lang w:val="en-GB"/>
        </w:rPr>
        <w:t xml:space="preserve"> </w:t>
      </w:r>
      <w:r w:rsidR="00256AC3" w:rsidRPr="00DC64FD">
        <w:rPr>
          <w:rFonts w:ascii="Angsana New" w:hAnsi="Angsana New" w:hint="cs"/>
          <w:sz w:val="30"/>
          <w:szCs w:val="30"/>
          <w:cs/>
          <w:lang w:val="en-GB"/>
        </w:rPr>
        <w:t>จำหน่ายหนังสือ</w:t>
      </w:r>
      <w:r w:rsidR="002568C5">
        <w:rPr>
          <w:rFonts w:ascii="Angsana New" w:hAnsi="Angsana New"/>
          <w:sz w:val="30"/>
          <w:szCs w:val="30"/>
          <w:lang w:val="en-GB"/>
        </w:rPr>
        <w:t xml:space="preserve"> </w:t>
      </w:r>
      <w:r w:rsidR="002568C5">
        <w:rPr>
          <w:rFonts w:ascii="Angsana New" w:hAnsi="Angsana New" w:hint="cs"/>
          <w:sz w:val="30"/>
          <w:szCs w:val="30"/>
          <w:cs/>
          <w:lang w:val="en-GB"/>
        </w:rPr>
        <w:t>และให้บริการโฆษณาผ่านสื่อสิ่งพิมพ์</w:t>
      </w:r>
    </w:p>
    <w:p w14:paraId="5AA90EC6" w14:textId="77777777" w:rsidR="00256AC3" w:rsidRPr="00DC64FD" w:rsidRDefault="00256AC3" w:rsidP="0046382B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DC64FD">
        <w:rPr>
          <w:rFonts w:ascii="Angsana New" w:hAnsi="Angsana New"/>
          <w:sz w:val="30"/>
          <w:szCs w:val="30"/>
          <w:cs/>
          <w:lang w:val="en-GB"/>
        </w:rPr>
        <w:t xml:space="preserve">ส่วนงาน </w:t>
      </w:r>
      <w:r w:rsidRPr="00DC64FD">
        <w:rPr>
          <w:rFonts w:ascii="Angsana New" w:hAnsi="Angsana New"/>
          <w:sz w:val="30"/>
          <w:szCs w:val="30"/>
          <w:lang w:val="en-GB"/>
        </w:rPr>
        <w:t>2</w:t>
      </w:r>
      <w:r w:rsidRPr="00DC64F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CE1D79">
        <w:rPr>
          <w:rFonts w:ascii="Angsana New" w:hAnsi="Angsana New"/>
          <w:sz w:val="30"/>
          <w:szCs w:val="30"/>
          <w:lang w:val="en-GB"/>
        </w:rPr>
        <w:t xml:space="preserve"> </w:t>
      </w:r>
      <w:r w:rsidR="002568C5">
        <w:rPr>
          <w:rFonts w:ascii="Angsana New" w:hAnsi="Angsana New"/>
          <w:sz w:val="30"/>
          <w:szCs w:val="30"/>
          <w:cs/>
          <w:lang w:val="en-GB"/>
        </w:rPr>
        <w:t>จัดงานแสดง ผลิตและให้บริการ</w:t>
      </w:r>
      <w:r w:rsidR="00D103A6">
        <w:rPr>
          <w:rFonts w:ascii="Angsana New" w:hAnsi="Angsana New" w:hint="cs"/>
          <w:sz w:val="30"/>
          <w:szCs w:val="30"/>
          <w:cs/>
          <w:lang w:val="en-GB"/>
        </w:rPr>
        <w:t>โฆษณา</w:t>
      </w:r>
      <w:r w:rsidR="002568C5">
        <w:rPr>
          <w:rFonts w:ascii="Angsana New" w:hAnsi="Angsana New" w:hint="cs"/>
          <w:sz w:val="30"/>
          <w:szCs w:val="30"/>
          <w:cs/>
          <w:lang w:val="en-GB"/>
        </w:rPr>
        <w:t>ผ่านสื่อออนไลน์</w:t>
      </w:r>
    </w:p>
    <w:p w14:paraId="22A8A9DB" w14:textId="77777777" w:rsidR="00DC0517" w:rsidRPr="00DC64FD" w:rsidRDefault="00256AC3" w:rsidP="007A5F10">
      <w:pPr>
        <w:pStyle w:val="ListParagraph"/>
        <w:numPr>
          <w:ilvl w:val="0"/>
          <w:numId w:val="2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16"/>
          <w:szCs w:val="16"/>
        </w:rPr>
      </w:pPr>
      <w:r w:rsidRPr="00DC64FD">
        <w:rPr>
          <w:rFonts w:ascii="Angsana New" w:hAnsi="Angsana New"/>
          <w:sz w:val="30"/>
          <w:szCs w:val="30"/>
          <w:cs/>
          <w:lang w:val="en-GB"/>
        </w:rPr>
        <w:t xml:space="preserve">ส่วนงาน </w:t>
      </w:r>
      <w:r w:rsidRPr="00DC64FD">
        <w:rPr>
          <w:rFonts w:ascii="Angsana New" w:hAnsi="Angsana New"/>
          <w:sz w:val="30"/>
          <w:szCs w:val="30"/>
          <w:lang w:val="en-GB"/>
        </w:rPr>
        <w:t>3</w:t>
      </w:r>
      <w:r w:rsidR="00CE1D79">
        <w:rPr>
          <w:rFonts w:ascii="Angsana New" w:hAnsi="Angsana New"/>
          <w:sz w:val="30"/>
          <w:szCs w:val="30"/>
          <w:lang w:val="en-GB"/>
        </w:rPr>
        <w:t xml:space="preserve">  </w:t>
      </w:r>
      <w:r w:rsidR="002568C5">
        <w:rPr>
          <w:rFonts w:ascii="Angsana New" w:hAnsi="Angsana New" w:hint="cs"/>
          <w:sz w:val="30"/>
          <w:szCs w:val="30"/>
          <w:cs/>
          <w:lang w:val="en-GB"/>
        </w:rPr>
        <w:t>ผลิตและให้บริการโฆษณาผ่านสื่อโทรทัศน์</w:t>
      </w:r>
    </w:p>
    <w:p w14:paraId="3B890DED" w14:textId="77777777" w:rsidR="00DC64FD" w:rsidRPr="00B34D44" w:rsidRDefault="00DC64FD" w:rsidP="00DC64FD">
      <w:pPr>
        <w:pStyle w:val="ListParagraph"/>
        <w:tabs>
          <w:tab w:val="clear" w:pos="680"/>
          <w:tab w:val="clear" w:pos="907"/>
          <w:tab w:val="left" w:pos="900"/>
          <w:tab w:val="num" w:pos="1080"/>
        </w:tabs>
        <w:ind w:left="990"/>
        <w:jc w:val="thaiDistribute"/>
        <w:rPr>
          <w:rFonts w:asciiTheme="minorHAnsi" w:hAnsiTheme="minorHAnsi" w:cs="AngsanaUPC"/>
          <w:sz w:val="30"/>
          <w:szCs w:val="30"/>
        </w:rPr>
      </w:pPr>
    </w:p>
    <w:p w14:paraId="13E80EFF" w14:textId="77777777" w:rsidR="00324C37" w:rsidRDefault="00324C37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 w:rsidRPr="00DC64FD">
        <w:rPr>
          <w:rFonts w:ascii="Angsana New" w:hAnsi="Angsana New"/>
          <w:spacing w:val="-6"/>
          <w:sz w:val="30"/>
          <w:szCs w:val="30"/>
          <w:cs/>
          <w:lang w:val="en-GB"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</w:t>
      </w:r>
      <w:r w:rsidRPr="00DC64FD">
        <w:rPr>
          <w:rFonts w:ascii="Angsana New" w:hAnsi="Angsana New"/>
          <w:spacing w:val="-8"/>
          <w:sz w:val="30"/>
          <w:szCs w:val="30"/>
          <w:cs/>
          <w:lang w:val="en-GB"/>
        </w:rPr>
        <w:t>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586D">
        <w:rPr>
          <w:rFonts w:ascii="Angsana New" w:hAnsi="Angsana New" w:hint="cs"/>
          <w:spacing w:val="-8"/>
          <w:sz w:val="30"/>
          <w:szCs w:val="30"/>
          <w:cs/>
          <w:lang w:val="en-GB"/>
        </w:rPr>
        <w:t xml:space="preserve"> </w:t>
      </w:r>
      <w:r w:rsidR="006B586D" w:rsidRPr="006B586D">
        <w:rPr>
          <w:rFonts w:ascii="Angsana New" w:hAnsi="Angsana New"/>
          <w:spacing w:val="-8"/>
          <w:sz w:val="30"/>
          <w:szCs w:val="30"/>
          <w:cs/>
          <w:lang w:val="en-GB"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48941491" w14:textId="77777777" w:rsidR="00D20B94" w:rsidRDefault="00D20B94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</w:p>
    <w:p w14:paraId="73E5E6E6" w14:textId="77777777" w:rsidR="00D20B94" w:rsidRDefault="00D20B94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</w:p>
    <w:p w14:paraId="55D7F8CB" w14:textId="77777777" w:rsidR="00D20B94" w:rsidRPr="00DC64FD" w:rsidRDefault="00D20B94" w:rsidP="003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8"/>
          <w:sz w:val="30"/>
          <w:szCs w:val="30"/>
          <w:cs/>
          <w:lang w:val="en-GB"/>
        </w:rPr>
        <w:sectPr w:rsidR="00D20B94" w:rsidRPr="00DC64FD" w:rsidSect="005E58FF">
          <w:headerReference w:type="default" r:id="rId14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pPr w:leftFromText="180" w:rightFromText="180" w:vertAnchor="text" w:horzAnchor="page" w:tblpX="1721" w:tblpY="167"/>
        <w:tblW w:w="144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D20B94" w:rsidRPr="00D6150C" w14:paraId="40C58918" w14:textId="77777777" w:rsidTr="00C5097D">
        <w:trPr>
          <w:cantSplit/>
        </w:trPr>
        <w:tc>
          <w:tcPr>
            <w:tcW w:w="2880" w:type="dxa"/>
            <w:vAlign w:val="bottom"/>
          </w:tcPr>
          <w:p w14:paraId="59706BAC" w14:textId="77777777" w:rsidR="00D20B94" w:rsidRPr="00DC0400" w:rsidRDefault="00D20B94" w:rsidP="00D20B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60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8" w:type="dxa"/>
            <w:gridSpan w:val="19"/>
          </w:tcPr>
          <w:p w14:paraId="48DF7CDA" w14:textId="77777777"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20B94" w:rsidRPr="00D6150C" w14:paraId="2EEAEF0D" w14:textId="77777777" w:rsidTr="00D20B94">
        <w:trPr>
          <w:cantSplit/>
        </w:trPr>
        <w:tc>
          <w:tcPr>
            <w:tcW w:w="2880" w:type="dxa"/>
            <w:vAlign w:val="bottom"/>
          </w:tcPr>
          <w:p w14:paraId="752925A6" w14:textId="77777777" w:rsidR="00D20B94" w:rsidRPr="00DC0400" w:rsidRDefault="00D20B94" w:rsidP="00D20B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46963988" w14:textId="5CE52CDE" w:rsidR="00D20B94" w:rsidRDefault="00D20B94" w:rsidP="00EC63B6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 w:rsidR="007A43E4"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 xml:space="preserve"> </w:t>
            </w:r>
            <w:r w:rsidRPr="00D6150C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  <w:p w14:paraId="0C29E35C" w14:textId="77777777" w:rsidR="00D20B94" w:rsidRDefault="00D20B94" w:rsidP="00EC63B6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3E0408CE" w14:textId="77777777" w:rsidR="00D20B94" w:rsidRPr="00D6150C" w:rsidRDefault="00D20B94" w:rsidP="00EC63B6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14:paraId="3BD28C25" w14:textId="77777777"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175741F5" w14:textId="77777777" w:rsidR="00D20B94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ธุรกิจจัดงานแสดง </w:t>
            </w: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ผลิต</w:t>
            </w:r>
          </w:p>
          <w:p w14:paraId="098A17AB" w14:textId="77777777" w:rsidR="00D20B94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11BAAF6D" w14:textId="77777777"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14:paraId="41E893D5" w14:textId="77777777"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127C24CE" w14:textId="77777777"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3F9C9ED2" w14:textId="77777777" w:rsidR="00D20B94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7685A9AA" w14:textId="77777777"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00CAD4A0" w14:textId="77777777"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004BA6F7" w14:textId="77777777" w:rsidR="00D20B94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</w:p>
          <w:p w14:paraId="715104FB" w14:textId="77777777"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4C38FFD0" w14:textId="77777777"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41BAAED8" w14:textId="77777777"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31D27DF8" w14:textId="77777777" w:rsidR="00D20B94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73376357" w14:textId="77777777" w:rsidR="00D20B94" w:rsidRPr="00D6150C" w:rsidRDefault="00D20B94" w:rsidP="00D20B9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D6150C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D20B94" w:rsidRPr="00D6150C" w14:paraId="3BCBBB68" w14:textId="77777777" w:rsidTr="00D20B94">
        <w:trPr>
          <w:cantSplit/>
        </w:trPr>
        <w:tc>
          <w:tcPr>
            <w:tcW w:w="2880" w:type="dxa"/>
          </w:tcPr>
          <w:p w14:paraId="05E195AD" w14:textId="77777777" w:rsidR="00D20B94" w:rsidRPr="0030305F" w:rsidRDefault="00D20B94" w:rsidP="00D20B9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6150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30305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30305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 w:rsidR="0030305F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3A37BA0E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5D7DD0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06E98B5F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8947EA6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5D7DD0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03CB768F" w14:textId="77777777" w:rsidR="00D20B94" w:rsidRPr="00D6150C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8FEDAB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5D7DD0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3F9D88EC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99A8A5F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5D7DD0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58BB20AC" w14:textId="77777777"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1DE14F3D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5D7DD0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67A98816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6DD6A548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5D7DD0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14:paraId="5E8FAD92" w14:textId="77777777" w:rsidR="00D20B94" w:rsidRPr="00D6150C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902A1F7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5D7DD0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050C581A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9C88FB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5D7DD0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14:paraId="213FCD1E" w14:textId="77777777" w:rsidR="00D20B94" w:rsidRPr="00D6150C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7ACB9C3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5D7DD0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285F3AB8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85C6641" w14:textId="77777777" w:rsidR="00D20B94" w:rsidRPr="006F2F96" w:rsidRDefault="00D20B94" w:rsidP="00D20B9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5D7DD0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D20B94" w:rsidRPr="00D6150C" w14:paraId="2F5DE247" w14:textId="77777777" w:rsidTr="00D20B94">
        <w:trPr>
          <w:cantSplit/>
        </w:trPr>
        <w:tc>
          <w:tcPr>
            <w:tcW w:w="2880" w:type="dxa"/>
          </w:tcPr>
          <w:p w14:paraId="11E15EEC" w14:textId="77777777" w:rsidR="00D20B94" w:rsidRPr="00D6150C" w:rsidRDefault="00D20B94" w:rsidP="00D2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0E034AEB" w14:textId="77777777" w:rsidR="00D20B94" w:rsidRPr="00D6150C" w:rsidRDefault="00D20B94" w:rsidP="00D20B94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D6150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D6150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30305F" w:rsidRPr="00D6150C" w14:paraId="096F693D" w14:textId="77777777" w:rsidTr="00D20B94">
        <w:trPr>
          <w:cantSplit/>
        </w:trPr>
        <w:tc>
          <w:tcPr>
            <w:tcW w:w="2880" w:type="dxa"/>
          </w:tcPr>
          <w:p w14:paraId="3FBE8D84" w14:textId="77777777" w:rsidR="0030305F" w:rsidRPr="0030305F" w:rsidRDefault="0030305F" w:rsidP="00D20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30305F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80" w:type="dxa"/>
            <w:vAlign w:val="bottom"/>
          </w:tcPr>
          <w:p w14:paraId="0C47E4FC" w14:textId="77777777"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285DD5" w14:textId="77777777" w:rsidR="0030305F" w:rsidRPr="00D6150C" w:rsidRDefault="0030305F" w:rsidP="00D20B94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A47664" w14:textId="77777777" w:rsidR="0030305F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5EB524" w14:textId="77777777"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C58059C" w14:textId="77777777"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DC2237" w14:textId="77777777"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3196B14" w14:textId="77777777" w:rsidR="0030305F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2DA299" w14:textId="77777777"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C3BA98" w14:textId="77777777"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DA5275" w14:textId="77777777"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739A01EE" w14:textId="77777777" w:rsidR="0030305F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64906D6" w14:textId="77777777"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A9837DA" w14:textId="77777777"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A386A0" w14:textId="77777777"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709F8F" w14:textId="77777777" w:rsidR="0030305F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3A61F77" w14:textId="77777777"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12155C" w14:textId="77777777"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BCA5173" w14:textId="77777777" w:rsidR="0030305F" w:rsidRPr="00D6150C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A37940" w14:textId="77777777" w:rsidR="0030305F" w:rsidRDefault="0030305F" w:rsidP="00D20B94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DDF" w:rsidRPr="00D6150C" w14:paraId="1DD3E2CE" w14:textId="77777777" w:rsidTr="001B60C8">
        <w:trPr>
          <w:cantSplit/>
        </w:trPr>
        <w:tc>
          <w:tcPr>
            <w:tcW w:w="2880" w:type="dxa"/>
          </w:tcPr>
          <w:p w14:paraId="12250C99" w14:textId="77777777" w:rsidR="00453DDF" w:rsidRPr="00D6150C" w:rsidRDefault="00453DDF" w:rsidP="0045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</w:t>
            </w: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ลูกค้าภายนอก</w:t>
            </w:r>
          </w:p>
        </w:tc>
        <w:tc>
          <w:tcPr>
            <w:tcW w:w="1080" w:type="dxa"/>
            <w:vAlign w:val="bottom"/>
          </w:tcPr>
          <w:p w14:paraId="32610F57" w14:textId="118785FD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1,192,038</w:t>
            </w:r>
          </w:p>
        </w:tc>
        <w:tc>
          <w:tcPr>
            <w:tcW w:w="180" w:type="dxa"/>
            <w:vAlign w:val="bottom"/>
          </w:tcPr>
          <w:p w14:paraId="50965A91" w14:textId="77777777" w:rsidR="00453DDF" w:rsidRPr="00D6150C" w:rsidRDefault="00453DDF" w:rsidP="00453DD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1D3DF9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sz w:val="26"/>
                <w:szCs w:val="26"/>
              </w:rPr>
              <w:t>1,631,983</w:t>
            </w:r>
          </w:p>
        </w:tc>
        <w:tc>
          <w:tcPr>
            <w:tcW w:w="180" w:type="dxa"/>
            <w:vAlign w:val="bottom"/>
          </w:tcPr>
          <w:p w14:paraId="03DF565F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0136FB" w14:textId="6D963E8B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539,792</w:t>
            </w:r>
          </w:p>
        </w:tc>
        <w:tc>
          <w:tcPr>
            <w:tcW w:w="180" w:type="dxa"/>
            <w:vAlign w:val="bottom"/>
          </w:tcPr>
          <w:p w14:paraId="0BA70511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7A1466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sz w:val="26"/>
                <w:szCs w:val="26"/>
              </w:rPr>
              <w:t>686,907</w:t>
            </w:r>
          </w:p>
        </w:tc>
        <w:tc>
          <w:tcPr>
            <w:tcW w:w="180" w:type="dxa"/>
            <w:vAlign w:val="bottom"/>
          </w:tcPr>
          <w:p w14:paraId="636D61DF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509986" w14:textId="18B586F5" w:rsidR="00453DDF" w:rsidRPr="00D0589F" w:rsidRDefault="00453DDF" w:rsidP="0045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1,043,670</w:t>
            </w:r>
          </w:p>
        </w:tc>
        <w:tc>
          <w:tcPr>
            <w:tcW w:w="180" w:type="dxa"/>
            <w:vAlign w:val="bottom"/>
          </w:tcPr>
          <w:p w14:paraId="0D1EB101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6D7928A3" w14:textId="77777777" w:rsidR="00453DDF" w:rsidRPr="00D0589F" w:rsidRDefault="00453DDF" w:rsidP="0045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="Angsana New" w:eastAsia="MS Mincho" w:hAnsi="Angsana New"/>
                <w:sz w:val="26"/>
                <w:szCs w:val="26"/>
              </w:rPr>
            </w:pPr>
            <w:r w:rsidRPr="00D0589F">
              <w:rPr>
                <w:rFonts w:ascii="Angsana New" w:eastAsia="MS Mincho" w:hAnsi="Angsana New"/>
                <w:sz w:val="26"/>
                <w:szCs w:val="26"/>
              </w:rPr>
              <w:t>785,051</w:t>
            </w:r>
          </w:p>
        </w:tc>
        <w:tc>
          <w:tcPr>
            <w:tcW w:w="186" w:type="dxa"/>
            <w:vAlign w:val="bottom"/>
          </w:tcPr>
          <w:p w14:paraId="5C18D4AC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FA3B435" w14:textId="4774A8C9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6453A69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8DE89DD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7C5BB434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1D35AF" w14:textId="4BE77AFA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2,775,500</w:t>
            </w:r>
          </w:p>
        </w:tc>
        <w:tc>
          <w:tcPr>
            <w:tcW w:w="180" w:type="dxa"/>
            <w:vAlign w:val="bottom"/>
          </w:tcPr>
          <w:p w14:paraId="2CA17216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8A284F7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sz w:val="26"/>
                <w:szCs w:val="26"/>
              </w:rPr>
              <w:t>3,103,941</w:t>
            </w:r>
          </w:p>
        </w:tc>
      </w:tr>
      <w:tr w:rsidR="00453DDF" w:rsidRPr="00D6150C" w14:paraId="6D0D7486" w14:textId="77777777" w:rsidTr="001B60C8">
        <w:trPr>
          <w:cantSplit/>
        </w:trPr>
        <w:tc>
          <w:tcPr>
            <w:tcW w:w="2880" w:type="dxa"/>
          </w:tcPr>
          <w:p w14:paraId="64B0C1F7" w14:textId="77777777" w:rsidR="00453DDF" w:rsidRPr="00D6150C" w:rsidRDefault="00453DDF" w:rsidP="0045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6C0E055B" w14:textId="172C06F7" w:rsidR="00453DDF" w:rsidRPr="00A109E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317,316</w:t>
            </w:r>
          </w:p>
        </w:tc>
        <w:tc>
          <w:tcPr>
            <w:tcW w:w="180" w:type="dxa"/>
            <w:vAlign w:val="bottom"/>
          </w:tcPr>
          <w:p w14:paraId="70F07216" w14:textId="77777777" w:rsidR="00453DDF" w:rsidRPr="00D6150C" w:rsidRDefault="00453DDF" w:rsidP="00453DD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55A3E9" w14:textId="77777777" w:rsidR="00453DDF" w:rsidRPr="00A109E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0589F">
              <w:rPr>
                <w:rFonts w:ascii="Angsana New" w:hAnsi="Angsana New" w:cs="Angsana New"/>
                <w:sz w:val="26"/>
                <w:szCs w:val="26"/>
              </w:rPr>
              <w:t>325,94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77E0D78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D776AE" w14:textId="37EA559B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184,219</w:t>
            </w:r>
          </w:p>
        </w:tc>
        <w:tc>
          <w:tcPr>
            <w:tcW w:w="180" w:type="dxa"/>
            <w:vAlign w:val="bottom"/>
          </w:tcPr>
          <w:p w14:paraId="39F0D2FE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6DB35AF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sz w:val="26"/>
                <w:szCs w:val="26"/>
              </w:rPr>
              <w:t>2,796</w:t>
            </w:r>
          </w:p>
        </w:tc>
        <w:tc>
          <w:tcPr>
            <w:tcW w:w="180" w:type="dxa"/>
            <w:vAlign w:val="bottom"/>
          </w:tcPr>
          <w:p w14:paraId="02A76B7F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D39058" w14:textId="0707327C" w:rsidR="00453DDF" w:rsidRPr="00D0589F" w:rsidRDefault="00453DDF" w:rsidP="0045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08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54,131</w:t>
            </w:r>
          </w:p>
        </w:tc>
        <w:tc>
          <w:tcPr>
            <w:tcW w:w="180" w:type="dxa"/>
            <w:vAlign w:val="bottom"/>
          </w:tcPr>
          <w:p w14:paraId="2E557C6E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20934721" w14:textId="77777777" w:rsidR="00453DDF" w:rsidRPr="00D0589F" w:rsidRDefault="00453DDF" w:rsidP="0045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="Angsana New" w:eastAsia="MS Mincho" w:hAnsi="Angsana New"/>
                <w:sz w:val="26"/>
                <w:szCs w:val="26"/>
              </w:rPr>
            </w:pPr>
            <w:r w:rsidRPr="00D0589F">
              <w:rPr>
                <w:rFonts w:ascii="Angsana New" w:eastAsia="MS Mincho" w:hAnsi="Angsana New"/>
                <w:sz w:val="26"/>
                <w:szCs w:val="26"/>
              </w:rPr>
              <w:t>248,175</w:t>
            </w:r>
          </w:p>
        </w:tc>
        <w:tc>
          <w:tcPr>
            <w:tcW w:w="186" w:type="dxa"/>
            <w:vAlign w:val="bottom"/>
          </w:tcPr>
          <w:p w14:paraId="4D1C752F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7C86EC1" w14:textId="617C0E0B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(555,667)</w:t>
            </w:r>
          </w:p>
        </w:tc>
        <w:tc>
          <w:tcPr>
            <w:tcW w:w="180" w:type="dxa"/>
            <w:vAlign w:val="bottom"/>
          </w:tcPr>
          <w:p w14:paraId="3F4DC46B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7522B3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sz w:val="26"/>
                <w:szCs w:val="26"/>
              </w:rPr>
              <w:t>(576,913)</w:t>
            </w:r>
          </w:p>
        </w:tc>
        <w:tc>
          <w:tcPr>
            <w:tcW w:w="186" w:type="dxa"/>
            <w:vAlign w:val="bottom"/>
          </w:tcPr>
          <w:p w14:paraId="19C10119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53EE48" w14:textId="0A65A330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AE8FD99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55AE53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5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53DDF" w:rsidRPr="00D6150C" w14:paraId="034F5C50" w14:textId="77777777" w:rsidTr="00D20B94">
        <w:trPr>
          <w:cantSplit/>
        </w:trPr>
        <w:tc>
          <w:tcPr>
            <w:tcW w:w="2880" w:type="dxa"/>
          </w:tcPr>
          <w:p w14:paraId="383C38BC" w14:textId="77777777" w:rsidR="00453DDF" w:rsidRPr="00D6150C" w:rsidRDefault="00453DDF" w:rsidP="0045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9481B" w14:textId="0F13F339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1,509,354</w:t>
            </w:r>
          </w:p>
        </w:tc>
        <w:tc>
          <w:tcPr>
            <w:tcW w:w="180" w:type="dxa"/>
            <w:vAlign w:val="bottom"/>
          </w:tcPr>
          <w:p w14:paraId="71301C68" w14:textId="77777777" w:rsidR="00453DDF" w:rsidRPr="00D6150C" w:rsidRDefault="00453DDF" w:rsidP="00453DDF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EB17F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1,957,92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77AC4EBE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5C7A9" w14:textId="33E2DF92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724,011</w:t>
            </w:r>
          </w:p>
        </w:tc>
        <w:tc>
          <w:tcPr>
            <w:tcW w:w="180" w:type="dxa"/>
            <w:vAlign w:val="bottom"/>
          </w:tcPr>
          <w:p w14:paraId="7DD962F3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60C33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689,703</w:t>
            </w:r>
          </w:p>
        </w:tc>
        <w:tc>
          <w:tcPr>
            <w:tcW w:w="180" w:type="dxa"/>
            <w:vAlign w:val="bottom"/>
          </w:tcPr>
          <w:p w14:paraId="3DFEC72F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C3AED" w14:textId="3A286B7B" w:rsidR="00453DDF" w:rsidRPr="00B662E7" w:rsidRDefault="00453DDF" w:rsidP="0045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1,097,801</w:t>
            </w:r>
          </w:p>
        </w:tc>
        <w:tc>
          <w:tcPr>
            <w:tcW w:w="180" w:type="dxa"/>
            <w:vAlign w:val="bottom"/>
          </w:tcPr>
          <w:p w14:paraId="25DD82AC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ABB9A" w14:textId="77777777" w:rsidR="00453DDF" w:rsidRPr="00B662E7" w:rsidRDefault="00453DDF" w:rsidP="0045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62E7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Pr="00B662E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033</w:t>
            </w:r>
            <w:r w:rsidRPr="00B662E7">
              <w:rPr>
                <w:rFonts w:ascii="Angsana New" w:hAnsi="Angsana New"/>
                <w:b/>
                <w:bCs/>
                <w:sz w:val="26"/>
                <w:szCs w:val="26"/>
              </w:rPr>
              <w:t>,226</w:t>
            </w:r>
          </w:p>
        </w:tc>
        <w:tc>
          <w:tcPr>
            <w:tcW w:w="186" w:type="dxa"/>
            <w:vAlign w:val="bottom"/>
          </w:tcPr>
          <w:p w14:paraId="712BE8D8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0A7DF" w14:textId="6F33B2D4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(555,667)</w:t>
            </w:r>
          </w:p>
        </w:tc>
        <w:tc>
          <w:tcPr>
            <w:tcW w:w="180" w:type="dxa"/>
            <w:vAlign w:val="bottom"/>
          </w:tcPr>
          <w:p w14:paraId="1484E42A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1E40B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(576,913)</w:t>
            </w:r>
          </w:p>
        </w:tc>
        <w:tc>
          <w:tcPr>
            <w:tcW w:w="186" w:type="dxa"/>
            <w:tcBorders>
              <w:top w:val="single" w:sz="4" w:space="0" w:color="auto"/>
            </w:tcBorders>
            <w:vAlign w:val="bottom"/>
          </w:tcPr>
          <w:p w14:paraId="1A064A19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E555B39" w14:textId="78321E28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2,775,500</w:t>
            </w:r>
          </w:p>
        </w:tc>
        <w:tc>
          <w:tcPr>
            <w:tcW w:w="180" w:type="dxa"/>
            <w:vAlign w:val="bottom"/>
          </w:tcPr>
          <w:p w14:paraId="2B99981D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6D547F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3,103,941</w:t>
            </w:r>
          </w:p>
        </w:tc>
      </w:tr>
      <w:tr w:rsidR="00453DDF" w:rsidRPr="00D6150C" w14:paraId="4ED19B34" w14:textId="77777777" w:rsidTr="00D20B94">
        <w:trPr>
          <w:cantSplit/>
        </w:trPr>
        <w:tc>
          <w:tcPr>
            <w:tcW w:w="2880" w:type="dxa"/>
          </w:tcPr>
          <w:p w14:paraId="16952A2E" w14:textId="77777777" w:rsidR="00453DDF" w:rsidRPr="00D6150C" w:rsidRDefault="00453DDF" w:rsidP="0045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7FD444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FF3655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ED417A6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9BFAB2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FED4BC3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807485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402F5BF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9A7BA7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186724A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DB3255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0D26E297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27CF6A23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5B278BCB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2AC4BD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ECA3FE7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002786F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9D2E2EF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58D5E6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D12A1AE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53DDF" w:rsidRPr="00D6150C" w14:paraId="2A3E43B7" w14:textId="77777777" w:rsidTr="00D20B94">
        <w:trPr>
          <w:cantSplit/>
        </w:trPr>
        <w:tc>
          <w:tcPr>
            <w:tcW w:w="2880" w:type="dxa"/>
          </w:tcPr>
          <w:p w14:paraId="5A3BF1A1" w14:textId="77777777" w:rsidR="00453DDF" w:rsidRPr="00D6150C" w:rsidRDefault="00453DDF" w:rsidP="0045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F7CDA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vAlign w:val="bottom"/>
          </w:tcPr>
          <w:p w14:paraId="48B1A23A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A964C2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A8B5093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D9EF90A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C49BBF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97C12E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DAF6E6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3EB2B0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5A01AC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FF0783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FD0193D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  <w:tab w:val="decimal" w:pos="820"/>
              </w:tabs>
              <w:spacing w:line="240" w:lineRule="atLeast"/>
              <w:ind w:right="-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D64FB2C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604A1CC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BFEEA4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32FA20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EB24A5C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DB6FC1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55B3221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69EEEDC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3DDF" w:rsidRPr="00D6150C" w14:paraId="7B13D9F5" w14:textId="77777777" w:rsidTr="00D20B94">
        <w:trPr>
          <w:cantSplit/>
        </w:trPr>
        <w:tc>
          <w:tcPr>
            <w:tcW w:w="2880" w:type="dxa"/>
          </w:tcPr>
          <w:p w14:paraId="31B89C7F" w14:textId="77777777" w:rsidR="00453DDF" w:rsidRPr="001F7CDA" w:rsidRDefault="00453DDF" w:rsidP="0045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F7CD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125885E3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150F75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FEEBF8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AF7B96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24F1F3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062C38E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F4F4FA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B670539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400C7D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62BD467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6A8047B6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564BF838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B7E53C9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611EE2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0EAAE46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62C9C1C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6D8821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D0C4F67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C4EEE2B" w14:textId="77777777" w:rsidR="00453DDF" w:rsidRPr="00D6150C" w:rsidRDefault="00453DDF" w:rsidP="00453DDF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0148" w:rsidRPr="00D6150C" w14:paraId="4F108089" w14:textId="77777777" w:rsidTr="001F7CDA">
        <w:trPr>
          <w:cantSplit/>
        </w:trPr>
        <w:tc>
          <w:tcPr>
            <w:tcW w:w="2880" w:type="dxa"/>
          </w:tcPr>
          <w:p w14:paraId="439D9366" w14:textId="77777777" w:rsidR="00B20148" w:rsidRPr="001F7CDA" w:rsidRDefault="00B20148" w:rsidP="00B20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F7CD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ณ</w:t>
            </w:r>
            <w:r w:rsidRPr="001F7CDA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F7CD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เวลาใดเวลาหนึ่ง</w:t>
            </w:r>
          </w:p>
        </w:tc>
        <w:tc>
          <w:tcPr>
            <w:tcW w:w="1080" w:type="dxa"/>
            <w:vAlign w:val="bottom"/>
          </w:tcPr>
          <w:p w14:paraId="0F2C9297" w14:textId="6777157F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1,499,850</w:t>
            </w:r>
          </w:p>
        </w:tc>
        <w:tc>
          <w:tcPr>
            <w:tcW w:w="180" w:type="dxa"/>
            <w:vAlign w:val="bottom"/>
          </w:tcPr>
          <w:p w14:paraId="3C0058DD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5DDDFD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>1,936,408</w:t>
            </w:r>
          </w:p>
        </w:tc>
        <w:tc>
          <w:tcPr>
            <w:tcW w:w="180" w:type="dxa"/>
            <w:vAlign w:val="bottom"/>
          </w:tcPr>
          <w:p w14:paraId="501A2C98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D9C76" w14:textId="6348772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670,170</w:t>
            </w:r>
          </w:p>
        </w:tc>
        <w:tc>
          <w:tcPr>
            <w:tcW w:w="180" w:type="dxa"/>
            <w:vAlign w:val="bottom"/>
          </w:tcPr>
          <w:p w14:paraId="4BD81B28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96A187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>612,915</w:t>
            </w:r>
          </w:p>
        </w:tc>
        <w:tc>
          <w:tcPr>
            <w:tcW w:w="180" w:type="dxa"/>
            <w:vAlign w:val="bottom"/>
          </w:tcPr>
          <w:p w14:paraId="79BF8345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31BD5FE" w14:textId="4BC193E0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950,078</w:t>
            </w:r>
          </w:p>
        </w:tc>
        <w:tc>
          <w:tcPr>
            <w:tcW w:w="180" w:type="dxa"/>
            <w:vAlign w:val="bottom"/>
          </w:tcPr>
          <w:p w14:paraId="1DED48B8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30B6D59" w14:textId="77777777" w:rsidR="00B20148" w:rsidRPr="005D7DD0" w:rsidRDefault="00B20148" w:rsidP="00B20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="Angsana New" w:eastAsia="MS Mincho" w:hAnsi="Angsana New"/>
                <w:sz w:val="26"/>
                <w:szCs w:val="26"/>
              </w:rPr>
            </w:pPr>
            <w:r w:rsidRPr="005D7DD0">
              <w:rPr>
                <w:rFonts w:ascii="Angsana New" w:eastAsia="MS Mincho" w:hAnsi="Angsana New"/>
                <w:sz w:val="26"/>
                <w:szCs w:val="26"/>
              </w:rPr>
              <w:t>768,576</w:t>
            </w:r>
          </w:p>
        </w:tc>
        <w:tc>
          <w:tcPr>
            <w:tcW w:w="186" w:type="dxa"/>
            <w:vAlign w:val="bottom"/>
          </w:tcPr>
          <w:p w14:paraId="586EB324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9DB54AE" w14:textId="106BF974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(516,347)</w:t>
            </w:r>
          </w:p>
        </w:tc>
        <w:tc>
          <w:tcPr>
            <w:tcW w:w="180" w:type="dxa"/>
            <w:vAlign w:val="bottom"/>
          </w:tcPr>
          <w:p w14:paraId="5E4C6090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216DD9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>(533,66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D92D59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6" w:type="dxa"/>
            <w:vAlign w:val="bottom"/>
          </w:tcPr>
          <w:p w14:paraId="247FE923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1FAC3F" w14:textId="5BB08271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2,603,751</w:t>
            </w:r>
          </w:p>
        </w:tc>
        <w:tc>
          <w:tcPr>
            <w:tcW w:w="180" w:type="dxa"/>
            <w:vAlign w:val="bottom"/>
          </w:tcPr>
          <w:p w14:paraId="0C1FC023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91AAAA0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>2,784,239</w:t>
            </w:r>
          </w:p>
        </w:tc>
      </w:tr>
      <w:tr w:rsidR="00B20148" w:rsidRPr="00D6150C" w14:paraId="0E525115" w14:textId="77777777" w:rsidTr="001B60C8">
        <w:trPr>
          <w:cantSplit/>
        </w:trPr>
        <w:tc>
          <w:tcPr>
            <w:tcW w:w="2880" w:type="dxa"/>
          </w:tcPr>
          <w:p w14:paraId="471FDB64" w14:textId="77777777" w:rsidR="00B20148" w:rsidRPr="001F7CDA" w:rsidRDefault="00B20148" w:rsidP="00B20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F7CDA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305A14" w14:textId="5E80928F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9,504</w:t>
            </w:r>
          </w:p>
        </w:tc>
        <w:tc>
          <w:tcPr>
            <w:tcW w:w="180" w:type="dxa"/>
          </w:tcPr>
          <w:p w14:paraId="55FC876F" w14:textId="7777777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E482D1" w14:textId="7777777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21,517 </w:t>
            </w:r>
          </w:p>
        </w:tc>
        <w:tc>
          <w:tcPr>
            <w:tcW w:w="180" w:type="dxa"/>
          </w:tcPr>
          <w:p w14:paraId="007B6F6F" w14:textId="7777777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6EB132" w14:textId="6E0FF6F8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53,841</w:t>
            </w:r>
          </w:p>
        </w:tc>
        <w:tc>
          <w:tcPr>
            <w:tcW w:w="180" w:type="dxa"/>
          </w:tcPr>
          <w:p w14:paraId="239083AA" w14:textId="7777777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17CE15" w14:textId="7777777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76,788 </w:t>
            </w:r>
          </w:p>
        </w:tc>
        <w:tc>
          <w:tcPr>
            <w:tcW w:w="180" w:type="dxa"/>
          </w:tcPr>
          <w:p w14:paraId="7E4A0275" w14:textId="7777777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4D50A4" w14:textId="5C52D762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366"/>
              </w:tabs>
              <w:spacing w:line="240" w:lineRule="atLeast"/>
              <w:ind w:right="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147,723</w:t>
            </w:r>
          </w:p>
        </w:tc>
        <w:tc>
          <w:tcPr>
            <w:tcW w:w="180" w:type="dxa"/>
          </w:tcPr>
          <w:p w14:paraId="491B9372" w14:textId="7777777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41F45D99" w14:textId="77777777" w:rsidR="00B20148" w:rsidRPr="005D7DD0" w:rsidRDefault="00B20148" w:rsidP="00B20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="Angsana New" w:eastAsia="MS Mincho" w:hAnsi="Angsana New"/>
                <w:sz w:val="26"/>
                <w:szCs w:val="26"/>
              </w:rPr>
            </w:pPr>
            <w:r w:rsidRPr="005D7DD0">
              <w:rPr>
                <w:rFonts w:ascii="Angsana New" w:eastAsia="MS Mincho" w:hAnsi="Angsana New"/>
                <w:sz w:val="26"/>
                <w:szCs w:val="26"/>
              </w:rPr>
              <w:t xml:space="preserve"> 264,650 </w:t>
            </w:r>
          </w:p>
        </w:tc>
        <w:tc>
          <w:tcPr>
            <w:tcW w:w="186" w:type="dxa"/>
          </w:tcPr>
          <w:p w14:paraId="56B7809C" w14:textId="7777777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8CDCC31" w14:textId="194D98EE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(39,320)</w:t>
            </w:r>
          </w:p>
        </w:tc>
        <w:tc>
          <w:tcPr>
            <w:tcW w:w="180" w:type="dxa"/>
          </w:tcPr>
          <w:p w14:paraId="6A1F66BD" w14:textId="7777777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B552ED" w14:textId="7777777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(43,253)</w:t>
            </w:r>
          </w:p>
        </w:tc>
        <w:tc>
          <w:tcPr>
            <w:tcW w:w="186" w:type="dxa"/>
          </w:tcPr>
          <w:p w14:paraId="343B2803" w14:textId="7777777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7AD3BB" w14:textId="1D891DB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276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171,749</w:t>
            </w:r>
          </w:p>
        </w:tc>
        <w:tc>
          <w:tcPr>
            <w:tcW w:w="180" w:type="dxa"/>
          </w:tcPr>
          <w:p w14:paraId="6F198233" w14:textId="7777777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0A4D37E" w14:textId="77777777" w:rsidR="00B20148" w:rsidRPr="00D92D59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276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2D59">
              <w:rPr>
                <w:rFonts w:ascii="Angsana New" w:hAnsi="Angsana New" w:cs="Angsana New"/>
                <w:sz w:val="26"/>
                <w:szCs w:val="26"/>
              </w:rPr>
              <w:t xml:space="preserve"> 319,702 </w:t>
            </w:r>
          </w:p>
        </w:tc>
      </w:tr>
      <w:tr w:rsidR="00B20148" w:rsidRPr="00464BDE" w14:paraId="03C19F1B" w14:textId="77777777" w:rsidTr="001F7CDA">
        <w:trPr>
          <w:cantSplit/>
        </w:trPr>
        <w:tc>
          <w:tcPr>
            <w:tcW w:w="2880" w:type="dxa"/>
          </w:tcPr>
          <w:p w14:paraId="06FD50F9" w14:textId="77777777" w:rsidR="00B20148" w:rsidRPr="001F7CDA" w:rsidRDefault="00B20148" w:rsidP="00B20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F7CD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818BB" w14:textId="05836799" w:rsidR="00B20148" w:rsidRPr="008736A3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1,509,354</w:t>
            </w:r>
          </w:p>
        </w:tc>
        <w:tc>
          <w:tcPr>
            <w:tcW w:w="180" w:type="dxa"/>
            <w:vAlign w:val="bottom"/>
          </w:tcPr>
          <w:p w14:paraId="1A798139" w14:textId="77777777" w:rsidR="00B20148" w:rsidRPr="00D6150C" w:rsidRDefault="00B20148" w:rsidP="00B2014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F1F87" w14:textId="77777777" w:rsidR="00B20148" w:rsidRPr="008736A3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736A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1,957,925</w:t>
            </w:r>
          </w:p>
        </w:tc>
        <w:tc>
          <w:tcPr>
            <w:tcW w:w="180" w:type="dxa"/>
            <w:vAlign w:val="bottom"/>
          </w:tcPr>
          <w:p w14:paraId="5649643E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7956F" w14:textId="75828632" w:rsidR="00B20148" w:rsidRPr="008736A3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724,011</w:t>
            </w:r>
          </w:p>
        </w:tc>
        <w:tc>
          <w:tcPr>
            <w:tcW w:w="180" w:type="dxa"/>
            <w:vAlign w:val="bottom"/>
          </w:tcPr>
          <w:p w14:paraId="4A4CA747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A3478" w14:textId="77777777" w:rsidR="00B20148" w:rsidRPr="008736A3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736A3">
              <w:rPr>
                <w:rFonts w:ascii="Angsana New" w:hAnsi="Angsana New" w:cs="Angsana New"/>
                <w:b/>
                <w:bCs/>
                <w:sz w:val="26"/>
                <w:szCs w:val="26"/>
              </w:rPr>
              <w:t>689,703</w:t>
            </w:r>
          </w:p>
        </w:tc>
        <w:tc>
          <w:tcPr>
            <w:tcW w:w="180" w:type="dxa"/>
            <w:vAlign w:val="bottom"/>
          </w:tcPr>
          <w:p w14:paraId="777BCC16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168CB" w14:textId="711DBC31" w:rsidR="00B20148" w:rsidRPr="00B662E7" w:rsidRDefault="00B20148" w:rsidP="00B20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1,097,801</w:t>
            </w:r>
          </w:p>
        </w:tc>
        <w:tc>
          <w:tcPr>
            <w:tcW w:w="180" w:type="dxa"/>
            <w:vAlign w:val="bottom"/>
          </w:tcPr>
          <w:p w14:paraId="452E16E0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07521" w14:textId="77777777" w:rsidR="00B20148" w:rsidRPr="00B662E7" w:rsidRDefault="00B20148" w:rsidP="00B20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662E7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Pr="00B662E7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033</w:t>
            </w:r>
            <w:r w:rsidRPr="00B662E7">
              <w:rPr>
                <w:rFonts w:ascii="Angsana New" w:hAnsi="Angsana New"/>
                <w:b/>
                <w:bCs/>
                <w:sz w:val="26"/>
                <w:szCs w:val="26"/>
              </w:rPr>
              <w:t>,226</w:t>
            </w:r>
          </w:p>
        </w:tc>
        <w:tc>
          <w:tcPr>
            <w:tcW w:w="186" w:type="dxa"/>
            <w:vAlign w:val="bottom"/>
          </w:tcPr>
          <w:p w14:paraId="220A4017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988AB" w14:textId="50F0A85E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(555,667)</w:t>
            </w:r>
          </w:p>
        </w:tc>
        <w:tc>
          <w:tcPr>
            <w:tcW w:w="180" w:type="dxa"/>
            <w:vAlign w:val="bottom"/>
          </w:tcPr>
          <w:p w14:paraId="660D11EA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51959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(576,913)</w:t>
            </w:r>
          </w:p>
        </w:tc>
        <w:tc>
          <w:tcPr>
            <w:tcW w:w="186" w:type="dxa"/>
            <w:vAlign w:val="bottom"/>
          </w:tcPr>
          <w:p w14:paraId="0D5A2EEC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6C111" w14:textId="3045C834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2,775,500</w:t>
            </w:r>
          </w:p>
        </w:tc>
        <w:tc>
          <w:tcPr>
            <w:tcW w:w="180" w:type="dxa"/>
            <w:vAlign w:val="bottom"/>
          </w:tcPr>
          <w:p w14:paraId="7EE97EE4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5E93D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0589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3,103,941</w:t>
            </w:r>
          </w:p>
        </w:tc>
      </w:tr>
      <w:tr w:rsidR="00B20148" w:rsidRPr="00464BDE" w14:paraId="24017591" w14:textId="77777777" w:rsidTr="001F7CDA">
        <w:trPr>
          <w:cantSplit/>
        </w:trPr>
        <w:tc>
          <w:tcPr>
            <w:tcW w:w="2880" w:type="dxa"/>
          </w:tcPr>
          <w:p w14:paraId="36018F66" w14:textId="77777777" w:rsidR="00B20148" w:rsidRPr="001F7CDA" w:rsidRDefault="00B20148" w:rsidP="00B20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4E7058E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CD200E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153A283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8E44DF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CF4EB38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AF06C68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47B99EF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CD62F4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65A1185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5EDDED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vAlign w:val="bottom"/>
          </w:tcPr>
          <w:p w14:paraId="7A74B94A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AF5572C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611E2699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CBB9FE9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4F28FCD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883835E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8536319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20D8787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C1530E5" w14:textId="77777777" w:rsidR="00B20148" w:rsidRPr="00D6150C" w:rsidRDefault="00B20148" w:rsidP="00B2014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708143D" w14:textId="77777777" w:rsidR="00FD7C85" w:rsidRPr="00336BCD" w:rsidRDefault="00516184" w:rsidP="00954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5C1F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</w:p>
    <w:p w14:paraId="3BFD5CD3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1DEDD61" w14:textId="77777777"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DDF73BB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067AE31" w14:textId="77777777"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9275CE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pPr w:leftFromText="180" w:rightFromText="180" w:vertAnchor="text" w:horzAnchor="page" w:tblpX="1721" w:tblpY="167"/>
        <w:tblW w:w="144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0357C6" w:rsidRPr="00D6150C" w14:paraId="59849821" w14:textId="77777777" w:rsidTr="0032594F">
        <w:trPr>
          <w:cantSplit/>
        </w:trPr>
        <w:tc>
          <w:tcPr>
            <w:tcW w:w="2880" w:type="dxa"/>
            <w:vAlign w:val="bottom"/>
          </w:tcPr>
          <w:p w14:paraId="01BE17D0" w14:textId="77777777" w:rsidR="000357C6" w:rsidRPr="00DC0400" w:rsidRDefault="000357C6" w:rsidP="00C509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460"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8" w:type="dxa"/>
            <w:gridSpan w:val="19"/>
          </w:tcPr>
          <w:p w14:paraId="74A42DF9" w14:textId="77777777" w:rsidR="000357C6" w:rsidRPr="00D6150C" w:rsidRDefault="000357C6" w:rsidP="00C5097D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C63B6" w:rsidRPr="00D6150C" w14:paraId="3CBB8695" w14:textId="77777777" w:rsidTr="0032594F">
        <w:trPr>
          <w:cantSplit/>
        </w:trPr>
        <w:tc>
          <w:tcPr>
            <w:tcW w:w="2880" w:type="dxa"/>
            <w:vAlign w:val="bottom"/>
          </w:tcPr>
          <w:p w14:paraId="4ECCFF55" w14:textId="77777777" w:rsidR="00EC63B6" w:rsidRPr="00DC0400" w:rsidRDefault="00EC63B6" w:rsidP="00EC6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296C3573" w14:textId="3470FB8C" w:rsidR="00EC63B6" w:rsidRDefault="00EC63B6" w:rsidP="00EC63B6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 w:rsidR="007A43E4"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  <w:t xml:space="preserve"> </w:t>
            </w:r>
            <w:r w:rsidRPr="00D6150C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  <w:p w14:paraId="374B40E3" w14:textId="77777777" w:rsidR="00EC63B6" w:rsidRDefault="00EC63B6" w:rsidP="00EC63B6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5D052293" w14:textId="77777777" w:rsidR="00EC63B6" w:rsidRPr="00D6150C" w:rsidRDefault="00EC63B6" w:rsidP="00EC63B6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14:paraId="290C40A3" w14:textId="77777777" w:rsidR="00EC63B6" w:rsidRPr="00D6150C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561881E2" w14:textId="77777777" w:rsidR="00EC63B6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ธุรกิจจัดงานแสดง </w:t>
            </w: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ผลิต</w:t>
            </w:r>
          </w:p>
          <w:p w14:paraId="053B9EAF" w14:textId="77777777" w:rsidR="00EC63B6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5B436269" w14:textId="77777777" w:rsidR="00EC63B6" w:rsidRPr="00D6150C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14:paraId="432330E2" w14:textId="77777777" w:rsidR="00EC63B6" w:rsidRPr="00D6150C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381726AB" w14:textId="77777777" w:rsidR="00EC63B6" w:rsidRPr="00D6150C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6B333C6B" w14:textId="77777777" w:rsidR="00EC63B6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27A1CDF5" w14:textId="77777777" w:rsidR="00EC63B6" w:rsidRPr="00D6150C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2568C5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0566F7DD" w14:textId="77777777" w:rsidR="00EC63B6" w:rsidRPr="00D6150C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5A3F942D" w14:textId="77777777" w:rsidR="00EC63B6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</w:p>
          <w:p w14:paraId="542479B5" w14:textId="77777777" w:rsidR="00EC63B6" w:rsidRPr="00D6150C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D6150C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165DFC28" w14:textId="77777777" w:rsidR="00EC63B6" w:rsidRPr="00D6150C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2E9F577C" w14:textId="77777777" w:rsidR="00EC63B6" w:rsidRPr="00D6150C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31EBF86E" w14:textId="77777777" w:rsidR="00EC63B6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44A65945" w14:textId="77777777" w:rsidR="00EC63B6" w:rsidRPr="00D6150C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D6150C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D6150C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0357C6" w:rsidRPr="00D6150C" w14:paraId="47EC6AD8" w14:textId="77777777" w:rsidTr="0032594F">
        <w:trPr>
          <w:cantSplit/>
        </w:trPr>
        <w:tc>
          <w:tcPr>
            <w:tcW w:w="2880" w:type="dxa"/>
          </w:tcPr>
          <w:p w14:paraId="0126C5CB" w14:textId="77777777" w:rsidR="000357C6" w:rsidRPr="0030305F" w:rsidRDefault="000357C6" w:rsidP="00C5097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6150C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77EB10C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C63B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625AEAF5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4F496E3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C63B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464D7328" w14:textId="77777777" w:rsidR="000357C6" w:rsidRPr="00D6150C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47A691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C63B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6BCDC4C4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00286F7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C63B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0C00A400" w14:textId="77777777" w:rsidR="000357C6" w:rsidRPr="00D6150C" w:rsidRDefault="000357C6" w:rsidP="00C5097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0FA0478E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C63B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12E5C4DE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13BE278E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C63B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14:paraId="01004131" w14:textId="77777777" w:rsidR="000357C6" w:rsidRPr="00D6150C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1D196AC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C63B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608DFBDB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203EED0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C63B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14:paraId="2BED8285" w14:textId="77777777" w:rsidR="000357C6" w:rsidRPr="00D6150C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1B503CE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C63B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285FC75C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D6FDFDF" w14:textId="77777777" w:rsidR="000357C6" w:rsidRPr="006F2F96" w:rsidRDefault="000357C6" w:rsidP="00C5097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6F2F9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EC63B6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0357C6" w:rsidRPr="00D6150C" w14:paraId="275E1555" w14:textId="77777777" w:rsidTr="0032594F">
        <w:trPr>
          <w:cantSplit/>
        </w:trPr>
        <w:tc>
          <w:tcPr>
            <w:tcW w:w="2880" w:type="dxa"/>
          </w:tcPr>
          <w:p w14:paraId="53CBAB9F" w14:textId="77777777" w:rsidR="000357C6" w:rsidRPr="00D6150C" w:rsidRDefault="000357C6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4783D3B8" w14:textId="77777777" w:rsidR="000357C6" w:rsidRPr="00D6150C" w:rsidRDefault="000357C6" w:rsidP="00C5097D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D6150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D6150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8810DD" w:rsidRPr="00D6150C" w14:paraId="451D4C94" w14:textId="77777777" w:rsidTr="0032594F">
        <w:trPr>
          <w:cantSplit/>
        </w:trPr>
        <w:tc>
          <w:tcPr>
            <w:tcW w:w="2880" w:type="dxa"/>
          </w:tcPr>
          <w:p w14:paraId="5F652F66" w14:textId="77777777" w:rsidR="008810DD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 (ขาดทุน) ตามส่วนงาน</w:t>
            </w:r>
          </w:p>
          <w:p w14:paraId="47D84DDF" w14:textId="77777777" w:rsidR="008810DD" w:rsidRPr="00D6150C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ก่อนหักภาษีเงินได้</w:t>
            </w:r>
          </w:p>
        </w:tc>
        <w:tc>
          <w:tcPr>
            <w:tcW w:w="1080" w:type="dxa"/>
            <w:vAlign w:val="bottom"/>
          </w:tcPr>
          <w:p w14:paraId="50303A7A" w14:textId="4FB9A7BF" w:rsidR="008810DD" w:rsidRPr="00362C2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(36,476)</w:t>
            </w:r>
          </w:p>
        </w:tc>
        <w:tc>
          <w:tcPr>
            <w:tcW w:w="180" w:type="dxa"/>
            <w:vAlign w:val="bottom"/>
          </w:tcPr>
          <w:p w14:paraId="65404BAF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A471F5" w14:textId="77777777" w:rsidR="008810DD" w:rsidRPr="00362C2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47,944</w:t>
            </w:r>
          </w:p>
        </w:tc>
        <w:tc>
          <w:tcPr>
            <w:tcW w:w="180" w:type="dxa"/>
            <w:vAlign w:val="bottom"/>
          </w:tcPr>
          <w:p w14:paraId="35B4A7BC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93A824" w14:textId="63187FCC" w:rsidR="008810DD" w:rsidRPr="00362C2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81,487</w:t>
            </w:r>
          </w:p>
        </w:tc>
        <w:tc>
          <w:tcPr>
            <w:tcW w:w="180" w:type="dxa"/>
            <w:vAlign w:val="bottom"/>
          </w:tcPr>
          <w:p w14:paraId="31A66CE8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ACD5A0" w14:textId="77777777" w:rsidR="008810DD" w:rsidRPr="00362C2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122,810</w:t>
            </w:r>
          </w:p>
        </w:tc>
        <w:tc>
          <w:tcPr>
            <w:tcW w:w="180" w:type="dxa"/>
            <w:vAlign w:val="bottom"/>
          </w:tcPr>
          <w:p w14:paraId="798C30B1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34E0C7" w14:textId="7532DD3F" w:rsidR="008810DD" w:rsidRPr="00141891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141891">
              <w:rPr>
                <w:rFonts w:ascii="Angsana New" w:eastAsia="MS Mincho" w:hAnsi="Angsana New"/>
                <w:sz w:val="26"/>
                <w:szCs w:val="26"/>
              </w:rPr>
              <w:t>135,799</w:t>
            </w:r>
          </w:p>
        </w:tc>
        <w:tc>
          <w:tcPr>
            <w:tcW w:w="180" w:type="dxa"/>
            <w:vAlign w:val="bottom"/>
          </w:tcPr>
          <w:p w14:paraId="119FEA1E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EE540BD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34,317</w:t>
            </w:r>
          </w:p>
        </w:tc>
        <w:tc>
          <w:tcPr>
            <w:tcW w:w="186" w:type="dxa"/>
            <w:vAlign w:val="bottom"/>
          </w:tcPr>
          <w:p w14:paraId="7BF16334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7677CC35" w14:textId="722124BB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(5,882)</w:t>
            </w:r>
          </w:p>
        </w:tc>
        <w:tc>
          <w:tcPr>
            <w:tcW w:w="180" w:type="dxa"/>
            <w:vAlign w:val="bottom"/>
          </w:tcPr>
          <w:p w14:paraId="6CE1F314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3740C6" w14:textId="7FF21CF9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(7,843)</w:t>
            </w:r>
          </w:p>
        </w:tc>
        <w:tc>
          <w:tcPr>
            <w:tcW w:w="186" w:type="dxa"/>
            <w:vAlign w:val="bottom"/>
          </w:tcPr>
          <w:p w14:paraId="69BCC52B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9E4E947" w14:textId="3E069A0F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174,</w:t>
            </w:r>
            <w:r w:rsidR="00F86730">
              <w:rPr>
                <w:rFonts w:ascii="Angsana New" w:eastAsia="MS Mincho" w:hAnsi="Angsana New"/>
                <w:sz w:val="26"/>
                <w:szCs w:val="26"/>
              </w:rPr>
              <w:t>928</w:t>
            </w:r>
          </w:p>
        </w:tc>
        <w:tc>
          <w:tcPr>
            <w:tcW w:w="180" w:type="dxa"/>
            <w:vAlign w:val="bottom"/>
          </w:tcPr>
          <w:p w14:paraId="2DD5F66D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45B7ED4" w14:textId="77777777" w:rsidR="008810DD" w:rsidRPr="00B229D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B229D4">
              <w:rPr>
                <w:rFonts w:ascii="Angsana New" w:eastAsia="MS Mincho" w:hAnsi="Angsana New"/>
                <w:sz w:val="26"/>
                <w:szCs w:val="26"/>
              </w:rPr>
              <w:t>197,228</w:t>
            </w:r>
          </w:p>
        </w:tc>
      </w:tr>
      <w:tr w:rsidR="008810DD" w:rsidRPr="00D6150C" w14:paraId="64A64842" w14:textId="77777777" w:rsidTr="0032594F">
        <w:trPr>
          <w:cantSplit/>
        </w:trPr>
        <w:tc>
          <w:tcPr>
            <w:tcW w:w="2880" w:type="dxa"/>
          </w:tcPr>
          <w:p w14:paraId="100FA123" w14:textId="77777777" w:rsidR="008810DD" w:rsidRPr="00D6150C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14:paraId="42A56740" w14:textId="1DAC2D15" w:rsidR="008810DD" w:rsidRPr="00362C2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26,119</w:t>
            </w:r>
          </w:p>
        </w:tc>
        <w:tc>
          <w:tcPr>
            <w:tcW w:w="180" w:type="dxa"/>
            <w:vAlign w:val="bottom"/>
          </w:tcPr>
          <w:p w14:paraId="5E76CA2E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E372EF1" w14:textId="77777777" w:rsidR="008810DD" w:rsidRPr="00362C2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28,161</w:t>
            </w:r>
          </w:p>
        </w:tc>
        <w:tc>
          <w:tcPr>
            <w:tcW w:w="180" w:type="dxa"/>
            <w:vAlign w:val="bottom"/>
          </w:tcPr>
          <w:p w14:paraId="76107A10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279F96" w14:textId="6673C8DB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8222D5D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233039A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  <w:tab w:val="decimal" w:pos="694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1E1B57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00B9DC3" w14:textId="174C439C" w:rsidR="008810DD" w:rsidRPr="00141891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141891">
              <w:rPr>
                <w:rFonts w:ascii="Angsana New" w:eastAsia="MS Mincho" w:hAnsi="Angsana New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38B034C8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AE5A88F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149</w:t>
            </w:r>
          </w:p>
        </w:tc>
        <w:tc>
          <w:tcPr>
            <w:tcW w:w="186" w:type="dxa"/>
            <w:vAlign w:val="bottom"/>
          </w:tcPr>
          <w:p w14:paraId="37804FDD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084A9ED" w14:textId="2CEAE262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(2,899)</w:t>
            </w:r>
          </w:p>
        </w:tc>
        <w:tc>
          <w:tcPr>
            <w:tcW w:w="180" w:type="dxa"/>
            <w:vAlign w:val="bottom"/>
          </w:tcPr>
          <w:p w14:paraId="0C77BE5F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CEEABF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(5,275)</w:t>
            </w:r>
          </w:p>
        </w:tc>
        <w:tc>
          <w:tcPr>
            <w:tcW w:w="186" w:type="dxa"/>
            <w:vAlign w:val="bottom"/>
          </w:tcPr>
          <w:p w14:paraId="65108FFB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706DEB" w14:textId="033827A9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23,221</w:t>
            </w:r>
          </w:p>
        </w:tc>
        <w:tc>
          <w:tcPr>
            <w:tcW w:w="180" w:type="dxa"/>
            <w:vAlign w:val="bottom"/>
          </w:tcPr>
          <w:p w14:paraId="3F35B321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A25BBE7" w14:textId="77777777" w:rsidR="008810DD" w:rsidRPr="00B229D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23,035</w:t>
            </w:r>
          </w:p>
        </w:tc>
      </w:tr>
      <w:tr w:rsidR="008810DD" w:rsidRPr="00D6150C" w14:paraId="3E7693C1" w14:textId="77777777" w:rsidTr="0032594F">
        <w:trPr>
          <w:cantSplit/>
        </w:trPr>
        <w:tc>
          <w:tcPr>
            <w:tcW w:w="2880" w:type="dxa"/>
          </w:tcPr>
          <w:p w14:paraId="5A2F06C8" w14:textId="77777777" w:rsidR="008810DD" w:rsidRPr="00D6150C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59241BB1" w14:textId="53496D19" w:rsidR="008810DD" w:rsidRPr="00362C2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(4,336)</w:t>
            </w:r>
          </w:p>
        </w:tc>
        <w:tc>
          <w:tcPr>
            <w:tcW w:w="180" w:type="dxa"/>
            <w:vAlign w:val="bottom"/>
          </w:tcPr>
          <w:p w14:paraId="59474ADD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0FD9E7" w14:textId="77777777" w:rsidR="008810DD" w:rsidRPr="00362C2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(1,460)</w:t>
            </w:r>
          </w:p>
        </w:tc>
        <w:tc>
          <w:tcPr>
            <w:tcW w:w="180" w:type="dxa"/>
            <w:vAlign w:val="bottom"/>
          </w:tcPr>
          <w:p w14:paraId="3E272FAF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5D3255" w14:textId="02ED6BC1" w:rsidR="008810DD" w:rsidRPr="00362C2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0C5F1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2608D9F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25BCB8" w14:textId="77777777" w:rsidR="008810DD" w:rsidRPr="00362C2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(514)</w:t>
            </w:r>
          </w:p>
        </w:tc>
        <w:tc>
          <w:tcPr>
            <w:tcW w:w="180" w:type="dxa"/>
            <w:vAlign w:val="bottom"/>
          </w:tcPr>
          <w:p w14:paraId="4BC5AA47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224420" w14:textId="5C8D418D" w:rsidR="008810DD" w:rsidRPr="00141891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141891">
              <w:rPr>
                <w:rFonts w:ascii="Angsana New" w:eastAsia="MS Mincho" w:hAnsi="Angsana New"/>
                <w:sz w:val="26"/>
                <w:szCs w:val="26"/>
              </w:rPr>
              <w:t>(3,642)</w:t>
            </w:r>
          </w:p>
        </w:tc>
        <w:tc>
          <w:tcPr>
            <w:tcW w:w="180" w:type="dxa"/>
            <w:vAlign w:val="bottom"/>
          </w:tcPr>
          <w:p w14:paraId="329C73C4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3711EEA9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(12,203)</w:t>
            </w:r>
          </w:p>
        </w:tc>
        <w:tc>
          <w:tcPr>
            <w:tcW w:w="186" w:type="dxa"/>
            <w:vAlign w:val="bottom"/>
          </w:tcPr>
          <w:p w14:paraId="45FD95AC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C63BDE1" w14:textId="75B3A24A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2,899</w:t>
            </w:r>
          </w:p>
        </w:tc>
        <w:tc>
          <w:tcPr>
            <w:tcW w:w="180" w:type="dxa"/>
            <w:vAlign w:val="bottom"/>
          </w:tcPr>
          <w:p w14:paraId="097824C7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279712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5,275</w:t>
            </w:r>
          </w:p>
        </w:tc>
        <w:tc>
          <w:tcPr>
            <w:tcW w:w="186" w:type="dxa"/>
            <w:vAlign w:val="bottom"/>
          </w:tcPr>
          <w:p w14:paraId="46DB70E5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86D57C" w14:textId="1A8DD828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(5,079)</w:t>
            </w:r>
          </w:p>
        </w:tc>
        <w:tc>
          <w:tcPr>
            <w:tcW w:w="180" w:type="dxa"/>
            <w:vAlign w:val="bottom"/>
          </w:tcPr>
          <w:p w14:paraId="2EB8DD26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508D240" w14:textId="77777777" w:rsidR="008810DD" w:rsidRPr="00B229D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Pr="00B229D4">
              <w:rPr>
                <w:rFonts w:ascii="Angsana New" w:eastAsia="MS Mincho" w:hAnsi="Angsana New"/>
                <w:sz w:val="26"/>
                <w:szCs w:val="26"/>
              </w:rPr>
              <w:t>8,902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</w:tr>
      <w:tr w:rsidR="008810DD" w:rsidRPr="00D6150C" w14:paraId="0C48F014" w14:textId="77777777" w:rsidTr="0032594F">
        <w:trPr>
          <w:cantSplit/>
        </w:trPr>
        <w:tc>
          <w:tcPr>
            <w:tcW w:w="2880" w:type="dxa"/>
          </w:tcPr>
          <w:p w14:paraId="660F16EC" w14:textId="77777777" w:rsidR="008810DD" w:rsidRPr="00D6150C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6BEF4455" w14:textId="2D44E8F7" w:rsidR="008810DD" w:rsidRPr="00DA0A3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DA0A34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DA0A34" w:rsidRPr="00DA0A34">
              <w:rPr>
                <w:rFonts w:ascii="Angsana New" w:eastAsia="MS Mincho" w:hAnsi="Angsana New"/>
                <w:sz w:val="26"/>
                <w:szCs w:val="26"/>
              </w:rPr>
              <w:t>211</w:t>
            </w:r>
            <w:r w:rsidRPr="00DA0A34">
              <w:rPr>
                <w:rFonts w:ascii="Angsana New" w:eastAsia="MS Mincho" w:hAnsi="Angsana New"/>
                <w:sz w:val="26"/>
                <w:szCs w:val="26"/>
              </w:rPr>
              <w:t>,9</w:t>
            </w:r>
            <w:r w:rsidR="00DA0A34" w:rsidRPr="00DA0A34">
              <w:rPr>
                <w:rFonts w:ascii="Angsana New" w:eastAsia="MS Mincho" w:hAnsi="Angsana New"/>
                <w:sz w:val="26"/>
                <w:szCs w:val="26"/>
              </w:rPr>
              <w:t>28</w:t>
            </w:r>
            <w:r w:rsidRPr="00DA0A34"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51D6099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30FA0D3" w14:textId="77777777" w:rsidR="008810DD" w:rsidRPr="00DA0A3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DA0A34">
              <w:rPr>
                <w:rFonts w:ascii="Angsana New" w:eastAsia="MS Mincho" w:hAnsi="Angsana New"/>
                <w:sz w:val="26"/>
                <w:szCs w:val="26"/>
              </w:rPr>
              <w:t>(191,471)</w:t>
            </w:r>
          </w:p>
        </w:tc>
        <w:tc>
          <w:tcPr>
            <w:tcW w:w="180" w:type="dxa"/>
            <w:vAlign w:val="bottom"/>
          </w:tcPr>
          <w:p w14:paraId="6999B749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19564B" w14:textId="3D4FD0EE" w:rsidR="008810DD" w:rsidRPr="00DA0A3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DA0A34">
              <w:rPr>
                <w:rFonts w:ascii="Angsana New" w:eastAsia="MS Mincho" w:hAnsi="Angsana New"/>
                <w:sz w:val="26"/>
                <w:szCs w:val="26"/>
              </w:rPr>
              <w:t>(2,562)</w:t>
            </w:r>
          </w:p>
        </w:tc>
        <w:tc>
          <w:tcPr>
            <w:tcW w:w="180" w:type="dxa"/>
            <w:vAlign w:val="bottom"/>
          </w:tcPr>
          <w:p w14:paraId="6C104EDD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AE6966" w14:textId="77777777" w:rsidR="008810DD" w:rsidRPr="00DA0A3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DA0A34">
              <w:rPr>
                <w:rFonts w:ascii="Angsana New" w:eastAsia="MS Mincho" w:hAnsi="Angsana New"/>
                <w:sz w:val="26"/>
                <w:szCs w:val="26"/>
              </w:rPr>
              <w:t>(2,731)</w:t>
            </w:r>
          </w:p>
        </w:tc>
        <w:tc>
          <w:tcPr>
            <w:tcW w:w="180" w:type="dxa"/>
            <w:vAlign w:val="bottom"/>
          </w:tcPr>
          <w:p w14:paraId="660E444C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5EF412" w14:textId="6EDE2767" w:rsidR="008810DD" w:rsidRPr="00DA0A3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DA0A34">
              <w:rPr>
                <w:rFonts w:ascii="Angsana New" w:eastAsia="MS Mincho" w:hAnsi="Angsana New"/>
                <w:sz w:val="26"/>
                <w:szCs w:val="26"/>
              </w:rPr>
              <w:t>(113,374)</w:t>
            </w:r>
          </w:p>
        </w:tc>
        <w:tc>
          <w:tcPr>
            <w:tcW w:w="180" w:type="dxa"/>
            <w:vAlign w:val="bottom"/>
          </w:tcPr>
          <w:p w14:paraId="71C635EC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C0F8157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(51,241)</w:t>
            </w:r>
          </w:p>
        </w:tc>
        <w:tc>
          <w:tcPr>
            <w:tcW w:w="186" w:type="dxa"/>
            <w:vAlign w:val="bottom"/>
          </w:tcPr>
          <w:p w14:paraId="59E1C1F1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4DA2480" w14:textId="51E8FD03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(1,106)</w:t>
            </w:r>
          </w:p>
        </w:tc>
        <w:tc>
          <w:tcPr>
            <w:tcW w:w="180" w:type="dxa"/>
            <w:vAlign w:val="bottom"/>
          </w:tcPr>
          <w:p w14:paraId="7FB71631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DB51E2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1,106</w:t>
            </w:r>
          </w:p>
        </w:tc>
        <w:tc>
          <w:tcPr>
            <w:tcW w:w="186" w:type="dxa"/>
            <w:vAlign w:val="bottom"/>
          </w:tcPr>
          <w:p w14:paraId="51E11D26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42810AC" w14:textId="25859E29" w:rsidR="008810DD" w:rsidRPr="009B2A8E" w:rsidRDefault="00B42C9E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DA0A34" w:rsidRPr="009B2A8E">
              <w:rPr>
                <w:rFonts w:ascii="Angsana New" w:eastAsia="MS Mincho" w:hAnsi="Angsana New"/>
                <w:sz w:val="26"/>
                <w:szCs w:val="26"/>
              </w:rPr>
              <w:t>328,9</w:t>
            </w:r>
            <w:r w:rsidRPr="009B2A8E">
              <w:rPr>
                <w:rFonts w:ascii="Angsana New" w:eastAsia="MS Mincho" w:hAnsi="Angsana New"/>
                <w:sz w:val="26"/>
                <w:szCs w:val="26"/>
              </w:rPr>
              <w:t>70)</w:t>
            </w:r>
          </w:p>
        </w:tc>
        <w:tc>
          <w:tcPr>
            <w:tcW w:w="180" w:type="dxa"/>
            <w:vAlign w:val="bottom"/>
          </w:tcPr>
          <w:p w14:paraId="50147678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C11A738" w14:textId="77777777" w:rsidR="008810DD" w:rsidRPr="00DA0A3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DA0A34">
              <w:rPr>
                <w:rFonts w:ascii="Angsana New" w:eastAsia="MS Mincho" w:hAnsi="Angsana New"/>
                <w:sz w:val="26"/>
                <w:szCs w:val="26"/>
              </w:rPr>
              <w:t>(244,337)</w:t>
            </w:r>
          </w:p>
        </w:tc>
      </w:tr>
      <w:tr w:rsidR="008810DD" w:rsidRPr="00D6150C" w14:paraId="7FAAEE6C" w14:textId="77777777" w:rsidTr="0032594F">
        <w:trPr>
          <w:cantSplit/>
        </w:trPr>
        <w:tc>
          <w:tcPr>
            <w:tcW w:w="2880" w:type="dxa"/>
          </w:tcPr>
          <w:p w14:paraId="652EF5D9" w14:textId="77777777" w:rsidR="008810DD" w:rsidRPr="00D6150C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ค่าตัดจำหน่ายใบอนุญาตให้ใช้</w:t>
            </w:r>
          </w:p>
          <w:p w14:paraId="559A63B7" w14:textId="77777777" w:rsidR="008810DD" w:rsidRPr="00D6150C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5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คลื่นความถี่</w:t>
            </w:r>
            <w:r w:rsidRPr="00D6150C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080" w:type="dxa"/>
            <w:vAlign w:val="bottom"/>
          </w:tcPr>
          <w:p w14:paraId="1EF0542D" w14:textId="147F0300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A3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4D9FD05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CC64E9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  <w:tab w:val="decimal" w:pos="730"/>
              </w:tabs>
              <w:spacing w:line="240" w:lineRule="atLeast"/>
              <w:ind w:right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A34">
              <w:rPr>
                <w:rFonts w:ascii="Angsana New" w:hAnsi="Angsana New" w:cs="Angsana New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71480C0B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472"/>
              </w:tabs>
              <w:spacing w:line="240" w:lineRule="atLeast"/>
              <w:ind w:right="9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02F42F" w14:textId="58862485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A3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05EA862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A6E9470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  <w:tab w:val="decimal" w:pos="694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A0A3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F41688D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54B739" w14:textId="62321F7A" w:rsidR="008810DD" w:rsidRPr="00DA0A3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DA0A34">
              <w:rPr>
                <w:rFonts w:ascii="Angsana New" w:eastAsia="MS Mincho" w:hAnsi="Angsana New"/>
                <w:sz w:val="26"/>
                <w:szCs w:val="26"/>
              </w:rPr>
              <w:t>(140,038)</w:t>
            </w:r>
          </w:p>
        </w:tc>
        <w:tc>
          <w:tcPr>
            <w:tcW w:w="180" w:type="dxa"/>
            <w:vAlign w:val="bottom"/>
          </w:tcPr>
          <w:p w14:paraId="0C05E2EC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8DF29B6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(158,616)</w:t>
            </w:r>
          </w:p>
        </w:tc>
        <w:tc>
          <w:tcPr>
            <w:tcW w:w="186" w:type="dxa"/>
            <w:vAlign w:val="bottom"/>
          </w:tcPr>
          <w:p w14:paraId="04500AE1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DBE1276" w14:textId="30817DD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2A8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FD6FF99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187C68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746963DD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291D6F" w14:textId="50CDFA81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9B2A8E">
              <w:rPr>
                <w:rFonts w:ascii="Angsana New" w:eastAsia="MS Mincho" w:hAnsi="Angsana New"/>
                <w:sz w:val="26"/>
                <w:szCs w:val="26"/>
              </w:rPr>
              <w:t>(140,038)</w:t>
            </w:r>
          </w:p>
        </w:tc>
        <w:tc>
          <w:tcPr>
            <w:tcW w:w="180" w:type="dxa"/>
            <w:vAlign w:val="bottom"/>
          </w:tcPr>
          <w:p w14:paraId="665AE072" w14:textId="77777777" w:rsidR="008810DD" w:rsidRPr="00DA0A3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7616D4D" w14:textId="77777777" w:rsidR="008810DD" w:rsidRPr="00DA0A3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DA0A34">
              <w:rPr>
                <w:rFonts w:ascii="Angsana New" w:eastAsia="MS Mincho" w:hAnsi="Angsana New"/>
                <w:sz w:val="26"/>
                <w:szCs w:val="26"/>
              </w:rPr>
              <w:t>(158,616)</w:t>
            </w:r>
          </w:p>
        </w:tc>
      </w:tr>
      <w:tr w:rsidR="008810DD" w:rsidRPr="00464BDE" w14:paraId="2175DE15" w14:textId="77777777" w:rsidTr="0032594F">
        <w:trPr>
          <w:cantSplit/>
        </w:trPr>
        <w:tc>
          <w:tcPr>
            <w:tcW w:w="2880" w:type="dxa"/>
          </w:tcPr>
          <w:p w14:paraId="5B89A210" w14:textId="77777777" w:rsidR="008810DD" w:rsidRPr="00D6150C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ส่วนแบ่ง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กำไร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จาก</w:t>
            </w: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เงินลงทุน</w:t>
            </w:r>
          </w:p>
          <w:p w14:paraId="4A1B3154" w14:textId="77777777" w:rsidR="008810DD" w:rsidRPr="00D6150C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6150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ในบริษัทร่วม</w:t>
            </w:r>
          </w:p>
        </w:tc>
        <w:tc>
          <w:tcPr>
            <w:tcW w:w="1080" w:type="dxa"/>
            <w:vAlign w:val="bottom"/>
          </w:tcPr>
          <w:p w14:paraId="1040447A" w14:textId="46C3E1E1" w:rsidR="008810DD" w:rsidRPr="00362C2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(2,714)</w:t>
            </w:r>
          </w:p>
        </w:tc>
        <w:tc>
          <w:tcPr>
            <w:tcW w:w="180" w:type="dxa"/>
            <w:vAlign w:val="bottom"/>
          </w:tcPr>
          <w:p w14:paraId="0C8FB173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9733EF" w14:textId="77777777" w:rsidR="008810DD" w:rsidRPr="00362C2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937</w:t>
            </w:r>
          </w:p>
        </w:tc>
        <w:tc>
          <w:tcPr>
            <w:tcW w:w="180" w:type="dxa"/>
            <w:vAlign w:val="bottom"/>
          </w:tcPr>
          <w:p w14:paraId="66B049A3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05EF20" w14:textId="2D33DEC8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2B34A3C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333AEB2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  <w:tab w:val="decimal" w:pos="694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0C1C6C5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4F340D1" w14:textId="595554D1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550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30A762E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3649DE7" w14:textId="77777777" w:rsidR="008810DD" w:rsidRPr="002102BF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2102BF">
              <w:rPr>
                <w:rFonts w:ascii="Angsana New" w:eastAsia="MS Mincho" w:hAnsi="Angsana New"/>
                <w:sz w:val="26"/>
                <w:szCs w:val="26"/>
              </w:rPr>
              <w:t>(15)</w:t>
            </w:r>
          </w:p>
        </w:tc>
        <w:tc>
          <w:tcPr>
            <w:tcW w:w="186" w:type="dxa"/>
            <w:vAlign w:val="bottom"/>
          </w:tcPr>
          <w:p w14:paraId="460A5C91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68E029E" w14:textId="72C57519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295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1071601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E3FD73" w14:textId="77777777" w:rsidR="008810DD" w:rsidRPr="002102BF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2102BF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307F23DB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8F64CC" w14:textId="72901D82" w:rsidR="008810DD" w:rsidRPr="00B229D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(2,714)</w:t>
            </w:r>
          </w:p>
        </w:tc>
        <w:tc>
          <w:tcPr>
            <w:tcW w:w="180" w:type="dxa"/>
            <w:vAlign w:val="bottom"/>
          </w:tcPr>
          <w:p w14:paraId="501AB096" w14:textId="77777777" w:rsidR="008810DD" w:rsidRPr="00D6150C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F55976" w14:textId="77777777" w:rsidR="008810DD" w:rsidRPr="00B229D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B229D4">
              <w:rPr>
                <w:rFonts w:ascii="Angsana New" w:eastAsia="MS Mincho" w:hAnsi="Angsana New"/>
                <w:sz w:val="26"/>
                <w:szCs w:val="26"/>
              </w:rPr>
              <w:t>922</w:t>
            </w:r>
          </w:p>
        </w:tc>
      </w:tr>
      <w:tr w:rsidR="008810DD" w:rsidRPr="00464BDE" w14:paraId="28647A6A" w14:textId="77777777" w:rsidTr="0032594F">
        <w:trPr>
          <w:cantSplit/>
        </w:trPr>
        <w:tc>
          <w:tcPr>
            <w:tcW w:w="2880" w:type="dxa"/>
          </w:tcPr>
          <w:p w14:paraId="41D599C8" w14:textId="77777777" w:rsidR="008810DD" w:rsidRPr="00B229D4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229D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080" w:type="dxa"/>
            <w:vAlign w:val="bottom"/>
          </w:tcPr>
          <w:p w14:paraId="3A795271" w14:textId="530B0D56" w:rsidR="008810DD" w:rsidRPr="00362C22" w:rsidRDefault="001B66F0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8810DD">
              <w:rPr>
                <w:rFonts w:ascii="Angsana New" w:eastAsia="MS Mincho" w:hAnsi="Angsana New"/>
                <w:sz w:val="26"/>
                <w:szCs w:val="26"/>
              </w:rPr>
              <w:t>3,531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B5C8926" w14:textId="77777777" w:rsidR="008810DD" w:rsidRPr="00B229D4" w:rsidRDefault="008810DD" w:rsidP="008810D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065751" w14:textId="57449834" w:rsidR="008810DD" w:rsidRPr="00362C22" w:rsidRDefault="001B66F0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8810DD" w:rsidRPr="00362C22">
              <w:rPr>
                <w:rFonts w:ascii="Angsana New" w:eastAsia="MS Mincho" w:hAnsi="Angsana New"/>
                <w:sz w:val="26"/>
                <w:szCs w:val="26"/>
              </w:rPr>
              <w:t>20,981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650701A" w14:textId="77777777" w:rsidR="008810DD" w:rsidRPr="00B229D4" w:rsidRDefault="008810DD" w:rsidP="008810D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E97FB3" w14:textId="39F657AD" w:rsidR="008810DD" w:rsidRPr="00B229D4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6D49905" w14:textId="77777777" w:rsidR="008810DD" w:rsidRPr="00B229D4" w:rsidRDefault="008810DD" w:rsidP="008810DD">
            <w:pPr>
              <w:pStyle w:val="acctfourfigures"/>
              <w:tabs>
                <w:tab w:val="clear" w:pos="765"/>
                <w:tab w:val="left" w:pos="652"/>
              </w:tabs>
              <w:spacing w:line="240" w:lineRule="atLeast"/>
              <w:ind w:right="-36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4FF27FC" w14:textId="12086FA3" w:rsidR="008810DD" w:rsidRPr="002102BF" w:rsidRDefault="001B66F0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8810DD" w:rsidRPr="002102BF">
              <w:rPr>
                <w:rFonts w:ascii="Angsana New" w:eastAsia="MS Mincho" w:hAnsi="Angsana New"/>
                <w:sz w:val="26"/>
                <w:szCs w:val="26"/>
              </w:rPr>
              <w:t>9,341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BADE037" w14:textId="77777777" w:rsidR="008810DD" w:rsidRPr="00B229D4" w:rsidRDefault="008810DD" w:rsidP="008810D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7F6683" w14:textId="2DD96044" w:rsidR="008810DD" w:rsidRPr="00141891" w:rsidRDefault="001B66F0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8810DD" w:rsidRPr="00141891">
              <w:rPr>
                <w:rFonts w:ascii="Angsana New" w:eastAsia="MS Mincho" w:hAnsi="Angsana New"/>
                <w:sz w:val="26"/>
                <w:szCs w:val="26"/>
              </w:rPr>
              <w:t>950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A8C82D5" w14:textId="77777777" w:rsidR="008810DD" w:rsidRPr="00B229D4" w:rsidRDefault="008810DD" w:rsidP="008810D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B841E03" w14:textId="79E4A407" w:rsidR="008810DD" w:rsidRPr="002102BF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2102BF">
              <w:rPr>
                <w:rFonts w:ascii="Angsana New" w:eastAsia="MS Mincho" w:hAnsi="Angsana New"/>
                <w:sz w:val="26"/>
                <w:szCs w:val="26"/>
              </w:rPr>
              <w:t>553</w:t>
            </w:r>
          </w:p>
        </w:tc>
        <w:tc>
          <w:tcPr>
            <w:tcW w:w="186" w:type="dxa"/>
            <w:vAlign w:val="bottom"/>
          </w:tcPr>
          <w:p w14:paraId="768043DC" w14:textId="77777777" w:rsidR="008810DD" w:rsidRPr="00B229D4" w:rsidRDefault="008810DD" w:rsidP="008810D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1B848E8" w14:textId="600F6EE0" w:rsidR="008810DD" w:rsidRPr="00362C2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221</w:t>
            </w:r>
          </w:p>
        </w:tc>
        <w:tc>
          <w:tcPr>
            <w:tcW w:w="180" w:type="dxa"/>
            <w:vAlign w:val="bottom"/>
          </w:tcPr>
          <w:p w14:paraId="05D1BB09" w14:textId="77777777" w:rsidR="008810DD" w:rsidRPr="00B229D4" w:rsidRDefault="008810DD" w:rsidP="008810D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00F813" w14:textId="4631F296" w:rsidR="008810DD" w:rsidRPr="00362C2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 w:rsidRPr="00362C22">
              <w:rPr>
                <w:rFonts w:ascii="Angsana New" w:eastAsia="MS Mincho" w:hAnsi="Angsana New"/>
                <w:sz w:val="26"/>
                <w:szCs w:val="26"/>
              </w:rPr>
              <w:t>25</w:t>
            </w:r>
            <w:r>
              <w:rPr>
                <w:rFonts w:ascii="Angsana New" w:eastAsia="MS Mincho" w:hAnsi="Angsana New"/>
                <w:sz w:val="26"/>
                <w:szCs w:val="26"/>
              </w:rPr>
              <w:t>8</w:t>
            </w:r>
          </w:p>
        </w:tc>
        <w:tc>
          <w:tcPr>
            <w:tcW w:w="186" w:type="dxa"/>
            <w:vAlign w:val="bottom"/>
          </w:tcPr>
          <w:p w14:paraId="7239C665" w14:textId="77777777" w:rsidR="008810DD" w:rsidRPr="00B229D4" w:rsidRDefault="008810DD" w:rsidP="008810D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7CF433" w14:textId="3EE0C4B8" w:rsidR="008810DD" w:rsidRPr="00B229D4" w:rsidRDefault="001B66F0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8810DD">
              <w:rPr>
                <w:rFonts w:ascii="Angsana New" w:eastAsia="MS Mincho" w:hAnsi="Angsana New"/>
                <w:sz w:val="26"/>
                <w:szCs w:val="26"/>
              </w:rPr>
              <w:t>4,260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DB10466" w14:textId="77777777" w:rsidR="008810DD" w:rsidRPr="00B229D4" w:rsidRDefault="008810DD" w:rsidP="008810DD">
            <w:pPr>
              <w:pStyle w:val="acctfourfigures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B02758C" w14:textId="00B0B1EB" w:rsidR="008810DD" w:rsidRPr="00B229D4" w:rsidRDefault="001B66F0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29" w:right="-80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</w:t>
            </w:r>
            <w:r w:rsidR="008810DD" w:rsidRPr="00B229D4">
              <w:rPr>
                <w:rFonts w:ascii="Angsana New" w:eastAsia="MS Mincho" w:hAnsi="Angsana New"/>
                <w:sz w:val="26"/>
                <w:szCs w:val="26"/>
              </w:rPr>
              <w:t>29,511</w:t>
            </w:r>
            <w:r>
              <w:rPr>
                <w:rFonts w:ascii="Angsana New" w:eastAsia="MS Mincho" w:hAnsi="Angsana New"/>
                <w:sz w:val="26"/>
                <w:szCs w:val="26"/>
              </w:rPr>
              <w:t>)</w:t>
            </w:r>
          </w:p>
        </w:tc>
      </w:tr>
    </w:tbl>
    <w:p w14:paraId="31B90668" w14:textId="77777777" w:rsidR="000357C6" w:rsidRPr="001F7CDA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2378BB7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7F7AD58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3C1D5D9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35A73F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B5DE551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C332E90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28E37DB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501BBD5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E8F83BE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2BDCDB0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688C595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810CD81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7A8A8AE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5BD462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9EF7DC8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3B934C0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3299472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D30CC6D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41F6AD5" w14:textId="77777777" w:rsidR="000357C6" w:rsidRDefault="000357C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4524352" w14:textId="77777777" w:rsidR="00D20B94" w:rsidRDefault="00D20B9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2ED87BD" w14:textId="77777777" w:rsidR="00D20B94" w:rsidRPr="00464BDE" w:rsidRDefault="00D20B94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D7D4D88" w14:textId="77777777" w:rsidR="00CF28E6" w:rsidRDefault="00CF28E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B141539" w14:textId="77777777"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7F1C19" w14:textId="77777777"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365D69B" w14:textId="77777777"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4E6C4F5" w14:textId="77777777"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1EE43E" w14:textId="77777777"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026CDF4" w14:textId="77777777"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BB7E2A7" w14:textId="77777777"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87F18C7" w14:textId="77777777"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EE66AA6" w14:textId="77777777" w:rsidR="001F7CDA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89652C5" w14:textId="77777777" w:rsidR="001F7CDA" w:rsidRPr="00464BDE" w:rsidRDefault="001F7CD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14217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08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81"/>
        <w:gridCol w:w="186"/>
        <w:gridCol w:w="1083"/>
        <w:gridCol w:w="180"/>
        <w:gridCol w:w="990"/>
        <w:gridCol w:w="186"/>
        <w:gridCol w:w="990"/>
        <w:gridCol w:w="180"/>
        <w:gridCol w:w="992"/>
      </w:tblGrid>
      <w:tr w:rsidR="001F7CDA" w:rsidRPr="007F781D" w14:paraId="60E55772" w14:textId="77777777" w:rsidTr="00C5097D">
        <w:trPr>
          <w:cantSplit/>
        </w:trPr>
        <w:tc>
          <w:tcPr>
            <w:tcW w:w="2689" w:type="dxa"/>
            <w:vAlign w:val="bottom"/>
          </w:tcPr>
          <w:p w14:paraId="69F24221" w14:textId="77777777" w:rsidR="001F7CDA" w:rsidRPr="007D7B42" w:rsidRDefault="001F7CDA" w:rsidP="002261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8" w:type="dxa"/>
            <w:gridSpan w:val="19"/>
          </w:tcPr>
          <w:p w14:paraId="0DDFE1C7" w14:textId="77777777" w:rsidR="001F7CDA" w:rsidRPr="007D7B42" w:rsidRDefault="001F7CDA" w:rsidP="0022610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C63B6" w:rsidRPr="007F781D" w14:paraId="6883DC17" w14:textId="77777777" w:rsidTr="00FE7235">
        <w:trPr>
          <w:cantSplit/>
        </w:trPr>
        <w:tc>
          <w:tcPr>
            <w:tcW w:w="2689" w:type="dxa"/>
            <w:vAlign w:val="bottom"/>
          </w:tcPr>
          <w:p w14:paraId="5958AD8B" w14:textId="77777777" w:rsidR="00EC63B6" w:rsidRPr="007D7B42" w:rsidRDefault="00EC63B6" w:rsidP="00EC63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3A069460" w14:textId="53B75477" w:rsidR="00EC63B6" w:rsidRDefault="00EC63B6" w:rsidP="00EC63B6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ธุรกิจผลิต</w:t>
            </w:r>
            <w:r w:rsidR="008167D3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D6150C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  <w:p w14:paraId="2976E96A" w14:textId="77777777" w:rsidR="00EC63B6" w:rsidRDefault="00EC63B6" w:rsidP="00EC63B6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51E5465F" w14:textId="77777777" w:rsidR="00EC63B6" w:rsidRPr="00D6150C" w:rsidRDefault="00EC63B6" w:rsidP="00EC63B6">
            <w:pPr>
              <w:pStyle w:val="acctmergecolhdg"/>
              <w:shd w:val="clear" w:color="auto" w:fill="FFFFFF"/>
              <w:spacing w:line="240" w:lineRule="atLeast"/>
              <w:ind w:left="-80" w:right="-80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ผ่านสื่อสิ่งพิมพ์</w:t>
            </w:r>
          </w:p>
        </w:tc>
        <w:tc>
          <w:tcPr>
            <w:tcW w:w="180" w:type="dxa"/>
          </w:tcPr>
          <w:p w14:paraId="63C9938F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472EC81D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 xml:space="preserve">ธุรกิจจัดงานแสดง </w:t>
            </w:r>
            <w:r w:rsidRPr="007D7B42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ผลิต</w:t>
            </w:r>
          </w:p>
          <w:p w14:paraId="68BFE157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2434BA86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ผ่านสื่อออนไลน์</w:t>
            </w:r>
          </w:p>
        </w:tc>
        <w:tc>
          <w:tcPr>
            <w:tcW w:w="180" w:type="dxa"/>
          </w:tcPr>
          <w:p w14:paraId="15E45A15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061" w:type="dxa"/>
            <w:gridSpan w:val="3"/>
          </w:tcPr>
          <w:p w14:paraId="7460A254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3A407464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และให้บริการโฆษณา</w:t>
            </w:r>
          </w:p>
          <w:p w14:paraId="55BDEE2D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</w:pPr>
            <w:r w:rsidRPr="007D7B42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6" w:type="dxa"/>
          </w:tcPr>
          <w:p w14:paraId="726729FB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253" w:type="dxa"/>
            <w:gridSpan w:val="3"/>
          </w:tcPr>
          <w:p w14:paraId="7AC28920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</w:p>
          <w:p w14:paraId="14139613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color w:val="000000"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Cs/>
                <w:color w:val="000000"/>
                <w:sz w:val="26"/>
                <w:szCs w:val="26"/>
                <w:cs/>
                <w:lang w:bidi="th-TH"/>
              </w:rPr>
              <w:br/>
            </w:r>
            <w:r w:rsidRPr="007D7B42">
              <w:rPr>
                <w:rFonts w:ascii="Angsana New" w:hAnsi="Angsana New" w:cs="Angsana New" w:hint="cs"/>
                <w:bCs/>
                <w:color w:val="000000"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6" w:type="dxa"/>
          </w:tcPr>
          <w:p w14:paraId="4E711DB6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648D9B8B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  <w:p w14:paraId="279507D4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val="en-US" w:bidi="th-TH"/>
              </w:rPr>
            </w:pPr>
          </w:p>
          <w:p w14:paraId="1B5A0BD0" w14:textId="77777777" w:rsidR="00EC63B6" w:rsidRPr="007D7B42" w:rsidRDefault="00EC63B6" w:rsidP="00EC63B6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รวม</w:t>
            </w:r>
            <w:r w:rsidRPr="007D7B42">
              <w:rPr>
                <w:rFonts w:ascii="Angsana New" w:hAnsi="Angsana New" w:cs="Angsana New"/>
                <w:bCs/>
                <w:sz w:val="26"/>
                <w:szCs w:val="26"/>
              </w:rPr>
              <w:t xml:space="preserve"> </w:t>
            </w:r>
          </w:p>
        </w:tc>
      </w:tr>
      <w:tr w:rsidR="001F7CDA" w:rsidRPr="007F781D" w14:paraId="6816F8AD" w14:textId="77777777" w:rsidTr="00FE7235">
        <w:trPr>
          <w:cantSplit/>
        </w:trPr>
        <w:tc>
          <w:tcPr>
            <w:tcW w:w="2689" w:type="dxa"/>
          </w:tcPr>
          <w:p w14:paraId="259F3AAB" w14:textId="77777777" w:rsidR="001F7CDA" w:rsidRPr="007D7B42" w:rsidRDefault="001F7CDA" w:rsidP="001F7CD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9A8391" w14:textId="77777777" w:rsidR="001F7CDA" w:rsidRPr="00D0408E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D0408E">
              <w:rPr>
                <w:rFonts w:ascii="Angsana New" w:hAnsi="Angsana New" w:cs="Angsana New"/>
                <w:b w:val="0"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AB63C87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C3CBB45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D0408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10E910B3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8325335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D0408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1DAEEA3A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A5C81F8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D0408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29F2EB33" w14:textId="77777777" w:rsidR="001F7CDA" w:rsidRPr="007D7B42" w:rsidRDefault="001F7CDA" w:rsidP="001F7CD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sz w:val="26"/>
                <w:szCs w:val="26"/>
              </w:rPr>
            </w:pPr>
          </w:p>
        </w:tc>
        <w:tc>
          <w:tcPr>
            <w:tcW w:w="900" w:type="dxa"/>
          </w:tcPr>
          <w:p w14:paraId="6735D0C7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D0408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1697468D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81" w:type="dxa"/>
          </w:tcPr>
          <w:p w14:paraId="447A440C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D0408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14:paraId="21915C60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0918472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D0408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499304BF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829EC7A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D0408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186" w:type="dxa"/>
          </w:tcPr>
          <w:p w14:paraId="6B61DD08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4697E82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D0408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7E270BC7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AFBC73B" w14:textId="77777777" w:rsidR="001F7CDA" w:rsidRPr="007D7B42" w:rsidRDefault="001F7CDA" w:rsidP="001F7CD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7D7B42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256</w:t>
            </w:r>
            <w:r w:rsidR="00D0408E"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90600B" w:rsidRPr="007F781D" w14:paraId="6B19CF3B" w14:textId="77777777" w:rsidTr="00FE7235">
        <w:trPr>
          <w:cantSplit/>
        </w:trPr>
        <w:tc>
          <w:tcPr>
            <w:tcW w:w="2689" w:type="dxa"/>
          </w:tcPr>
          <w:p w14:paraId="544EE14F" w14:textId="77777777" w:rsidR="0090600B" w:rsidRPr="007D7B42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8" w:type="dxa"/>
            <w:gridSpan w:val="19"/>
          </w:tcPr>
          <w:p w14:paraId="71267315" w14:textId="77777777" w:rsidR="0090600B" w:rsidRPr="007D7B42" w:rsidRDefault="0090600B" w:rsidP="0090600B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D7B42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7D7B4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8810DD" w:rsidRPr="007F781D" w14:paraId="36E51EDF" w14:textId="77777777" w:rsidTr="00B35404">
        <w:trPr>
          <w:cantSplit/>
        </w:trPr>
        <w:tc>
          <w:tcPr>
            <w:tcW w:w="2689" w:type="dxa"/>
          </w:tcPr>
          <w:p w14:paraId="58300C22" w14:textId="77777777" w:rsidR="008810DD" w:rsidRPr="007D7B4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B4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7D7B4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ส่วนงาน </w:t>
            </w:r>
          </w:p>
          <w:p w14:paraId="464E5E60" w14:textId="77777777" w:rsidR="008810DD" w:rsidRPr="007D7B4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7B4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080" w:type="dxa"/>
            <w:vAlign w:val="bottom"/>
          </w:tcPr>
          <w:p w14:paraId="4787638A" w14:textId="434CC1BD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1,796,061</w:t>
            </w:r>
          </w:p>
        </w:tc>
        <w:tc>
          <w:tcPr>
            <w:tcW w:w="180" w:type="dxa"/>
            <w:vAlign w:val="bottom"/>
          </w:tcPr>
          <w:p w14:paraId="300276BB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91B65A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  <w:lang w:val="en-US"/>
              </w:rPr>
              <w:t>1,647,369</w:t>
            </w:r>
          </w:p>
        </w:tc>
        <w:tc>
          <w:tcPr>
            <w:tcW w:w="180" w:type="dxa"/>
            <w:vAlign w:val="bottom"/>
          </w:tcPr>
          <w:p w14:paraId="160D9368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DCC829" w14:textId="089A024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14,07</w:t>
            </w:r>
            <w:r w:rsidR="00580B0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2DF79C65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379DD2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23,470</w:t>
            </w:r>
          </w:p>
        </w:tc>
        <w:tc>
          <w:tcPr>
            <w:tcW w:w="180" w:type="dxa"/>
            <w:vAlign w:val="bottom"/>
          </w:tcPr>
          <w:p w14:paraId="63AE2D92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17214B" w14:textId="4D3C9C22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1,926,499</w:t>
            </w:r>
          </w:p>
        </w:tc>
        <w:tc>
          <w:tcPr>
            <w:tcW w:w="180" w:type="dxa"/>
            <w:vAlign w:val="bottom"/>
          </w:tcPr>
          <w:p w14:paraId="0E64F944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52BB4FF6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1,990,495</w:t>
            </w:r>
          </w:p>
        </w:tc>
        <w:tc>
          <w:tcPr>
            <w:tcW w:w="186" w:type="dxa"/>
            <w:vAlign w:val="bottom"/>
          </w:tcPr>
          <w:p w14:paraId="76F77B49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5A49417B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41A771" w14:textId="59BF2E4F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2A8E">
              <w:rPr>
                <w:rFonts w:ascii="Angsana New" w:hAnsi="Angsana New" w:cs="Angsana New"/>
                <w:sz w:val="26"/>
                <w:szCs w:val="26"/>
              </w:rPr>
              <w:t>(183,24</w:t>
            </w:r>
            <w:r w:rsidR="00580B0D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B2A8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4C160B5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D3D1A6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F9FAE1" w14:textId="0C1EB502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2A8E">
              <w:rPr>
                <w:rFonts w:ascii="Angsana New" w:hAnsi="Angsana New" w:cs="Angsana New"/>
                <w:sz w:val="26"/>
                <w:szCs w:val="26"/>
              </w:rPr>
              <w:t>(185,800)</w:t>
            </w:r>
          </w:p>
        </w:tc>
        <w:tc>
          <w:tcPr>
            <w:tcW w:w="186" w:type="dxa"/>
          </w:tcPr>
          <w:p w14:paraId="591A6B25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8D4960" w14:textId="19C99FB3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2A8E">
              <w:rPr>
                <w:rFonts w:ascii="Angsana New" w:hAnsi="Angsana New" w:cs="Angsana New"/>
                <w:sz w:val="26"/>
                <w:szCs w:val="26"/>
              </w:rPr>
              <w:t>3,553,390</w:t>
            </w:r>
          </w:p>
        </w:tc>
        <w:tc>
          <w:tcPr>
            <w:tcW w:w="180" w:type="dxa"/>
            <w:vAlign w:val="bottom"/>
          </w:tcPr>
          <w:p w14:paraId="7844C708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19471F9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3,475,534</w:t>
            </w:r>
          </w:p>
        </w:tc>
      </w:tr>
      <w:tr w:rsidR="008810DD" w:rsidRPr="007F781D" w14:paraId="2ED7E29E" w14:textId="77777777" w:rsidTr="00FE7235">
        <w:trPr>
          <w:cantSplit/>
        </w:trPr>
        <w:tc>
          <w:tcPr>
            <w:tcW w:w="2689" w:type="dxa"/>
          </w:tcPr>
          <w:p w14:paraId="0EDE1A72" w14:textId="77777777" w:rsidR="008810DD" w:rsidRPr="007D7B4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D7B4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vAlign w:val="bottom"/>
          </w:tcPr>
          <w:p w14:paraId="79A946A6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085A31" w14:textId="77777777" w:rsidR="008810DD" w:rsidRPr="007D7B42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790ECC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3991D6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9C7D88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88AC7E" w14:textId="77777777" w:rsidR="008810DD" w:rsidRPr="007D7B42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4E0855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A2854F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E11F24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7449B8" w14:textId="77777777" w:rsidR="008810DD" w:rsidRPr="007D7B42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73D070A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B43D364" w14:textId="77777777" w:rsidR="008810DD" w:rsidRPr="007D7B42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11651E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60F5CE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C2CBBC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600EB45A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F29BE5B" w14:textId="13F64A2C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2A8E">
              <w:rPr>
                <w:rFonts w:ascii="Angsana New" w:hAnsi="Angsana New" w:cs="Angsana New"/>
                <w:sz w:val="26"/>
                <w:szCs w:val="26"/>
              </w:rPr>
              <w:t>1,862,942</w:t>
            </w:r>
          </w:p>
        </w:tc>
        <w:tc>
          <w:tcPr>
            <w:tcW w:w="180" w:type="dxa"/>
            <w:vAlign w:val="bottom"/>
          </w:tcPr>
          <w:p w14:paraId="6F7884D8" w14:textId="77777777" w:rsidR="008810DD" w:rsidRPr="007D7B42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D8D3FDC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sz w:val="26"/>
                <w:szCs w:val="26"/>
              </w:rPr>
              <w:t>1,808,628</w:t>
            </w:r>
          </w:p>
        </w:tc>
      </w:tr>
      <w:tr w:rsidR="008810DD" w:rsidRPr="007F781D" w14:paraId="76548827" w14:textId="77777777" w:rsidTr="00FE7235">
        <w:trPr>
          <w:cantSplit/>
        </w:trPr>
        <w:tc>
          <w:tcPr>
            <w:tcW w:w="2689" w:type="dxa"/>
          </w:tcPr>
          <w:p w14:paraId="2B1D9F71" w14:textId="77777777" w:rsidR="008810DD" w:rsidRPr="007D7B42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D7B4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80" w:type="dxa"/>
            <w:vAlign w:val="bottom"/>
          </w:tcPr>
          <w:p w14:paraId="2A7A75F0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0B4165" w14:textId="77777777" w:rsidR="008810DD" w:rsidRPr="007D7B42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D884ED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704BA5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12C0B9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78537F" w14:textId="77777777" w:rsidR="008810DD" w:rsidRPr="007D7B42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280441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43818A4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161C0D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63EFBB5" w14:textId="77777777" w:rsidR="008810DD" w:rsidRPr="007D7B42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94B388D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5C56558" w14:textId="77777777" w:rsidR="008810DD" w:rsidRPr="007D7B42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60CDBEED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02281C2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D8CC63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</w:tcPr>
          <w:p w14:paraId="5625D4CB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15FFE" w14:textId="06D74770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B2A8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5,416,332</w:t>
            </w:r>
          </w:p>
        </w:tc>
        <w:tc>
          <w:tcPr>
            <w:tcW w:w="180" w:type="dxa"/>
            <w:vAlign w:val="bottom"/>
          </w:tcPr>
          <w:p w14:paraId="26AC4A7F" w14:textId="77777777" w:rsidR="008810DD" w:rsidRPr="007D7B42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2BEF5" w14:textId="77777777" w:rsidR="008810DD" w:rsidRPr="007D7B42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D7B42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5,284,162</w:t>
            </w:r>
          </w:p>
        </w:tc>
      </w:tr>
      <w:tr w:rsidR="008810DD" w:rsidRPr="007F781D" w14:paraId="29F5A9B7" w14:textId="77777777" w:rsidTr="00FE7235">
        <w:trPr>
          <w:cantSplit/>
        </w:trPr>
        <w:tc>
          <w:tcPr>
            <w:tcW w:w="2689" w:type="dxa"/>
          </w:tcPr>
          <w:p w14:paraId="23F8477E" w14:textId="77777777" w:rsidR="008810DD" w:rsidRPr="001E4C6A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E4C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หนี้สินส่วนงาน </w:t>
            </w:r>
          </w:p>
          <w:p w14:paraId="06DB620D" w14:textId="77777777" w:rsidR="008810DD" w:rsidRPr="001E4C6A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E4C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080" w:type="dxa"/>
            <w:vAlign w:val="bottom"/>
          </w:tcPr>
          <w:p w14:paraId="294D45D2" w14:textId="64490090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909,996</w:t>
            </w:r>
          </w:p>
        </w:tc>
        <w:tc>
          <w:tcPr>
            <w:tcW w:w="180" w:type="dxa"/>
            <w:vAlign w:val="bottom"/>
          </w:tcPr>
          <w:p w14:paraId="147C4C81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8FA1B7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859,999</w:t>
            </w:r>
          </w:p>
        </w:tc>
        <w:tc>
          <w:tcPr>
            <w:tcW w:w="180" w:type="dxa"/>
            <w:vAlign w:val="bottom"/>
          </w:tcPr>
          <w:p w14:paraId="443BD3CE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395616" w14:textId="0C3B7CAE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107,388</w:t>
            </w:r>
          </w:p>
        </w:tc>
        <w:tc>
          <w:tcPr>
            <w:tcW w:w="180" w:type="dxa"/>
            <w:vAlign w:val="bottom"/>
          </w:tcPr>
          <w:p w14:paraId="20A85213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6172B3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83,642</w:t>
            </w:r>
          </w:p>
        </w:tc>
        <w:tc>
          <w:tcPr>
            <w:tcW w:w="180" w:type="dxa"/>
            <w:vAlign w:val="bottom"/>
          </w:tcPr>
          <w:p w14:paraId="597A2806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5E56B5" w14:textId="48BBCEE0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248,068</w:t>
            </w:r>
          </w:p>
        </w:tc>
        <w:tc>
          <w:tcPr>
            <w:tcW w:w="180" w:type="dxa"/>
            <w:vAlign w:val="bottom"/>
          </w:tcPr>
          <w:p w14:paraId="44312024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BAADC5F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242,449</w:t>
            </w:r>
          </w:p>
        </w:tc>
        <w:tc>
          <w:tcPr>
            <w:tcW w:w="186" w:type="dxa"/>
            <w:vAlign w:val="bottom"/>
          </w:tcPr>
          <w:p w14:paraId="54D4F370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E748FB9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8C021B" w14:textId="08BA964F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2A8E">
              <w:rPr>
                <w:rFonts w:ascii="Angsana New" w:hAnsi="Angsana New" w:cs="Angsana New"/>
                <w:sz w:val="26"/>
                <w:szCs w:val="26"/>
              </w:rPr>
              <w:t>(170,487)</w:t>
            </w:r>
          </w:p>
        </w:tc>
        <w:tc>
          <w:tcPr>
            <w:tcW w:w="180" w:type="dxa"/>
          </w:tcPr>
          <w:p w14:paraId="7E39874B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083F03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76605D1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2A8E">
              <w:rPr>
                <w:rFonts w:ascii="Angsana New" w:hAnsi="Angsana New" w:cs="Angsana New"/>
                <w:sz w:val="26"/>
                <w:szCs w:val="26"/>
              </w:rPr>
              <w:t>(172,416)</w:t>
            </w:r>
          </w:p>
        </w:tc>
        <w:tc>
          <w:tcPr>
            <w:tcW w:w="186" w:type="dxa"/>
          </w:tcPr>
          <w:p w14:paraId="7FFA17D0" w14:textId="77777777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8707BD3" w14:textId="7A14FBCA" w:rsidR="008810DD" w:rsidRPr="009B2A8E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B2A8E">
              <w:rPr>
                <w:rFonts w:ascii="Angsana New" w:hAnsi="Angsana New" w:cs="Angsana New"/>
                <w:sz w:val="26"/>
                <w:szCs w:val="26"/>
              </w:rPr>
              <w:t>1,094,965</w:t>
            </w:r>
          </w:p>
        </w:tc>
        <w:tc>
          <w:tcPr>
            <w:tcW w:w="180" w:type="dxa"/>
            <w:vAlign w:val="bottom"/>
          </w:tcPr>
          <w:p w14:paraId="4E4B31D5" w14:textId="77777777" w:rsidR="008810DD" w:rsidRPr="001E4C6A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5C38C99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1,013,674</w:t>
            </w:r>
          </w:p>
        </w:tc>
      </w:tr>
      <w:tr w:rsidR="008810DD" w:rsidRPr="007F781D" w14:paraId="01D03D55" w14:textId="77777777" w:rsidTr="00FE7235">
        <w:trPr>
          <w:cantSplit/>
        </w:trPr>
        <w:tc>
          <w:tcPr>
            <w:tcW w:w="2689" w:type="dxa"/>
          </w:tcPr>
          <w:p w14:paraId="507CAD0B" w14:textId="77777777" w:rsidR="008810DD" w:rsidRPr="001E4C6A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4C6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vAlign w:val="bottom"/>
          </w:tcPr>
          <w:p w14:paraId="5A07577C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B41DBD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E5D8DE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BD8421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82CAC5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A9A6CE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71125C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DA5858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7C0ACC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2B7246E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16FD4E27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EABFEDE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75D562C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BFD9C8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12BAFB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5A9BE32F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675E2A" w14:textId="120C7663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100,211</w:t>
            </w:r>
          </w:p>
        </w:tc>
        <w:tc>
          <w:tcPr>
            <w:tcW w:w="180" w:type="dxa"/>
            <w:vAlign w:val="bottom"/>
          </w:tcPr>
          <w:p w14:paraId="7D942DCC" w14:textId="77777777" w:rsidR="008810DD" w:rsidRPr="001E4C6A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ADE252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sz w:val="26"/>
                <w:szCs w:val="26"/>
              </w:rPr>
              <w:t>97,690</w:t>
            </w:r>
          </w:p>
        </w:tc>
      </w:tr>
      <w:tr w:rsidR="008810DD" w:rsidRPr="00BE540A" w14:paraId="6FF061E3" w14:textId="77777777" w:rsidTr="00FE7235">
        <w:trPr>
          <w:cantSplit/>
        </w:trPr>
        <w:tc>
          <w:tcPr>
            <w:tcW w:w="2689" w:type="dxa"/>
          </w:tcPr>
          <w:p w14:paraId="2CCD9BAE" w14:textId="77777777" w:rsidR="008810DD" w:rsidRPr="001E4C6A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E4C6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80" w:type="dxa"/>
            <w:vAlign w:val="bottom"/>
          </w:tcPr>
          <w:p w14:paraId="66DA25B9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E60DEF" w14:textId="77777777" w:rsidR="008810DD" w:rsidRPr="001E4C6A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B180F5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AD2FDD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120A99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32D7D34" w14:textId="77777777" w:rsidR="008810DD" w:rsidRPr="001E4C6A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32903C4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8241CD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23603D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2FED48" w14:textId="77777777" w:rsidR="008810DD" w:rsidRPr="001E4C6A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04AEDD4B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436C3CB8" w14:textId="77777777" w:rsidR="008810DD" w:rsidRPr="001E4C6A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A623AB5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572FFC2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CA6C52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</w:tcPr>
          <w:p w14:paraId="2BAA847F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9B59B" w14:textId="03266D24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1,195,176</w:t>
            </w:r>
          </w:p>
        </w:tc>
        <w:tc>
          <w:tcPr>
            <w:tcW w:w="180" w:type="dxa"/>
            <w:vAlign w:val="bottom"/>
          </w:tcPr>
          <w:p w14:paraId="54A8E15C" w14:textId="77777777" w:rsidR="008810DD" w:rsidRPr="001E4C6A" w:rsidRDefault="008810DD" w:rsidP="008810D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A6F65" w14:textId="77777777" w:rsidR="008810DD" w:rsidRPr="001E4C6A" w:rsidRDefault="008810DD" w:rsidP="008810DD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E4C6A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1,111,364</w:t>
            </w:r>
          </w:p>
        </w:tc>
      </w:tr>
    </w:tbl>
    <w:p w14:paraId="73E82664" w14:textId="77777777" w:rsidR="00CF28E6" w:rsidRDefault="00CF28E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2C15BDF2" w14:textId="77777777" w:rsidR="00FF10E3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5924AAE1" w14:textId="77777777" w:rsidR="00FF10E3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6EBC5BE4" w14:textId="77777777" w:rsidR="00FF10E3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4B1E3815" w14:textId="77777777" w:rsidR="00FF10E3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5A5A04" w14:textId="77777777" w:rsidR="00BC067E" w:rsidRDefault="00BC067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23C23DE" w14:textId="77777777" w:rsidR="00BC067E" w:rsidRDefault="00BC067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38E260" w14:textId="77777777" w:rsidR="00BC067E" w:rsidRDefault="00BC067E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FF10E3" w:rsidRPr="00CC277A" w14:paraId="5F5FF1FE" w14:textId="77777777" w:rsidTr="00C5097D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795157D6" w14:textId="77777777" w:rsidR="00FF10E3" w:rsidRPr="006C703E" w:rsidRDefault="00FF10E3" w:rsidP="00C5097D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40A39A36" w14:textId="77777777"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F10E3" w:rsidRPr="00CC277A" w14:paraId="25A0179C" w14:textId="77777777" w:rsidTr="00C5097D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7ED37815" w14:textId="77777777" w:rsidR="00FF10E3" w:rsidRPr="006C703E" w:rsidRDefault="00FF10E3" w:rsidP="00C5097D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11B2C387" w14:textId="77777777" w:rsidR="00FF10E3" w:rsidRPr="006C703E" w:rsidRDefault="00FF10E3" w:rsidP="00C509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C703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ธุรกิจผลิต</w:t>
            </w: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และจำหน่ายหนังสือ</w:t>
            </w:r>
            <w:r w:rsidRPr="006C703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</w:t>
            </w:r>
            <w:r w:rsidRPr="006C703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ผ่านสื่อสิ่งพิมพ์</w:t>
            </w:r>
          </w:p>
        </w:tc>
        <w:tc>
          <w:tcPr>
            <w:tcW w:w="267" w:type="dxa"/>
          </w:tcPr>
          <w:p w14:paraId="1203DC4D" w14:textId="77777777"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392729AD" w14:textId="77777777" w:rsidR="006C703E" w:rsidRDefault="006C703E" w:rsidP="00C509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2E769210" w14:textId="77777777" w:rsidR="00FF10E3" w:rsidRPr="006C703E" w:rsidRDefault="00FF10E3" w:rsidP="00C5097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C703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</w:t>
            </w: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ผลิตและ</w:t>
            </w:r>
          </w:p>
          <w:p w14:paraId="15CE3CD7" w14:textId="77777777" w:rsidR="00FF10E3" w:rsidRPr="006C703E" w:rsidRDefault="00FF10E3" w:rsidP="006C703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ให้บริการโฆษณาผ่านสื่อ</w:t>
            </w:r>
            <w:r w:rsid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อ</w:t>
            </w: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อนไลน์</w:t>
            </w:r>
          </w:p>
        </w:tc>
        <w:tc>
          <w:tcPr>
            <w:tcW w:w="270" w:type="dxa"/>
          </w:tcPr>
          <w:p w14:paraId="2400D375" w14:textId="77777777"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4EBCF0B1" w14:textId="77777777"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16A9130" w14:textId="77777777"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3050C4F1" w14:textId="77777777"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BC067E" w:rsidRPr="00CC277A" w14:paraId="77822FA2" w14:textId="77777777" w:rsidTr="00C5097D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09B68F25" w14:textId="77777777" w:rsidR="00BC067E" w:rsidRPr="006C703E" w:rsidRDefault="00BC067E" w:rsidP="00BC067E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70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สำหรับปีสิ้นสุดวันที่ </w:t>
            </w:r>
            <w:r w:rsidRPr="006C70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6C70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260" w:type="dxa"/>
          </w:tcPr>
          <w:p w14:paraId="3B9E3F41" w14:textId="77777777"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EA515D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46" w:type="dxa"/>
          </w:tcPr>
          <w:p w14:paraId="40ED7F06" w14:textId="77777777"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84" w:type="dxa"/>
          </w:tcPr>
          <w:p w14:paraId="722EDDEC" w14:textId="77777777"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EA515D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67" w:type="dxa"/>
          </w:tcPr>
          <w:p w14:paraId="0B049149" w14:textId="77777777"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49465C62" w14:textId="77777777"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EA515D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3" w:type="dxa"/>
          </w:tcPr>
          <w:p w14:paraId="2B5304A7" w14:textId="77777777"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2AE64779" w14:textId="77777777"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EA515D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14:paraId="5F50A766" w14:textId="77777777"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432E7F8" w14:textId="77777777"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EA515D"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1FF9EEDC" w14:textId="77777777"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24D38A0" w14:textId="77777777" w:rsidR="00BC067E" w:rsidRPr="006C703E" w:rsidRDefault="00BC067E" w:rsidP="00BC067E">
            <w:pPr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 w:rsidR="00EA515D">
              <w:rPr>
                <w:rFonts w:ascii="Angsana New" w:hAnsi="Angsana New"/>
                <w:sz w:val="30"/>
                <w:szCs w:val="30"/>
                <w:lang w:eastAsia="en-GB"/>
              </w:rPr>
              <w:t>2</w:t>
            </w:r>
          </w:p>
        </w:tc>
      </w:tr>
      <w:tr w:rsidR="00FF10E3" w:rsidRPr="00CC277A" w14:paraId="5044493B" w14:textId="77777777" w:rsidTr="00C5097D">
        <w:trPr>
          <w:trHeight w:val="87"/>
          <w:tblHeader/>
        </w:trPr>
        <w:tc>
          <w:tcPr>
            <w:tcW w:w="4680" w:type="dxa"/>
            <w:vAlign w:val="bottom"/>
          </w:tcPr>
          <w:p w14:paraId="586A4E10" w14:textId="77777777" w:rsidR="00FF10E3" w:rsidRPr="006C703E" w:rsidRDefault="00FF10E3" w:rsidP="00C5097D">
            <w:pPr>
              <w:tabs>
                <w:tab w:val="clear" w:pos="227"/>
                <w:tab w:val="left" w:pos="628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0141B187" w14:textId="77777777" w:rsidR="00FF10E3" w:rsidRPr="006C703E" w:rsidRDefault="00FF10E3" w:rsidP="00C5097D">
            <w:pPr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FF10E3" w:rsidRPr="00CC277A" w14:paraId="09EB1D00" w14:textId="77777777" w:rsidTr="00C5097D">
        <w:tc>
          <w:tcPr>
            <w:tcW w:w="4680" w:type="dxa"/>
          </w:tcPr>
          <w:p w14:paraId="66BA3752" w14:textId="77777777" w:rsidR="00FF10E3" w:rsidRPr="006C703E" w:rsidRDefault="00FF10E3" w:rsidP="00C5097D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70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</w:tcPr>
          <w:p w14:paraId="10E936C2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14:paraId="5DE66E84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14:paraId="6C2AA713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14:paraId="3B587E09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14:paraId="4CE7FC1B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14:paraId="7ABF73AB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1DC55B7D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14:paraId="37538155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19957931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14:paraId="16570214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14:paraId="22F7725D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FF10E3" w:rsidRPr="00CC277A" w14:paraId="7255193F" w14:textId="77777777" w:rsidTr="00C5097D">
        <w:tc>
          <w:tcPr>
            <w:tcW w:w="4680" w:type="dxa"/>
            <w:hideMark/>
          </w:tcPr>
          <w:p w14:paraId="1BC439DB" w14:textId="77777777" w:rsidR="00FF10E3" w:rsidRPr="006C703E" w:rsidRDefault="00FF10E3" w:rsidP="00C5097D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51EC4A85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46" w:type="dxa"/>
          </w:tcPr>
          <w:p w14:paraId="70F3A07D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84" w:type="dxa"/>
          </w:tcPr>
          <w:p w14:paraId="4D60C2E3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55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67" w:type="dxa"/>
          </w:tcPr>
          <w:p w14:paraId="14215276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263" w:type="dxa"/>
          </w:tcPr>
          <w:p w14:paraId="5D654418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273" w:type="dxa"/>
          </w:tcPr>
          <w:p w14:paraId="10F234A6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36DA754F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7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14:paraId="75D32998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30"/>
                <w:szCs w:val="30"/>
                <w:highlight w:val="cyan"/>
                <w:cs/>
                <w:lang w:val="en-GB" w:eastAsia="en-GB"/>
              </w:rPr>
            </w:pPr>
          </w:p>
        </w:tc>
        <w:tc>
          <w:tcPr>
            <w:tcW w:w="1260" w:type="dxa"/>
          </w:tcPr>
          <w:p w14:paraId="40EF9A83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270" w:type="dxa"/>
          </w:tcPr>
          <w:p w14:paraId="43077BD1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350" w:type="dxa"/>
          </w:tcPr>
          <w:p w14:paraId="1125CDCE" w14:textId="77777777" w:rsidR="00FF10E3" w:rsidRPr="006C703E" w:rsidRDefault="00FF10E3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</w:tr>
      <w:tr w:rsidR="00A77458" w:rsidRPr="00CC277A" w14:paraId="0251F09D" w14:textId="77777777" w:rsidTr="002061E0">
        <w:tc>
          <w:tcPr>
            <w:tcW w:w="4680" w:type="dxa"/>
            <w:vAlign w:val="bottom"/>
            <w:hideMark/>
          </w:tcPr>
          <w:p w14:paraId="45B675AE" w14:textId="77777777" w:rsidR="00A77458" w:rsidRPr="006C703E" w:rsidRDefault="00A77458" w:rsidP="00A77458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6C703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03CD6E5B" w14:textId="7233B3F1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766,010</w:t>
            </w:r>
          </w:p>
        </w:tc>
        <w:tc>
          <w:tcPr>
            <w:tcW w:w="246" w:type="dxa"/>
          </w:tcPr>
          <w:p w14:paraId="7B0F39E0" w14:textId="77777777" w:rsidR="00A77458" w:rsidRPr="00816EC0" w:rsidRDefault="00A77458" w:rsidP="00A77458"/>
        </w:tc>
        <w:tc>
          <w:tcPr>
            <w:tcW w:w="1284" w:type="dxa"/>
          </w:tcPr>
          <w:p w14:paraId="122C35A6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940,314</w:t>
            </w:r>
          </w:p>
        </w:tc>
        <w:tc>
          <w:tcPr>
            <w:tcW w:w="267" w:type="dxa"/>
          </w:tcPr>
          <w:p w14:paraId="4512CABD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CF89FA8" w14:textId="2907D4E6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356,602</w:t>
            </w:r>
          </w:p>
        </w:tc>
        <w:tc>
          <w:tcPr>
            <w:tcW w:w="273" w:type="dxa"/>
          </w:tcPr>
          <w:p w14:paraId="6911D88E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CADA869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612,915</w:t>
            </w:r>
          </w:p>
        </w:tc>
        <w:tc>
          <w:tcPr>
            <w:tcW w:w="270" w:type="dxa"/>
          </w:tcPr>
          <w:p w14:paraId="5D22A267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D36BE" w14:textId="1090F80C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1,122,612</w:t>
            </w:r>
          </w:p>
        </w:tc>
        <w:tc>
          <w:tcPr>
            <w:tcW w:w="270" w:type="dxa"/>
          </w:tcPr>
          <w:p w14:paraId="39E9CB06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1E8144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1,553,229</w:t>
            </w:r>
          </w:p>
        </w:tc>
      </w:tr>
      <w:tr w:rsidR="00A77458" w:rsidRPr="00CC277A" w14:paraId="6334F06E" w14:textId="77777777" w:rsidTr="002061E0">
        <w:trPr>
          <w:trHeight w:val="74"/>
        </w:trPr>
        <w:tc>
          <w:tcPr>
            <w:tcW w:w="4680" w:type="dxa"/>
            <w:vAlign w:val="bottom"/>
            <w:hideMark/>
          </w:tcPr>
          <w:p w14:paraId="1C886186" w14:textId="77777777" w:rsidR="00A77458" w:rsidRPr="006C703E" w:rsidRDefault="00A77458" w:rsidP="00A77458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6C703E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204C9" w14:textId="4CDB4042" w:rsidR="00A77458" w:rsidRPr="0078140E" w:rsidRDefault="00A75DAB" w:rsidP="00A75DAB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</w:t>
            </w:r>
            <w:r w:rsidR="00A774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94E58DA" w14:textId="77777777" w:rsidR="00A77458" w:rsidRPr="00816EC0" w:rsidRDefault="00A77458" w:rsidP="00A77458"/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3881F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9,000</w:t>
            </w:r>
          </w:p>
        </w:tc>
        <w:tc>
          <w:tcPr>
            <w:tcW w:w="267" w:type="dxa"/>
          </w:tcPr>
          <w:p w14:paraId="4B7A00CD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95C3" w14:textId="0BFCA528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53,84</w:t>
            </w:r>
            <w:r w:rsidR="00BE07C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14:paraId="46E712C9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884A9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 xml:space="preserve">76,788 </w:t>
            </w:r>
          </w:p>
        </w:tc>
        <w:tc>
          <w:tcPr>
            <w:tcW w:w="270" w:type="dxa"/>
          </w:tcPr>
          <w:p w14:paraId="0C96007E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DA4FB" w14:textId="74F6948E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53,84</w:t>
            </w:r>
            <w:r w:rsidR="00BE07C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CF2EC3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1D929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sz w:val="30"/>
                <w:szCs w:val="30"/>
              </w:rPr>
              <w:t>85,788</w:t>
            </w:r>
          </w:p>
        </w:tc>
      </w:tr>
      <w:tr w:rsidR="00A77458" w:rsidRPr="00CC277A" w14:paraId="5D05AEB0" w14:textId="77777777" w:rsidTr="002061E0">
        <w:tc>
          <w:tcPr>
            <w:tcW w:w="4680" w:type="dxa"/>
            <w:hideMark/>
          </w:tcPr>
          <w:p w14:paraId="00F89397" w14:textId="77777777" w:rsidR="00A77458" w:rsidRPr="006C703E" w:rsidRDefault="00A77458" w:rsidP="00A77458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6C70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2C359" w14:textId="28CE94B5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766,010</w:t>
            </w:r>
          </w:p>
        </w:tc>
        <w:tc>
          <w:tcPr>
            <w:tcW w:w="246" w:type="dxa"/>
          </w:tcPr>
          <w:p w14:paraId="2B4D0FB7" w14:textId="77777777" w:rsidR="00A77458" w:rsidRPr="0078140E" w:rsidRDefault="00A77458" w:rsidP="00A77458">
            <w:pPr>
              <w:rPr>
                <w:b/>
                <w:bCs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60B161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949,314</w:t>
            </w:r>
          </w:p>
        </w:tc>
        <w:tc>
          <w:tcPr>
            <w:tcW w:w="267" w:type="dxa"/>
          </w:tcPr>
          <w:p w14:paraId="06819E2C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DBFD9" w14:textId="411C194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410,44</w:t>
            </w:r>
            <w:r w:rsidR="00BE07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7FD5B4B4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26B88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689,703</w:t>
            </w:r>
          </w:p>
        </w:tc>
        <w:tc>
          <w:tcPr>
            <w:tcW w:w="270" w:type="dxa"/>
          </w:tcPr>
          <w:p w14:paraId="5A6409E9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D10C0" w14:textId="0535BC1A" w:rsidR="00A77458" w:rsidRPr="007363E3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1,176,453</w:t>
            </w:r>
          </w:p>
        </w:tc>
        <w:tc>
          <w:tcPr>
            <w:tcW w:w="270" w:type="dxa"/>
          </w:tcPr>
          <w:p w14:paraId="1DD87F2D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3AAA1" w14:textId="77777777" w:rsidR="00A77458" w:rsidRPr="0078140E" w:rsidRDefault="00A77458" w:rsidP="00A77458">
            <w:pPr>
              <w:pStyle w:val="acctfourfigures"/>
              <w:shd w:val="clear" w:color="auto" w:fill="FFFFFF"/>
              <w:tabs>
                <w:tab w:val="clear" w:pos="765"/>
                <w:tab w:val="left" w:pos="64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14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1,639,017</w:t>
            </w:r>
          </w:p>
        </w:tc>
      </w:tr>
    </w:tbl>
    <w:p w14:paraId="3E0B8BBA" w14:textId="77777777" w:rsidR="00FF10E3" w:rsidRPr="00FF10E3" w:rsidRDefault="00FF10E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F10E3" w:rsidRPr="00FF10E3" w:rsidSect="005E58FF"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BFC26BA" w14:textId="77777777" w:rsidR="00B561F2" w:rsidRPr="003B261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B261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73668456" w14:textId="77777777" w:rsidR="00B561F2" w:rsidRPr="003B261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3B261D">
        <w:rPr>
          <w:rFonts w:ascii="Angsana New" w:hAnsi="Angsana New"/>
          <w:b/>
          <w:bCs/>
          <w:sz w:val="30"/>
          <w:szCs w:val="30"/>
          <w:cs/>
        </w:rPr>
        <w:tab/>
      </w:r>
    </w:p>
    <w:p w14:paraId="3EEFBE1E" w14:textId="77777777" w:rsidR="00B561F2" w:rsidRPr="003B261D" w:rsidRDefault="00B561F2" w:rsidP="00B5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B261D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กลุ่มบริษัทดำเนินธุรกิจเฉพาะในประเทศเท่านั้น </w:t>
      </w:r>
      <w:r>
        <w:rPr>
          <w:rFonts w:ascii="Angsana New" w:hAnsi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0E5D6DE0" w14:textId="77777777" w:rsidR="00F80952" w:rsidRDefault="00F80952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14CF036" w14:textId="77777777" w:rsidR="00203A36" w:rsidRDefault="006143E0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A106D">
        <w:rPr>
          <w:rFonts w:ascii="Angsana New" w:hAnsi="Angsana New"/>
          <w:b/>
          <w:bCs/>
          <w:sz w:val="30"/>
          <w:szCs w:val="30"/>
        </w:rPr>
        <w:t>2</w:t>
      </w:r>
      <w:r w:rsidR="00724CD6">
        <w:rPr>
          <w:rFonts w:ascii="Angsana New" w:hAnsi="Angsana New"/>
          <w:b/>
          <w:bCs/>
          <w:sz w:val="30"/>
          <w:szCs w:val="30"/>
        </w:rPr>
        <w:t>1</w:t>
      </w:r>
      <w:r w:rsidR="00203A36" w:rsidRPr="007A106D">
        <w:rPr>
          <w:rFonts w:ascii="Angsana New" w:hAnsi="Angsana New"/>
          <w:b/>
          <w:bCs/>
          <w:sz w:val="30"/>
          <w:szCs w:val="30"/>
        </w:rPr>
        <w:tab/>
      </w:r>
      <w:r w:rsidR="00203A36" w:rsidRPr="007A106D">
        <w:rPr>
          <w:rFonts w:ascii="Angsana New" w:hAnsi="Angsana New" w:hint="cs"/>
          <w:b/>
          <w:bCs/>
          <w:sz w:val="30"/>
          <w:szCs w:val="30"/>
          <w:cs/>
        </w:rPr>
        <w:t>ค่าใช้จ่ายผลประโยชน์</w:t>
      </w:r>
      <w:r w:rsidR="006962A2" w:rsidRPr="007A106D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203A36" w:rsidRPr="007A106D"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14:paraId="6FA8062E" w14:textId="77777777" w:rsidR="0003563F" w:rsidRPr="0003563F" w:rsidRDefault="0003563F" w:rsidP="00203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AD75EB" w:rsidRPr="00577229" w14:paraId="3C4C58C8" w14:textId="77777777" w:rsidTr="00383158">
        <w:tc>
          <w:tcPr>
            <w:tcW w:w="3850" w:type="dxa"/>
          </w:tcPr>
          <w:p w14:paraId="1C020641" w14:textId="77777777" w:rsidR="00AD75EB" w:rsidRPr="007A6B21" w:rsidRDefault="00AD75EB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14B6A2B0" w14:textId="77777777" w:rsidR="00AD75EB" w:rsidRPr="00577229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3D8C00D2" w14:textId="77777777" w:rsidR="00AD75EB" w:rsidRPr="00577229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3F084BAF" w14:textId="77777777" w:rsidR="00AD75EB" w:rsidRPr="00577229" w:rsidRDefault="00AD75EB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2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577229" w14:paraId="4C5A66D8" w14:textId="77777777" w:rsidTr="00383158">
        <w:tc>
          <w:tcPr>
            <w:tcW w:w="3850" w:type="dxa"/>
          </w:tcPr>
          <w:p w14:paraId="57F6D330" w14:textId="77777777" w:rsidR="0090600B" w:rsidRPr="00577229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3310ACCF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4C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21C248E8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73BF9A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4CD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348A5030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3301BA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4C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74D61090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34655E7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24CD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600B" w:rsidRPr="005B3147" w14:paraId="15396D83" w14:textId="77777777" w:rsidTr="00383158">
        <w:tc>
          <w:tcPr>
            <w:tcW w:w="3850" w:type="dxa"/>
            <w:vAlign w:val="bottom"/>
          </w:tcPr>
          <w:p w14:paraId="432843D6" w14:textId="77777777" w:rsidR="0090600B" w:rsidRPr="00577229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7ABF3AA3" w14:textId="77777777" w:rsidR="0090600B" w:rsidRPr="00577229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7229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4CD6" w:rsidRPr="005B3147" w14:paraId="6E0B0214" w14:textId="77777777" w:rsidTr="00383158">
        <w:tc>
          <w:tcPr>
            <w:tcW w:w="3850" w:type="dxa"/>
          </w:tcPr>
          <w:p w14:paraId="572AFC73" w14:textId="77777777" w:rsidR="00724CD6" w:rsidRPr="00577229" w:rsidRDefault="00724CD6" w:rsidP="00724CD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33" w:type="dxa"/>
          </w:tcPr>
          <w:p w14:paraId="2723BB05" w14:textId="135FFC50" w:rsidR="00724CD6" w:rsidRPr="00AA1EF0" w:rsidRDefault="00F171E9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687,094</w:t>
            </w:r>
          </w:p>
        </w:tc>
        <w:tc>
          <w:tcPr>
            <w:tcW w:w="238" w:type="dxa"/>
          </w:tcPr>
          <w:p w14:paraId="20CA703B" w14:textId="77777777" w:rsidR="00724CD6" w:rsidRPr="00577229" w:rsidRDefault="00724CD6" w:rsidP="0072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14050DE" w14:textId="77777777" w:rsidR="00724CD6" w:rsidRPr="00AA1EF0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AA1EF0">
              <w:rPr>
                <w:rFonts w:ascii="Angsana New" w:eastAsia="MS Mincho" w:hAnsi="Angsana New"/>
                <w:sz w:val="30"/>
                <w:szCs w:val="30"/>
              </w:rPr>
              <w:t>710,083</w:t>
            </w:r>
          </w:p>
        </w:tc>
        <w:tc>
          <w:tcPr>
            <w:tcW w:w="237" w:type="dxa"/>
          </w:tcPr>
          <w:p w14:paraId="6B6B086C" w14:textId="77777777" w:rsidR="00724CD6" w:rsidRPr="005B3147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042F04C9" w14:textId="67A71D51" w:rsidR="00724CD6" w:rsidRPr="000E7A3D" w:rsidRDefault="00F171E9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315,298</w:t>
            </w:r>
          </w:p>
        </w:tc>
        <w:tc>
          <w:tcPr>
            <w:tcW w:w="237" w:type="dxa"/>
          </w:tcPr>
          <w:p w14:paraId="1AD735B7" w14:textId="77777777" w:rsidR="00724CD6" w:rsidRPr="000E7A3D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4D3464C7" w14:textId="77777777" w:rsidR="00724CD6" w:rsidRPr="000E7A3D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337,482</w:t>
            </w:r>
          </w:p>
        </w:tc>
      </w:tr>
      <w:tr w:rsidR="00724CD6" w:rsidRPr="005B3147" w14:paraId="42DA59A3" w14:textId="77777777" w:rsidTr="00383158">
        <w:tc>
          <w:tcPr>
            <w:tcW w:w="3850" w:type="dxa"/>
          </w:tcPr>
          <w:p w14:paraId="375BA6A9" w14:textId="77777777" w:rsidR="00724CD6" w:rsidRPr="00577229" w:rsidRDefault="00724CD6" w:rsidP="00724CD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5772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โครงการผลประโยชน์ที่ก</w:t>
            </w: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ำ</w:t>
            </w:r>
            <w:r w:rsidRPr="005772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หนดไว้</w:t>
            </w:r>
            <w:r w:rsidRPr="0057722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133" w:type="dxa"/>
          </w:tcPr>
          <w:p w14:paraId="521582BA" w14:textId="1F9DA673" w:rsidR="00724CD6" w:rsidRPr="00AA1EF0" w:rsidRDefault="00F171E9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39,984</w:t>
            </w:r>
          </w:p>
        </w:tc>
        <w:tc>
          <w:tcPr>
            <w:tcW w:w="238" w:type="dxa"/>
          </w:tcPr>
          <w:p w14:paraId="1E44F18A" w14:textId="77777777" w:rsidR="00724CD6" w:rsidRPr="00577229" w:rsidRDefault="00724CD6" w:rsidP="0072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F2F80C" w14:textId="77777777" w:rsidR="00724CD6" w:rsidRPr="00AA1EF0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AA1EF0">
              <w:rPr>
                <w:rFonts w:ascii="Angsana New" w:eastAsia="MS Mincho" w:hAnsi="Angsana New"/>
                <w:sz w:val="30"/>
                <w:szCs w:val="30"/>
              </w:rPr>
              <w:t>39,279</w:t>
            </w:r>
          </w:p>
        </w:tc>
        <w:tc>
          <w:tcPr>
            <w:tcW w:w="237" w:type="dxa"/>
          </w:tcPr>
          <w:p w14:paraId="6522D80C" w14:textId="77777777" w:rsidR="00724CD6" w:rsidRPr="005B3147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04C72F96" w14:textId="0FB9A1E2" w:rsidR="00724CD6" w:rsidRPr="000E7A3D" w:rsidRDefault="00F171E9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21,153</w:t>
            </w:r>
          </w:p>
        </w:tc>
        <w:tc>
          <w:tcPr>
            <w:tcW w:w="237" w:type="dxa"/>
          </w:tcPr>
          <w:p w14:paraId="68793E32" w14:textId="77777777" w:rsidR="00724CD6" w:rsidRPr="000E7A3D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0E53E08E" w14:textId="77777777" w:rsidR="00724CD6" w:rsidRPr="000E7A3D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31,554</w:t>
            </w:r>
          </w:p>
        </w:tc>
      </w:tr>
      <w:tr w:rsidR="00724CD6" w:rsidRPr="005B3147" w14:paraId="187A6EA9" w14:textId="77777777" w:rsidTr="00383158">
        <w:tc>
          <w:tcPr>
            <w:tcW w:w="3850" w:type="dxa"/>
          </w:tcPr>
          <w:p w14:paraId="4DADA8F1" w14:textId="77777777" w:rsidR="00724CD6" w:rsidRPr="00577229" w:rsidRDefault="00724CD6" w:rsidP="00724CD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33" w:type="dxa"/>
          </w:tcPr>
          <w:p w14:paraId="1A370084" w14:textId="24363BD1" w:rsidR="00724CD6" w:rsidRPr="00AA1EF0" w:rsidRDefault="00F171E9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16,918</w:t>
            </w:r>
          </w:p>
        </w:tc>
        <w:tc>
          <w:tcPr>
            <w:tcW w:w="238" w:type="dxa"/>
          </w:tcPr>
          <w:p w14:paraId="4B1B8F0F" w14:textId="77777777" w:rsidR="00724CD6" w:rsidRPr="00577229" w:rsidRDefault="00724CD6" w:rsidP="0072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4C1ABF" w14:textId="77777777" w:rsidR="00724CD6" w:rsidRPr="00AA1EF0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AA1EF0">
              <w:rPr>
                <w:rFonts w:ascii="Angsana New" w:eastAsia="MS Mincho" w:hAnsi="Angsana New"/>
                <w:sz w:val="30"/>
                <w:szCs w:val="30"/>
              </w:rPr>
              <w:t>34,773</w:t>
            </w:r>
          </w:p>
        </w:tc>
        <w:tc>
          <w:tcPr>
            <w:tcW w:w="237" w:type="dxa"/>
          </w:tcPr>
          <w:p w14:paraId="31AB0B99" w14:textId="77777777" w:rsidR="00724CD6" w:rsidRPr="005B3147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09E8A9F4" w14:textId="7394C5F4" w:rsidR="00724CD6" w:rsidRPr="000E7A3D" w:rsidRDefault="00F171E9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8,884</w:t>
            </w:r>
          </w:p>
        </w:tc>
        <w:tc>
          <w:tcPr>
            <w:tcW w:w="237" w:type="dxa"/>
          </w:tcPr>
          <w:p w14:paraId="3DCCA00D" w14:textId="77777777" w:rsidR="00724CD6" w:rsidRPr="000E7A3D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6E24E537" w14:textId="77777777" w:rsidR="00724CD6" w:rsidRPr="000E7A3D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9,193</w:t>
            </w:r>
          </w:p>
        </w:tc>
      </w:tr>
      <w:tr w:rsidR="00724CD6" w:rsidRPr="005B3147" w14:paraId="56B9C314" w14:textId="77777777" w:rsidTr="00383158">
        <w:tc>
          <w:tcPr>
            <w:tcW w:w="3850" w:type="dxa"/>
          </w:tcPr>
          <w:p w14:paraId="2BF410A7" w14:textId="77777777" w:rsidR="00724CD6" w:rsidRPr="00577229" w:rsidRDefault="00724CD6" w:rsidP="00724CD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772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</w:tcPr>
          <w:p w14:paraId="4D2FA68B" w14:textId="624FEC51" w:rsidR="00724CD6" w:rsidRPr="00AA1EF0" w:rsidRDefault="00F171E9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201,889</w:t>
            </w:r>
          </w:p>
        </w:tc>
        <w:tc>
          <w:tcPr>
            <w:tcW w:w="238" w:type="dxa"/>
          </w:tcPr>
          <w:p w14:paraId="3814EE19" w14:textId="77777777" w:rsidR="00724CD6" w:rsidRPr="00577229" w:rsidRDefault="00724CD6" w:rsidP="0072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5FF197D" w14:textId="77777777" w:rsidR="00724CD6" w:rsidRPr="00AA1EF0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AA1EF0">
              <w:rPr>
                <w:rFonts w:ascii="Angsana New" w:eastAsia="MS Mincho" w:hAnsi="Angsana New"/>
                <w:sz w:val="30"/>
                <w:szCs w:val="30"/>
              </w:rPr>
              <w:t>232,182</w:t>
            </w:r>
          </w:p>
        </w:tc>
        <w:tc>
          <w:tcPr>
            <w:tcW w:w="237" w:type="dxa"/>
          </w:tcPr>
          <w:p w14:paraId="7681932B" w14:textId="77777777" w:rsidR="00724CD6" w:rsidRPr="005B3147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4" w:type="dxa"/>
          </w:tcPr>
          <w:p w14:paraId="63F7D2C1" w14:textId="02CE62B3" w:rsidR="00724CD6" w:rsidRPr="000E7A3D" w:rsidRDefault="00F171E9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95,174</w:t>
            </w:r>
          </w:p>
        </w:tc>
        <w:tc>
          <w:tcPr>
            <w:tcW w:w="237" w:type="dxa"/>
          </w:tcPr>
          <w:p w14:paraId="355D12F3" w14:textId="77777777" w:rsidR="00724CD6" w:rsidRPr="000E7A3D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32" w:type="dxa"/>
          </w:tcPr>
          <w:p w14:paraId="4EACD024" w14:textId="77777777" w:rsidR="00724CD6" w:rsidRPr="000E7A3D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129,895</w:t>
            </w:r>
          </w:p>
        </w:tc>
      </w:tr>
      <w:tr w:rsidR="00724CD6" w:rsidRPr="00AD75EB" w14:paraId="1F64B24F" w14:textId="77777777" w:rsidTr="00383158">
        <w:tc>
          <w:tcPr>
            <w:tcW w:w="3850" w:type="dxa"/>
          </w:tcPr>
          <w:p w14:paraId="2F7DB37A" w14:textId="77777777" w:rsidR="00724CD6" w:rsidRPr="00577229" w:rsidRDefault="00724CD6" w:rsidP="00724CD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72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45B27AA" w14:textId="72F201A2" w:rsidR="00724CD6" w:rsidRPr="003E0E19" w:rsidRDefault="00F171E9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945,885</w:t>
            </w:r>
          </w:p>
        </w:tc>
        <w:tc>
          <w:tcPr>
            <w:tcW w:w="238" w:type="dxa"/>
          </w:tcPr>
          <w:p w14:paraId="380D5E27" w14:textId="77777777" w:rsidR="00724CD6" w:rsidRPr="00577229" w:rsidRDefault="00724CD6" w:rsidP="0072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3E1DD40" w14:textId="77777777" w:rsidR="00724CD6" w:rsidRPr="003E0E19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0E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1,016,317 </w:t>
            </w:r>
          </w:p>
        </w:tc>
        <w:tc>
          <w:tcPr>
            <w:tcW w:w="237" w:type="dxa"/>
          </w:tcPr>
          <w:p w14:paraId="3AF1CD59" w14:textId="77777777" w:rsidR="00724CD6" w:rsidRPr="00AD75EB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95F94CA" w14:textId="3D1C8844" w:rsidR="00724CD6" w:rsidRPr="003E0E19" w:rsidRDefault="00F171E9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440,509</w:t>
            </w:r>
          </w:p>
        </w:tc>
        <w:tc>
          <w:tcPr>
            <w:tcW w:w="237" w:type="dxa"/>
          </w:tcPr>
          <w:p w14:paraId="12DBF1D6" w14:textId="77777777" w:rsidR="00724CD6" w:rsidRPr="00AD75EB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1AD95A2A" w14:textId="77777777" w:rsidR="00724CD6" w:rsidRPr="003E0E19" w:rsidRDefault="00724CD6" w:rsidP="00724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0E1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508,124</w:t>
            </w:r>
          </w:p>
        </w:tc>
      </w:tr>
    </w:tbl>
    <w:p w14:paraId="75194B40" w14:textId="77777777" w:rsidR="00203A36" w:rsidRPr="0003563F" w:rsidRDefault="00203A36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668CC2F" w14:textId="77777777" w:rsidR="0050559E" w:rsidRPr="0050559E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50559E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5D6E23AE" w14:textId="77777777" w:rsidR="0050559E" w:rsidRPr="0003563F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55BA6AC" w14:textId="77777777" w:rsidR="0050559E" w:rsidRDefault="0050559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559E">
        <w:rPr>
          <w:rFonts w:ascii="Angsana New" w:hAnsi="Angsana New"/>
          <w:sz w:val="30"/>
          <w:szCs w:val="30"/>
          <w:cs/>
        </w:rPr>
        <w:t>กลุ่มบริษัทได้จัดตั้งกองทุ</w:t>
      </w:r>
      <w:r>
        <w:rPr>
          <w:rFonts w:ascii="Angsana New" w:hAnsi="Angsana New"/>
          <w:sz w:val="30"/>
          <w:szCs w:val="30"/>
          <w:cs/>
        </w:rPr>
        <w:t>นสำรองเลี้ยงชีพสำหรับพนักงานของ</w:t>
      </w:r>
      <w:r w:rsidRPr="0050559E">
        <w:rPr>
          <w:rFonts w:ascii="Angsana New" w:hAnsi="Angsana New"/>
          <w:sz w:val="30"/>
          <w:szCs w:val="30"/>
          <w:cs/>
        </w:rPr>
        <w:t>กลุ่มบริษัทบนพื้นฐานความสมัครใจของ</w:t>
      </w:r>
      <w:r>
        <w:rPr>
          <w:rFonts w:ascii="Angsana New" w:hAnsi="Angsana New"/>
          <w:sz w:val="30"/>
          <w:szCs w:val="30"/>
          <w:cs/>
        </w:rPr>
        <w:t xml:space="preserve">พนักงานในการเป็นสมาชิกของกองทุน </w:t>
      </w:r>
      <w:r w:rsidRPr="0050559E">
        <w:rPr>
          <w:rFonts w:ascii="Angsana New" w:hAnsi="Angsana New"/>
          <w:sz w:val="30"/>
          <w:szCs w:val="30"/>
          <w:cs/>
        </w:rPr>
        <w:t>โดยพน</w:t>
      </w:r>
      <w:r>
        <w:rPr>
          <w:rFonts w:ascii="Angsana New" w:hAnsi="Angsana New"/>
          <w:sz w:val="30"/>
          <w:szCs w:val="30"/>
          <w:cs/>
        </w:rPr>
        <w:t xml:space="preserve">ักงานจ่ายเงินสะสมในอัตราร้อยละ </w:t>
      </w:r>
      <w:r>
        <w:rPr>
          <w:rFonts w:ascii="Angsana New" w:hAnsi="Angsana New"/>
          <w:sz w:val="30"/>
          <w:szCs w:val="30"/>
        </w:rPr>
        <w:t>3</w:t>
      </w:r>
      <w:r w:rsidRPr="0050559E">
        <w:rPr>
          <w:rFonts w:ascii="Angsana New" w:hAnsi="Angsana New"/>
          <w:sz w:val="30"/>
          <w:szCs w:val="30"/>
        </w:rPr>
        <w:t xml:space="preserve"> </w:t>
      </w:r>
      <w:r w:rsidRPr="0050559E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</w:t>
      </w:r>
      <w:r>
        <w:rPr>
          <w:rFonts w:ascii="Angsana New" w:hAnsi="Angsana New"/>
          <w:sz w:val="30"/>
          <w:szCs w:val="30"/>
          <w:cs/>
        </w:rPr>
        <w:t xml:space="preserve">ตราร้อยละ </w:t>
      </w:r>
      <w:r>
        <w:rPr>
          <w:rFonts w:ascii="Angsana New" w:hAnsi="Angsana New"/>
          <w:sz w:val="30"/>
          <w:szCs w:val="30"/>
        </w:rPr>
        <w:t>3</w:t>
      </w:r>
      <w:r w:rsidRPr="0050559E">
        <w:rPr>
          <w:rFonts w:ascii="Angsana New" w:hAnsi="Angsana New"/>
          <w:sz w:val="30"/>
          <w:szCs w:val="30"/>
        </w:rPr>
        <w:t xml:space="preserve"> </w:t>
      </w:r>
      <w:r w:rsidRPr="0050559E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815F3DF" w14:textId="77777777"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D396E41" w14:textId="77777777"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F478EF4" w14:textId="77777777"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743EA39" w14:textId="77777777"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37D86C4" w14:textId="77777777"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1A7E2EB" w14:textId="77777777"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949C8" w14:textId="77777777"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F505399" w14:textId="77777777"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7A3FB88" w14:textId="77777777"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8F5806C" w14:textId="77777777" w:rsidR="007C2468" w:rsidRDefault="007C2468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D4C9E5B" w14:textId="0A66B3FB" w:rsidR="00541680" w:rsidRDefault="006143E0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10D9A">
        <w:rPr>
          <w:rFonts w:ascii="Angsana New" w:hAnsi="Angsana New"/>
          <w:b/>
          <w:bCs/>
          <w:sz w:val="30"/>
          <w:szCs w:val="30"/>
        </w:rPr>
        <w:t>2</w:t>
      </w:r>
      <w:r w:rsidR="0050559E" w:rsidRPr="00F177ED">
        <w:rPr>
          <w:rFonts w:ascii="Angsana New" w:hAnsi="Angsana New"/>
          <w:b/>
          <w:bCs/>
          <w:sz w:val="30"/>
          <w:szCs w:val="30"/>
        </w:rPr>
        <w:tab/>
      </w:r>
      <w:r w:rsidR="0050559E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21136BAB" w14:textId="77777777" w:rsidR="009B2A8E" w:rsidRPr="00541680" w:rsidRDefault="009B2A8E" w:rsidP="00505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850"/>
        <w:gridCol w:w="1133"/>
        <w:gridCol w:w="238"/>
        <w:gridCol w:w="1134"/>
        <w:gridCol w:w="237"/>
        <w:gridCol w:w="1134"/>
        <w:gridCol w:w="237"/>
        <w:gridCol w:w="1132"/>
      </w:tblGrid>
      <w:tr w:rsidR="0050559E" w:rsidRPr="009B2A8E" w14:paraId="3F8372EA" w14:textId="77777777" w:rsidTr="00EE14B9">
        <w:trPr>
          <w:trHeight w:val="420"/>
        </w:trPr>
        <w:tc>
          <w:tcPr>
            <w:tcW w:w="3850" w:type="dxa"/>
          </w:tcPr>
          <w:p w14:paraId="6F63CAD8" w14:textId="77777777" w:rsidR="0050559E" w:rsidRPr="007A6B21" w:rsidRDefault="0050559E" w:rsidP="00EE14B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3"/>
          </w:tcPr>
          <w:p w14:paraId="6269ACBD" w14:textId="77777777" w:rsidR="0050559E" w:rsidRPr="009B2A8E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0B14BAA3" w14:textId="77777777" w:rsidR="0050559E" w:rsidRPr="009B2A8E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3548A8E0" w14:textId="77777777" w:rsidR="0050559E" w:rsidRPr="009B2A8E" w:rsidRDefault="0050559E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9B2A8E" w14:paraId="50826CC7" w14:textId="77777777" w:rsidTr="00EE14B9">
        <w:trPr>
          <w:trHeight w:val="420"/>
        </w:trPr>
        <w:tc>
          <w:tcPr>
            <w:tcW w:w="3850" w:type="dxa"/>
          </w:tcPr>
          <w:p w14:paraId="30DC572C" w14:textId="77777777" w:rsidR="0090600B" w:rsidRPr="009B2A8E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1008F67F" w14:textId="77777777" w:rsidR="0090600B" w:rsidRPr="009B2A8E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256</w:t>
            </w:r>
            <w:r w:rsidR="00E323C0" w:rsidRPr="009B2A8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42E532DD" w14:textId="77777777" w:rsidR="0090600B" w:rsidRPr="009B2A8E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DD221F" w14:textId="77777777" w:rsidR="0090600B" w:rsidRPr="009B2A8E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256</w:t>
            </w:r>
            <w:r w:rsidR="00E323C0" w:rsidRPr="009B2A8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5772F74C" w14:textId="77777777" w:rsidR="0090600B" w:rsidRPr="009B2A8E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85F825" w14:textId="77777777" w:rsidR="0090600B" w:rsidRPr="009B2A8E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256</w:t>
            </w:r>
            <w:r w:rsidR="00E323C0" w:rsidRPr="009B2A8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5E8DA5F7" w14:textId="77777777" w:rsidR="0090600B" w:rsidRPr="009B2A8E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B24DEC0" w14:textId="77777777" w:rsidR="0090600B" w:rsidRPr="009B2A8E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2A8E">
              <w:rPr>
                <w:rFonts w:ascii="Angsana New" w:hAnsi="Angsana New"/>
                <w:sz w:val="30"/>
                <w:szCs w:val="30"/>
              </w:rPr>
              <w:t>256</w:t>
            </w:r>
            <w:r w:rsidR="00E323C0" w:rsidRPr="009B2A8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600B" w:rsidRPr="009B2A8E" w14:paraId="38003D61" w14:textId="77777777" w:rsidTr="00EE14B9">
        <w:trPr>
          <w:trHeight w:val="420"/>
        </w:trPr>
        <w:tc>
          <w:tcPr>
            <w:tcW w:w="3850" w:type="dxa"/>
            <w:vAlign w:val="bottom"/>
          </w:tcPr>
          <w:p w14:paraId="3693E00A" w14:textId="77777777" w:rsidR="0090600B" w:rsidRPr="009B2A8E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vAlign w:val="bottom"/>
          </w:tcPr>
          <w:p w14:paraId="6206BFFD" w14:textId="77777777" w:rsidR="0090600B" w:rsidRPr="009B2A8E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A8E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10DD" w:rsidRPr="009B2A8E" w14:paraId="631F885B" w14:textId="77777777" w:rsidTr="00EE14B9">
        <w:trPr>
          <w:trHeight w:val="420"/>
        </w:trPr>
        <w:tc>
          <w:tcPr>
            <w:tcW w:w="3850" w:type="dxa"/>
          </w:tcPr>
          <w:p w14:paraId="7C3F7E5D" w14:textId="77777777" w:rsidR="008810DD" w:rsidRPr="009B2A8E" w:rsidRDefault="008810DD" w:rsidP="008810D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B2A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ต้นทุนการผลิตงานและบริการ</w:t>
            </w:r>
          </w:p>
        </w:tc>
        <w:tc>
          <w:tcPr>
            <w:tcW w:w="1133" w:type="dxa"/>
          </w:tcPr>
          <w:p w14:paraId="2ADFA49B" w14:textId="1E91E1C4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425,885</w:t>
            </w:r>
          </w:p>
        </w:tc>
        <w:tc>
          <w:tcPr>
            <w:tcW w:w="238" w:type="dxa"/>
          </w:tcPr>
          <w:p w14:paraId="60BA9AA9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1CC22C1" w14:textId="4AFE752B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 xml:space="preserve">600,984 </w:t>
            </w:r>
          </w:p>
        </w:tc>
        <w:tc>
          <w:tcPr>
            <w:tcW w:w="237" w:type="dxa"/>
          </w:tcPr>
          <w:p w14:paraId="3F5E2C64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AD9CFEC" w14:textId="55E3CE41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238,220</w:t>
            </w:r>
          </w:p>
        </w:tc>
        <w:tc>
          <w:tcPr>
            <w:tcW w:w="237" w:type="dxa"/>
          </w:tcPr>
          <w:p w14:paraId="310A512D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3D8E6EA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501,070</w:t>
            </w:r>
          </w:p>
        </w:tc>
      </w:tr>
      <w:tr w:rsidR="008810DD" w:rsidRPr="009B2A8E" w14:paraId="202307D9" w14:textId="77777777" w:rsidTr="00EE14B9">
        <w:trPr>
          <w:trHeight w:val="420"/>
        </w:trPr>
        <w:tc>
          <w:tcPr>
            <w:tcW w:w="3850" w:type="dxa"/>
          </w:tcPr>
          <w:p w14:paraId="4BBEF3E2" w14:textId="77777777" w:rsidR="008810DD" w:rsidRPr="009B2A8E" w:rsidRDefault="008810DD" w:rsidP="008810D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2A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779F035C" w14:textId="77777777" w:rsidR="008810DD" w:rsidRPr="009B2A8E" w:rsidRDefault="008810DD" w:rsidP="008810D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2A8E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9B2A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133" w:type="dxa"/>
          </w:tcPr>
          <w:p w14:paraId="21BD7E21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A50CD98" w14:textId="7D9C737A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(5,930)</w:t>
            </w:r>
          </w:p>
        </w:tc>
        <w:tc>
          <w:tcPr>
            <w:tcW w:w="238" w:type="dxa"/>
          </w:tcPr>
          <w:p w14:paraId="78EC0CB8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330AB0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AD751D" w14:textId="062DB292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(42,541)</w:t>
            </w:r>
          </w:p>
        </w:tc>
        <w:tc>
          <w:tcPr>
            <w:tcW w:w="237" w:type="dxa"/>
          </w:tcPr>
          <w:p w14:paraId="0A72B1CE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498740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D1BDE43" w14:textId="2BD6AEF8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(5,550)</w:t>
            </w:r>
          </w:p>
        </w:tc>
        <w:tc>
          <w:tcPr>
            <w:tcW w:w="237" w:type="dxa"/>
          </w:tcPr>
          <w:p w14:paraId="612A938B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96B2838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F2B553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(40,111)</w:t>
            </w:r>
          </w:p>
        </w:tc>
      </w:tr>
      <w:tr w:rsidR="008810DD" w:rsidRPr="009B2A8E" w14:paraId="7F12FD3D" w14:textId="77777777" w:rsidTr="00EE14B9">
        <w:trPr>
          <w:trHeight w:val="420"/>
        </w:trPr>
        <w:tc>
          <w:tcPr>
            <w:tcW w:w="3850" w:type="dxa"/>
          </w:tcPr>
          <w:p w14:paraId="7AF0C960" w14:textId="77777777" w:rsidR="008810DD" w:rsidRPr="009B2A8E" w:rsidRDefault="008810DD" w:rsidP="008810D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2A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3" w:type="dxa"/>
          </w:tcPr>
          <w:p w14:paraId="026A54E6" w14:textId="1FCA9170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176,050</w:t>
            </w:r>
          </w:p>
        </w:tc>
        <w:tc>
          <w:tcPr>
            <w:tcW w:w="238" w:type="dxa"/>
          </w:tcPr>
          <w:p w14:paraId="4447BA1F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BC0472" w14:textId="07F0BA6F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 xml:space="preserve">207,243 </w:t>
            </w:r>
          </w:p>
        </w:tc>
        <w:tc>
          <w:tcPr>
            <w:tcW w:w="237" w:type="dxa"/>
          </w:tcPr>
          <w:p w14:paraId="5E0330FA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7ABD10" w14:textId="0961052F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167,374</w:t>
            </w:r>
          </w:p>
        </w:tc>
        <w:tc>
          <w:tcPr>
            <w:tcW w:w="237" w:type="dxa"/>
          </w:tcPr>
          <w:p w14:paraId="6EB3EB46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755BBD1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196,584</w:t>
            </w:r>
          </w:p>
        </w:tc>
      </w:tr>
      <w:tr w:rsidR="008810DD" w:rsidRPr="009B2A8E" w14:paraId="3F7A1324" w14:textId="77777777" w:rsidTr="00EE14B9">
        <w:trPr>
          <w:trHeight w:val="420"/>
        </w:trPr>
        <w:tc>
          <w:tcPr>
            <w:tcW w:w="3850" w:type="dxa"/>
          </w:tcPr>
          <w:p w14:paraId="168A15D5" w14:textId="77777777" w:rsidR="008810DD" w:rsidRPr="009B2A8E" w:rsidRDefault="008810DD" w:rsidP="008810D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9B2A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33" w:type="dxa"/>
          </w:tcPr>
          <w:p w14:paraId="4A744BD8" w14:textId="1A2611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945,885</w:t>
            </w:r>
          </w:p>
        </w:tc>
        <w:tc>
          <w:tcPr>
            <w:tcW w:w="238" w:type="dxa"/>
          </w:tcPr>
          <w:p w14:paraId="6A8E7189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A68D54" w14:textId="4EF6B164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 xml:space="preserve">1,016,317 </w:t>
            </w:r>
          </w:p>
        </w:tc>
        <w:tc>
          <w:tcPr>
            <w:tcW w:w="237" w:type="dxa"/>
          </w:tcPr>
          <w:p w14:paraId="1188B353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542888" w14:textId="460FB1C2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440,509</w:t>
            </w:r>
          </w:p>
        </w:tc>
        <w:tc>
          <w:tcPr>
            <w:tcW w:w="237" w:type="dxa"/>
          </w:tcPr>
          <w:p w14:paraId="6BA3B7C7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2CE4D59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508,124</w:t>
            </w:r>
          </w:p>
        </w:tc>
      </w:tr>
      <w:tr w:rsidR="008810DD" w:rsidRPr="009B2A8E" w14:paraId="7C7A1AC8" w14:textId="77777777" w:rsidTr="00EE14B9">
        <w:trPr>
          <w:trHeight w:val="420"/>
        </w:trPr>
        <w:tc>
          <w:tcPr>
            <w:tcW w:w="3850" w:type="dxa"/>
          </w:tcPr>
          <w:p w14:paraId="493D34AE" w14:textId="77777777" w:rsidR="008810DD" w:rsidRPr="009B2A8E" w:rsidRDefault="008810DD" w:rsidP="008810D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2A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ค่าเสื่อมราคาและตัดจำหน่าย</w:t>
            </w:r>
          </w:p>
        </w:tc>
        <w:tc>
          <w:tcPr>
            <w:tcW w:w="1133" w:type="dxa"/>
          </w:tcPr>
          <w:p w14:paraId="4C1AD791" w14:textId="58C530D2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469,008</w:t>
            </w:r>
          </w:p>
        </w:tc>
        <w:tc>
          <w:tcPr>
            <w:tcW w:w="238" w:type="dxa"/>
          </w:tcPr>
          <w:p w14:paraId="3CCCC625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DA4592" w14:textId="28E757A4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 xml:space="preserve">402,953 </w:t>
            </w:r>
          </w:p>
        </w:tc>
        <w:tc>
          <w:tcPr>
            <w:tcW w:w="237" w:type="dxa"/>
          </w:tcPr>
          <w:p w14:paraId="4EABBA7F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1E666A" w14:textId="5457E9DB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125,808</w:t>
            </w:r>
          </w:p>
        </w:tc>
        <w:tc>
          <w:tcPr>
            <w:tcW w:w="237" w:type="dxa"/>
          </w:tcPr>
          <w:p w14:paraId="024BC6E7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01A4FF4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124,334</w:t>
            </w:r>
          </w:p>
        </w:tc>
      </w:tr>
      <w:tr w:rsidR="008810DD" w:rsidRPr="009B2A8E" w14:paraId="4F1A8F40" w14:textId="77777777" w:rsidTr="00EE14B9">
        <w:trPr>
          <w:trHeight w:val="420"/>
        </w:trPr>
        <w:tc>
          <w:tcPr>
            <w:tcW w:w="3850" w:type="dxa"/>
          </w:tcPr>
          <w:p w14:paraId="73626503" w14:textId="77777777" w:rsidR="008810DD" w:rsidRPr="009B2A8E" w:rsidRDefault="008810DD" w:rsidP="008810D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2A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ค่าบทความ ค่าภาพประกอบ ค่าแปล </w:t>
            </w:r>
          </w:p>
          <w:p w14:paraId="20CA15C2" w14:textId="77777777" w:rsidR="008810DD" w:rsidRPr="009B2A8E" w:rsidRDefault="008810DD" w:rsidP="008810D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B2A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และค่าลิขสิทธิ์</w:t>
            </w:r>
          </w:p>
        </w:tc>
        <w:tc>
          <w:tcPr>
            <w:tcW w:w="1133" w:type="dxa"/>
          </w:tcPr>
          <w:p w14:paraId="3CD4C00D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3B17C16" w14:textId="48D87AE1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148,760</w:t>
            </w:r>
          </w:p>
        </w:tc>
        <w:tc>
          <w:tcPr>
            <w:tcW w:w="238" w:type="dxa"/>
          </w:tcPr>
          <w:p w14:paraId="4AF20BD8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279BBD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E3F378B" w14:textId="008E8A90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152,681</w:t>
            </w:r>
          </w:p>
        </w:tc>
        <w:tc>
          <w:tcPr>
            <w:tcW w:w="237" w:type="dxa"/>
          </w:tcPr>
          <w:p w14:paraId="0A42C5F6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AA2866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EB12896" w14:textId="0ADCA966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67,426</w:t>
            </w:r>
          </w:p>
        </w:tc>
        <w:tc>
          <w:tcPr>
            <w:tcW w:w="237" w:type="dxa"/>
          </w:tcPr>
          <w:p w14:paraId="2D6EE181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1CDD1A1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FEFD712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51,394</w:t>
            </w:r>
          </w:p>
        </w:tc>
      </w:tr>
      <w:tr w:rsidR="008810DD" w:rsidRPr="009B2A8E" w14:paraId="5C1F5D20" w14:textId="77777777" w:rsidTr="00EE14B9">
        <w:trPr>
          <w:trHeight w:val="420"/>
        </w:trPr>
        <w:tc>
          <w:tcPr>
            <w:tcW w:w="3850" w:type="dxa"/>
          </w:tcPr>
          <w:p w14:paraId="48F66F8E" w14:textId="77777777" w:rsidR="008810DD" w:rsidRPr="009B2A8E" w:rsidRDefault="008810DD" w:rsidP="008810D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B2A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ค่าใช้จ่ายกิจกรรม</w:t>
            </w:r>
          </w:p>
        </w:tc>
        <w:tc>
          <w:tcPr>
            <w:tcW w:w="1133" w:type="dxa"/>
          </w:tcPr>
          <w:p w14:paraId="3122643E" w14:textId="239C85DD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62,961</w:t>
            </w:r>
          </w:p>
        </w:tc>
        <w:tc>
          <w:tcPr>
            <w:tcW w:w="238" w:type="dxa"/>
          </w:tcPr>
          <w:p w14:paraId="0F6C6735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CC01712" w14:textId="09CD234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 xml:space="preserve">81,524 </w:t>
            </w:r>
          </w:p>
        </w:tc>
        <w:tc>
          <w:tcPr>
            <w:tcW w:w="237" w:type="dxa"/>
          </w:tcPr>
          <w:p w14:paraId="0041FDF0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B77EFB" w14:textId="2D93C585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32,715</w:t>
            </w:r>
          </w:p>
        </w:tc>
        <w:tc>
          <w:tcPr>
            <w:tcW w:w="237" w:type="dxa"/>
          </w:tcPr>
          <w:p w14:paraId="608F5620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5E7E3E9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40,488</w:t>
            </w:r>
          </w:p>
        </w:tc>
      </w:tr>
      <w:tr w:rsidR="008810DD" w:rsidRPr="009B2A8E" w14:paraId="17324E7B" w14:textId="77777777" w:rsidTr="00EE14B9">
        <w:trPr>
          <w:trHeight w:val="420"/>
        </w:trPr>
        <w:tc>
          <w:tcPr>
            <w:tcW w:w="3850" w:type="dxa"/>
          </w:tcPr>
          <w:p w14:paraId="3A447BA7" w14:textId="77777777" w:rsidR="008810DD" w:rsidRPr="009B2A8E" w:rsidRDefault="008810DD" w:rsidP="008810D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B2A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33" w:type="dxa"/>
          </w:tcPr>
          <w:p w14:paraId="70488623" w14:textId="305E827D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58,616</w:t>
            </w:r>
          </w:p>
        </w:tc>
        <w:tc>
          <w:tcPr>
            <w:tcW w:w="238" w:type="dxa"/>
          </w:tcPr>
          <w:p w14:paraId="294EF011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5C7FAF" w14:textId="6251CDA3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 xml:space="preserve">64,559 </w:t>
            </w:r>
          </w:p>
        </w:tc>
        <w:tc>
          <w:tcPr>
            <w:tcW w:w="237" w:type="dxa"/>
          </w:tcPr>
          <w:p w14:paraId="7B9B4FA9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04C069A" w14:textId="0DC45C13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32,548</w:t>
            </w:r>
          </w:p>
        </w:tc>
        <w:tc>
          <w:tcPr>
            <w:tcW w:w="237" w:type="dxa"/>
          </w:tcPr>
          <w:p w14:paraId="4FA5ED54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B8E8FE0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34,112</w:t>
            </w:r>
          </w:p>
        </w:tc>
      </w:tr>
      <w:tr w:rsidR="008810DD" w:rsidRPr="009B2A8E" w14:paraId="7257520D" w14:textId="77777777" w:rsidTr="00560A92">
        <w:trPr>
          <w:trHeight w:val="420"/>
        </w:trPr>
        <w:tc>
          <w:tcPr>
            <w:tcW w:w="3850" w:type="dxa"/>
          </w:tcPr>
          <w:p w14:paraId="7FF990CF" w14:textId="77777777" w:rsidR="008810DD" w:rsidRPr="009B2A8E" w:rsidRDefault="008810DD" w:rsidP="008810DD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B2A8E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ค่าธรรมเนียมและภาษี</w:t>
            </w:r>
          </w:p>
        </w:tc>
        <w:tc>
          <w:tcPr>
            <w:tcW w:w="1133" w:type="dxa"/>
          </w:tcPr>
          <w:p w14:paraId="24354405" w14:textId="2AD7E4F2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40,275</w:t>
            </w:r>
          </w:p>
        </w:tc>
        <w:tc>
          <w:tcPr>
            <w:tcW w:w="238" w:type="dxa"/>
          </w:tcPr>
          <w:p w14:paraId="2A7F402C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6ECD8EFB" w14:textId="659EB364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 xml:space="preserve">63,585 </w:t>
            </w:r>
          </w:p>
        </w:tc>
        <w:tc>
          <w:tcPr>
            <w:tcW w:w="237" w:type="dxa"/>
          </w:tcPr>
          <w:p w14:paraId="5EF31976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249B76" w14:textId="1AD75CB4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12,945</w:t>
            </w:r>
          </w:p>
        </w:tc>
        <w:tc>
          <w:tcPr>
            <w:tcW w:w="237" w:type="dxa"/>
          </w:tcPr>
          <w:p w14:paraId="2A6CBE4F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8CD9845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13,941</w:t>
            </w:r>
          </w:p>
        </w:tc>
      </w:tr>
      <w:tr w:rsidR="008810DD" w:rsidRPr="009B2A8E" w14:paraId="59D7FE49" w14:textId="77777777" w:rsidTr="00EE14B9">
        <w:trPr>
          <w:trHeight w:val="420"/>
        </w:trPr>
        <w:tc>
          <w:tcPr>
            <w:tcW w:w="3850" w:type="dxa"/>
          </w:tcPr>
          <w:p w14:paraId="1AF3A566" w14:textId="77777777" w:rsidR="008810DD" w:rsidRPr="009B2A8E" w:rsidRDefault="008810DD" w:rsidP="008810D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2A8E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133" w:type="dxa"/>
          </w:tcPr>
          <w:p w14:paraId="101D0A75" w14:textId="14C37010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33,107</w:t>
            </w:r>
          </w:p>
        </w:tc>
        <w:tc>
          <w:tcPr>
            <w:tcW w:w="238" w:type="dxa"/>
          </w:tcPr>
          <w:p w14:paraId="4526DA29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E8C1E73" w14:textId="53927762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 xml:space="preserve">53,405 </w:t>
            </w:r>
          </w:p>
        </w:tc>
        <w:tc>
          <w:tcPr>
            <w:tcW w:w="237" w:type="dxa"/>
          </w:tcPr>
          <w:p w14:paraId="60790D86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08AF50" w14:textId="142F2AA3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20,887</w:t>
            </w:r>
          </w:p>
        </w:tc>
        <w:tc>
          <w:tcPr>
            <w:tcW w:w="237" w:type="dxa"/>
          </w:tcPr>
          <w:p w14:paraId="2B3A5D8A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92349ED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28,934</w:t>
            </w:r>
          </w:p>
        </w:tc>
      </w:tr>
      <w:tr w:rsidR="008810DD" w:rsidRPr="009B2A8E" w14:paraId="76A8BA0E" w14:textId="77777777" w:rsidTr="00EE14B9">
        <w:trPr>
          <w:trHeight w:val="420"/>
        </w:trPr>
        <w:tc>
          <w:tcPr>
            <w:tcW w:w="3850" w:type="dxa"/>
          </w:tcPr>
          <w:p w14:paraId="4E4313A8" w14:textId="77777777" w:rsidR="008810DD" w:rsidRPr="009B2A8E" w:rsidRDefault="008810DD" w:rsidP="008810D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2A8E">
              <w:rPr>
                <w:rFonts w:ascii="Angsana New" w:hAnsi="Angsana New" w:hint="cs"/>
                <w:sz w:val="30"/>
                <w:szCs w:val="30"/>
                <w:cs/>
              </w:rPr>
              <w:t>ค่าบริการโครงข่ายส่งสัญญาณ</w:t>
            </w:r>
          </w:p>
        </w:tc>
        <w:tc>
          <w:tcPr>
            <w:tcW w:w="1133" w:type="dxa"/>
          </w:tcPr>
          <w:p w14:paraId="7E55E566" w14:textId="7EEEC99F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140,370</w:t>
            </w:r>
          </w:p>
        </w:tc>
        <w:tc>
          <w:tcPr>
            <w:tcW w:w="238" w:type="dxa"/>
          </w:tcPr>
          <w:p w14:paraId="404E844C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363665" w14:textId="56C2F023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 xml:space="preserve">162,582 </w:t>
            </w:r>
          </w:p>
        </w:tc>
        <w:tc>
          <w:tcPr>
            <w:tcW w:w="237" w:type="dxa"/>
          </w:tcPr>
          <w:p w14:paraId="7DD191E9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BD793F3" w14:textId="3A46E3F9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853B84E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ED258E2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810DD" w:rsidRPr="009B2A8E" w14:paraId="2EA7ADD4" w14:textId="77777777" w:rsidTr="00EE14B9">
        <w:trPr>
          <w:trHeight w:val="420"/>
        </w:trPr>
        <w:tc>
          <w:tcPr>
            <w:tcW w:w="3850" w:type="dxa"/>
          </w:tcPr>
          <w:p w14:paraId="41F690C4" w14:textId="77777777" w:rsidR="008810DD" w:rsidRPr="009B2A8E" w:rsidRDefault="008810DD" w:rsidP="008810DD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B2A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33" w:type="dxa"/>
          </w:tcPr>
          <w:p w14:paraId="2B1C756A" w14:textId="6434021D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>259,403</w:t>
            </w:r>
          </w:p>
        </w:tc>
        <w:tc>
          <w:tcPr>
            <w:tcW w:w="238" w:type="dxa"/>
          </w:tcPr>
          <w:p w14:paraId="7DD11E8C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A8DE628" w14:textId="114EEB6F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sz w:val="30"/>
                <w:szCs w:val="30"/>
              </w:rPr>
              <w:t xml:space="preserve">299,963 </w:t>
            </w:r>
          </w:p>
        </w:tc>
        <w:tc>
          <w:tcPr>
            <w:tcW w:w="237" w:type="dxa"/>
          </w:tcPr>
          <w:p w14:paraId="10C36BC5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40A12E0" w14:textId="7FCFC3AA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9B2A8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60,706</w:t>
            </w:r>
          </w:p>
        </w:tc>
        <w:tc>
          <w:tcPr>
            <w:tcW w:w="237" w:type="dxa"/>
          </w:tcPr>
          <w:p w14:paraId="0182D898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3BC020F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9B2A8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80,061</w:t>
            </w:r>
          </w:p>
        </w:tc>
      </w:tr>
      <w:tr w:rsidR="008810DD" w:rsidRPr="00AD75EB" w14:paraId="3DBB2C8D" w14:textId="77777777" w:rsidTr="00EE14B9">
        <w:trPr>
          <w:trHeight w:val="420"/>
        </w:trPr>
        <w:tc>
          <w:tcPr>
            <w:tcW w:w="3850" w:type="dxa"/>
          </w:tcPr>
          <w:p w14:paraId="71C45BB7" w14:textId="77777777" w:rsidR="008810DD" w:rsidRPr="009B2A8E" w:rsidRDefault="008810DD" w:rsidP="008810D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รวมต้นทุนขายและการให้บริการ </w:t>
            </w:r>
          </w:p>
          <w:p w14:paraId="14FF7ECC" w14:textId="77777777" w:rsidR="008810DD" w:rsidRPr="009B2A8E" w:rsidRDefault="008810DD" w:rsidP="008810D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ค่าใช้จ่ายในการขายและค่าใช้จ่าย</w:t>
            </w:r>
          </w:p>
          <w:p w14:paraId="28B004FE" w14:textId="77777777" w:rsidR="008810DD" w:rsidRPr="009B2A8E" w:rsidRDefault="008810DD" w:rsidP="008810D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2A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ในการบริหาร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9DF4C2D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367A49B1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3BC568C" w14:textId="0C69E1FF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2,754,390</w:t>
            </w:r>
          </w:p>
        </w:tc>
        <w:tc>
          <w:tcPr>
            <w:tcW w:w="238" w:type="dxa"/>
          </w:tcPr>
          <w:p w14:paraId="6B50FD44" w14:textId="77777777" w:rsidR="008810DD" w:rsidRPr="009B2A8E" w:rsidRDefault="008810DD" w:rsidP="008810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573AABB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169ACC9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63A5D71A" w14:textId="5E16879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3,063,255</w:t>
            </w:r>
          </w:p>
        </w:tc>
        <w:tc>
          <w:tcPr>
            <w:tcW w:w="237" w:type="dxa"/>
          </w:tcPr>
          <w:p w14:paraId="6C39FC4D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A42245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11C3B697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5558C315" w14:textId="1C408CB5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1,193,588</w:t>
            </w:r>
          </w:p>
        </w:tc>
        <w:tc>
          <w:tcPr>
            <w:tcW w:w="237" w:type="dxa"/>
          </w:tcPr>
          <w:p w14:paraId="4940D4D2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57314E1C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198E6F80" w14:textId="77777777" w:rsidR="008810DD" w:rsidRPr="009B2A8E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0858477D" w14:textId="77777777" w:rsidR="008810DD" w:rsidRPr="0055630F" w:rsidRDefault="008810DD" w:rsidP="00881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9" w:right="-1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B2A8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1,538,931</w:t>
            </w:r>
          </w:p>
        </w:tc>
      </w:tr>
    </w:tbl>
    <w:p w14:paraId="50A8E228" w14:textId="77777777" w:rsidR="00541680" w:rsidRPr="00541680" w:rsidRDefault="00541680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ED3C3FE" w14:textId="77777777" w:rsidR="00DF3F99" w:rsidRDefault="00DF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9F8F690" w14:textId="051196D3" w:rsidR="00DC794B" w:rsidRPr="00ED5A5B" w:rsidRDefault="00541680" w:rsidP="00764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D5835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E323C0" w:rsidRPr="00BD5835">
        <w:rPr>
          <w:rFonts w:ascii="Angsana New" w:hAnsi="Angsana New"/>
          <w:b/>
          <w:bCs/>
          <w:sz w:val="30"/>
          <w:szCs w:val="30"/>
        </w:rPr>
        <w:t>3</w:t>
      </w:r>
      <w:r w:rsidR="00DC794B" w:rsidRPr="00BD5835">
        <w:rPr>
          <w:rFonts w:ascii="Angsana New" w:hAnsi="Angsana New"/>
          <w:b/>
          <w:bCs/>
          <w:sz w:val="30"/>
          <w:szCs w:val="30"/>
        </w:rPr>
        <w:tab/>
      </w:r>
      <w:r w:rsidR="00DC794B" w:rsidRPr="00BD5835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5F17F0F1" w14:textId="77777777" w:rsidR="00DC794B" w:rsidRPr="00541680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7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252"/>
        <w:gridCol w:w="648"/>
        <w:gridCol w:w="182"/>
        <w:gridCol w:w="88"/>
        <w:gridCol w:w="148"/>
        <w:gridCol w:w="752"/>
        <w:gridCol w:w="270"/>
        <w:gridCol w:w="111"/>
        <w:gridCol w:w="238"/>
        <w:gridCol w:w="552"/>
        <w:gridCol w:w="270"/>
        <w:gridCol w:w="312"/>
        <w:gridCol w:w="237"/>
        <w:gridCol w:w="350"/>
        <w:gridCol w:w="9"/>
        <w:gridCol w:w="270"/>
        <w:gridCol w:w="505"/>
        <w:gridCol w:w="237"/>
        <w:gridCol w:w="155"/>
        <w:gridCol w:w="263"/>
        <w:gridCol w:w="714"/>
        <w:gridCol w:w="247"/>
      </w:tblGrid>
      <w:tr w:rsidR="002B3AF8" w:rsidRPr="00D37F98" w14:paraId="3E9E1F4F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3483267E" w14:textId="77777777" w:rsidR="002B3AF8" w:rsidRPr="007A106D" w:rsidRDefault="007A106D" w:rsidP="00EE14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A10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30" w:type="dxa"/>
            <w:gridSpan w:val="2"/>
          </w:tcPr>
          <w:p w14:paraId="26687A8E" w14:textId="77777777" w:rsidR="002B3AF8" w:rsidRPr="007A6B21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113257B4" w14:textId="77777777" w:rsidR="002B3AF8" w:rsidRPr="007A6B21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5" w:type="dxa"/>
            <w:gridSpan w:val="7"/>
          </w:tcPr>
          <w:p w14:paraId="535B5E1F" w14:textId="77777777"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7" w:type="dxa"/>
          </w:tcPr>
          <w:p w14:paraId="73369AE8" w14:textId="77777777"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8"/>
          </w:tcPr>
          <w:p w14:paraId="10E1B9B5" w14:textId="77777777" w:rsidR="002B3AF8" w:rsidRPr="00D37F98" w:rsidRDefault="002B3AF8" w:rsidP="00EE14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00B" w:rsidRPr="00D37F98" w14:paraId="6CD0107B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5323E946" w14:textId="77777777" w:rsidR="0090600B" w:rsidRPr="00D37F98" w:rsidRDefault="0090600B" w:rsidP="0090600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14:paraId="23B8F886" w14:textId="77777777"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0A22FB35" w14:textId="77777777"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7B0BE183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D583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11D766D0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0F8FF5BC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D583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20D2DB4E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5434070B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D583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7" w:type="dxa"/>
          </w:tcPr>
          <w:p w14:paraId="6AFF0450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545570AA" w14:textId="77777777" w:rsidR="0090600B" w:rsidRPr="00BB2257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D583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600B" w:rsidRPr="00D37F98" w14:paraId="52DF39F6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  <w:vAlign w:val="bottom"/>
          </w:tcPr>
          <w:p w14:paraId="05154004" w14:textId="77777777" w:rsidR="0090600B" w:rsidRPr="00D37F98" w:rsidRDefault="0090600B" w:rsidP="0090600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0" w:type="dxa"/>
            <w:gridSpan w:val="2"/>
          </w:tcPr>
          <w:p w14:paraId="1B457A59" w14:textId="77777777" w:rsidR="0090600B" w:rsidRPr="00D37F98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53737834" w14:textId="77777777" w:rsidR="0090600B" w:rsidRPr="00D37F98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16"/>
            <w:vAlign w:val="bottom"/>
          </w:tcPr>
          <w:p w14:paraId="0FD754DC" w14:textId="77777777" w:rsidR="0090600B" w:rsidRPr="00D37F98" w:rsidRDefault="0090600B" w:rsidP="009060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37F9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D37F98" w14:paraId="2547031B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58BF7B7E" w14:textId="77777777" w:rsidR="0090600B" w:rsidRPr="00D37F98" w:rsidRDefault="0090600B" w:rsidP="0090600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37F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30" w:type="dxa"/>
            <w:gridSpan w:val="2"/>
          </w:tcPr>
          <w:p w14:paraId="44F1648B" w14:textId="77777777"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BAB052E" w14:textId="77777777"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6AF2A9FF" w14:textId="77777777"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A70983D" w14:textId="77777777"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4C8D5F0F" w14:textId="77777777" w:rsidR="0090600B" w:rsidRPr="00D37F98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684A8E0" w14:textId="77777777"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0A4F7ED5" w14:textId="77777777"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14:paraId="26C1629C" w14:textId="77777777"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63F0BB1C" w14:textId="77777777" w:rsidR="0090600B" w:rsidRPr="00D37F98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BD5835" w:rsidRPr="00D37F98" w14:paraId="1A523235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304EE5CC" w14:textId="77777777" w:rsidR="00BD5835" w:rsidRPr="00D37F98" w:rsidRDefault="00BD5835" w:rsidP="00BD583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7F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สำหรับงวดปัจจุบัน</w:t>
            </w:r>
            <w:r w:rsidRPr="00D37F9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0" w:type="dxa"/>
            <w:gridSpan w:val="2"/>
          </w:tcPr>
          <w:p w14:paraId="5DD2856B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055508E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14004D00" w14:textId="506E35CB" w:rsidR="00BD5835" w:rsidRPr="00D37F98" w:rsidRDefault="00FD0945" w:rsidP="00FD094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A96C4C0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3506EC17" w14:textId="77777777" w:rsidR="00BD5835" w:rsidRPr="00D37F98" w:rsidRDefault="00BD5835" w:rsidP="00BD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23,986</w:t>
            </w:r>
          </w:p>
        </w:tc>
        <w:tc>
          <w:tcPr>
            <w:tcW w:w="237" w:type="dxa"/>
          </w:tcPr>
          <w:p w14:paraId="659C0F3C" w14:textId="77777777" w:rsidR="00BD5835" w:rsidRPr="00D37F98" w:rsidRDefault="00BD5835" w:rsidP="00BD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2F016BAE" w14:textId="3A0AEE8C" w:rsidR="00BD5835" w:rsidRPr="00D37F98" w:rsidRDefault="00FD0945" w:rsidP="00FD094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48CC7DA" w14:textId="77777777" w:rsidR="00BD5835" w:rsidRPr="00D37F98" w:rsidRDefault="00BD5835" w:rsidP="00BD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07DBE7A4" w14:textId="77777777" w:rsidR="00BD5835" w:rsidRPr="00D37F98" w:rsidRDefault="00BD5835" w:rsidP="00BD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23,986</w:t>
            </w:r>
          </w:p>
        </w:tc>
      </w:tr>
      <w:tr w:rsidR="00BD5835" w:rsidRPr="00D37F98" w14:paraId="248758B2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5E5CD47F" w14:textId="77777777" w:rsidR="00BD5835" w:rsidRPr="00D37F98" w:rsidRDefault="00BD5835" w:rsidP="00BD583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0" w:type="dxa"/>
            <w:gridSpan w:val="2"/>
          </w:tcPr>
          <w:p w14:paraId="2A5103A6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105C649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55947CDD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C8719C8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25F4D763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CF7C09D" w14:textId="77777777" w:rsidR="00BD5835" w:rsidRPr="00D37F98" w:rsidRDefault="00BD5835" w:rsidP="00BD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07A5241A" w14:textId="77777777" w:rsidR="00BD5835" w:rsidRPr="00D37F98" w:rsidRDefault="00BD5835" w:rsidP="00BD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5669D7C" w14:textId="77777777" w:rsidR="00BD5835" w:rsidRPr="00D37F98" w:rsidRDefault="00BD5835" w:rsidP="00BD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2CB4860D" w14:textId="77777777" w:rsidR="00BD5835" w:rsidRPr="00D37F98" w:rsidRDefault="00BD5835" w:rsidP="00BD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835" w:rsidRPr="00D37F98" w14:paraId="085A46A7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77627270" w14:textId="77777777" w:rsidR="00BD5835" w:rsidRPr="00D37F98" w:rsidRDefault="00BD5835" w:rsidP="00BD5835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37F9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30" w:type="dxa"/>
            <w:gridSpan w:val="2"/>
          </w:tcPr>
          <w:p w14:paraId="16CD215C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8584D6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5B45EB58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4627480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701C0AB2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ED33157" w14:textId="77777777" w:rsidR="00BD5835" w:rsidRPr="00D37F98" w:rsidRDefault="00BD5835" w:rsidP="00BD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0718DF5A" w14:textId="77777777" w:rsidR="00BD5835" w:rsidRPr="00D37F98" w:rsidRDefault="00BD5835" w:rsidP="00BD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03D4634" w14:textId="77777777" w:rsidR="00BD5835" w:rsidRPr="00D37F98" w:rsidRDefault="00BD5835" w:rsidP="00BD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29BB0FCF" w14:textId="77777777" w:rsidR="00BD5835" w:rsidRPr="00D37F98" w:rsidRDefault="00BD5835" w:rsidP="00BD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835" w:rsidRPr="00D37F98" w14:paraId="772627F6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0A552EF7" w14:textId="77777777" w:rsidR="00BD5835" w:rsidRPr="00D37F98" w:rsidRDefault="00BD5835" w:rsidP="00BD5835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D37F9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30" w:type="dxa"/>
            <w:gridSpan w:val="2"/>
          </w:tcPr>
          <w:p w14:paraId="00F77959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0F706FA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</w:tcPr>
          <w:p w14:paraId="0FD36EC7" w14:textId="2CF28889" w:rsidR="00BD5835" w:rsidRPr="00D37F98" w:rsidRDefault="00EA5AE0" w:rsidP="00BD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4,259</w:t>
            </w:r>
          </w:p>
        </w:tc>
        <w:tc>
          <w:tcPr>
            <w:tcW w:w="238" w:type="dxa"/>
          </w:tcPr>
          <w:p w14:paraId="3D4D91FC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</w:tcPr>
          <w:p w14:paraId="63E64FE4" w14:textId="77777777" w:rsidR="00BD5835" w:rsidRPr="00D37F98" w:rsidRDefault="00BD5835" w:rsidP="00BD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5,525</w:t>
            </w:r>
          </w:p>
        </w:tc>
        <w:tc>
          <w:tcPr>
            <w:tcW w:w="237" w:type="dxa"/>
          </w:tcPr>
          <w:p w14:paraId="1593D02C" w14:textId="77777777" w:rsidR="00BD5835" w:rsidRPr="00D37F98" w:rsidRDefault="00BD5835" w:rsidP="00BD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</w:tcPr>
          <w:p w14:paraId="62A5E280" w14:textId="24690C17" w:rsidR="00BD5835" w:rsidRPr="00D37F98" w:rsidRDefault="00EA5AE0" w:rsidP="00BD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1,312</w:t>
            </w:r>
          </w:p>
        </w:tc>
        <w:tc>
          <w:tcPr>
            <w:tcW w:w="237" w:type="dxa"/>
          </w:tcPr>
          <w:p w14:paraId="10EF4363" w14:textId="77777777" w:rsidR="00BD5835" w:rsidRPr="00D37F98" w:rsidRDefault="00BD5835" w:rsidP="00BD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</w:tcPr>
          <w:p w14:paraId="45F8DC3F" w14:textId="77777777" w:rsidR="00BD5835" w:rsidRPr="00D37F98" w:rsidRDefault="00BD5835" w:rsidP="00BD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4,331</w:t>
            </w:r>
          </w:p>
        </w:tc>
      </w:tr>
      <w:tr w:rsidR="00BD5835" w:rsidRPr="00AD75EB" w14:paraId="07F4BABB" w14:textId="77777777" w:rsidTr="00840E0D">
        <w:trPr>
          <w:gridAfter w:val="1"/>
          <w:wAfter w:w="247" w:type="dxa"/>
          <w:trHeight w:hRule="exact" w:val="374"/>
        </w:trPr>
        <w:tc>
          <w:tcPr>
            <w:tcW w:w="3150" w:type="dxa"/>
            <w:gridSpan w:val="2"/>
          </w:tcPr>
          <w:p w14:paraId="0DD808B9" w14:textId="77777777" w:rsidR="00BD5835" w:rsidRPr="00D37F98" w:rsidRDefault="00BD5835" w:rsidP="00BD583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0" w:type="dxa"/>
            <w:gridSpan w:val="2"/>
          </w:tcPr>
          <w:p w14:paraId="33D35A87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E44C528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4C80C0" w14:textId="49B0E718" w:rsidR="00BD5835" w:rsidRPr="00D37F98" w:rsidRDefault="00EA5AE0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4,259</w:t>
            </w:r>
          </w:p>
        </w:tc>
        <w:tc>
          <w:tcPr>
            <w:tcW w:w="238" w:type="dxa"/>
          </w:tcPr>
          <w:p w14:paraId="74F40AD5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150795A" w14:textId="77777777" w:rsidR="00BD5835" w:rsidRPr="00D37F98" w:rsidRDefault="00BD5835" w:rsidP="00BD5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29,511</w:t>
            </w:r>
          </w:p>
        </w:tc>
        <w:tc>
          <w:tcPr>
            <w:tcW w:w="237" w:type="dxa"/>
          </w:tcPr>
          <w:p w14:paraId="174C41CC" w14:textId="77777777" w:rsidR="00BD5835" w:rsidRPr="00D37F98" w:rsidRDefault="00BD5835" w:rsidP="00BD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384E940" w14:textId="03E7637B" w:rsidR="00BD5835" w:rsidRPr="00D37F98" w:rsidRDefault="00EA5AE0" w:rsidP="00BD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1,312</w:t>
            </w:r>
          </w:p>
        </w:tc>
        <w:tc>
          <w:tcPr>
            <w:tcW w:w="237" w:type="dxa"/>
          </w:tcPr>
          <w:p w14:paraId="7CF53AA7" w14:textId="77777777" w:rsidR="00BD5835" w:rsidRPr="00D37F98" w:rsidRDefault="00BD5835" w:rsidP="00BD5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D802EA" w14:textId="77777777" w:rsidR="00BD5835" w:rsidRPr="00D37F98" w:rsidRDefault="00BD5835" w:rsidP="00BD58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28,317</w:t>
            </w:r>
          </w:p>
        </w:tc>
      </w:tr>
      <w:tr w:rsidR="00486C42" w:rsidRPr="002D779C" w14:paraId="59CD12EC" w14:textId="77777777" w:rsidTr="00486C42">
        <w:trPr>
          <w:trHeight w:hRule="exact" w:val="317"/>
        </w:trPr>
        <w:tc>
          <w:tcPr>
            <w:tcW w:w="9708" w:type="dxa"/>
            <w:gridSpan w:val="23"/>
          </w:tcPr>
          <w:p w14:paraId="0A257383" w14:textId="77777777" w:rsidR="00486C42" w:rsidRPr="002D779C" w:rsidRDefault="00486C42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E3C29" w:rsidRPr="002D779C" w14:paraId="6CA4770B" w14:textId="77777777" w:rsidTr="00840E0D">
        <w:tc>
          <w:tcPr>
            <w:tcW w:w="2898" w:type="dxa"/>
          </w:tcPr>
          <w:p w14:paraId="52AC44BD" w14:textId="77777777" w:rsidR="009E3C29" w:rsidRPr="001B121D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0" w:type="dxa"/>
            <w:gridSpan w:val="22"/>
          </w:tcPr>
          <w:p w14:paraId="35D5F854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7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B172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E26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261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="00E26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C29" w:rsidRPr="002D779C" w14:paraId="1BDBFE20" w14:textId="77777777" w:rsidTr="00840E0D">
        <w:tc>
          <w:tcPr>
            <w:tcW w:w="2898" w:type="dxa"/>
          </w:tcPr>
          <w:p w14:paraId="7C77DA9A" w14:textId="77777777" w:rsidR="009E3C29" w:rsidRPr="001B121D" w:rsidRDefault="009E3C29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D0A3EA8" w14:textId="77777777"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D127E7C" w14:textId="77777777"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98B3184" w14:textId="77777777" w:rsidR="009E3C29" w:rsidRPr="002D779C" w:rsidRDefault="003D21A0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36D3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BF75FF5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4C290D06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582E8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48DBF56B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2DC5E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20ACDB77" w14:textId="77777777" w:rsidR="009E3C29" w:rsidRPr="002D779C" w:rsidRDefault="003D21A0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36D3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</w:tcPr>
          <w:p w14:paraId="226C2B7D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2ACD2A49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D72" w:rsidRPr="002D779C" w14:paraId="75FADF42" w14:textId="77777777" w:rsidTr="00840E0D">
        <w:tc>
          <w:tcPr>
            <w:tcW w:w="2898" w:type="dxa"/>
          </w:tcPr>
          <w:p w14:paraId="61B0CFAA" w14:textId="77777777" w:rsidR="00A92D72" w:rsidRPr="00B1727F" w:rsidRDefault="00A92D72" w:rsidP="00A92D72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72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ที่รับรู้ในกำไรขาดทุน</w:t>
            </w:r>
          </w:p>
        </w:tc>
        <w:tc>
          <w:tcPr>
            <w:tcW w:w="900" w:type="dxa"/>
            <w:gridSpan w:val="2"/>
          </w:tcPr>
          <w:p w14:paraId="571B95E2" w14:textId="77777777" w:rsidR="00A92D72" w:rsidRPr="002D779C" w:rsidRDefault="00A92D72" w:rsidP="00A92D7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  <w:gridSpan w:val="2"/>
          </w:tcPr>
          <w:p w14:paraId="5851D2DF" w14:textId="77777777" w:rsidR="00A92D72" w:rsidRPr="002D779C" w:rsidRDefault="00A92D72" w:rsidP="00A92D7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61391B2" w14:textId="77777777" w:rsidR="00A92D72" w:rsidRPr="002D779C" w:rsidRDefault="00E53F49" w:rsidP="00A92D7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47C94DF4" w14:textId="77777777"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0C05FE3" w14:textId="77777777"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14:paraId="3F2B3D90" w14:textId="77777777"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78E59CB1" w14:textId="77777777"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270" w:type="dxa"/>
          </w:tcPr>
          <w:p w14:paraId="1BB93B46" w14:textId="77777777"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2C23A168" w14:textId="62F097DB" w:rsidR="00A92D72" w:rsidRPr="002D779C" w:rsidRDefault="008167D3" w:rsidP="00A92D72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63" w:type="dxa"/>
          </w:tcPr>
          <w:p w14:paraId="6DF3D65D" w14:textId="77777777"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3E73A7D8" w14:textId="77777777" w:rsidR="00A92D72" w:rsidRPr="002D779C" w:rsidRDefault="00A92D72" w:rsidP="00A92D7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</w:tr>
      <w:tr w:rsidR="009E3C29" w:rsidRPr="002D779C" w14:paraId="0BDC681C" w14:textId="77777777" w:rsidTr="00840E0D">
        <w:tc>
          <w:tcPr>
            <w:tcW w:w="2898" w:type="dxa"/>
          </w:tcPr>
          <w:p w14:paraId="3453E65B" w14:textId="77777777" w:rsidR="009E3C29" w:rsidRPr="00B1727F" w:rsidRDefault="00A92D72" w:rsidP="00EE14B9">
            <w:pPr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เบ็ดเสร็จอื่น</w:t>
            </w:r>
          </w:p>
        </w:tc>
        <w:tc>
          <w:tcPr>
            <w:tcW w:w="900" w:type="dxa"/>
            <w:gridSpan w:val="2"/>
          </w:tcPr>
          <w:p w14:paraId="11B902CF" w14:textId="77777777"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  <w:gridSpan w:val="2"/>
          </w:tcPr>
          <w:p w14:paraId="01AD7933" w14:textId="77777777"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70F3D44" w14:textId="77777777"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1EAE4C33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gridSpan w:val="3"/>
          </w:tcPr>
          <w:p w14:paraId="1FADF9B3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70511234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gridSpan w:val="4"/>
          </w:tcPr>
          <w:p w14:paraId="71344E59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70" w:type="dxa"/>
          </w:tcPr>
          <w:p w14:paraId="7EAE971A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dxa"/>
            <w:gridSpan w:val="3"/>
          </w:tcPr>
          <w:p w14:paraId="0AE7BA82" w14:textId="77777777"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63" w:type="dxa"/>
          </w:tcPr>
          <w:p w14:paraId="76EABCA7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2654520C" w14:textId="77777777" w:rsidR="009E3C29" w:rsidRPr="002D779C" w:rsidRDefault="009E3C29" w:rsidP="00EE14B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9E3C29" w:rsidRPr="002D779C" w14:paraId="42FA6EB3" w14:textId="77777777" w:rsidTr="00840E0D">
        <w:tc>
          <w:tcPr>
            <w:tcW w:w="2898" w:type="dxa"/>
          </w:tcPr>
          <w:p w14:paraId="2192B42B" w14:textId="77777777" w:rsidR="009E3C29" w:rsidRPr="002D779C" w:rsidRDefault="009E3C29" w:rsidP="00EE14B9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10" w:type="dxa"/>
            <w:gridSpan w:val="22"/>
          </w:tcPr>
          <w:p w14:paraId="14169FBA" w14:textId="77777777" w:rsidR="009E3C29" w:rsidRPr="002D779C" w:rsidRDefault="009E3C29" w:rsidP="00EE14B9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D77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3C29" w:rsidRPr="002D779C" w14:paraId="23BBA0E8" w14:textId="77777777" w:rsidTr="00840E0D">
        <w:tc>
          <w:tcPr>
            <w:tcW w:w="2898" w:type="dxa"/>
          </w:tcPr>
          <w:p w14:paraId="1C75917C" w14:textId="61B6AAA4" w:rsidR="009E3C29" w:rsidRPr="002D779C" w:rsidRDefault="008167D3" w:rsidP="0055630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F36D3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1727F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</w:t>
            </w:r>
            <w:r w:rsidR="00144CE0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</w:p>
        </w:tc>
        <w:tc>
          <w:tcPr>
            <w:tcW w:w="900" w:type="dxa"/>
            <w:gridSpan w:val="2"/>
          </w:tcPr>
          <w:p w14:paraId="655B0E52" w14:textId="77777777"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1415C8B" w14:textId="77777777"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73882AE4" w14:textId="77777777"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E26A55" w14:textId="77777777"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gridSpan w:val="3"/>
          </w:tcPr>
          <w:p w14:paraId="0E162250" w14:textId="77777777"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F0BF7" w14:textId="77777777" w:rsidR="009E3C29" w:rsidRPr="002D779C" w:rsidRDefault="009E3C29" w:rsidP="00EE14B9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</w:tcPr>
          <w:p w14:paraId="61EABF59" w14:textId="77777777"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5BB9127" w14:textId="77777777"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</w:tcPr>
          <w:p w14:paraId="07BC4B28" w14:textId="77777777"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22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D9BE3AB" w14:textId="77777777"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1" w:type="dxa"/>
            <w:gridSpan w:val="2"/>
          </w:tcPr>
          <w:p w14:paraId="407A026B" w14:textId="77777777" w:rsidR="009E3C29" w:rsidRPr="002D779C" w:rsidRDefault="009E3C29" w:rsidP="00EE14B9">
            <w:pPr>
              <w:tabs>
                <w:tab w:val="decimal" w:pos="61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6D37" w:rsidRPr="005B3147" w14:paraId="58BCA9E9" w14:textId="77777777" w:rsidTr="00840E0D">
        <w:trPr>
          <w:trHeight w:val="335"/>
        </w:trPr>
        <w:tc>
          <w:tcPr>
            <w:tcW w:w="2898" w:type="dxa"/>
          </w:tcPr>
          <w:p w14:paraId="7018BC8B" w14:textId="46CEFD2B" w:rsidR="00F36D37" w:rsidRPr="002D779C" w:rsidRDefault="00F36D37" w:rsidP="00F36D3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D779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8167D3">
              <w:rPr>
                <w:rFonts w:ascii="Angsana New" w:hAnsi="Angsana New" w:hint="cs"/>
                <w:sz w:val="30"/>
                <w:szCs w:val="30"/>
                <w:cs/>
              </w:rPr>
              <w:t>หลัก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00061FA7" w14:textId="1452D93F" w:rsidR="00F36D37" w:rsidRPr="002D779C" w:rsidRDefault="008E3FE7" w:rsidP="00F3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77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3,145</w:t>
            </w:r>
          </w:p>
        </w:tc>
        <w:tc>
          <w:tcPr>
            <w:tcW w:w="270" w:type="dxa"/>
            <w:gridSpan w:val="2"/>
          </w:tcPr>
          <w:p w14:paraId="05F90697" w14:textId="77777777" w:rsidR="00F36D37" w:rsidRPr="002D779C" w:rsidRDefault="00F36D37" w:rsidP="00F36D37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3D7E75D2" w14:textId="505E39A2" w:rsidR="00F36D37" w:rsidRPr="002D779C" w:rsidRDefault="008E3FE7" w:rsidP="00F36D37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(629)</w:t>
            </w:r>
          </w:p>
        </w:tc>
        <w:tc>
          <w:tcPr>
            <w:tcW w:w="270" w:type="dxa"/>
          </w:tcPr>
          <w:p w14:paraId="377ACBCE" w14:textId="77777777" w:rsidR="00F36D37" w:rsidRPr="002D779C" w:rsidRDefault="00F36D37" w:rsidP="00F36D37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gridSpan w:val="3"/>
            <w:tcBorders>
              <w:bottom w:val="double" w:sz="4" w:space="0" w:color="auto"/>
            </w:tcBorders>
          </w:tcPr>
          <w:p w14:paraId="7CE96F48" w14:textId="2E05FB5C" w:rsidR="00F36D37" w:rsidRPr="002D779C" w:rsidRDefault="008E3FE7" w:rsidP="00F3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77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2,516</w:t>
            </w:r>
          </w:p>
        </w:tc>
        <w:tc>
          <w:tcPr>
            <w:tcW w:w="270" w:type="dxa"/>
          </w:tcPr>
          <w:p w14:paraId="225F0802" w14:textId="77777777" w:rsidR="00F36D37" w:rsidRPr="002D779C" w:rsidRDefault="00F36D37" w:rsidP="00F36D37">
            <w:pPr>
              <w:tabs>
                <w:tab w:val="clear" w:pos="680"/>
                <w:tab w:val="decimal" w:pos="684"/>
                <w:tab w:val="decimal" w:pos="873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gridSpan w:val="3"/>
            <w:tcBorders>
              <w:bottom w:val="double" w:sz="4" w:space="0" w:color="auto"/>
            </w:tcBorders>
          </w:tcPr>
          <w:p w14:paraId="32C2E91A" w14:textId="77777777" w:rsidR="00F36D37" w:rsidRPr="002D779C" w:rsidRDefault="00F36D37" w:rsidP="00F3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77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14:paraId="7A756302" w14:textId="77777777" w:rsidR="00F36D37" w:rsidRPr="002D779C" w:rsidRDefault="00F36D37" w:rsidP="00F36D37">
            <w:pPr>
              <w:tabs>
                <w:tab w:val="decimal" w:pos="612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7" w:type="dxa"/>
            <w:gridSpan w:val="3"/>
            <w:tcBorders>
              <w:bottom w:val="double" w:sz="4" w:space="0" w:color="auto"/>
            </w:tcBorders>
          </w:tcPr>
          <w:p w14:paraId="04643865" w14:textId="77777777" w:rsidR="00F36D37" w:rsidRPr="002D779C" w:rsidRDefault="00F36D37" w:rsidP="00F36D37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3D42720" w14:textId="77777777" w:rsidR="00F36D37" w:rsidRPr="002D779C" w:rsidRDefault="00F36D37" w:rsidP="00F36D37">
            <w:pPr>
              <w:tabs>
                <w:tab w:val="decimal" w:pos="61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gridSpan w:val="2"/>
            <w:tcBorders>
              <w:bottom w:val="double" w:sz="4" w:space="0" w:color="auto"/>
            </w:tcBorders>
          </w:tcPr>
          <w:p w14:paraId="4CEDC573" w14:textId="77777777" w:rsidR="00F36D37" w:rsidRPr="002D779C" w:rsidRDefault="00F36D37" w:rsidP="00F3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08"/>
                <w:tab w:val="decimal" w:pos="774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8CF4761" w14:textId="77777777" w:rsidR="009E3C29" w:rsidRPr="00486C42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7"/>
        <w:gridCol w:w="898"/>
        <w:gridCol w:w="276"/>
        <w:gridCol w:w="1173"/>
        <w:gridCol w:w="271"/>
        <w:gridCol w:w="891"/>
        <w:gridCol w:w="271"/>
        <w:gridCol w:w="1160"/>
      </w:tblGrid>
      <w:tr w:rsidR="009E3C29" w:rsidRPr="007C0006" w14:paraId="0FC6EBEE" w14:textId="77777777" w:rsidTr="009E3C29">
        <w:tc>
          <w:tcPr>
            <w:tcW w:w="2338" w:type="pct"/>
          </w:tcPr>
          <w:p w14:paraId="22F2381F" w14:textId="77777777" w:rsidR="009E3C29" w:rsidRPr="007C0006" w:rsidRDefault="00FF157E" w:rsidP="00EE14B9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C00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14:paraId="415FB59C" w14:textId="77777777" w:rsidR="009E3C29" w:rsidRPr="007C0006" w:rsidRDefault="009E3C29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3C29" w:rsidRPr="007C0006" w14:paraId="7C3AA4BD" w14:textId="77777777" w:rsidTr="00EE14B9">
        <w:tc>
          <w:tcPr>
            <w:tcW w:w="2338" w:type="pct"/>
          </w:tcPr>
          <w:p w14:paraId="5D55BD29" w14:textId="77777777" w:rsidR="009E3C29" w:rsidRPr="007C0006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3D46B479" w14:textId="77777777" w:rsidR="009E3C29" w:rsidRPr="007C0006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C000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8218C" w:rsidRPr="007C0006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C8652FB" w14:textId="77777777" w:rsidR="009E3C29" w:rsidRPr="007C0006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282A5CE6" w14:textId="77777777" w:rsidR="009E3C29" w:rsidRPr="007C0006" w:rsidRDefault="003D21A0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C000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B8218C" w:rsidRPr="007C0006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9E3C29" w:rsidRPr="007C0006" w14:paraId="174EBBDE" w14:textId="77777777" w:rsidTr="00EE14B9">
        <w:tc>
          <w:tcPr>
            <w:tcW w:w="2338" w:type="pct"/>
          </w:tcPr>
          <w:p w14:paraId="70CEE7E9" w14:textId="77777777" w:rsidR="009E3C29" w:rsidRPr="007C0006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4CA3BC39" w14:textId="77777777" w:rsidR="009E3C29" w:rsidRPr="007C0006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4078A3CF" w14:textId="77777777" w:rsidR="009E3C29" w:rsidRPr="007C0006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F311284" w14:textId="77777777" w:rsidR="009E3C29" w:rsidRPr="007C0006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A03562" w14:textId="77777777" w:rsidR="009E3C29" w:rsidRPr="007C0006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452CCBF0" w14:textId="77777777" w:rsidR="009E3C29" w:rsidRPr="007C0006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6298A022" w14:textId="77777777" w:rsidR="009E3C29" w:rsidRPr="007C0006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444326A" w14:textId="77777777" w:rsidR="009E3C29" w:rsidRPr="007C0006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7C0006" w14:paraId="762AC492" w14:textId="77777777" w:rsidTr="00EE14B9">
        <w:tc>
          <w:tcPr>
            <w:tcW w:w="2338" w:type="pct"/>
          </w:tcPr>
          <w:p w14:paraId="4289DF55" w14:textId="77777777" w:rsidR="009E3C29" w:rsidRPr="007C0006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3E4995BF" w14:textId="77777777" w:rsidR="009E3C29" w:rsidRPr="007C0006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2802A05F" w14:textId="77777777" w:rsidR="009E3C29" w:rsidRPr="007C0006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7CF2A24" w14:textId="77777777" w:rsidR="009E3C29" w:rsidRPr="007C0006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31906173" w14:textId="77777777" w:rsidR="009E3C29" w:rsidRPr="007C0006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0AF73F5D" w14:textId="77777777" w:rsidR="009E3C29" w:rsidRPr="007C0006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4A468A4F" w14:textId="77777777" w:rsidR="009E3C29" w:rsidRPr="007C0006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0F34C308" w14:textId="77777777" w:rsidR="009E3C29" w:rsidRPr="007C0006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218C" w:rsidRPr="007C0006" w14:paraId="4F51DC62" w14:textId="77777777" w:rsidTr="00EE14B9">
        <w:tc>
          <w:tcPr>
            <w:tcW w:w="2338" w:type="pct"/>
          </w:tcPr>
          <w:p w14:paraId="61C41DDB" w14:textId="77777777" w:rsidR="00B8218C" w:rsidRPr="007C0006" w:rsidRDefault="00B8218C" w:rsidP="00B8218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0006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484" w:type="pct"/>
          </w:tcPr>
          <w:p w14:paraId="3BBA4E79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6151B8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188F0E9" w14:textId="23691248" w:rsidR="00B8218C" w:rsidRPr="007C0006" w:rsidRDefault="00C2426B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1</w:t>
            </w:r>
            <w:r w:rsidR="003808A6" w:rsidRPr="007C0006">
              <w:rPr>
                <w:rFonts w:ascii="Angsana New" w:hAnsi="Angsana New"/>
                <w:sz w:val="30"/>
                <w:szCs w:val="30"/>
              </w:rPr>
              <w:t>74</w:t>
            </w:r>
            <w:r w:rsidRPr="007C0006">
              <w:rPr>
                <w:rFonts w:ascii="Angsana New" w:hAnsi="Angsana New"/>
                <w:sz w:val="30"/>
                <w:szCs w:val="30"/>
              </w:rPr>
              <w:t>,</w:t>
            </w:r>
            <w:r w:rsidR="003808A6" w:rsidRPr="007C0006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46" w:type="pct"/>
          </w:tcPr>
          <w:p w14:paraId="6D8EF83A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0D5C441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3D6BCC4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20148C2A" w14:textId="77777777" w:rsidR="00B8218C" w:rsidRPr="007C0006" w:rsidRDefault="00B8218C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197,228</w:t>
            </w:r>
          </w:p>
        </w:tc>
      </w:tr>
      <w:tr w:rsidR="00B8218C" w:rsidRPr="007C0006" w14:paraId="66F314AC" w14:textId="77777777" w:rsidTr="00EE14B9">
        <w:tc>
          <w:tcPr>
            <w:tcW w:w="2338" w:type="pct"/>
          </w:tcPr>
          <w:p w14:paraId="12806D20" w14:textId="77777777" w:rsidR="00B8218C" w:rsidRPr="007C0006" w:rsidRDefault="00B8218C" w:rsidP="00B8218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0006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63E73013" w14:textId="77777777" w:rsidR="00B8218C" w:rsidRPr="007C0006" w:rsidRDefault="00B8218C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372C45BC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87C084D" w14:textId="5FB01384" w:rsidR="00B8218C" w:rsidRPr="007C0006" w:rsidRDefault="00C2426B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3</w:t>
            </w:r>
            <w:r w:rsidR="0063451C" w:rsidRPr="007C0006">
              <w:rPr>
                <w:rFonts w:ascii="Angsana New" w:hAnsi="Angsana New"/>
                <w:sz w:val="30"/>
                <w:szCs w:val="30"/>
              </w:rPr>
              <w:t>4</w:t>
            </w:r>
            <w:r w:rsidRPr="007C0006">
              <w:rPr>
                <w:rFonts w:ascii="Angsana New" w:hAnsi="Angsana New"/>
                <w:sz w:val="30"/>
                <w:szCs w:val="30"/>
              </w:rPr>
              <w:t>,</w:t>
            </w:r>
            <w:r w:rsidR="0063451C" w:rsidRPr="007C0006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146" w:type="pct"/>
          </w:tcPr>
          <w:p w14:paraId="095744FF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3FEA800" w14:textId="77777777" w:rsidR="00B8218C" w:rsidRPr="007C0006" w:rsidRDefault="00B8218C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0B7FFF24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486BB45C" w14:textId="77777777" w:rsidR="00B8218C" w:rsidRPr="007C0006" w:rsidRDefault="00B8218C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39,446</w:t>
            </w:r>
          </w:p>
        </w:tc>
      </w:tr>
      <w:tr w:rsidR="00B8218C" w:rsidRPr="007C0006" w14:paraId="474FE465" w14:textId="77777777" w:rsidTr="00EE14B9">
        <w:tc>
          <w:tcPr>
            <w:tcW w:w="2338" w:type="pct"/>
          </w:tcPr>
          <w:p w14:paraId="166CEFDD" w14:textId="77777777" w:rsidR="00B8218C" w:rsidRPr="007C0006" w:rsidRDefault="00B8218C" w:rsidP="00B8218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00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6C3AC1E8" w14:textId="77777777" w:rsidR="00B8218C" w:rsidRPr="007C0006" w:rsidRDefault="00B8218C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52DCC35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FFC885" w14:textId="2C058E2A" w:rsidR="00B8218C" w:rsidRPr="007C0006" w:rsidRDefault="00C2426B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1,520</w:t>
            </w:r>
          </w:p>
        </w:tc>
        <w:tc>
          <w:tcPr>
            <w:tcW w:w="146" w:type="pct"/>
          </w:tcPr>
          <w:p w14:paraId="37BC8A28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70CF353" w14:textId="77777777" w:rsidR="00B8218C" w:rsidRPr="007C0006" w:rsidRDefault="00B8218C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6DFAC58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E362BD" w14:textId="77777777" w:rsidR="00B8218C" w:rsidRPr="007C0006" w:rsidRDefault="00B8218C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1,170</w:t>
            </w:r>
          </w:p>
        </w:tc>
      </w:tr>
      <w:tr w:rsidR="00B8218C" w:rsidRPr="007C0006" w14:paraId="59BE9E54" w14:textId="77777777" w:rsidTr="00EE14B9">
        <w:tc>
          <w:tcPr>
            <w:tcW w:w="2338" w:type="pct"/>
          </w:tcPr>
          <w:p w14:paraId="5EF9DAB8" w14:textId="77777777" w:rsidR="00B8218C" w:rsidRPr="007C0006" w:rsidRDefault="00B8218C" w:rsidP="00B8218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00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3248B17E" w14:textId="77777777" w:rsidR="00B8218C" w:rsidRPr="007C0006" w:rsidRDefault="00B8218C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9CDF0C9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C9B29D5" w14:textId="6FA6B0D5" w:rsidR="00B8218C" w:rsidRPr="007C0006" w:rsidRDefault="00C2426B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(8,128)</w:t>
            </w:r>
          </w:p>
        </w:tc>
        <w:tc>
          <w:tcPr>
            <w:tcW w:w="146" w:type="pct"/>
          </w:tcPr>
          <w:p w14:paraId="47A0AFEA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7A896E2F" w14:textId="77777777" w:rsidR="00B8218C" w:rsidRPr="007C0006" w:rsidRDefault="00B8218C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54FA89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281C1E2E" w14:textId="77777777" w:rsidR="00B8218C" w:rsidRPr="007C0006" w:rsidRDefault="00B8218C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(3,215)</w:t>
            </w:r>
          </w:p>
        </w:tc>
      </w:tr>
      <w:tr w:rsidR="00B8218C" w:rsidRPr="007C0006" w14:paraId="7603132E" w14:textId="77777777" w:rsidTr="00A31CCC">
        <w:tc>
          <w:tcPr>
            <w:tcW w:w="2338" w:type="pct"/>
          </w:tcPr>
          <w:p w14:paraId="00CCF1A2" w14:textId="77777777" w:rsidR="00B8218C" w:rsidRPr="007C0006" w:rsidRDefault="00B8218C" w:rsidP="00B8218C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00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484" w:type="pct"/>
          </w:tcPr>
          <w:p w14:paraId="515E83A8" w14:textId="77777777" w:rsidR="00B8218C" w:rsidRPr="007C0006" w:rsidRDefault="00B8218C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1ED9987" w14:textId="77777777" w:rsidR="00B8218C" w:rsidRPr="007C0006" w:rsidRDefault="00B8218C" w:rsidP="00B8218C">
            <w:pPr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32798A7" w14:textId="653E73B5" w:rsidR="00B8218C" w:rsidRPr="007C0006" w:rsidRDefault="00C2426B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(46,107)</w:t>
            </w:r>
          </w:p>
        </w:tc>
        <w:tc>
          <w:tcPr>
            <w:tcW w:w="146" w:type="pct"/>
          </w:tcPr>
          <w:p w14:paraId="2117F285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EBFA678" w14:textId="77777777" w:rsidR="00B8218C" w:rsidRPr="007C0006" w:rsidRDefault="00B8218C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9622562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40E7A3" w14:textId="77777777" w:rsidR="00B8218C" w:rsidRPr="007C0006" w:rsidRDefault="00B8218C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(20,273)</w:t>
            </w:r>
          </w:p>
        </w:tc>
      </w:tr>
      <w:tr w:rsidR="00B8218C" w:rsidRPr="007C0006" w14:paraId="36726934" w14:textId="77777777" w:rsidTr="00E10A67">
        <w:tc>
          <w:tcPr>
            <w:tcW w:w="2338" w:type="pct"/>
          </w:tcPr>
          <w:p w14:paraId="6F03CA0A" w14:textId="77777777" w:rsidR="00B8218C" w:rsidRPr="007C0006" w:rsidRDefault="00B8218C" w:rsidP="00B8218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00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</w:t>
            </w:r>
            <w:r w:rsidRPr="007C00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ในปีปัจจุบัน</w:t>
            </w:r>
            <w:r w:rsidRPr="007C00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ที่ไม่รับรู้เป็นสินทรัพย์</w:t>
            </w:r>
          </w:p>
          <w:p w14:paraId="7F6AC50F" w14:textId="77777777" w:rsidR="00B8218C" w:rsidRPr="007C0006" w:rsidRDefault="00B8218C" w:rsidP="00B8218C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Pr="007C00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</w:t>
            </w:r>
            <w:r w:rsidRPr="007C00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</w:t>
            </w:r>
            <w:r w:rsidRPr="007C00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84" w:type="pct"/>
          </w:tcPr>
          <w:p w14:paraId="3E16D227" w14:textId="77777777" w:rsidR="00B8218C" w:rsidRPr="007C0006" w:rsidRDefault="00B8218C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C88E5D5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DF8B41B" w14:textId="77777777" w:rsidR="00B8218C" w:rsidRPr="007C0006" w:rsidRDefault="00B8218C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7AE5D0AD" w14:textId="6A5726DA" w:rsidR="00C2426B" w:rsidRPr="007C0006" w:rsidRDefault="00C2426B" w:rsidP="00C24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19,014</w:t>
            </w:r>
          </w:p>
        </w:tc>
        <w:tc>
          <w:tcPr>
            <w:tcW w:w="146" w:type="pct"/>
          </w:tcPr>
          <w:p w14:paraId="5D8374CE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724FBB3" w14:textId="77777777" w:rsidR="00B8218C" w:rsidRPr="007C0006" w:rsidRDefault="00B8218C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D8B4FC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4A3C872" w14:textId="77777777" w:rsidR="00B8218C" w:rsidRPr="007C0006" w:rsidRDefault="00B8218C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6A4D66EC" w14:textId="77777777" w:rsidR="00B8218C" w:rsidRPr="007C0006" w:rsidRDefault="00B8218C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8,196</w:t>
            </w:r>
          </w:p>
        </w:tc>
      </w:tr>
      <w:tr w:rsidR="00B8218C" w:rsidRPr="007C0006" w14:paraId="5695892B" w14:textId="77777777" w:rsidTr="00E10A67">
        <w:tc>
          <w:tcPr>
            <w:tcW w:w="2338" w:type="pct"/>
          </w:tcPr>
          <w:p w14:paraId="6876F382" w14:textId="77777777" w:rsidR="00B8218C" w:rsidRPr="007C0006" w:rsidRDefault="00B8218C" w:rsidP="00B8218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0006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668C367" w14:textId="77777777" w:rsidR="00B8218C" w:rsidRPr="007C0006" w:rsidRDefault="00B8218C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C1D25F3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3545CBD2" w14:textId="01748420" w:rsidR="00B8218C" w:rsidRPr="007C0006" w:rsidRDefault="0063451C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2,974</w:t>
            </w:r>
          </w:p>
        </w:tc>
        <w:tc>
          <w:tcPr>
            <w:tcW w:w="146" w:type="pct"/>
          </w:tcPr>
          <w:p w14:paraId="51A90A89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5D05FC0A" w14:textId="77777777" w:rsidR="00B8218C" w:rsidRPr="007C0006" w:rsidRDefault="00B8218C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9A2F668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BD3C768" w14:textId="77777777" w:rsidR="00B8218C" w:rsidRPr="007C0006" w:rsidRDefault="00B8218C" w:rsidP="00B821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4,187</w:t>
            </w:r>
          </w:p>
        </w:tc>
      </w:tr>
      <w:tr w:rsidR="00B8218C" w:rsidRPr="007C0006" w14:paraId="4C72B29E" w14:textId="77777777" w:rsidTr="00731FDF">
        <w:tc>
          <w:tcPr>
            <w:tcW w:w="2338" w:type="pct"/>
          </w:tcPr>
          <w:p w14:paraId="41BC0CCA" w14:textId="77777777" w:rsidR="00B8218C" w:rsidRPr="007C0006" w:rsidRDefault="00B8218C" w:rsidP="00B8218C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00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664376E0" w14:textId="41529D78" w:rsidR="00B8218C" w:rsidRPr="007C0006" w:rsidRDefault="00C2426B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0006">
              <w:rPr>
                <w:rFonts w:ascii="Angsana New" w:hAnsi="Angsana New"/>
                <w:b/>
                <w:bCs/>
                <w:sz w:val="30"/>
                <w:szCs w:val="30"/>
              </w:rPr>
              <w:t>2.</w:t>
            </w:r>
            <w:r w:rsidR="00C16227" w:rsidRPr="007C0006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9" w:type="pct"/>
          </w:tcPr>
          <w:p w14:paraId="453452E1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35C63F9" w14:textId="0407A9A1" w:rsidR="00B8218C" w:rsidRPr="007C0006" w:rsidRDefault="00C2426B" w:rsidP="00C2426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0006">
              <w:rPr>
                <w:rFonts w:ascii="Angsana New" w:hAnsi="Angsana New"/>
                <w:b/>
                <w:bCs/>
                <w:sz w:val="30"/>
                <w:szCs w:val="30"/>
              </w:rPr>
              <w:t>4,259</w:t>
            </w:r>
          </w:p>
        </w:tc>
        <w:tc>
          <w:tcPr>
            <w:tcW w:w="146" w:type="pct"/>
          </w:tcPr>
          <w:p w14:paraId="0A73FFF5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1F2F0BD5" w14:textId="77777777" w:rsidR="00B8218C" w:rsidRPr="007C0006" w:rsidRDefault="00B8218C" w:rsidP="00B8218C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0006">
              <w:rPr>
                <w:rFonts w:ascii="Angsana New" w:hAnsi="Angsana New"/>
                <w:b/>
                <w:bCs/>
                <w:sz w:val="30"/>
                <w:szCs w:val="30"/>
              </w:rPr>
              <w:t>14.96</w:t>
            </w:r>
          </w:p>
        </w:tc>
        <w:tc>
          <w:tcPr>
            <w:tcW w:w="146" w:type="pct"/>
          </w:tcPr>
          <w:p w14:paraId="6AE5BC33" w14:textId="77777777" w:rsidR="00B8218C" w:rsidRPr="007C0006" w:rsidRDefault="00B8218C" w:rsidP="00B8218C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A71D7DB" w14:textId="77777777" w:rsidR="00B8218C" w:rsidRPr="007C0006" w:rsidRDefault="00B8218C" w:rsidP="00B82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0006">
              <w:rPr>
                <w:rFonts w:ascii="Angsana New" w:hAnsi="Angsana New"/>
                <w:b/>
                <w:bCs/>
                <w:sz w:val="30"/>
                <w:szCs w:val="30"/>
              </w:rPr>
              <w:t>29,511</w:t>
            </w:r>
          </w:p>
        </w:tc>
      </w:tr>
      <w:tr w:rsidR="006E6643" w:rsidRPr="007C0006" w14:paraId="3A812ECA" w14:textId="77777777" w:rsidTr="00F33295">
        <w:tc>
          <w:tcPr>
            <w:tcW w:w="2338" w:type="pct"/>
          </w:tcPr>
          <w:p w14:paraId="3F585E39" w14:textId="77777777" w:rsidR="006E6643" w:rsidRPr="007C0006" w:rsidRDefault="006E6643" w:rsidP="006E6643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C00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662" w:type="pct"/>
            <w:gridSpan w:val="7"/>
          </w:tcPr>
          <w:p w14:paraId="3C238A66" w14:textId="77777777" w:rsidR="006E6643" w:rsidRPr="007C0006" w:rsidRDefault="006E6643" w:rsidP="006E664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3C29" w:rsidRPr="007C0006" w14:paraId="006FE69E" w14:textId="77777777" w:rsidTr="00F33295">
        <w:tc>
          <w:tcPr>
            <w:tcW w:w="2338" w:type="pct"/>
          </w:tcPr>
          <w:p w14:paraId="08ECDD05" w14:textId="77777777" w:rsidR="009E3C29" w:rsidRPr="007C0006" w:rsidRDefault="009E3C29" w:rsidP="00EE14B9">
            <w:pPr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5" w:type="pct"/>
            <w:gridSpan w:val="3"/>
          </w:tcPr>
          <w:p w14:paraId="01E7AFEF" w14:textId="77777777" w:rsidR="009E3C29" w:rsidRPr="007C0006" w:rsidRDefault="00FD5E24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C000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73FD0" w:rsidRPr="007C0006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0551042" w14:textId="77777777" w:rsidR="009E3C29" w:rsidRPr="007C0006" w:rsidRDefault="009E3C29" w:rsidP="00EE14B9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pct"/>
            <w:gridSpan w:val="3"/>
          </w:tcPr>
          <w:p w14:paraId="4A5D82CE" w14:textId="77777777" w:rsidR="009E3C29" w:rsidRPr="007C0006" w:rsidRDefault="00FD5E24" w:rsidP="00EE14B9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C000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73FD0" w:rsidRPr="007C0006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</w:tr>
      <w:tr w:rsidR="009E3C29" w:rsidRPr="007C0006" w14:paraId="5338CA3D" w14:textId="77777777" w:rsidTr="00F33295">
        <w:tc>
          <w:tcPr>
            <w:tcW w:w="2338" w:type="pct"/>
          </w:tcPr>
          <w:p w14:paraId="5FEEDD57" w14:textId="77777777" w:rsidR="009E3C29" w:rsidRPr="007C0006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69AE374F" w14:textId="77777777" w:rsidR="009E3C29" w:rsidRPr="007C0006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5B8CBBCC" w14:textId="77777777" w:rsidR="009E3C29" w:rsidRPr="007C0006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10D62BE" w14:textId="77777777" w:rsidR="009E3C29" w:rsidRPr="007C0006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91E080" w14:textId="77777777" w:rsidR="009E3C29" w:rsidRPr="007C0006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C5E614C" w14:textId="77777777" w:rsidR="009E3C29" w:rsidRPr="007C0006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6" w:type="pct"/>
          </w:tcPr>
          <w:p w14:paraId="3BC76F6F" w14:textId="77777777" w:rsidR="009E3C29" w:rsidRPr="007C0006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D0AD275" w14:textId="77777777" w:rsidR="009E3C29" w:rsidRPr="007C0006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C29" w:rsidRPr="007C0006" w14:paraId="4D3438EE" w14:textId="77777777" w:rsidTr="00F33295">
        <w:tc>
          <w:tcPr>
            <w:tcW w:w="2338" w:type="pct"/>
          </w:tcPr>
          <w:p w14:paraId="44B36A31" w14:textId="77777777" w:rsidR="009E3C29" w:rsidRPr="007C0006" w:rsidRDefault="009E3C29" w:rsidP="00EE14B9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" w:type="pct"/>
          </w:tcPr>
          <w:p w14:paraId="31FDA016" w14:textId="77777777" w:rsidR="009E3C29" w:rsidRPr="007C0006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69F32E00" w14:textId="77777777" w:rsidR="009E3C29" w:rsidRPr="007C0006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138B72D" w14:textId="77777777" w:rsidR="009E3C29" w:rsidRPr="007C0006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6" w:type="pct"/>
          </w:tcPr>
          <w:p w14:paraId="67D818E1" w14:textId="77777777" w:rsidR="009E3C29" w:rsidRPr="007C0006" w:rsidRDefault="009E3C29" w:rsidP="00EE14B9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0" w:type="pct"/>
          </w:tcPr>
          <w:p w14:paraId="683F6047" w14:textId="77777777" w:rsidR="009E3C29" w:rsidRPr="007C0006" w:rsidRDefault="009E3C29" w:rsidP="00EE14B9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6" w:type="pct"/>
          </w:tcPr>
          <w:p w14:paraId="625D7D40" w14:textId="77777777" w:rsidR="009E3C29" w:rsidRPr="007C0006" w:rsidRDefault="009E3C29" w:rsidP="00EE14B9">
            <w:pPr>
              <w:spacing w:line="240" w:lineRule="auto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</w:tcPr>
          <w:p w14:paraId="379AEAF3" w14:textId="77777777" w:rsidR="009E3C29" w:rsidRPr="007C0006" w:rsidRDefault="009E3C29" w:rsidP="00EE14B9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C00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3FD0" w:rsidRPr="007C0006" w14:paraId="0AF3CDA8" w14:textId="77777777" w:rsidTr="00F33295">
        <w:tc>
          <w:tcPr>
            <w:tcW w:w="2338" w:type="pct"/>
          </w:tcPr>
          <w:p w14:paraId="6778D554" w14:textId="77777777" w:rsidR="00273FD0" w:rsidRPr="007C0006" w:rsidRDefault="00273FD0" w:rsidP="00273FD0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0006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484" w:type="pct"/>
          </w:tcPr>
          <w:p w14:paraId="219CF3AD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3CE680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44638E3F" w14:textId="484236E8" w:rsidR="00273FD0" w:rsidRPr="007C0006" w:rsidRDefault="00FD3A66" w:rsidP="00273F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23,394</w:t>
            </w:r>
          </w:p>
        </w:tc>
        <w:tc>
          <w:tcPr>
            <w:tcW w:w="146" w:type="pct"/>
          </w:tcPr>
          <w:p w14:paraId="3A54E73F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663825FD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164D67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59A430DF" w14:textId="77777777" w:rsidR="00273FD0" w:rsidRPr="007C0006" w:rsidRDefault="00273FD0" w:rsidP="00273F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152,474</w:t>
            </w:r>
          </w:p>
        </w:tc>
      </w:tr>
      <w:tr w:rsidR="00273FD0" w:rsidRPr="007C0006" w14:paraId="17D02339" w14:textId="77777777" w:rsidTr="00F33295">
        <w:tc>
          <w:tcPr>
            <w:tcW w:w="2338" w:type="pct"/>
          </w:tcPr>
          <w:p w14:paraId="4625560F" w14:textId="77777777" w:rsidR="00273FD0" w:rsidRPr="007C0006" w:rsidRDefault="00273FD0" w:rsidP="00273FD0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0006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84" w:type="pct"/>
          </w:tcPr>
          <w:p w14:paraId="216367D9" w14:textId="77777777" w:rsidR="00273FD0" w:rsidRPr="007C0006" w:rsidRDefault="00273FD0" w:rsidP="00273FD0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9" w:type="pct"/>
          </w:tcPr>
          <w:p w14:paraId="7D93C6F8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94521D0" w14:textId="11ED2A50" w:rsidR="00273FD0" w:rsidRPr="007C0006" w:rsidRDefault="00FD3A66" w:rsidP="00273F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4,679</w:t>
            </w:r>
          </w:p>
        </w:tc>
        <w:tc>
          <w:tcPr>
            <w:tcW w:w="146" w:type="pct"/>
          </w:tcPr>
          <w:p w14:paraId="5C2EFD01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11AD0468" w14:textId="77777777" w:rsidR="00273FD0" w:rsidRPr="007C0006" w:rsidRDefault="00273FD0" w:rsidP="00273FD0">
            <w:pPr>
              <w:tabs>
                <w:tab w:val="left" w:pos="57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6" w:type="pct"/>
          </w:tcPr>
          <w:p w14:paraId="358EB29E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3E673103" w14:textId="77777777" w:rsidR="00273FD0" w:rsidRPr="007C0006" w:rsidRDefault="00273FD0" w:rsidP="00273F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30,495</w:t>
            </w:r>
          </w:p>
        </w:tc>
      </w:tr>
      <w:tr w:rsidR="00273FD0" w:rsidRPr="007C0006" w14:paraId="3ED4AC1E" w14:textId="77777777" w:rsidTr="00F33295">
        <w:tc>
          <w:tcPr>
            <w:tcW w:w="2338" w:type="pct"/>
          </w:tcPr>
          <w:p w14:paraId="26E40119" w14:textId="77777777" w:rsidR="00273FD0" w:rsidRPr="007C0006" w:rsidRDefault="00273FD0" w:rsidP="00273FD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00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84" w:type="pct"/>
          </w:tcPr>
          <w:p w14:paraId="140AE930" w14:textId="77777777" w:rsidR="00273FD0" w:rsidRPr="007C0006" w:rsidRDefault="00273FD0" w:rsidP="00273F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1A08665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6508DC3" w14:textId="6B8CF28D" w:rsidR="00273FD0" w:rsidRPr="007C0006" w:rsidRDefault="00FD3A66" w:rsidP="00273F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146" w:type="pct"/>
          </w:tcPr>
          <w:p w14:paraId="5B5B26BD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2EA0F23" w14:textId="77777777" w:rsidR="00273FD0" w:rsidRPr="007C0006" w:rsidRDefault="00273FD0" w:rsidP="00273F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539092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8DE2F98" w14:textId="77777777" w:rsidR="00273FD0" w:rsidRPr="007C0006" w:rsidRDefault="00273FD0" w:rsidP="00273F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273FD0" w:rsidRPr="007C0006" w14:paraId="751BEC7F" w14:textId="77777777" w:rsidTr="00F33295">
        <w:tc>
          <w:tcPr>
            <w:tcW w:w="2338" w:type="pct"/>
          </w:tcPr>
          <w:p w14:paraId="7FDBC2D3" w14:textId="77777777" w:rsidR="00273FD0" w:rsidRPr="007C0006" w:rsidRDefault="00273FD0" w:rsidP="00273FD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00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484" w:type="pct"/>
          </w:tcPr>
          <w:p w14:paraId="2CCE273E" w14:textId="77777777" w:rsidR="00273FD0" w:rsidRPr="007C0006" w:rsidRDefault="00273FD0" w:rsidP="00273F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C44279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3370AB4" w14:textId="3CA0A443" w:rsidR="00273FD0" w:rsidRPr="007C0006" w:rsidRDefault="00FD3A66" w:rsidP="00273F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(7,937)</w:t>
            </w:r>
          </w:p>
        </w:tc>
        <w:tc>
          <w:tcPr>
            <w:tcW w:w="146" w:type="pct"/>
          </w:tcPr>
          <w:p w14:paraId="61A260D9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2D6A4D49" w14:textId="77777777" w:rsidR="00273FD0" w:rsidRPr="007C0006" w:rsidRDefault="00273FD0" w:rsidP="00273F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223A4F0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C7B669A" w14:textId="77777777" w:rsidR="00273FD0" w:rsidRPr="007C0006" w:rsidRDefault="00273FD0" w:rsidP="00273F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(3,107)</w:t>
            </w:r>
          </w:p>
        </w:tc>
      </w:tr>
      <w:tr w:rsidR="00FD3A66" w:rsidRPr="007C0006" w14:paraId="7B9182BF" w14:textId="77777777" w:rsidTr="00F33295">
        <w:tc>
          <w:tcPr>
            <w:tcW w:w="2338" w:type="pct"/>
          </w:tcPr>
          <w:p w14:paraId="7E3F04C1" w14:textId="77777777" w:rsidR="00FD3A66" w:rsidRPr="007C0006" w:rsidRDefault="00FD3A66" w:rsidP="00273FD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00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0587EBF9" w14:textId="4BF6341F" w:rsidR="00FD3A66" w:rsidRPr="007C0006" w:rsidRDefault="00FD3A66" w:rsidP="00273FD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0006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7C00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4" w:type="pct"/>
          </w:tcPr>
          <w:p w14:paraId="4A7463E8" w14:textId="77777777" w:rsidR="00FD3A66" w:rsidRPr="007C0006" w:rsidRDefault="00FD3A66" w:rsidP="00273F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6E299AD0" w14:textId="77777777" w:rsidR="00FD3A66" w:rsidRPr="007C0006" w:rsidRDefault="00FD3A66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8FDFC89" w14:textId="77777777" w:rsidR="00FD3A66" w:rsidRPr="007C0006" w:rsidRDefault="00FD3A66" w:rsidP="00273F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4D250E1B" w14:textId="5FE08DD5" w:rsidR="00FD3A66" w:rsidRPr="007C0006" w:rsidRDefault="00FD3A66" w:rsidP="00FD3A6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3,151</w:t>
            </w:r>
          </w:p>
        </w:tc>
        <w:tc>
          <w:tcPr>
            <w:tcW w:w="146" w:type="pct"/>
          </w:tcPr>
          <w:p w14:paraId="219AF50E" w14:textId="77777777" w:rsidR="00FD3A66" w:rsidRPr="007C0006" w:rsidRDefault="00FD3A66" w:rsidP="00273F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50B7EC5B" w14:textId="77777777" w:rsidR="00FD3A66" w:rsidRPr="007C0006" w:rsidRDefault="00FD3A66" w:rsidP="00273F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F349D5" w14:textId="77777777" w:rsidR="00FD3A66" w:rsidRPr="007C0006" w:rsidRDefault="00FD3A66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DE1AF27" w14:textId="77777777" w:rsidR="00FD3A66" w:rsidRPr="007C0006" w:rsidRDefault="00FD3A66" w:rsidP="00273F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</w:p>
          <w:p w14:paraId="22644400" w14:textId="16093F2A" w:rsidR="00FD3A66" w:rsidRPr="007C0006" w:rsidRDefault="00FD3A66" w:rsidP="00FD3A6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3FD0" w:rsidRPr="007C0006" w14:paraId="66A306C1" w14:textId="77777777" w:rsidTr="00F33295">
        <w:tc>
          <w:tcPr>
            <w:tcW w:w="2338" w:type="pct"/>
          </w:tcPr>
          <w:p w14:paraId="4B4CBA13" w14:textId="77777777" w:rsidR="00273FD0" w:rsidRPr="007C0006" w:rsidRDefault="00273FD0" w:rsidP="00273FD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C00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484" w:type="pct"/>
          </w:tcPr>
          <w:p w14:paraId="598B4125" w14:textId="77777777" w:rsidR="00273FD0" w:rsidRPr="007C0006" w:rsidRDefault="00273FD0" w:rsidP="00273F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E4F04E7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87BF14D" w14:textId="1FEA4681" w:rsidR="00273FD0" w:rsidRPr="007C0006" w:rsidRDefault="00FD3A66" w:rsidP="00273F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146" w:type="pct"/>
          </w:tcPr>
          <w:p w14:paraId="55E4F994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</w:tcPr>
          <w:p w14:paraId="4C477E1A" w14:textId="77777777" w:rsidR="00273FD0" w:rsidRPr="007C0006" w:rsidRDefault="00273FD0" w:rsidP="00273F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BD9564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D191764" w14:textId="77777777" w:rsidR="00273FD0" w:rsidRPr="007C0006" w:rsidRDefault="00273FD0" w:rsidP="00273F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sz w:val="30"/>
                <w:szCs w:val="30"/>
              </w:rPr>
            </w:pPr>
            <w:r w:rsidRPr="007C0006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273FD0" w:rsidRPr="00A4374A" w14:paraId="676B1359" w14:textId="77777777" w:rsidTr="00F33295">
        <w:tc>
          <w:tcPr>
            <w:tcW w:w="2338" w:type="pct"/>
          </w:tcPr>
          <w:p w14:paraId="1747197F" w14:textId="77777777" w:rsidR="00273FD0" w:rsidRPr="007C0006" w:rsidRDefault="00273FD0" w:rsidP="00273FD0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00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1DA9C886" w14:textId="2A1607FD" w:rsidR="00273FD0" w:rsidRPr="007C0006" w:rsidRDefault="00A41007" w:rsidP="00273F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0006">
              <w:rPr>
                <w:rFonts w:ascii="Angsana New" w:hAnsi="Angsana New"/>
                <w:b/>
                <w:bCs/>
                <w:sz w:val="30"/>
                <w:szCs w:val="30"/>
              </w:rPr>
              <w:t>5.60</w:t>
            </w:r>
          </w:p>
        </w:tc>
        <w:tc>
          <w:tcPr>
            <w:tcW w:w="149" w:type="pct"/>
          </w:tcPr>
          <w:p w14:paraId="157E76AD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F9B94F4" w14:textId="6675065E" w:rsidR="00273FD0" w:rsidRPr="007C0006" w:rsidRDefault="00FD3A66" w:rsidP="00FD3A6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0006">
              <w:rPr>
                <w:rFonts w:ascii="Angsana New" w:hAnsi="Angsana New"/>
                <w:b/>
                <w:bCs/>
                <w:sz w:val="30"/>
                <w:szCs w:val="30"/>
              </w:rPr>
              <w:t>1,312</w:t>
            </w:r>
          </w:p>
        </w:tc>
        <w:tc>
          <w:tcPr>
            <w:tcW w:w="146" w:type="pct"/>
          </w:tcPr>
          <w:p w14:paraId="7EAE20C4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</w:tcPr>
          <w:p w14:paraId="792BEE05" w14:textId="77777777" w:rsidR="00273FD0" w:rsidRPr="007C0006" w:rsidRDefault="00273FD0" w:rsidP="00273FD0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0006">
              <w:rPr>
                <w:rFonts w:ascii="Angsana New" w:hAnsi="Angsana New"/>
                <w:b/>
                <w:bCs/>
                <w:sz w:val="30"/>
                <w:szCs w:val="30"/>
              </w:rPr>
              <w:t>18.57</w:t>
            </w:r>
          </w:p>
        </w:tc>
        <w:tc>
          <w:tcPr>
            <w:tcW w:w="146" w:type="pct"/>
          </w:tcPr>
          <w:p w14:paraId="25572889" w14:textId="77777777" w:rsidR="00273FD0" w:rsidRPr="007C0006" w:rsidRDefault="00273FD0" w:rsidP="00273FD0">
            <w:pPr>
              <w:tabs>
                <w:tab w:val="clear" w:pos="907"/>
                <w:tab w:val="decimal" w:pos="882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BBAC6D8" w14:textId="77777777" w:rsidR="00273FD0" w:rsidRPr="00D37F98" w:rsidRDefault="00273FD0" w:rsidP="00273FD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0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0006">
              <w:rPr>
                <w:rFonts w:ascii="Angsana New" w:hAnsi="Angsana New"/>
                <w:b/>
                <w:bCs/>
                <w:sz w:val="30"/>
                <w:szCs w:val="30"/>
              </w:rPr>
              <w:t>28,317</w:t>
            </w:r>
          </w:p>
        </w:tc>
      </w:tr>
    </w:tbl>
    <w:p w14:paraId="11D23718" w14:textId="77777777" w:rsidR="009E3C29" w:rsidRDefault="009E3C29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9"/>
        <w:gridCol w:w="1062"/>
        <w:gridCol w:w="21"/>
        <w:gridCol w:w="271"/>
        <w:gridCol w:w="1084"/>
        <w:gridCol w:w="253"/>
        <w:gridCol w:w="1058"/>
        <w:gridCol w:w="262"/>
        <w:gridCol w:w="1091"/>
      </w:tblGrid>
      <w:tr w:rsidR="00F14AEE" w:rsidRPr="00D669F1" w14:paraId="77A385D6" w14:textId="77777777" w:rsidTr="00C5097D">
        <w:trPr>
          <w:trHeight w:val="413"/>
        </w:trPr>
        <w:tc>
          <w:tcPr>
            <w:tcW w:w="2275" w:type="pct"/>
          </w:tcPr>
          <w:p w14:paraId="48984D90" w14:textId="77777777" w:rsidR="00F14AEE" w:rsidRPr="002A43D6" w:rsidRDefault="00F14AEE" w:rsidP="00C5097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5" w:type="pct"/>
            <w:gridSpan w:val="8"/>
          </w:tcPr>
          <w:p w14:paraId="15E46FD9" w14:textId="77777777" w:rsidR="00F14AEE" w:rsidRPr="00D669F1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9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E6643" w:rsidRPr="00D669F1" w14:paraId="56E72D2C" w14:textId="77777777" w:rsidTr="00C5097D">
        <w:trPr>
          <w:trHeight w:val="413"/>
        </w:trPr>
        <w:tc>
          <w:tcPr>
            <w:tcW w:w="2275" w:type="pct"/>
          </w:tcPr>
          <w:p w14:paraId="575250D0" w14:textId="77777777" w:rsidR="006E6643" w:rsidRPr="006E6643" w:rsidRDefault="006E6643" w:rsidP="006E664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66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2" w:type="pct"/>
            <w:gridSpan w:val="4"/>
          </w:tcPr>
          <w:p w14:paraId="0BF30EF6" w14:textId="77777777" w:rsidR="006E6643" w:rsidRPr="00D669F1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9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" w:type="pct"/>
          </w:tcPr>
          <w:p w14:paraId="0691AD37" w14:textId="77777777" w:rsidR="006E6643" w:rsidRPr="00D669F1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1DAED326" w14:textId="77777777" w:rsidR="006E6643" w:rsidRPr="00D669F1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14AEE" w:rsidRPr="00D669F1" w14:paraId="0F3DB88A" w14:textId="77777777" w:rsidTr="00C5097D">
        <w:trPr>
          <w:trHeight w:val="413"/>
        </w:trPr>
        <w:tc>
          <w:tcPr>
            <w:tcW w:w="2275" w:type="pct"/>
          </w:tcPr>
          <w:p w14:paraId="7DBCDF0D" w14:textId="77777777" w:rsidR="00F14AEE" w:rsidRPr="006E6643" w:rsidRDefault="006E6643" w:rsidP="00C5097D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66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E6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E66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8" w:type="pct"/>
            <w:gridSpan w:val="2"/>
          </w:tcPr>
          <w:p w14:paraId="51C5EF68" w14:textId="77777777"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102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317E4206" w14:textId="77777777"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B7A078" w14:textId="77777777"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102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14:paraId="4693EF97" w14:textId="77777777"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45B3F16" w14:textId="77777777"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102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2B8FF08E" w14:textId="77777777"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C0C4EF4" w14:textId="77777777" w:rsidR="00F14AEE" w:rsidRPr="00D669F1" w:rsidRDefault="00F14AEE" w:rsidP="00C5097D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4102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14AEE" w:rsidRPr="00D669F1" w14:paraId="6C89E082" w14:textId="77777777" w:rsidTr="00C5097D">
        <w:trPr>
          <w:trHeight w:val="74"/>
        </w:trPr>
        <w:tc>
          <w:tcPr>
            <w:tcW w:w="2275" w:type="pct"/>
          </w:tcPr>
          <w:p w14:paraId="4DDD4E10" w14:textId="77777777" w:rsidR="00F14AEE" w:rsidRPr="00D669F1" w:rsidRDefault="00F14AEE" w:rsidP="00C5097D">
            <w:pPr>
              <w:spacing w:line="240" w:lineRule="auto"/>
              <w:ind w:left="-110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5" w:type="pct"/>
            <w:gridSpan w:val="8"/>
          </w:tcPr>
          <w:p w14:paraId="3E08A40A" w14:textId="77777777" w:rsidR="00F14AEE" w:rsidRPr="00D669F1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69F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02A" w:rsidRPr="00D669F1" w14:paraId="2A5AEC66" w14:textId="77777777" w:rsidTr="00C5097D">
        <w:trPr>
          <w:trHeight w:val="218"/>
        </w:trPr>
        <w:tc>
          <w:tcPr>
            <w:tcW w:w="2275" w:type="pct"/>
          </w:tcPr>
          <w:p w14:paraId="0076C302" w14:textId="77777777" w:rsidR="0064102A" w:rsidRPr="00D669F1" w:rsidRDefault="0064102A" w:rsidP="0064102A">
            <w:pPr>
              <w:rPr>
                <w:rFonts w:ascii="Angsana New" w:hAnsi="Angsana New"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</w:tcPr>
          <w:p w14:paraId="6723C6DE" w14:textId="5404EA3C" w:rsidR="0064102A" w:rsidRPr="00D669F1" w:rsidRDefault="00C05488" w:rsidP="0064102A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87,32</w:t>
            </w:r>
            <w:r w:rsidR="00964D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56" w:type="pct"/>
            <w:gridSpan w:val="2"/>
          </w:tcPr>
          <w:p w14:paraId="629113C1" w14:textId="77777777" w:rsidR="0064102A" w:rsidRPr="00D669F1" w:rsidRDefault="0064102A" w:rsidP="0064102A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2AFC800" w14:textId="77777777" w:rsidR="0064102A" w:rsidRPr="00D669F1" w:rsidRDefault="0064102A" w:rsidP="0064102A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88,604</w:t>
            </w:r>
          </w:p>
        </w:tc>
        <w:tc>
          <w:tcPr>
            <w:tcW w:w="135" w:type="pct"/>
          </w:tcPr>
          <w:p w14:paraId="5C988FA0" w14:textId="77777777" w:rsidR="0064102A" w:rsidRPr="00D669F1" w:rsidRDefault="0064102A" w:rsidP="0064102A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63CACF0E" w14:textId="312E9253" w:rsidR="0064102A" w:rsidRPr="00D669F1" w:rsidRDefault="00964D10" w:rsidP="0064102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(81,638)</w:t>
            </w:r>
          </w:p>
        </w:tc>
        <w:tc>
          <w:tcPr>
            <w:tcW w:w="140" w:type="pct"/>
          </w:tcPr>
          <w:p w14:paraId="7676356F" w14:textId="77777777" w:rsidR="0064102A" w:rsidRPr="00D669F1" w:rsidRDefault="0064102A" w:rsidP="0064102A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ECCC00" w14:textId="77777777" w:rsidR="0064102A" w:rsidRPr="00D669F1" w:rsidRDefault="0064102A" w:rsidP="0064102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(79,290)</w:t>
            </w:r>
          </w:p>
        </w:tc>
      </w:tr>
      <w:tr w:rsidR="0064102A" w:rsidRPr="00D669F1" w14:paraId="03E322EA" w14:textId="77777777" w:rsidTr="00C5097D">
        <w:trPr>
          <w:trHeight w:val="164"/>
        </w:trPr>
        <w:tc>
          <w:tcPr>
            <w:tcW w:w="2275" w:type="pct"/>
          </w:tcPr>
          <w:p w14:paraId="7D2BDB12" w14:textId="77777777" w:rsidR="0064102A" w:rsidRPr="00D669F1" w:rsidRDefault="0064102A" w:rsidP="0064102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669F1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6802F76" w14:textId="65BA1C70" w:rsidR="0064102A" w:rsidRPr="00D669F1" w:rsidRDefault="00C05488" w:rsidP="0064102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(81,638)</w:t>
            </w:r>
          </w:p>
        </w:tc>
        <w:tc>
          <w:tcPr>
            <w:tcW w:w="156" w:type="pct"/>
            <w:gridSpan w:val="2"/>
          </w:tcPr>
          <w:p w14:paraId="4EA98753" w14:textId="77777777" w:rsidR="0064102A" w:rsidRPr="00D669F1" w:rsidRDefault="0064102A" w:rsidP="0064102A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8B9639A" w14:textId="77777777" w:rsidR="0064102A" w:rsidRPr="00D669F1" w:rsidRDefault="0064102A" w:rsidP="0064102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(79,290)</w:t>
            </w:r>
          </w:p>
        </w:tc>
        <w:tc>
          <w:tcPr>
            <w:tcW w:w="135" w:type="pct"/>
          </w:tcPr>
          <w:p w14:paraId="5B2EECBA" w14:textId="77777777" w:rsidR="0064102A" w:rsidRPr="00D669F1" w:rsidRDefault="0064102A" w:rsidP="0064102A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23C76FC" w14:textId="71CD90FF" w:rsidR="0064102A" w:rsidRPr="00D669F1" w:rsidRDefault="00964D10" w:rsidP="0064102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81,638</w:t>
            </w:r>
          </w:p>
        </w:tc>
        <w:tc>
          <w:tcPr>
            <w:tcW w:w="140" w:type="pct"/>
          </w:tcPr>
          <w:p w14:paraId="54AD6C19" w14:textId="77777777" w:rsidR="0064102A" w:rsidRPr="00D669F1" w:rsidRDefault="0064102A" w:rsidP="0064102A">
            <w:pPr>
              <w:tabs>
                <w:tab w:val="decimal" w:pos="789"/>
                <w:tab w:val="decimal" w:pos="86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C18F106" w14:textId="77777777" w:rsidR="0064102A" w:rsidRPr="00D669F1" w:rsidRDefault="0064102A" w:rsidP="0064102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79,290</w:t>
            </w:r>
          </w:p>
        </w:tc>
      </w:tr>
      <w:tr w:rsidR="0064102A" w:rsidRPr="002A43D6" w14:paraId="07E6DC4F" w14:textId="77777777" w:rsidTr="00C5097D">
        <w:trPr>
          <w:trHeight w:val="109"/>
        </w:trPr>
        <w:tc>
          <w:tcPr>
            <w:tcW w:w="2275" w:type="pct"/>
          </w:tcPr>
          <w:p w14:paraId="3BBF132C" w14:textId="77777777" w:rsidR="0064102A" w:rsidRPr="00D669F1" w:rsidRDefault="0064102A" w:rsidP="0064102A">
            <w:pP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D669F1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C4F4040" w14:textId="5525CAB9" w:rsidR="0064102A" w:rsidRPr="00D669F1" w:rsidRDefault="00C05488" w:rsidP="0064102A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5,684</w:t>
            </w:r>
          </w:p>
        </w:tc>
        <w:tc>
          <w:tcPr>
            <w:tcW w:w="156" w:type="pct"/>
            <w:gridSpan w:val="2"/>
          </w:tcPr>
          <w:p w14:paraId="776092BD" w14:textId="77777777" w:rsidR="0064102A" w:rsidRPr="00D669F1" w:rsidRDefault="0064102A" w:rsidP="0064102A">
            <w:pPr>
              <w:tabs>
                <w:tab w:val="decimal" w:pos="778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EEA6567" w14:textId="77777777" w:rsidR="0064102A" w:rsidRPr="00D669F1" w:rsidRDefault="0064102A" w:rsidP="0064102A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9,314</w:t>
            </w:r>
          </w:p>
        </w:tc>
        <w:tc>
          <w:tcPr>
            <w:tcW w:w="135" w:type="pct"/>
          </w:tcPr>
          <w:p w14:paraId="11410D4B" w14:textId="77777777" w:rsidR="0064102A" w:rsidRPr="00D669F1" w:rsidRDefault="0064102A" w:rsidP="0064102A">
            <w:pPr>
              <w:tabs>
                <w:tab w:val="decimal" w:pos="864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7A7A6CE" w14:textId="77777777" w:rsidR="0064102A" w:rsidRPr="00202890" w:rsidRDefault="0064102A" w:rsidP="0064102A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45B6D4EC" w14:textId="77777777" w:rsidR="0064102A" w:rsidRPr="00D669F1" w:rsidRDefault="0064102A" w:rsidP="0064102A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2134265" w14:textId="77777777" w:rsidR="0064102A" w:rsidRPr="00202890" w:rsidRDefault="0064102A" w:rsidP="0064102A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669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E9E7E58" w14:textId="77777777" w:rsidR="00F14AEE" w:rsidRPr="007F11B8" w:rsidRDefault="00F14AEE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9"/>
        <w:gridCol w:w="1062"/>
        <w:gridCol w:w="21"/>
        <w:gridCol w:w="271"/>
        <w:gridCol w:w="1084"/>
        <w:gridCol w:w="253"/>
        <w:gridCol w:w="1058"/>
        <w:gridCol w:w="262"/>
        <w:gridCol w:w="1091"/>
      </w:tblGrid>
      <w:tr w:rsidR="00F14AEE" w:rsidRPr="003C1B89" w14:paraId="462DD895" w14:textId="77777777" w:rsidTr="00C5097D">
        <w:trPr>
          <w:trHeight w:val="413"/>
        </w:trPr>
        <w:tc>
          <w:tcPr>
            <w:tcW w:w="2275" w:type="pct"/>
          </w:tcPr>
          <w:p w14:paraId="6161BFEC" w14:textId="77777777" w:rsidR="00F14AEE" w:rsidRPr="002A43D6" w:rsidRDefault="00F14AEE" w:rsidP="00C5097D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5" w:type="pct"/>
            <w:gridSpan w:val="8"/>
          </w:tcPr>
          <w:p w14:paraId="7E0CA549" w14:textId="77777777" w:rsidR="00F14AEE" w:rsidRPr="003C1B89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43" w:rsidRPr="003C1B89" w14:paraId="723CBE0E" w14:textId="77777777" w:rsidTr="00C5097D">
        <w:trPr>
          <w:trHeight w:val="413"/>
        </w:trPr>
        <w:tc>
          <w:tcPr>
            <w:tcW w:w="2275" w:type="pct"/>
          </w:tcPr>
          <w:p w14:paraId="67DA97BB" w14:textId="77777777" w:rsidR="006E6643" w:rsidRPr="006E6643" w:rsidRDefault="006E6643" w:rsidP="006E664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66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2" w:type="pct"/>
            <w:gridSpan w:val="4"/>
          </w:tcPr>
          <w:p w14:paraId="47FBC556" w14:textId="77777777" w:rsidR="006E6643" w:rsidRPr="003C1B89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" w:type="pct"/>
          </w:tcPr>
          <w:p w14:paraId="20CE5D5E" w14:textId="77777777" w:rsidR="006E6643" w:rsidRPr="003C1B89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27E0B2EC" w14:textId="77777777" w:rsidR="006E6643" w:rsidRPr="003C1B89" w:rsidRDefault="006E6643" w:rsidP="006E6643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12FA3" w:rsidRPr="003C1B89" w14:paraId="507317D0" w14:textId="77777777" w:rsidTr="00C5097D">
        <w:trPr>
          <w:trHeight w:val="413"/>
        </w:trPr>
        <w:tc>
          <w:tcPr>
            <w:tcW w:w="2275" w:type="pct"/>
          </w:tcPr>
          <w:p w14:paraId="1F541361" w14:textId="77777777" w:rsidR="00312FA3" w:rsidRPr="006E6643" w:rsidRDefault="00312FA3" w:rsidP="00312FA3">
            <w:pPr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66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E6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E66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8" w:type="pct"/>
            <w:gridSpan w:val="2"/>
          </w:tcPr>
          <w:p w14:paraId="7778201D" w14:textId="77777777" w:rsidR="00312FA3" w:rsidRPr="00D669F1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674FB5C" w14:textId="77777777" w:rsidR="00312FA3" w:rsidRPr="00D669F1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0DBD7F4" w14:textId="77777777" w:rsidR="00312FA3" w:rsidRPr="00D669F1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6CF89C2E" w14:textId="77777777" w:rsidR="00312FA3" w:rsidRPr="00D669F1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188C8A2C" w14:textId="77777777" w:rsidR="00312FA3" w:rsidRPr="00D669F1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629D7E64" w14:textId="77777777" w:rsidR="00312FA3" w:rsidRPr="00D669F1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F06BC50" w14:textId="77777777" w:rsidR="00312FA3" w:rsidRPr="00D669F1" w:rsidRDefault="00312FA3" w:rsidP="00312FA3">
            <w:pPr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14AEE" w:rsidRPr="003C1B89" w14:paraId="0BF8041B" w14:textId="77777777" w:rsidTr="00C5097D">
        <w:trPr>
          <w:trHeight w:val="200"/>
        </w:trPr>
        <w:tc>
          <w:tcPr>
            <w:tcW w:w="2275" w:type="pct"/>
          </w:tcPr>
          <w:p w14:paraId="6A655CBA" w14:textId="77777777" w:rsidR="00F14AEE" w:rsidRPr="003C1B89" w:rsidRDefault="00F14AEE" w:rsidP="00C5097D">
            <w:pPr>
              <w:spacing w:line="240" w:lineRule="auto"/>
              <w:ind w:left="-110"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5" w:type="pct"/>
            <w:gridSpan w:val="8"/>
          </w:tcPr>
          <w:p w14:paraId="4DA3476D" w14:textId="77777777" w:rsidR="00F14AEE" w:rsidRPr="003C1B89" w:rsidRDefault="00F14AEE" w:rsidP="00C5097D">
            <w:pPr>
              <w:spacing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C1B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FA3" w:rsidRPr="003C1B89" w14:paraId="5B7826B1" w14:textId="77777777" w:rsidTr="00C5097D">
        <w:trPr>
          <w:trHeight w:val="305"/>
        </w:trPr>
        <w:tc>
          <w:tcPr>
            <w:tcW w:w="2275" w:type="pct"/>
          </w:tcPr>
          <w:p w14:paraId="44C23BAD" w14:textId="77777777" w:rsidR="00312FA3" w:rsidRPr="003C1B89" w:rsidRDefault="00312FA3" w:rsidP="00312FA3">
            <w:pPr>
              <w:rPr>
                <w:rFonts w:ascii="Angsana New" w:hAnsi="Angsana New"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</w:tcPr>
          <w:p w14:paraId="6A783AB4" w14:textId="486415C1" w:rsidR="00312FA3" w:rsidRPr="003C1B89" w:rsidRDefault="00964D10" w:rsidP="00312FA3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33,971</w:t>
            </w:r>
          </w:p>
        </w:tc>
        <w:tc>
          <w:tcPr>
            <w:tcW w:w="156" w:type="pct"/>
            <w:gridSpan w:val="2"/>
          </w:tcPr>
          <w:p w14:paraId="217109F2" w14:textId="77777777" w:rsidR="00312FA3" w:rsidRPr="003C1B89" w:rsidRDefault="00312FA3" w:rsidP="00312FA3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975ABD" w14:textId="77777777" w:rsidR="00312FA3" w:rsidRPr="003C1B89" w:rsidRDefault="00312FA3" w:rsidP="00312FA3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32,963</w:t>
            </w:r>
          </w:p>
        </w:tc>
        <w:tc>
          <w:tcPr>
            <w:tcW w:w="135" w:type="pct"/>
          </w:tcPr>
          <w:p w14:paraId="3180C5A0" w14:textId="77777777" w:rsidR="00312FA3" w:rsidRPr="003C1B89" w:rsidRDefault="00312FA3" w:rsidP="00312FA3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42A511C" w14:textId="59758990" w:rsidR="00312FA3" w:rsidRPr="003C1B89" w:rsidRDefault="00964D10" w:rsidP="00312FA3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(7,634)</w:t>
            </w:r>
          </w:p>
        </w:tc>
        <w:tc>
          <w:tcPr>
            <w:tcW w:w="140" w:type="pct"/>
          </w:tcPr>
          <w:p w14:paraId="56766BAC" w14:textId="77777777" w:rsidR="00312FA3" w:rsidRPr="003C1B89" w:rsidRDefault="00312FA3" w:rsidP="00312FA3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80D90C9" w14:textId="77777777" w:rsidR="00312FA3" w:rsidRPr="003C1B89" w:rsidRDefault="00312FA3" w:rsidP="00312FA3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(5,943)</w:t>
            </w:r>
          </w:p>
        </w:tc>
      </w:tr>
      <w:tr w:rsidR="00312FA3" w:rsidRPr="003C1B89" w14:paraId="260C4F63" w14:textId="77777777" w:rsidTr="00C5097D">
        <w:trPr>
          <w:trHeight w:val="305"/>
        </w:trPr>
        <w:tc>
          <w:tcPr>
            <w:tcW w:w="2275" w:type="pct"/>
          </w:tcPr>
          <w:p w14:paraId="2B712C91" w14:textId="77777777" w:rsidR="00312FA3" w:rsidRPr="003C1B89" w:rsidRDefault="00312FA3" w:rsidP="00312F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1B89">
              <w:rPr>
                <w:rFonts w:ascii="Angsana New" w:hAnsi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FC78F78" w14:textId="2E15FEA7" w:rsidR="00312FA3" w:rsidRPr="003C1B89" w:rsidRDefault="00964D10" w:rsidP="00312FA3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(7,634)</w:t>
            </w:r>
          </w:p>
        </w:tc>
        <w:tc>
          <w:tcPr>
            <w:tcW w:w="156" w:type="pct"/>
            <w:gridSpan w:val="2"/>
          </w:tcPr>
          <w:p w14:paraId="15D7AB70" w14:textId="77777777" w:rsidR="00312FA3" w:rsidRPr="003C1B89" w:rsidRDefault="00312FA3" w:rsidP="00312FA3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DD8AE0C" w14:textId="77777777" w:rsidR="00312FA3" w:rsidRPr="003C1B89" w:rsidRDefault="00312FA3" w:rsidP="00312FA3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(5,943)</w:t>
            </w:r>
          </w:p>
        </w:tc>
        <w:tc>
          <w:tcPr>
            <w:tcW w:w="135" w:type="pct"/>
          </w:tcPr>
          <w:p w14:paraId="4C99CB57" w14:textId="77777777" w:rsidR="00312FA3" w:rsidRPr="003C1B89" w:rsidRDefault="00312FA3" w:rsidP="00312FA3">
            <w:pPr>
              <w:tabs>
                <w:tab w:val="decimal" w:pos="967"/>
              </w:tabs>
              <w:spacing w:line="240" w:lineRule="auto"/>
              <w:ind w:left="-57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31A9F4C" w14:textId="432CBB4D" w:rsidR="00312FA3" w:rsidRPr="003C1B89" w:rsidRDefault="00964D10" w:rsidP="00312FA3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7,634</w:t>
            </w:r>
          </w:p>
        </w:tc>
        <w:tc>
          <w:tcPr>
            <w:tcW w:w="140" w:type="pct"/>
          </w:tcPr>
          <w:p w14:paraId="6F5E0684" w14:textId="77777777" w:rsidR="00312FA3" w:rsidRPr="003C1B89" w:rsidRDefault="00312FA3" w:rsidP="00312FA3">
            <w:pPr>
              <w:tabs>
                <w:tab w:val="decimal" w:pos="789"/>
                <w:tab w:val="decimal" w:pos="864"/>
              </w:tabs>
              <w:spacing w:line="240" w:lineRule="auto"/>
              <w:ind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52CE2FA" w14:textId="77777777" w:rsidR="00312FA3" w:rsidRPr="003C1B89" w:rsidRDefault="00312FA3" w:rsidP="00312FA3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5,943</w:t>
            </w:r>
          </w:p>
        </w:tc>
      </w:tr>
      <w:tr w:rsidR="00312FA3" w:rsidRPr="002A43D6" w14:paraId="609FDB83" w14:textId="77777777" w:rsidTr="00C5097D">
        <w:trPr>
          <w:trHeight w:val="413"/>
        </w:trPr>
        <w:tc>
          <w:tcPr>
            <w:tcW w:w="2275" w:type="pct"/>
          </w:tcPr>
          <w:p w14:paraId="414E5624" w14:textId="77777777" w:rsidR="00312FA3" w:rsidRPr="003C1B89" w:rsidRDefault="00312FA3" w:rsidP="00312FA3">
            <w:pP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3C1B89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54B805C" w14:textId="7AFDC01B" w:rsidR="00312FA3" w:rsidRPr="003C1B89" w:rsidRDefault="00C56F2D" w:rsidP="00312FA3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26,337</w:t>
            </w:r>
          </w:p>
        </w:tc>
        <w:tc>
          <w:tcPr>
            <w:tcW w:w="156" w:type="pct"/>
            <w:gridSpan w:val="2"/>
          </w:tcPr>
          <w:p w14:paraId="6C884F17" w14:textId="77777777" w:rsidR="00312FA3" w:rsidRPr="003C1B89" w:rsidRDefault="00312FA3" w:rsidP="00312FA3">
            <w:pPr>
              <w:tabs>
                <w:tab w:val="decimal" w:pos="778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44F275B" w14:textId="77777777" w:rsidR="00312FA3" w:rsidRPr="003C1B89" w:rsidRDefault="00312FA3" w:rsidP="00312FA3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27,020</w:t>
            </w:r>
          </w:p>
        </w:tc>
        <w:tc>
          <w:tcPr>
            <w:tcW w:w="135" w:type="pct"/>
          </w:tcPr>
          <w:p w14:paraId="2BA5AD98" w14:textId="77777777" w:rsidR="00312FA3" w:rsidRPr="003C1B89" w:rsidRDefault="00312FA3" w:rsidP="00312FA3">
            <w:pPr>
              <w:tabs>
                <w:tab w:val="decimal" w:pos="864"/>
              </w:tabs>
              <w:spacing w:line="240" w:lineRule="auto"/>
              <w:ind w:left="-5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E016A67" w14:textId="77777777" w:rsidR="00312FA3" w:rsidRPr="003C1B89" w:rsidRDefault="00312FA3" w:rsidP="00312FA3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</w:tcPr>
          <w:p w14:paraId="675B9E26" w14:textId="77777777" w:rsidR="00312FA3" w:rsidRPr="003C1B89" w:rsidRDefault="00312FA3" w:rsidP="00312FA3">
            <w:pPr>
              <w:tabs>
                <w:tab w:val="decimal" w:pos="789"/>
                <w:tab w:val="decimal" w:pos="836"/>
                <w:tab w:val="decimal" w:pos="967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0CF0281" w14:textId="77777777" w:rsidR="00312FA3" w:rsidRPr="003C1B89" w:rsidRDefault="00312FA3" w:rsidP="00312FA3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C1B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FB529D2" w14:textId="77777777" w:rsidR="00F14AEE" w:rsidRDefault="00F14AEE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4125973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EFE4382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69"/>
        <w:gridCol w:w="1261"/>
        <w:gridCol w:w="270"/>
        <w:gridCol w:w="1260"/>
      </w:tblGrid>
      <w:tr w:rsidR="00312FA3" w:rsidRPr="006F7FCE" w14:paraId="5A10441D" w14:textId="77777777" w:rsidTr="001B60C8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430F36D8" w14:textId="77777777" w:rsidR="00312FA3" w:rsidRPr="006F7FCE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9B7C513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2FA3" w:rsidRPr="006F7FCE" w14:paraId="09C80ED0" w14:textId="77777777" w:rsidTr="001B60C8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3D12010D" w14:textId="77777777" w:rsidR="00312FA3" w:rsidRPr="006F7FCE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BF1481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B828F54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7AC143BB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F7FCE">
              <w:rPr>
                <w:rFonts w:ascii="Angsana New" w:hAnsi="Angsana New"/>
                <w:sz w:val="30"/>
                <w:szCs w:val="30"/>
              </w:rPr>
              <w:t>)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6350624E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D83077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12FA3" w:rsidRPr="006F7FCE" w14:paraId="073DDD4E" w14:textId="77777777" w:rsidTr="001B60C8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5AED0346" w14:textId="77777777" w:rsidR="00312FA3" w:rsidRPr="006F7FCE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A379BB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0781EAF5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1F5B53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33FF39F9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15FCF7C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3A7B392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A0B49E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12FA3" w:rsidRPr="006F7FCE" w14:paraId="06C79958" w14:textId="77777777" w:rsidTr="001B60C8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6B5FACE2" w14:textId="77777777" w:rsidR="00312FA3" w:rsidRPr="00D60857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078591B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33FF3627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CD4BBC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3EDF55C5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8EA44AE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E598014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937A4B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312FA3" w:rsidRPr="006F7FCE" w14:paraId="218DA581" w14:textId="77777777" w:rsidTr="001B60C8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32526F74" w14:textId="77777777" w:rsidR="00312FA3" w:rsidRPr="006F7FCE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F8A8E9B" w14:textId="77777777" w:rsidR="00312FA3" w:rsidRPr="009E16A3" w:rsidRDefault="00312FA3" w:rsidP="001B60C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16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FA3" w:rsidRPr="006F7FCE" w14:paraId="603D337F" w14:textId="77777777" w:rsidTr="001B60C8">
        <w:trPr>
          <w:trHeight w:val="299"/>
          <w:tblHeader/>
        </w:trPr>
        <w:tc>
          <w:tcPr>
            <w:tcW w:w="3420" w:type="dxa"/>
            <w:vAlign w:val="bottom"/>
          </w:tcPr>
          <w:p w14:paraId="52130D7E" w14:textId="77777777" w:rsidR="00312FA3" w:rsidRPr="006F7FCE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3FF98D7D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5D1C5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3D58D8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9862DFC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6B9EFC61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4FB4A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692F01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2FA3" w:rsidRPr="006F7FCE" w14:paraId="534D82C4" w14:textId="77777777" w:rsidTr="001B60C8">
        <w:trPr>
          <w:trHeight w:val="299"/>
          <w:tblHeader/>
        </w:trPr>
        <w:tc>
          <w:tcPr>
            <w:tcW w:w="3420" w:type="dxa"/>
            <w:vAlign w:val="bottom"/>
          </w:tcPr>
          <w:p w14:paraId="26ED6BD3" w14:textId="77777777" w:rsidR="00312FA3" w:rsidRPr="006F7FCE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D4E4B93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64302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358043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58670B0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9E14C9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03ECE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C6523C" w14:textId="77777777" w:rsidR="00312FA3" w:rsidRPr="006F7FCE" w:rsidRDefault="00312FA3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12FA3" w:rsidRPr="006F7FCE" w14:paraId="2E92683B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5F9E712B" w14:textId="77777777" w:rsidR="00312FA3" w:rsidRPr="006F7FCE" w:rsidRDefault="00312FA3" w:rsidP="00312FA3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14:paraId="5C686D5D" w14:textId="77777777" w:rsidR="00312FA3" w:rsidRPr="006F7FCE" w:rsidRDefault="00312FA3" w:rsidP="00312F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170" w:type="dxa"/>
            <w:vAlign w:val="bottom"/>
          </w:tcPr>
          <w:p w14:paraId="2D387475" w14:textId="77777777" w:rsidR="00312FA3" w:rsidRPr="00E62B66" w:rsidRDefault="00312FA3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B66">
              <w:rPr>
                <w:rFonts w:ascii="Angsana New" w:hAnsi="Angsana New"/>
                <w:sz w:val="30"/>
                <w:szCs w:val="30"/>
              </w:rPr>
              <w:t>3,557</w:t>
            </w:r>
          </w:p>
        </w:tc>
        <w:tc>
          <w:tcPr>
            <w:tcW w:w="270" w:type="dxa"/>
            <w:vAlign w:val="bottom"/>
          </w:tcPr>
          <w:p w14:paraId="69D88704" w14:textId="77777777" w:rsidR="00312FA3" w:rsidRPr="006F7FCE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C08E7A" w14:textId="408F0735" w:rsidR="00312FA3" w:rsidRPr="00B61EFA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E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(259)</w:t>
            </w:r>
          </w:p>
        </w:tc>
        <w:tc>
          <w:tcPr>
            <w:tcW w:w="269" w:type="dxa"/>
            <w:vAlign w:val="bottom"/>
          </w:tcPr>
          <w:p w14:paraId="2026B8FC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8936D26" w14:textId="77777777" w:rsidR="00312FA3" w:rsidRPr="006F7FCE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CEF6DD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E14EA2" w14:textId="7193FBC0" w:rsidR="00312FA3" w:rsidRPr="00E62B66" w:rsidRDefault="002A5274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3,298</w:t>
            </w:r>
          </w:p>
        </w:tc>
      </w:tr>
      <w:tr w:rsidR="00312FA3" w:rsidRPr="006F7FCE" w14:paraId="6FC7A1FD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41B56EEF" w14:textId="77777777" w:rsidR="00312FA3" w:rsidRDefault="00312FA3" w:rsidP="00312FA3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ค่าเผื่อการลดมูลค่า</w:t>
            </w:r>
          </w:p>
          <w:p w14:paraId="686D95F2" w14:textId="77777777" w:rsidR="00312FA3" w:rsidRPr="006F7FCE" w:rsidRDefault="00312FA3" w:rsidP="00312FA3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ของสินค้า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F1E5DEC" w14:textId="77777777" w:rsidR="00312FA3" w:rsidRPr="00E62B66" w:rsidRDefault="00312FA3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B66">
              <w:rPr>
                <w:rFonts w:ascii="Angsana New" w:hAnsi="Angsana New"/>
                <w:sz w:val="30"/>
                <w:szCs w:val="30"/>
              </w:rPr>
              <w:t>17,372</w:t>
            </w:r>
          </w:p>
        </w:tc>
        <w:tc>
          <w:tcPr>
            <w:tcW w:w="270" w:type="dxa"/>
            <w:vAlign w:val="bottom"/>
          </w:tcPr>
          <w:p w14:paraId="5B060DFC" w14:textId="77777777" w:rsidR="00312FA3" w:rsidRPr="006F7FCE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5361EE" w14:textId="1C2B78A2" w:rsidR="00312FA3" w:rsidRPr="00B61EFA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E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(2,13</w:t>
            </w:r>
            <w:r w:rsidR="00E96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61E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23E091B9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9432AC3" w14:textId="77777777" w:rsidR="00312FA3" w:rsidRPr="006F7FCE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CC82C3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C1397F" w14:textId="2FB8ADFF" w:rsidR="00312FA3" w:rsidRPr="00E62B66" w:rsidRDefault="002A5274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15,234</w:t>
            </w:r>
          </w:p>
        </w:tc>
      </w:tr>
      <w:tr w:rsidR="00312FA3" w:rsidRPr="006F7FCE" w14:paraId="07134FE2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589E537B" w14:textId="77777777" w:rsidR="00312FA3" w:rsidRDefault="00312FA3" w:rsidP="00312FA3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  <w:p w14:paraId="4CF5772A" w14:textId="77777777" w:rsidR="00312FA3" w:rsidRDefault="00312FA3" w:rsidP="00312FA3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ค่าเผื่อจากการลดมูลค่า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</w:t>
            </w:r>
          </w:p>
          <w:p w14:paraId="7FE96C28" w14:textId="77777777" w:rsidR="00312FA3" w:rsidRPr="006F7FCE" w:rsidRDefault="00312FA3" w:rsidP="00312FA3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เงินลงทุน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38E73BEF" w14:textId="77777777" w:rsidR="00312FA3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F30DFA" w14:textId="77777777" w:rsidR="00312FA3" w:rsidRDefault="00312FA3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C6BF49B" w14:textId="77777777" w:rsidR="00312FA3" w:rsidRPr="006F7FCE" w:rsidRDefault="00312FA3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70" w:type="dxa"/>
            <w:vAlign w:val="bottom"/>
          </w:tcPr>
          <w:p w14:paraId="7493AE67" w14:textId="77777777" w:rsidR="00312FA3" w:rsidRPr="006F7FCE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96AC4A" w14:textId="4D63C68F" w:rsidR="00312FA3" w:rsidRPr="00B61EFA" w:rsidRDefault="00B61EFA" w:rsidP="00B61EF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E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F5C6AED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77EC9FB" w14:textId="77777777" w:rsidR="00312FA3" w:rsidRPr="006F7FCE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1791C1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88E43C" w14:textId="77777777" w:rsidR="00312FA3" w:rsidRDefault="00312FA3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D1FE0A9" w14:textId="77777777" w:rsidR="002A5274" w:rsidRDefault="002A5274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13F5E59" w14:textId="22414749" w:rsidR="002A5274" w:rsidRPr="006F7FCE" w:rsidRDefault="002A5274" w:rsidP="00312FA3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312FA3" w:rsidRPr="006F7FCE" w14:paraId="6CE5E11A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0AEC3286" w14:textId="77777777" w:rsidR="00312FA3" w:rsidRPr="006F7FCE" w:rsidRDefault="00312FA3" w:rsidP="00312FA3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170" w:type="dxa"/>
          </w:tcPr>
          <w:p w14:paraId="225AF29B" w14:textId="77777777" w:rsidR="00312FA3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619F96E" w14:textId="77777777" w:rsidR="00312FA3" w:rsidRPr="006F7FCE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7,220</w:t>
            </w:r>
          </w:p>
        </w:tc>
        <w:tc>
          <w:tcPr>
            <w:tcW w:w="270" w:type="dxa"/>
            <w:vAlign w:val="bottom"/>
          </w:tcPr>
          <w:p w14:paraId="7D82B19F" w14:textId="77777777" w:rsidR="00312FA3" w:rsidRPr="006F7FCE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E5179A" w14:textId="0FAF6630" w:rsidR="00312FA3" w:rsidRPr="00B61EFA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E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(133)</w:t>
            </w:r>
          </w:p>
        </w:tc>
        <w:tc>
          <w:tcPr>
            <w:tcW w:w="269" w:type="dxa"/>
            <w:vAlign w:val="bottom"/>
          </w:tcPr>
          <w:p w14:paraId="04C725B9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6FED537" w14:textId="77777777" w:rsidR="00312FA3" w:rsidRPr="006F7FCE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682DC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C6709" w14:textId="77777777" w:rsidR="00312FA3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11710A3" w14:textId="6CB72AF3" w:rsidR="002A5274" w:rsidRPr="006F7FCE" w:rsidRDefault="002A5274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7,087</w:t>
            </w:r>
          </w:p>
        </w:tc>
      </w:tr>
      <w:tr w:rsidR="002A5274" w:rsidRPr="006F7FCE" w14:paraId="353AA031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409EF1FA" w14:textId="11363D70" w:rsidR="002A5274" w:rsidRPr="006F7FCE" w:rsidRDefault="002A5274" w:rsidP="00312FA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2CB5DBCA" w14:textId="255442A7" w:rsidR="002A5274" w:rsidRDefault="002A5274" w:rsidP="002A527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BD914C" w14:textId="77777777" w:rsidR="002A5274" w:rsidRPr="006F7FCE" w:rsidRDefault="002A5274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7C044D" w14:textId="0439F29C" w:rsidR="002A5274" w:rsidRPr="00B61EFA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E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2,119</w:t>
            </w:r>
          </w:p>
        </w:tc>
        <w:tc>
          <w:tcPr>
            <w:tcW w:w="269" w:type="dxa"/>
            <w:vAlign w:val="bottom"/>
          </w:tcPr>
          <w:p w14:paraId="16BDC2D6" w14:textId="77777777" w:rsidR="002A5274" w:rsidRPr="006F7FCE" w:rsidRDefault="002A5274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8E83C73" w14:textId="1791526A" w:rsidR="002A5274" w:rsidRDefault="00B61EFA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63BDCD" w14:textId="77777777" w:rsidR="002A5274" w:rsidRPr="006F7FCE" w:rsidRDefault="002A5274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7539E4" w14:textId="0118B1B7" w:rsidR="002A5274" w:rsidRDefault="002A5274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2,119</w:t>
            </w:r>
          </w:p>
        </w:tc>
      </w:tr>
      <w:tr w:rsidR="00312FA3" w:rsidRPr="006F7FCE" w14:paraId="6FF58652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49F9A2E0" w14:textId="77777777" w:rsidR="00312FA3" w:rsidRPr="006F7FCE" w:rsidRDefault="00312FA3" w:rsidP="00312FA3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14:paraId="08EA3722" w14:textId="77777777" w:rsidR="00312FA3" w:rsidRPr="006F7FCE" w:rsidRDefault="00312FA3" w:rsidP="00312F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170" w:type="dxa"/>
          </w:tcPr>
          <w:p w14:paraId="1C51B8F8" w14:textId="77777777" w:rsidR="00312FA3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631BC9E" w14:textId="77777777" w:rsidR="00312FA3" w:rsidRPr="006F7FCE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17,061</w:t>
            </w:r>
          </w:p>
        </w:tc>
        <w:tc>
          <w:tcPr>
            <w:tcW w:w="270" w:type="dxa"/>
            <w:vAlign w:val="bottom"/>
          </w:tcPr>
          <w:p w14:paraId="3D1DA78E" w14:textId="77777777" w:rsidR="00312FA3" w:rsidRPr="006F7FCE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B1C83B" w14:textId="3476FA01" w:rsidR="00312FA3" w:rsidRPr="00B61EFA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E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(1,83</w:t>
            </w:r>
            <w:r w:rsidR="00E96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61E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005B4A84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9465D94" w14:textId="77777777" w:rsidR="00312FA3" w:rsidRPr="006F7FCE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80D661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484E68" w14:textId="77777777" w:rsidR="00312FA3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8AD006A" w14:textId="514BBF20" w:rsidR="002A5274" w:rsidRPr="006F7FCE" w:rsidRDefault="002A5274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15,229</w:t>
            </w:r>
          </w:p>
        </w:tc>
      </w:tr>
      <w:tr w:rsidR="00312FA3" w:rsidRPr="006F7FCE" w14:paraId="12EB9DF1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392EF140" w14:textId="45DD9216" w:rsidR="00312FA3" w:rsidRPr="006F7FCE" w:rsidRDefault="00312FA3" w:rsidP="00312FA3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="00EB73D6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  <w:p w14:paraId="58E9E8A9" w14:textId="48EFD18A" w:rsidR="00312FA3" w:rsidRPr="006F7FCE" w:rsidRDefault="00312FA3" w:rsidP="00312F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B73D6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208F6F04" w14:textId="77777777" w:rsidR="00312FA3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9A2BB34" w14:textId="77777777" w:rsidR="00312FA3" w:rsidRPr="006F7FCE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38,466</w:t>
            </w:r>
          </w:p>
        </w:tc>
        <w:tc>
          <w:tcPr>
            <w:tcW w:w="270" w:type="dxa"/>
            <w:vAlign w:val="bottom"/>
          </w:tcPr>
          <w:p w14:paraId="32F4900F" w14:textId="77777777" w:rsidR="00312FA3" w:rsidRPr="006F7FCE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4764F1" w14:textId="4F222777" w:rsidR="00312FA3" w:rsidRPr="00B61EFA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E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2,165</w:t>
            </w:r>
          </w:p>
        </w:tc>
        <w:tc>
          <w:tcPr>
            <w:tcW w:w="269" w:type="dxa"/>
            <w:vAlign w:val="bottom"/>
          </w:tcPr>
          <w:p w14:paraId="2CF8550F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DE3DC51" w14:textId="5BCAAFEA" w:rsidR="00312FA3" w:rsidRPr="006F7FCE" w:rsidRDefault="00B61EFA" w:rsidP="00B61EFA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3987EE49" w14:textId="77777777" w:rsidR="00312FA3" w:rsidRPr="006F7FCE" w:rsidRDefault="00312FA3" w:rsidP="00312FA3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5C8F4" w14:textId="77777777" w:rsidR="00312FA3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ECD3EB6" w14:textId="21FB8596" w:rsidR="002A5274" w:rsidRPr="006F7FCE" w:rsidRDefault="002A5274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41,2</w:t>
            </w:r>
            <w:r w:rsidR="00E11AF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C4EF1" w:rsidRPr="006F7FCE" w14:paraId="60F3BD68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7550D7C4" w14:textId="77777777" w:rsidR="00BC4EF1" w:rsidRPr="00C32D9A" w:rsidRDefault="00BC4EF1" w:rsidP="00BC4EF1">
            <w:pPr>
              <w:rPr>
                <w:rFonts w:ascii="Angsana New" w:hAnsi="Angsana New"/>
                <w:sz w:val="30"/>
                <w:szCs w:val="30"/>
              </w:rPr>
            </w:pPr>
            <w:r w:rsidRPr="00C32D9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  <w:p w14:paraId="2DBC78F0" w14:textId="397267F9" w:rsidR="00BC4EF1" w:rsidRPr="00C32D9A" w:rsidRDefault="00BC4EF1" w:rsidP="00BC4EF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32D9A">
              <w:rPr>
                <w:rFonts w:ascii="Angsana New" w:hAnsi="Angsana New" w:hint="cs"/>
                <w:sz w:val="30"/>
                <w:szCs w:val="30"/>
                <w:cs/>
              </w:rPr>
              <w:t xml:space="preserve">   ต้นทุนการรื้อถอน</w:t>
            </w:r>
          </w:p>
        </w:tc>
        <w:tc>
          <w:tcPr>
            <w:tcW w:w="1170" w:type="dxa"/>
          </w:tcPr>
          <w:p w14:paraId="32785BD7" w14:textId="77777777" w:rsidR="00BC4EF1" w:rsidRDefault="00BC4EF1" w:rsidP="00BC4EF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E6819FA" w14:textId="77777777" w:rsidR="00BC4EF1" w:rsidRPr="006F7FCE" w:rsidRDefault="00BC4EF1" w:rsidP="00BC4EF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1,982</w:t>
            </w:r>
          </w:p>
        </w:tc>
        <w:tc>
          <w:tcPr>
            <w:tcW w:w="270" w:type="dxa"/>
            <w:vAlign w:val="bottom"/>
          </w:tcPr>
          <w:p w14:paraId="0AB9619E" w14:textId="77777777" w:rsidR="00BC4EF1" w:rsidRPr="006F7FCE" w:rsidRDefault="00BC4EF1" w:rsidP="00BC4EF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E29D0E" w14:textId="34A2B338" w:rsidR="00BC4EF1" w:rsidRPr="00B61EFA" w:rsidRDefault="00BC4EF1" w:rsidP="00BC4EF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E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(1,982)</w:t>
            </w:r>
          </w:p>
        </w:tc>
        <w:tc>
          <w:tcPr>
            <w:tcW w:w="269" w:type="dxa"/>
            <w:vAlign w:val="bottom"/>
          </w:tcPr>
          <w:p w14:paraId="04AFCD79" w14:textId="77777777" w:rsidR="00BC4EF1" w:rsidRPr="006F7FCE" w:rsidRDefault="00BC4EF1" w:rsidP="00BC4EF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76A54F3" w14:textId="77777777" w:rsidR="00BC4EF1" w:rsidRPr="006F7FCE" w:rsidRDefault="00BC4EF1" w:rsidP="00BC4EF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49DEBE" w14:textId="77777777" w:rsidR="00BC4EF1" w:rsidRPr="006F7FCE" w:rsidRDefault="00BC4EF1" w:rsidP="00BC4EF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5B405" w14:textId="77777777" w:rsidR="00BC4EF1" w:rsidRDefault="00BC4EF1" w:rsidP="00BC4EF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DF31184" w14:textId="4B67F9D5" w:rsidR="00BC4EF1" w:rsidRPr="006F7FCE" w:rsidRDefault="00BC4EF1" w:rsidP="00BC4EF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2FA3" w:rsidRPr="006F7FCE" w14:paraId="495CC3C7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01B6316D" w14:textId="77777777" w:rsidR="00312FA3" w:rsidRPr="006F7FCE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4592D2A0" w14:textId="77777777" w:rsidR="00312FA3" w:rsidRPr="005030E8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70" w:type="dxa"/>
            <w:vAlign w:val="bottom"/>
          </w:tcPr>
          <w:p w14:paraId="2CA72E87" w14:textId="77777777" w:rsidR="00312FA3" w:rsidRPr="006F7FCE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B0B8D4" w14:textId="6BF6FC46" w:rsidR="00312FA3" w:rsidRPr="00B61EFA" w:rsidRDefault="00B61EFA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61E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96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69" w:type="dxa"/>
            <w:vAlign w:val="bottom"/>
          </w:tcPr>
          <w:p w14:paraId="2AAF50F1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2C102AC" w14:textId="77777777" w:rsidR="00312FA3" w:rsidRPr="006F7FCE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04125" w14:textId="77777777" w:rsidR="00312FA3" w:rsidRPr="006F7FCE" w:rsidRDefault="00312FA3" w:rsidP="00312FA3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201F46" w14:textId="0B46A918" w:rsidR="00312FA3" w:rsidRPr="005030E8" w:rsidRDefault="002A5274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666</w:t>
            </w:r>
          </w:p>
        </w:tc>
      </w:tr>
      <w:tr w:rsidR="00312FA3" w:rsidRPr="006F7FCE" w14:paraId="5FAB058A" w14:textId="77777777" w:rsidTr="001B60C8">
        <w:trPr>
          <w:trHeight w:val="442"/>
        </w:trPr>
        <w:tc>
          <w:tcPr>
            <w:tcW w:w="3420" w:type="dxa"/>
            <w:vAlign w:val="bottom"/>
          </w:tcPr>
          <w:p w14:paraId="06CF932C" w14:textId="77777777" w:rsidR="00312FA3" w:rsidRPr="006F7FCE" w:rsidRDefault="00312FA3" w:rsidP="00312FA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DA559" w14:textId="77777777" w:rsidR="00312FA3" w:rsidRPr="00B43E22" w:rsidRDefault="00312FA3" w:rsidP="00312FA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88,604</w:t>
            </w:r>
          </w:p>
        </w:tc>
        <w:tc>
          <w:tcPr>
            <w:tcW w:w="270" w:type="dxa"/>
            <w:vAlign w:val="bottom"/>
          </w:tcPr>
          <w:p w14:paraId="11CD212D" w14:textId="77777777" w:rsidR="00312FA3" w:rsidRPr="00B43E22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E66A9" w14:textId="2D7BF860" w:rsidR="00312FA3" w:rsidRPr="00615D01" w:rsidRDefault="000B229F" w:rsidP="00B61EF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96E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5D35146B" w14:textId="77777777" w:rsidR="00312FA3" w:rsidRPr="00B43E22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D4175" w14:textId="68AB05B9" w:rsidR="00312FA3" w:rsidRPr="00E96E03" w:rsidRDefault="00E96E03" w:rsidP="00E96E03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6E03"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0CA517A0" w14:textId="77777777" w:rsidR="00312FA3" w:rsidRPr="00B43E22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7FABD" w14:textId="5602F066" w:rsidR="00312FA3" w:rsidRPr="00B43E22" w:rsidRDefault="009F432E" w:rsidP="00312FA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87,322</w:t>
            </w:r>
          </w:p>
        </w:tc>
      </w:tr>
      <w:tr w:rsidR="00312FA3" w:rsidRPr="006F7FCE" w14:paraId="65EDADDD" w14:textId="77777777" w:rsidTr="001B60C8">
        <w:trPr>
          <w:trHeight w:val="64"/>
        </w:trPr>
        <w:tc>
          <w:tcPr>
            <w:tcW w:w="3420" w:type="dxa"/>
            <w:vAlign w:val="bottom"/>
          </w:tcPr>
          <w:p w14:paraId="3F007A04" w14:textId="77777777" w:rsidR="00312FA3" w:rsidRPr="006F7FCE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055C119" w14:textId="77777777" w:rsidR="00312FA3" w:rsidRPr="006F7FCE" w:rsidRDefault="00312FA3" w:rsidP="001B60C8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DDA729" w14:textId="77777777" w:rsidR="00312FA3" w:rsidRPr="006F7FCE" w:rsidRDefault="00312FA3" w:rsidP="001B60C8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62A9E3" w14:textId="77777777" w:rsidR="00312FA3" w:rsidRPr="006F7FCE" w:rsidRDefault="00312FA3" w:rsidP="001B60C8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21C22B7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C6C7143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20CAD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ED33EB" w14:textId="77777777" w:rsidR="00312FA3" w:rsidRPr="006F7FCE" w:rsidRDefault="00312FA3" w:rsidP="001B60C8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FA3" w:rsidRPr="006F7FCE" w14:paraId="39758C70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6A33DBE9" w14:textId="77777777" w:rsidR="00312FA3" w:rsidRPr="006F7FCE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28877AC" w14:textId="77777777" w:rsidR="00312FA3" w:rsidRPr="006F7FCE" w:rsidRDefault="00312FA3" w:rsidP="001B60C8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63EF42" w14:textId="77777777" w:rsidR="00312FA3" w:rsidRPr="006F7FCE" w:rsidRDefault="00312FA3" w:rsidP="001B60C8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DE6E6D" w14:textId="77777777" w:rsidR="00312FA3" w:rsidRPr="006F7FCE" w:rsidRDefault="00312FA3" w:rsidP="001B60C8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C3F0EF6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A2DB228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88A9E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8A79F4" w14:textId="77777777" w:rsidR="00312FA3" w:rsidRPr="006F7FCE" w:rsidRDefault="00312FA3" w:rsidP="001B60C8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FA3" w:rsidRPr="006F7FCE" w14:paraId="20559F17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6D9975D5" w14:textId="77777777" w:rsidR="00312FA3" w:rsidRPr="006F7FCE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34A61B8" w14:textId="77777777" w:rsidR="00312FA3" w:rsidRPr="006F7FCE" w:rsidRDefault="00312FA3" w:rsidP="001B60C8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9394B4" w14:textId="77777777" w:rsidR="00312FA3" w:rsidRPr="006F7FCE" w:rsidRDefault="00312FA3" w:rsidP="001B60C8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BC9476" w14:textId="77777777" w:rsidR="00312FA3" w:rsidRPr="006F7FCE" w:rsidRDefault="00312FA3" w:rsidP="001B60C8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49828E3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C658B3F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BB040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C56237" w14:textId="77777777" w:rsidR="00312FA3" w:rsidRPr="006F7FCE" w:rsidRDefault="00312FA3" w:rsidP="001B60C8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FA3" w:rsidRPr="006F7FCE" w14:paraId="1870E91B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0FC4F74C" w14:textId="77777777" w:rsidR="00312FA3" w:rsidRPr="006F7FCE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24FCC18" w14:textId="77777777" w:rsidR="00312FA3" w:rsidRPr="006F7FCE" w:rsidRDefault="00312FA3" w:rsidP="001B60C8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557203" w14:textId="77777777" w:rsidR="00312FA3" w:rsidRPr="006F7FCE" w:rsidRDefault="00312FA3" w:rsidP="001B60C8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03A6E5" w14:textId="77777777" w:rsidR="00312FA3" w:rsidRPr="006F7FCE" w:rsidRDefault="00312FA3" w:rsidP="001B60C8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62675CF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C825F23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8B2DC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426031" w14:textId="77777777" w:rsidR="00312FA3" w:rsidRPr="006F7FCE" w:rsidRDefault="00312FA3" w:rsidP="001B60C8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FA3" w:rsidRPr="006F7FCE" w14:paraId="7CA684C2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3EAB7837" w14:textId="77777777" w:rsidR="00312FA3" w:rsidRPr="006F7FCE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32FB3CA" w14:textId="77777777" w:rsidR="00312FA3" w:rsidRPr="006F7FCE" w:rsidRDefault="00312FA3" w:rsidP="001B60C8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11361B" w14:textId="77777777" w:rsidR="00312FA3" w:rsidRPr="006F7FCE" w:rsidRDefault="00312FA3" w:rsidP="001B60C8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558EF5" w14:textId="77777777" w:rsidR="00312FA3" w:rsidRPr="006F7FCE" w:rsidRDefault="00312FA3" w:rsidP="001B60C8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85A5573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C8CEDC7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AAC55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0205D5" w14:textId="77777777" w:rsidR="00312FA3" w:rsidRPr="006F7FCE" w:rsidRDefault="00312FA3" w:rsidP="001B60C8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B3FF227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69"/>
        <w:gridCol w:w="1261"/>
        <w:gridCol w:w="270"/>
        <w:gridCol w:w="1260"/>
      </w:tblGrid>
      <w:tr w:rsidR="00312FA3" w:rsidRPr="006F7FCE" w14:paraId="0A2F91DB" w14:textId="77777777" w:rsidTr="001B60C8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5A7FCB52" w14:textId="77777777" w:rsidR="00312FA3" w:rsidRPr="006F7FCE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73A7DF54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2FA3" w:rsidRPr="006F7FCE" w14:paraId="610324E2" w14:textId="77777777" w:rsidTr="001B60C8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5DFB273E" w14:textId="77777777" w:rsidR="00312FA3" w:rsidRPr="006F7FCE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1D6791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E1AEAB0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9AA2094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F7FCE">
              <w:rPr>
                <w:rFonts w:ascii="Angsana New" w:hAnsi="Angsana New"/>
                <w:sz w:val="30"/>
                <w:szCs w:val="30"/>
              </w:rPr>
              <w:t>)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4EB0A1E9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4040CF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12FA3" w:rsidRPr="006F7FCE" w14:paraId="2AF8B9A4" w14:textId="77777777" w:rsidTr="001B60C8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50AACA37" w14:textId="77777777" w:rsidR="00312FA3" w:rsidRPr="006F7FCE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1C9132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9FB169D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9F4AA4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29FF6BF7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6DDBC45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38C7F3A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F9BDF1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12FA3" w:rsidRPr="006F7FCE" w14:paraId="4CF10580" w14:textId="77777777" w:rsidTr="001B60C8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22F6A26B" w14:textId="77777777" w:rsidR="00312FA3" w:rsidRPr="00D60857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AC1B48A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43811E3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12FFB1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71E7F50D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AB0E610" w14:textId="77777777" w:rsidR="00312FA3" w:rsidRPr="006F7FCE" w:rsidRDefault="00312FA3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F76D4D9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D044ED" w14:textId="77777777" w:rsidR="00312FA3" w:rsidRPr="006F7FCE" w:rsidRDefault="00312FA3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312FA3" w:rsidRPr="006F7FCE" w14:paraId="123A13A2" w14:textId="77777777" w:rsidTr="001B60C8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556CCB54" w14:textId="77777777" w:rsidR="00312FA3" w:rsidRPr="006F7FCE" w:rsidRDefault="00312FA3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49C12876" w14:textId="77777777" w:rsidR="00312FA3" w:rsidRPr="009E16A3" w:rsidRDefault="00312FA3" w:rsidP="001B60C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16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FA3" w:rsidRPr="006F7FCE" w14:paraId="11671B99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590FDC61" w14:textId="77777777" w:rsidR="00312FA3" w:rsidRPr="006F7FCE" w:rsidRDefault="00312FA3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0866DB9" w14:textId="77777777" w:rsidR="00312FA3" w:rsidRPr="006F7FCE" w:rsidRDefault="00312FA3" w:rsidP="001B60C8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2C2F0B" w14:textId="77777777" w:rsidR="00312FA3" w:rsidRPr="006F7FCE" w:rsidRDefault="00312FA3" w:rsidP="001B60C8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1594DC" w14:textId="77777777" w:rsidR="00312FA3" w:rsidRPr="006F7FCE" w:rsidRDefault="00312FA3" w:rsidP="001B60C8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8FC89EC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B43FFF2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EBF42" w14:textId="77777777" w:rsidR="00312FA3" w:rsidRPr="006F7FCE" w:rsidRDefault="00312FA3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BC005F" w14:textId="77777777" w:rsidR="00312FA3" w:rsidRPr="006F7FCE" w:rsidRDefault="00312FA3" w:rsidP="001B60C8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FA3" w:rsidRPr="006F7FCE" w14:paraId="743197E6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3B9A8351" w14:textId="77777777" w:rsidR="00312FA3" w:rsidRPr="006F7FCE" w:rsidRDefault="00312FA3" w:rsidP="00312FA3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  <w:t>ของค่าเสื่อมราคา)</w:t>
            </w:r>
          </w:p>
        </w:tc>
        <w:tc>
          <w:tcPr>
            <w:tcW w:w="1170" w:type="dxa"/>
            <w:vAlign w:val="bottom"/>
          </w:tcPr>
          <w:p w14:paraId="31AC7FE3" w14:textId="77777777" w:rsidR="00312FA3" w:rsidRPr="006F7FCE" w:rsidRDefault="00312FA3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(8,651)</w:t>
            </w:r>
          </w:p>
        </w:tc>
        <w:tc>
          <w:tcPr>
            <w:tcW w:w="270" w:type="dxa"/>
            <w:vAlign w:val="bottom"/>
          </w:tcPr>
          <w:p w14:paraId="41B2E98D" w14:textId="77777777" w:rsidR="00312FA3" w:rsidRPr="006F7FCE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B6A802" w14:textId="0188CE66" w:rsidR="00312FA3" w:rsidRPr="006F7FCE" w:rsidRDefault="002D546D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(802)</w:t>
            </w:r>
          </w:p>
        </w:tc>
        <w:tc>
          <w:tcPr>
            <w:tcW w:w="269" w:type="dxa"/>
            <w:vAlign w:val="bottom"/>
          </w:tcPr>
          <w:p w14:paraId="055809C8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D7BE1D9" w14:textId="77777777" w:rsidR="00312FA3" w:rsidRPr="006F7FCE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941168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6C98E0" w14:textId="5DA578EB" w:rsidR="00312FA3" w:rsidRPr="006F7FCE" w:rsidRDefault="002D546D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(9,453)</w:t>
            </w:r>
          </w:p>
        </w:tc>
      </w:tr>
      <w:tr w:rsidR="00312FA3" w:rsidRPr="006F7FCE" w14:paraId="334ABFAB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2D9D3A2F" w14:textId="467AF7DD" w:rsidR="00312FA3" w:rsidRPr="00C32D9A" w:rsidRDefault="00312FA3" w:rsidP="00312F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32D9A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vAlign w:val="bottom"/>
          </w:tcPr>
          <w:p w14:paraId="03CDD8A5" w14:textId="77777777" w:rsidR="00312FA3" w:rsidRPr="006F7FCE" w:rsidRDefault="00312FA3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(6,128)</w:t>
            </w:r>
          </w:p>
        </w:tc>
        <w:tc>
          <w:tcPr>
            <w:tcW w:w="270" w:type="dxa"/>
            <w:vAlign w:val="bottom"/>
          </w:tcPr>
          <w:p w14:paraId="0AFCF4EE" w14:textId="77777777" w:rsidR="00312FA3" w:rsidRPr="006F7FCE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4D10C6" w14:textId="5DE04923" w:rsidR="00312FA3" w:rsidRPr="006F7FCE" w:rsidRDefault="002D546D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(1,786)</w:t>
            </w:r>
          </w:p>
        </w:tc>
        <w:tc>
          <w:tcPr>
            <w:tcW w:w="269" w:type="dxa"/>
            <w:vAlign w:val="bottom"/>
          </w:tcPr>
          <w:p w14:paraId="18894C41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63F28A9" w14:textId="77777777" w:rsidR="00312FA3" w:rsidRPr="006F7FCE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07CD70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106B2" w14:textId="07503369" w:rsidR="00312FA3" w:rsidRPr="006F7FCE" w:rsidRDefault="002D546D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(7,914)</w:t>
            </w:r>
          </w:p>
        </w:tc>
      </w:tr>
      <w:tr w:rsidR="00312FA3" w:rsidRPr="006F7FCE" w14:paraId="4EFE1280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55A7D744" w14:textId="77777777" w:rsidR="00312FA3" w:rsidRPr="006F7FCE" w:rsidRDefault="00312FA3" w:rsidP="00312FA3">
            <w:pPr>
              <w:tabs>
                <w:tab w:val="clear" w:pos="227"/>
                <w:tab w:val="clear" w:pos="454"/>
                <w:tab w:val="left" w:pos="257"/>
                <w:tab w:val="left" w:pos="522"/>
              </w:tabs>
              <w:ind w:left="162" w:right="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นทรัพย์ที่ได้จากการซื้อบริษัทย่อย</w:t>
            </w:r>
          </w:p>
        </w:tc>
        <w:tc>
          <w:tcPr>
            <w:tcW w:w="1170" w:type="dxa"/>
            <w:vAlign w:val="bottom"/>
          </w:tcPr>
          <w:p w14:paraId="22FA24DF" w14:textId="77777777" w:rsidR="00312FA3" w:rsidRPr="006F7FCE" w:rsidRDefault="00312FA3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(64,492)</w:t>
            </w:r>
          </w:p>
        </w:tc>
        <w:tc>
          <w:tcPr>
            <w:tcW w:w="270" w:type="dxa"/>
            <w:vAlign w:val="bottom"/>
          </w:tcPr>
          <w:p w14:paraId="71653854" w14:textId="77777777" w:rsidR="00312FA3" w:rsidRPr="006F7FCE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2EECFE" w14:textId="595967E3" w:rsidR="00312FA3" w:rsidRPr="006F7FCE" w:rsidRDefault="002D546D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69" w:type="dxa"/>
            <w:vAlign w:val="bottom"/>
          </w:tcPr>
          <w:p w14:paraId="4A46BD7D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6E04FDC" w14:textId="77777777" w:rsidR="00312FA3" w:rsidRPr="006F7FCE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647088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3DE16E" w14:textId="4985D660" w:rsidR="00312FA3" w:rsidRPr="006F7FCE" w:rsidRDefault="002D546D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(64,271)</w:t>
            </w:r>
          </w:p>
        </w:tc>
      </w:tr>
      <w:tr w:rsidR="00312FA3" w:rsidRPr="006F7FCE" w14:paraId="2017E03E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041894AA" w14:textId="77777777" w:rsidR="00312FA3" w:rsidRPr="006F7FCE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0C0145" w14:textId="77777777" w:rsidR="00312FA3" w:rsidRPr="00117A8E" w:rsidRDefault="00312FA3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117A8E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  <w:vAlign w:val="bottom"/>
          </w:tcPr>
          <w:p w14:paraId="6D9980CA" w14:textId="77777777" w:rsidR="00312FA3" w:rsidRPr="006F7FCE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4EEC596" w14:textId="296025FF" w:rsidR="00312FA3" w:rsidRPr="00615D01" w:rsidRDefault="002D546D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9" w:type="dxa"/>
            <w:vAlign w:val="bottom"/>
          </w:tcPr>
          <w:p w14:paraId="471EDD3D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61A4D86" w14:textId="77777777" w:rsidR="00312FA3" w:rsidRPr="006F7FCE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1CB16C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CF485C" w14:textId="64F8406D" w:rsidR="00312FA3" w:rsidRPr="00117A8E" w:rsidRDefault="002D546D" w:rsidP="002D546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2FA3" w:rsidRPr="006F7FCE" w14:paraId="55E4A165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4F0276E0" w14:textId="77777777" w:rsidR="00312FA3" w:rsidRPr="006F7FCE" w:rsidRDefault="00312FA3" w:rsidP="00312FA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74CBD" w14:textId="77777777" w:rsidR="00312FA3" w:rsidRPr="006F7FCE" w:rsidRDefault="00312FA3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(79,290)</w:t>
            </w:r>
          </w:p>
        </w:tc>
        <w:tc>
          <w:tcPr>
            <w:tcW w:w="270" w:type="dxa"/>
            <w:vAlign w:val="bottom"/>
          </w:tcPr>
          <w:p w14:paraId="4367AE93" w14:textId="77777777" w:rsidR="00312FA3" w:rsidRPr="006F7FCE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114EA" w14:textId="74CDFEC9" w:rsidR="00312FA3" w:rsidRPr="002D546D" w:rsidRDefault="002D546D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2D54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6DAC5B34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3C006" w14:textId="77777777" w:rsidR="00312FA3" w:rsidRPr="00615D01" w:rsidRDefault="00312FA3" w:rsidP="00312FA3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D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5A4979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16FA3" w14:textId="1B354F1D" w:rsidR="00312FA3" w:rsidRPr="006F7FCE" w:rsidRDefault="009F432E" w:rsidP="00312FA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(81,638)</w:t>
            </w:r>
          </w:p>
        </w:tc>
      </w:tr>
      <w:tr w:rsidR="00312FA3" w:rsidRPr="00312FA3" w14:paraId="64DF78E2" w14:textId="77777777" w:rsidTr="00312FA3">
        <w:tc>
          <w:tcPr>
            <w:tcW w:w="3420" w:type="dxa"/>
            <w:vAlign w:val="bottom"/>
          </w:tcPr>
          <w:p w14:paraId="3F109016" w14:textId="77777777" w:rsidR="00312FA3" w:rsidRPr="00312FA3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746126" w14:textId="77777777" w:rsidR="00312FA3" w:rsidRPr="00312FA3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BFE1C0" w14:textId="77777777" w:rsidR="00312FA3" w:rsidRPr="00312FA3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442870" w14:textId="77777777" w:rsidR="00312FA3" w:rsidRPr="002D546D" w:rsidRDefault="00312FA3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3DD0388A" w14:textId="77777777" w:rsidR="00312FA3" w:rsidRPr="00312FA3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7815E1FE" w14:textId="77777777" w:rsidR="00312FA3" w:rsidRPr="00312FA3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8BC1A2" w14:textId="77777777" w:rsidR="00312FA3" w:rsidRPr="00312FA3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906780" w14:textId="77777777" w:rsidR="00312FA3" w:rsidRPr="00312FA3" w:rsidRDefault="00312FA3" w:rsidP="00312FA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FA3" w:rsidRPr="006F7FCE" w14:paraId="5694B819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6C2D58B4" w14:textId="77777777" w:rsidR="00312FA3" w:rsidRPr="006F7FCE" w:rsidRDefault="00312FA3" w:rsidP="00312FA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2B0F318" w14:textId="77777777" w:rsidR="00312FA3" w:rsidRPr="006F7FCE" w:rsidRDefault="00312FA3" w:rsidP="00312F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9,314</w:t>
            </w:r>
          </w:p>
        </w:tc>
        <w:tc>
          <w:tcPr>
            <w:tcW w:w="270" w:type="dxa"/>
            <w:vAlign w:val="bottom"/>
          </w:tcPr>
          <w:p w14:paraId="796AA360" w14:textId="77777777" w:rsidR="00312FA3" w:rsidRPr="006F7FCE" w:rsidRDefault="00312FA3" w:rsidP="00312FA3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B0A9AE8" w14:textId="0D114D3C" w:rsidR="00312FA3" w:rsidRPr="002D546D" w:rsidRDefault="002D546D" w:rsidP="002D546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D54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(4,259)</w:t>
            </w:r>
          </w:p>
        </w:tc>
        <w:tc>
          <w:tcPr>
            <w:tcW w:w="269" w:type="dxa"/>
            <w:vAlign w:val="bottom"/>
          </w:tcPr>
          <w:p w14:paraId="30E561AA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6AE0971D" w14:textId="2EAB621F" w:rsidR="00312FA3" w:rsidRPr="00615D01" w:rsidRDefault="002D546D" w:rsidP="002D546D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45122401" w14:textId="77777777" w:rsidR="00312FA3" w:rsidRPr="006F7FCE" w:rsidRDefault="00312FA3" w:rsidP="00312FA3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3FC0690" w14:textId="353D54FD" w:rsidR="00312FA3" w:rsidRPr="006F7FCE" w:rsidRDefault="009F432E" w:rsidP="00312F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5,684</w:t>
            </w:r>
          </w:p>
        </w:tc>
      </w:tr>
    </w:tbl>
    <w:p w14:paraId="2267859A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87D3BB6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7689BFE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3354841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E218529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6FE3B6E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23ACB04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48B5369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00BBFD6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DCB1C4E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409B294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314C1DE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E5E1CEB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B8830D9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2C6C7A1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EE53A50" w14:textId="77777777" w:rsidR="00312FA3" w:rsidRDefault="00312FA3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AFAEC33" w14:textId="77777777" w:rsidR="00C701CD" w:rsidRDefault="00C701CD" w:rsidP="00F14AEE">
      <w:pPr>
        <w:tabs>
          <w:tab w:val="left" w:pos="540"/>
          <w:tab w:val="left" w:pos="567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260"/>
        <w:gridCol w:w="269"/>
        <w:gridCol w:w="1261"/>
        <w:gridCol w:w="270"/>
        <w:gridCol w:w="1260"/>
      </w:tblGrid>
      <w:tr w:rsidR="00D60857" w:rsidRPr="006F7FCE" w14:paraId="0E8B091D" w14:textId="77777777" w:rsidTr="00FF058D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774431E5" w14:textId="77777777" w:rsidR="00D60857" w:rsidRPr="006F7FCE" w:rsidRDefault="00D60857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0E3B2870" w14:textId="77777777" w:rsidR="00D60857" w:rsidRPr="006F7FCE" w:rsidRDefault="00D60857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4AEE" w:rsidRPr="006F7FCE" w14:paraId="08F179AC" w14:textId="77777777" w:rsidTr="00C5097D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06E94866" w14:textId="77777777" w:rsidR="00F14AEE" w:rsidRPr="006F7FCE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8B20A2" w14:textId="77777777"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6FCDCD" w14:textId="77777777"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2E372158" w14:textId="77777777"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F7FCE">
              <w:rPr>
                <w:rFonts w:ascii="Angsana New" w:hAnsi="Angsana New"/>
                <w:sz w:val="30"/>
                <w:szCs w:val="30"/>
              </w:rPr>
              <w:t>)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1406E7CA" w14:textId="77777777"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F6FA69" w14:textId="77777777"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60857" w:rsidRPr="006F7FCE" w14:paraId="01303AEC" w14:textId="77777777" w:rsidTr="00C5097D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32D561B3" w14:textId="77777777" w:rsidR="00D60857" w:rsidRPr="006F7FCE" w:rsidRDefault="00D60857" w:rsidP="00D60857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11DBEE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2B2F1360" w14:textId="77777777"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072284" w14:textId="77777777"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54C3F738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CF0144E" w14:textId="77777777"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147E2EF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D9A232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60857" w:rsidRPr="006F7FCE" w14:paraId="2B71A037" w14:textId="77777777" w:rsidTr="00C5097D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325132A6" w14:textId="77777777" w:rsidR="00D60857" w:rsidRPr="00D60857" w:rsidRDefault="00D60857" w:rsidP="00D6085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010C5A5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E7B5140" w14:textId="77777777"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E8E1AF" w14:textId="77777777"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6026E3D1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EFEC2D5" w14:textId="77777777"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E855387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E215F7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F14AEE" w:rsidRPr="006F7FCE" w14:paraId="4D756F7E" w14:textId="77777777" w:rsidTr="00C5097D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411C1EA5" w14:textId="77777777" w:rsidR="00F14AEE" w:rsidRPr="006F7FCE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6ED07069" w14:textId="77777777" w:rsidR="00F14AEE" w:rsidRPr="009E16A3" w:rsidRDefault="00F14AEE" w:rsidP="00C5097D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16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0857" w:rsidRPr="006F7FCE" w14:paraId="7DE07D12" w14:textId="77777777" w:rsidTr="00C5097D">
        <w:trPr>
          <w:trHeight w:val="299"/>
          <w:tblHeader/>
        </w:trPr>
        <w:tc>
          <w:tcPr>
            <w:tcW w:w="3420" w:type="dxa"/>
            <w:vAlign w:val="bottom"/>
          </w:tcPr>
          <w:p w14:paraId="2D431EA6" w14:textId="77777777" w:rsidR="00D60857" w:rsidRPr="006F7FCE" w:rsidRDefault="00D60857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02FB9309" w14:textId="77777777"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473C0" w14:textId="77777777"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193810" w14:textId="77777777"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38887D4" w14:textId="77777777"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57CFD29D" w14:textId="77777777"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FC1F3" w14:textId="77777777"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507D36" w14:textId="77777777" w:rsidR="00D60857" w:rsidRPr="006F7FCE" w:rsidRDefault="00D60857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AEE" w:rsidRPr="006F7FCE" w14:paraId="42DF6589" w14:textId="77777777" w:rsidTr="00C5097D">
        <w:trPr>
          <w:trHeight w:val="299"/>
          <w:tblHeader/>
        </w:trPr>
        <w:tc>
          <w:tcPr>
            <w:tcW w:w="3420" w:type="dxa"/>
            <w:vAlign w:val="bottom"/>
          </w:tcPr>
          <w:p w14:paraId="282B1081" w14:textId="77777777" w:rsidR="00F14AEE" w:rsidRPr="006F7FCE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724ED2C" w14:textId="77777777"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AB6F52" w14:textId="77777777"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DAA1CA" w14:textId="77777777"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B7D85BF" w14:textId="77777777"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6980AF2D" w14:textId="77777777"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CD336F" w14:textId="77777777"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AD3E2" w14:textId="77777777" w:rsidR="00F14AEE" w:rsidRPr="006F7FCE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7937" w:rsidRPr="006F7FCE" w14:paraId="746AE76D" w14:textId="77777777" w:rsidTr="00C5097D">
        <w:trPr>
          <w:trHeight w:val="420"/>
        </w:trPr>
        <w:tc>
          <w:tcPr>
            <w:tcW w:w="3420" w:type="dxa"/>
            <w:vAlign w:val="bottom"/>
          </w:tcPr>
          <w:p w14:paraId="0F4709D8" w14:textId="77777777" w:rsidR="00D57937" w:rsidRPr="006F7FCE" w:rsidRDefault="00D57937" w:rsidP="00D57937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14:paraId="33516B7A" w14:textId="77777777" w:rsidR="00D57937" w:rsidRPr="006F7FCE" w:rsidRDefault="00D57937" w:rsidP="00D579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170" w:type="dxa"/>
            <w:vAlign w:val="bottom"/>
          </w:tcPr>
          <w:p w14:paraId="5594F026" w14:textId="77777777" w:rsidR="00D57937" w:rsidRPr="006F7FCE" w:rsidRDefault="00D57937" w:rsidP="00D579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6,230</w:t>
            </w:r>
          </w:p>
        </w:tc>
        <w:tc>
          <w:tcPr>
            <w:tcW w:w="270" w:type="dxa"/>
            <w:vAlign w:val="bottom"/>
          </w:tcPr>
          <w:p w14:paraId="4DCDD0EC" w14:textId="77777777" w:rsidR="00D57937" w:rsidRPr="006F7FCE" w:rsidRDefault="00D57937" w:rsidP="00D57937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D4D5E2" w14:textId="77777777" w:rsidR="00D57937" w:rsidRPr="006F7FCE" w:rsidRDefault="00615D01" w:rsidP="00D579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2,673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5F1E2B5F" w14:textId="77777777" w:rsidR="00D57937" w:rsidRPr="006F7FCE" w:rsidRDefault="00D57937" w:rsidP="00D57937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372C77C" w14:textId="77777777" w:rsidR="00D57937" w:rsidRPr="006F7FCE" w:rsidRDefault="00D57937" w:rsidP="00D57937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BB013" w14:textId="77777777" w:rsidR="00D57937" w:rsidRPr="006F7FCE" w:rsidRDefault="00D57937" w:rsidP="00D57937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7E7C14" w14:textId="77777777" w:rsidR="00D57937" w:rsidRPr="00E62B66" w:rsidRDefault="00D57937" w:rsidP="00E62B66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B66">
              <w:rPr>
                <w:rFonts w:ascii="Angsana New" w:hAnsi="Angsana New"/>
                <w:sz w:val="30"/>
                <w:szCs w:val="30"/>
              </w:rPr>
              <w:t>3,557</w:t>
            </w:r>
          </w:p>
        </w:tc>
      </w:tr>
      <w:tr w:rsidR="00D57937" w:rsidRPr="006F7FCE" w14:paraId="43DCE11A" w14:textId="77777777" w:rsidTr="00C5097D">
        <w:trPr>
          <w:trHeight w:val="420"/>
        </w:trPr>
        <w:tc>
          <w:tcPr>
            <w:tcW w:w="3420" w:type="dxa"/>
            <w:vAlign w:val="bottom"/>
          </w:tcPr>
          <w:p w14:paraId="443D2A79" w14:textId="77777777" w:rsidR="00D57937" w:rsidRDefault="00D57937" w:rsidP="00D57937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ค่าเผื่อการลดมูลค่า</w:t>
            </w:r>
          </w:p>
          <w:p w14:paraId="799330C1" w14:textId="77777777" w:rsidR="00D57937" w:rsidRPr="006F7FCE" w:rsidRDefault="00D57937" w:rsidP="00D57937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ของสินค้า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EC26349" w14:textId="77777777" w:rsidR="00D57937" w:rsidRPr="006F7FCE" w:rsidRDefault="00D57937" w:rsidP="00D5793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19,974</w:t>
            </w:r>
          </w:p>
        </w:tc>
        <w:tc>
          <w:tcPr>
            <w:tcW w:w="270" w:type="dxa"/>
            <w:vAlign w:val="bottom"/>
          </w:tcPr>
          <w:p w14:paraId="2267B513" w14:textId="77777777" w:rsidR="00D57937" w:rsidRPr="006F7FCE" w:rsidRDefault="00D57937" w:rsidP="00D57937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9A4D4D" w14:textId="77777777" w:rsidR="00D57937" w:rsidRPr="006F7FCE" w:rsidRDefault="00615D01" w:rsidP="00D5793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5D94740A" w14:textId="77777777" w:rsidR="00D57937" w:rsidRPr="006F7FCE" w:rsidRDefault="00D57937" w:rsidP="00D57937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3348138" w14:textId="77777777" w:rsidR="00D57937" w:rsidRPr="006F7FCE" w:rsidRDefault="00D57937" w:rsidP="00D57937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4E162A" w14:textId="77777777" w:rsidR="00D57937" w:rsidRPr="006F7FCE" w:rsidRDefault="00D57937" w:rsidP="00D57937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B51469" w14:textId="77777777" w:rsidR="00D57937" w:rsidRPr="00E62B66" w:rsidRDefault="00D57937" w:rsidP="00E62B66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2B66">
              <w:rPr>
                <w:rFonts w:ascii="Angsana New" w:hAnsi="Angsana New"/>
                <w:sz w:val="30"/>
                <w:szCs w:val="30"/>
              </w:rPr>
              <w:t>17,372</w:t>
            </w:r>
          </w:p>
        </w:tc>
      </w:tr>
      <w:tr w:rsidR="00615D01" w:rsidRPr="006F7FCE" w14:paraId="5DCEA0CB" w14:textId="77777777" w:rsidTr="00C5097D">
        <w:trPr>
          <w:trHeight w:val="420"/>
        </w:trPr>
        <w:tc>
          <w:tcPr>
            <w:tcW w:w="3420" w:type="dxa"/>
            <w:vAlign w:val="bottom"/>
          </w:tcPr>
          <w:p w14:paraId="0BB47DF0" w14:textId="77777777" w:rsidR="00615D01" w:rsidRDefault="00615D01" w:rsidP="00615D01">
            <w:pPr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  <w:p w14:paraId="26500B59" w14:textId="77777777" w:rsidR="00615D01" w:rsidRDefault="00615D01" w:rsidP="00615D01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ค่าเผื่อจากการลดมูลค่า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</w:t>
            </w:r>
          </w:p>
          <w:p w14:paraId="67D020C8" w14:textId="77777777" w:rsidR="00615D01" w:rsidRPr="006F7FCE" w:rsidRDefault="00615D01" w:rsidP="00615D01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เงินลงทุน</w:t>
            </w:r>
            <w:r w:rsidRPr="006F7F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3686957D" w14:textId="77777777" w:rsidR="00615D01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21A769" w14:textId="77777777" w:rsidR="00615D01" w:rsidRDefault="00615D01" w:rsidP="00615D01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A206086" w14:textId="77777777" w:rsidR="00615D01" w:rsidRPr="006F7FCE" w:rsidRDefault="00615D01" w:rsidP="00615D01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  <w:tc>
          <w:tcPr>
            <w:tcW w:w="270" w:type="dxa"/>
            <w:vAlign w:val="bottom"/>
          </w:tcPr>
          <w:p w14:paraId="4723FEC6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F1C2C7" w14:textId="77777777"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bottom"/>
          </w:tcPr>
          <w:p w14:paraId="37CA25C2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11758AB" w14:textId="77777777"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B1861D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72F940" w14:textId="77777777" w:rsidR="00615D01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D0E99C" w14:textId="77777777" w:rsidR="00615D01" w:rsidRDefault="00615D01" w:rsidP="00615D01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9EEBF4" w14:textId="77777777" w:rsidR="00615D01" w:rsidRPr="006F7FCE" w:rsidRDefault="00615D01" w:rsidP="00615D01">
            <w:pPr>
              <w:tabs>
                <w:tab w:val="clear" w:pos="680"/>
                <w:tab w:val="left" w:pos="52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2,429</w:t>
            </w:r>
          </w:p>
        </w:tc>
      </w:tr>
      <w:tr w:rsidR="00615D01" w:rsidRPr="006F7FCE" w14:paraId="6558D4C6" w14:textId="77777777" w:rsidTr="00C5097D">
        <w:trPr>
          <w:trHeight w:val="420"/>
        </w:trPr>
        <w:tc>
          <w:tcPr>
            <w:tcW w:w="3420" w:type="dxa"/>
            <w:vAlign w:val="bottom"/>
          </w:tcPr>
          <w:p w14:paraId="5AFB6B94" w14:textId="77777777" w:rsidR="00615D01" w:rsidRPr="006F7FCE" w:rsidRDefault="00615D01" w:rsidP="00615D01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170" w:type="dxa"/>
          </w:tcPr>
          <w:p w14:paraId="7A5AF2D1" w14:textId="77777777"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2224E7" w14:textId="77777777"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7,016</w:t>
            </w:r>
          </w:p>
        </w:tc>
        <w:tc>
          <w:tcPr>
            <w:tcW w:w="270" w:type="dxa"/>
            <w:vAlign w:val="bottom"/>
          </w:tcPr>
          <w:p w14:paraId="4EEE77D3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77C58D" w14:textId="77777777"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269" w:type="dxa"/>
            <w:vAlign w:val="bottom"/>
          </w:tcPr>
          <w:p w14:paraId="66E27B47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9A03075" w14:textId="77777777"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6FADEE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704A7F" w14:textId="77777777"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2E6A51C" w14:textId="77777777"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7,220</w:t>
            </w:r>
          </w:p>
        </w:tc>
      </w:tr>
      <w:tr w:rsidR="00615D01" w:rsidRPr="006F7FCE" w14:paraId="4FB84DA0" w14:textId="77777777" w:rsidTr="00C5097D">
        <w:trPr>
          <w:trHeight w:val="420"/>
        </w:trPr>
        <w:tc>
          <w:tcPr>
            <w:tcW w:w="3420" w:type="dxa"/>
            <w:vAlign w:val="bottom"/>
          </w:tcPr>
          <w:p w14:paraId="1BE79337" w14:textId="77777777" w:rsidR="00615D01" w:rsidRPr="006F7FCE" w:rsidRDefault="00615D01" w:rsidP="00615D01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  <w:p w14:paraId="1E0762F3" w14:textId="77777777" w:rsidR="00615D01" w:rsidRPr="006F7FCE" w:rsidRDefault="00615D01" w:rsidP="00615D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ประกอบกิจการโทรทัศน์</w:t>
            </w:r>
          </w:p>
        </w:tc>
        <w:tc>
          <w:tcPr>
            <w:tcW w:w="1170" w:type="dxa"/>
          </w:tcPr>
          <w:p w14:paraId="1C6BC013" w14:textId="77777777"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CB44A6D" w14:textId="77777777"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18,139</w:t>
            </w:r>
          </w:p>
        </w:tc>
        <w:tc>
          <w:tcPr>
            <w:tcW w:w="270" w:type="dxa"/>
            <w:vAlign w:val="bottom"/>
          </w:tcPr>
          <w:p w14:paraId="5B983A45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0060E0" w14:textId="77777777"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7B915C38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28BD173" w14:textId="77777777"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EEDB0F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567D5B" w14:textId="77777777"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713DAA8" w14:textId="77777777"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17,061</w:t>
            </w:r>
          </w:p>
        </w:tc>
      </w:tr>
      <w:tr w:rsidR="00615D01" w:rsidRPr="006F7FCE" w14:paraId="1955384E" w14:textId="77777777" w:rsidTr="00C5097D">
        <w:trPr>
          <w:trHeight w:val="420"/>
        </w:trPr>
        <w:tc>
          <w:tcPr>
            <w:tcW w:w="3420" w:type="dxa"/>
            <w:vAlign w:val="bottom"/>
          </w:tcPr>
          <w:p w14:paraId="6C86D0DC" w14:textId="7D720ABE" w:rsidR="00615D01" w:rsidRPr="006F7FCE" w:rsidRDefault="00615D01" w:rsidP="00615D01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="00E224EF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  <w:p w14:paraId="0B076AAE" w14:textId="329222E8" w:rsidR="00615D01" w:rsidRPr="006F7FCE" w:rsidRDefault="00615D01" w:rsidP="00615D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224EF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36945846" w14:textId="77777777"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40B3EB5" w14:textId="77777777"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36,642</w:t>
            </w:r>
          </w:p>
        </w:tc>
        <w:tc>
          <w:tcPr>
            <w:tcW w:w="270" w:type="dxa"/>
            <w:vAlign w:val="bottom"/>
          </w:tcPr>
          <w:p w14:paraId="6E719851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ED514A" w14:textId="77777777"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1,824</w:t>
            </w:r>
          </w:p>
        </w:tc>
        <w:tc>
          <w:tcPr>
            <w:tcW w:w="269" w:type="dxa"/>
            <w:vAlign w:val="bottom"/>
          </w:tcPr>
          <w:p w14:paraId="29545315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304263F" w14:textId="77777777"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3BFBA7" w14:textId="77777777"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321B6C" w14:textId="77777777"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52CB7D" w14:textId="77777777"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38,466</w:t>
            </w:r>
          </w:p>
        </w:tc>
      </w:tr>
      <w:tr w:rsidR="00615D01" w:rsidRPr="006F7FCE" w14:paraId="0050E669" w14:textId="77777777" w:rsidTr="00C5097D">
        <w:trPr>
          <w:trHeight w:val="420"/>
        </w:trPr>
        <w:tc>
          <w:tcPr>
            <w:tcW w:w="3420" w:type="dxa"/>
            <w:vAlign w:val="bottom"/>
          </w:tcPr>
          <w:p w14:paraId="755DBD28" w14:textId="6CA251DF" w:rsidR="00615D01" w:rsidRDefault="00615D01" w:rsidP="00615D01">
            <w:pPr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="00E224EF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  <w:p w14:paraId="282EA9E9" w14:textId="4DFAB2A6" w:rsidR="00615D01" w:rsidRPr="006F7FCE" w:rsidRDefault="00615D01" w:rsidP="00615D0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224EF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การรื้อถอน</w:t>
            </w:r>
          </w:p>
        </w:tc>
        <w:tc>
          <w:tcPr>
            <w:tcW w:w="1170" w:type="dxa"/>
          </w:tcPr>
          <w:p w14:paraId="21390538" w14:textId="77777777"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38A0A51" w14:textId="77777777"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2,011</w:t>
            </w:r>
          </w:p>
        </w:tc>
        <w:tc>
          <w:tcPr>
            <w:tcW w:w="270" w:type="dxa"/>
            <w:vAlign w:val="bottom"/>
          </w:tcPr>
          <w:p w14:paraId="01BA7828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A048E1" w14:textId="77777777"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4518E257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6B00516" w14:textId="77777777"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C002E6" w14:textId="77777777"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BE63B" w14:textId="77777777" w:rsidR="00615D01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2FC3382" w14:textId="77777777" w:rsidR="00615D01" w:rsidRPr="006F7FCE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1,982</w:t>
            </w:r>
          </w:p>
        </w:tc>
      </w:tr>
      <w:tr w:rsidR="00615D01" w:rsidRPr="006F7FCE" w14:paraId="4D6C0FC2" w14:textId="77777777" w:rsidTr="00C5097D">
        <w:trPr>
          <w:trHeight w:val="420"/>
        </w:trPr>
        <w:tc>
          <w:tcPr>
            <w:tcW w:w="3420" w:type="dxa"/>
            <w:vAlign w:val="bottom"/>
          </w:tcPr>
          <w:p w14:paraId="3AA3F800" w14:textId="77777777" w:rsidR="00615D01" w:rsidRPr="006F7FCE" w:rsidRDefault="00615D01" w:rsidP="00615D0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3F6DF823" w14:textId="77777777" w:rsidR="00615D01" w:rsidRPr="005030E8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6B0F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  <w:vAlign w:val="bottom"/>
          </w:tcPr>
          <w:p w14:paraId="78D51A4C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5ECFAB" w14:textId="77777777" w:rsidR="00615D01" w:rsidRPr="006F7FCE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69" w:type="dxa"/>
            <w:vAlign w:val="bottom"/>
          </w:tcPr>
          <w:p w14:paraId="2A51A8EA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9C9F206" w14:textId="77777777"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56A1EC" w14:textId="77777777"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8EE174" w14:textId="77777777" w:rsidR="00615D01" w:rsidRPr="005030E8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517</w:t>
            </w:r>
          </w:p>
        </w:tc>
      </w:tr>
      <w:tr w:rsidR="00615D01" w:rsidRPr="006F7FCE" w14:paraId="7EB7BFC1" w14:textId="77777777" w:rsidTr="00C5097D">
        <w:trPr>
          <w:trHeight w:val="442"/>
        </w:trPr>
        <w:tc>
          <w:tcPr>
            <w:tcW w:w="3420" w:type="dxa"/>
            <w:vAlign w:val="bottom"/>
          </w:tcPr>
          <w:p w14:paraId="45A55F8A" w14:textId="77777777" w:rsidR="00615D01" w:rsidRPr="006F7FCE" w:rsidRDefault="00615D01" w:rsidP="00615D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F17B5" w14:textId="77777777" w:rsidR="00615D01" w:rsidRPr="00B43E22" w:rsidRDefault="00615D01" w:rsidP="00615D01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92,664</w:t>
            </w:r>
          </w:p>
        </w:tc>
        <w:tc>
          <w:tcPr>
            <w:tcW w:w="270" w:type="dxa"/>
            <w:vAlign w:val="bottom"/>
          </w:tcPr>
          <w:p w14:paraId="194D6E25" w14:textId="77777777" w:rsidR="00615D01" w:rsidRPr="00B43E22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750CA" w14:textId="77777777" w:rsidR="00615D01" w:rsidRPr="00615D01" w:rsidRDefault="00615D01" w:rsidP="00615D0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5D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(4,060)</w:t>
            </w:r>
          </w:p>
        </w:tc>
        <w:tc>
          <w:tcPr>
            <w:tcW w:w="269" w:type="dxa"/>
            <w:vAlign w:val="bottom"/>
          </w:tcPr>
          <w:p w14:paraId="44333CEF" w14:textId="77777777" w:rsidR="00615D01" w:rsidRPr="00B43E22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577B5" w14:textId="77777777" w:rsidR="00615D01" w:rsidRPr="00D57937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9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BE679E" w14:textId="77777777" w:rsidR="00615D01" w:rsidRPr="00B43E22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A04D2" w14:textId="77777777" w:rsidR="00615D01" w:rsidRPr="00B43E22" w:rsidRDefault="00615D01" w:rsidP="00615D01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88,604</w:t>
            </w:r>
          </w:p>
        </w:tc>
      </w:tr>
      <w:tr w:rsidR="00615D01" w:rsidRPr="006F7FCE" w14:paraId="03BD734E" w14:textId="77777777" w:rsidTr="00C5097D">
        <w:trPr>
          <w:trHeight w:val="64"/>
        </w:trPr>
        <w:tc>
          <w:tcPr>
            <w:tcW w:w="3420" w:type="dxa"/>
            <w:vAlign w:val="bottom"/>
          </w:tcPr>
          <w:p w14:paraId="6A445CA7" w14:textId="77777777" w:rsidR="00615D01" w:rsidRPr="006F7FCE" w:rsidRDefault="00615D01" w:rsidP="00615D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A35127" w14:textId="77777777" w:rsidR="00615D01" w:rsidRPr="006F7FCE" w:rsidRDefault="00615D01" w:rsidP="00615D01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6D20E2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933E2B" w14:textId="77777777" w:rsidR="00615D01" w:rsidRPr="006F7FCE" w:rsidRDefault="00615D01" w:rsidP="00615D01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7C4B6B6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0A23BB5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9758F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7FAA84" w14:textId="77777777"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D01" w:rsidRPr="006F7FCE" w14:paraId="7945B8CD" w14:textId="77777777" w:rsidTr="00C5097D">
        <w:trPr>
          <w:trHeight w:val="420"/>
        </w:trPr>
        <w:tc>
          <w:tcPr>
            <w:tcW w:w="3420" w:type="dxa"/>
            <w:vAlign w:val="bottom"/>
          </w:tcPr>
          <w:p w14:paraId="15FD39CD" w14:textId="77777777" w:rsidR="00615D01" w:rsidRPr="006F7FCE" w:rsidRDefault="00615D01" w:rsidP="00615D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E9F255F" w14:textId="77777777" w:rsidR="00615D01" w:rsidRPr="006F7FCE" w:rsidRDefault="00615D01" w:rsidP="00615D01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697452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A03A38" w14:textId="77777777" w:rsidR="00615D01" w:rsidRPr="006F7FCE" w:rsidRDefault="00615D01" w:rsidP="00615D01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FE6344F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D719CDC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B5573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29F917" w14:textId="77777777"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D01" w:rsidRPr="006F7FCE" w14:paraId="2587BDE0" w14:textId="77777777" w:rsidTr="00C5097D">
        <w:trPr>
          <w:trHeight w:val="420"/>
        </w:trPr>
        <w:tc>
          <w:tcPr>
            <w:tcW w:w="3420" w:type="dxa"/>
            <w:vAlign w:val="bottom"/>
          </w:tcPr>
          <w:p w14:paraId="02CF7B53" w14:textId="77777777" w:rsidR="00615D01" w:rsidRPr="006F7FCE" w:rsidRDefault="00615D01" w:rsidP="00615D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BAD386" w14:textId="77777777" w:rsidR="00615D01" w:rsidRPr="006F7FCE" w:rsidRDefault="00615D01" w:rsidP="00615D01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51BA9C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70D80D" w14:textId="77777777" w:rsidR="00615D01" w:rsidRPr="006F7FCE" w:rsidRDefault="00615D01" w:rsidP="00615D01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C1D3B59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87A89E4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8D163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55897A" w14:textId="77777777"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D01" w:rsidRPr="006F7FCE" w14:paraId="7674C205" w14:textId="77777777" w:rsidTr="00C5097D">
        <w:trPr>
          <w:trHeight w:val="420"/>
        </w:trPr>
        <w:tc>
          <w:tcPr>
            <w:tcW w:w="3420" w:type="dxa"/>
            <w:vAlign w:val="bottom"/>
          </w:tcPr>
          <w:p w14:paraId="638C08D3" w14:textId="77777777" w:rsidR="00615D01" w:rsidRPr="006F7FCE" w:rsidRDefault="00615D01" w:rsidP="00615D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E3B6750" w14:textId="77777777" w:rsidR="00615D01" w:rsidRPr="006F7FCE" w:rsidRDefault="00615D01" w:rsidP="00615D01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F727AE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B9F9DA" w14:textId="77777777" w:rsidR="00615D01" w:rsidRPr="006F7FCE" w:rsidRDefault="00615D01" w:rsidP="00615D01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CB31084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C8D5639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17A02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228C80" w14:textId="77777777"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D01" w:rsidRPr="006F7FCE" w14:paraId="309E4985" w14:textId="77777777" w:rsidTr="00C5097D">
        <w:trPr>
          <w:trHeight w:val="420"/>
        </w:trPr>
        <w:tc>
          <w:tcPr>
            <w:tcW w:w="3420" w:type="dxa"/>
            <w:vAlign w:val="bottom"/>
          </w:tcPr>
          <w:p w14:paraId="78442A81" w14:textId="77777777" w:rsidR="00615D01" w:rsidRPr="006F7FCE" w:rsidRDefault="00615D01" w:rsidP="00615D0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A1F9E42" w14:textId="77777777" w:rsidR="00615D01" w:rsidRPr="006F7FCE" w:rsidRDefault="00615D01" w:rsidP="00615D01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072C82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434B98" w14:textId="77777777" w:rsidR="00615D01" w:rsidRPr="006F7FCE" w:rsidRDefault="00615D01" w:rsidP="00615D01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0B7F44B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C238E33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33A20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A9EAB7" w14:textId="77777777"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3774164" w14:textId="77777777" w:rsidR="00F14AEE" w:rsidRDefault="00F14AEE" w:rsidP="00F14AEE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70"/>
        <w:gridCol w:w="1260"/>
        <w:gridCol w:w="269"/>
        <w:gridCol w:w="1261"/>
        <w:gridCol w:w="270"/>
        <w:gridCol w:w="1170"/>
      </w:tblGrid>
      <w:tr w:rsidR="00D60857" w:rsidRPr="006F7FCE" w14:paraId="4DF3CD8C" w14:textId="77777777" w:rsidTr="007D226D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51147D82" w14:textId="77777777" w:rsidR="00D60857" w:rsidRPr="006F7FCE" w:rsidRDefault="00D60857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bookmarkStart w:id="4" w:name="_Hlk60812495"/>
          </w:p>
        </w:tc>
        <w:tc>
          <w:tcPr>
            <w:tcW w:w="5850" w:type="dxa"/>
            <w:gridSpan w:val="7"/>
            <w:vAlign w:val="bottom"/>
          </w:tcPr>
          <w:p w14:paraId="1A1FB873" w14:textId="77777777" w:rsidR="00D60857" w:rsidRPr="006F7FCE" w:rsidRDefault="00D60857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14AEE" w:rsidRPr="006F7FCE" w14:paraId="24115248" w14:textId="77777777" w:rsidTr="007D226D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1D214F6D" w14:textId="77777777" w:rsidR="00F14AEE" w:rsidRPr="006F7FCE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F0BABA" w14:textId="77777777"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B3838E7" w14:textId="77777777"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26EBCCC3" w14:textId="77777777" w:rsidR="00F14AEE" w:rsidRPr="006F7FCE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F7FCE">
              <w:rPr>
                <w:rFonts w:ascii="Angsana New" w:hAnsi="Angsana New"/>
                <w:sz w:val="30"/>
                <w:szCs w:val="30"/>
              </w:rPr>
              <w:t>)</w:t>
            </w:r>
            <w:r w:rsidRPr="006F7FCE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3F1B1C52" w14:textId="77777777"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1A5A92" w14:textId="77777777" w:rsidR="00F14AEE" w:rsidRPr="006F7FCE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60857" w:rsidRPr="006F7FCE" w14:paraId="58E489C4" w14:textId="77777777" w:rsidTr="007D226D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478E5352" w14:textId="77777777" w:rsidR="00D60857" w:rsidRPr="006F7FCE" w:rsidRDefault="00D60857" w:rsidP="00D60857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1F4F59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E33EC03" w14:textId="77777777"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F21166" w14:textId="77777777"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49923585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91C0364" w14:textId="77777777"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2BABF2A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446BB4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60857" w:rsidRPr="006F7FCE" w14:paraId="3A62EA22" w14:textId="77777777" w:rsidTr="007D226D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528618F1" w14:textId="77777777" w:rsidR="00D60857" w:rsidRPr="00D60857" w:rsidRDefault="00D60857" w:rsidP="00D6085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D77AF3D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38AA141" w14:textId="77777777"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59429C" w14:textId="77777777"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035D283A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7DCEC79" w14:textId="77777777" w:rsidR="00D60857" w:rsidRPr="006F7FCE" w:rsidRDefault="00D60857" w:rsidP="00D6085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7FC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168A8A9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1B38E9" w14:textId="77777777" w:rsidR="00D60857" w:rsidRPr="006F7FCE" w:rsidRDefault="00D60857" w:rsidP="00D6085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F14AEE" w:rsidRPr="006F7FCE" w14:paraId="0A3F21D7" w14:textId="77777777" w:rsidTr="007D226D">
        <w:trPr>
          <w:trHeight w:hRule="exact" w:val="389"/>
        </w:trPr>
        <w:tc>
          <w:tcPr>
            <w:tcW w:w="3420" w:type="dxa"/>
            <w:shd w:val="clear" w:color="auto" w:fill="auto"/>
            <w:vAlign w:val="bottom"/>
          </w:tcPr>
          <w:p w14:paraId="7FBCE99F" w14:textId="77777777" w:rsidR="00F14AEE" w:rsidRPr="006F7FCE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D5B7FB6" w14:textId="77777777" w:rsidR="00F14AEE" w:rsidRPr="009E16A3" w:rsidRDefault="00F14AEE" w:rsidP="00C5097D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16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4AEE" w:rsidRPr="006F7FCE" w14:paraId="11FBB13B" w14:textId="77777777" w:rsidTr="007D226D">
        <w:trPr>
          <w:trHeight w:val="420"/>
        </w:trPr>
        <w:tc>
          <w:tcPr>
            <w:tcW w:w="3420" w:type="dxa"/>
            <w:vAlign w:val="bottom"/>
          </w:tcPr>
          <w:p w14:paraId="3301FBD7" w14:textId="77777777" w:rsidR="00F14AEE" w:rsidRPr="006F7FCE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E272C90" w14:textId="77777777" w:rsidR="00F14AEE" w:rsidRPr="006F7FCE" w:rsidRDefault="00F14AEE" w:rsidP="00C5097D">
            <w:pPr>
              <w:tabs>
                <w:tab w:val="clear" w:pos="907"/>
                <w:tab w:val="decimal" w:pos="792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E578C3" w14:textId="77777777" w:rsidR="00F14AEE" w:rsidRPr="006F7FCE" w:rsidRDefault="00F14AEE" w:rsidP="00C5097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56B2C5" w14:textId="77777777" w:rsidR="00F14AEE" w:rsidRPr="006F7FCE" w:rsidRDefault="00F14AEE" w:rsidP="00C5097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61518FF" w14:textId="77777777"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26C918D" w14:textId="77777777"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18C0CA" w14:textId="77777777" w:rsidR="00F14AEE" w:rsidRPr="006F7FCE" w:rsidRDefault="00F14AEE" w:rsidP="00C5097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A8D4E2" w14:textId="77777777" w:rsidR="00F14AEE" w:rsidRPr="006F7FCE" w:rsidRDefault="00F14AEE" w:rsidP="00C5097D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5D01" w:rsidRPr="006F7FCE" w14:paraId="1069C9E2" w14:textId="77777777" w:rsidTr="007D226D">
        <w:trPr>
          <w:trHeight w:val="420"/>
        </w:trPr>
        <w:tc>
          <w:tcPr>
            <w:tcW w:w="3420" w:type="dxa"/>
            <w:vAlign w:val="bottom"/>
          </w:tcPr>
          <w:p w14:paraId="7FCAD0B6" w14:textId="77777777" w:rsidR="00615D01" w:rsidRPr="006F7FCE" w:rsidRDefault="00615D01" w:rsidP="00615D01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6F7F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</w:t>
            </w:r>
            <w:r w:rsidRPr="006F7F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/>
              <w:t>ของค่าเสื่อมราคา)</w:t>
            </w:r>
          </w:p>
        </w:tc>
        <w:tc>
          <w:tcPr>
            <w:tcW w:w="1350" w:type="dxa"/>
            <w:vAlign w:val="bottom"/>
          </w:tcPr>
          <w:p w14:paraId="22B5E3BC" w14:textId="77777777" w:rsidR="00615D01" w:rsidRPr="007D226D" w:rsidRDefault="00615D01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(8,749)</w:t>
            </w:r>
          </w:p>
        </w:tc>
        <w:tc>
          <w:tcPr>
            <w:tcW w:w="270" w:type="dxa"/>
            <w:vAlign w:val="bottom"/>
          </w:tcPr>
          <w:p w14:paraId="36EE6276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44276D" w14:textId="77777777" w:rsidR="00615D01" w:rsidRPr="006F7FCE" w:rsidRDefault="00615D01" w:rsidP="00117A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269" w:type="dxa"/>
            <w:vAlign w:val="bottom"/>
          </w:tcPr>
          <w:p w14:paraId="3BA96347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C527D2C" w14:textId="77777777"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98EDC8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E6E19C" w14:textId="77777777" w:rsidR="00615D01" w:rsidRPr="006F7FCE" w:rsidRDefault="00615D01" w:rsidP="00117A8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(8,651)</w:t>
            </w:r>
          </w:p>
        </w:tc>
      </w:tr>
      <w:tr w:rsidR="00615D01" w:rsidRPr="006F7FCE" w14:paraId="3ED18A1E" w14:textId="77777777" w:rsidTr="007D226D">
        <w:trPr>
          <w:trHeight w:val="420"/>
        </w:trPr>
        <w:tc>
          <w:tcPr>
            <w:tcW w:w="3420" w:type="dxa"/>
            <w:vAlign w:val="bottom"/>
          </w:tcPr>
          <w:p w14:paraId="45729D05" w14:textId="77777777" w:rsidR="00615D01" w:rsidRPr="006F7FCE" w:rsidRDefault="00615D01" w:rsidP="00615D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350" w:type="dxa"/>
            <w:vAlign w:val="bottom"/>
          </w:tcPr>
          <w:p w14:paraId="58FEB250" w14:textId="77777777" w:rsidR="00615D01" w:rsidRPr="007D226D" w:rsidRDefault="00615D01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(4,325)</w:t>
            </w:r>
          </w:p>
        </w:tc>
        <w:tc>
          <w:tcPr>
            <w:tcW w:w="270" w:type="dxa"/>
            <w:vAlign w:val="bottom"/>
          </w:tcPr>
          <w:p w14:paraId="3E0B9DAD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ACBDED" w14:textId="77777777" w:rsidR="00615D01" w:rsidRPr="006F7FCE" w:rsidRDefault="00615D01" w:rsidP="00117A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(1,803)</w:t>
            </w:r>
          </w:p>
        </w:tc>
        <w:tc>
          <w:tcPr>
            <w:tcW w:w="269" w:type="dxa"/>
            <w:vAlign w:val="bottom"/>
          </w:tcPr>
          <w:p w14:paraId="23FF2343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DF885FA" w14:textId="77777777"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3889FC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124AF0" w14:textId="77777777" w:rsidR="00615D01" w:rsidRPr="006F7FCE" w:rsidRDefault="00615D01" w:rsidP="00117A8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(6,128)</w:t>
            </w:r>
          </w:p>
        </w:tc>
      </w:tr>
      <w:tr w:rsidR="00615D01" w:rsidRPr="006F7FCE" w14:paraId="785E5154" w14:textId="77777777" w:rsidTr="007D226D">
        <w:trPr>
          <w:trHeight w:val="420"/>
        </w:trPr>
        <w:tc>
          <w:tcPr>
            <w:tcW w:w="3420" w:type="dxa"/>
            <w:vAlign w:val="bottom"/>
          </w:tcPr>
          <w:p w14:paraId="07AC6BD5" w14:textId="77777777" w:rsidR="00615D01" w:rsidRPr="006F7FCE" w:rsidRDefault="00615D01" w:rsidP="00615D01">
            <w:pPr>
              <w:tabs>
                <w:tab w:val="clear" w:pos="227"/>
                <w:tab w:val="clear" w:pos="454"/>
                <w:tab w:val="left" w:pos="257"/>
                <w:tab w:val="left" w:pos="522"/>
              </w:tabs>
              <w:ind w:left="162" w:right="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ปรับปรุงมูลค่ายุติธรรมของ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นทรัพย์ที่ได้จากการซื้อบริษัทย่อย</w:t>
            </w:r>
          </w:p>
        </w:tc>
        <w:tc>
          <w:tcPr>
            <w:tcW w:w="1350" w:type="dxa"/>
            <w:vAlign w:val="bottom"/>
          </w:tcPr>
          <w:p w14:paraId="7CB17011" w14:textId="77777777" w:rsidR="00615D01" w:rsidRPr="007D226D" w:rsidRDefault="00615D01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(64,751)</w:t>
            </w:r>
          </w:p>
        </w:tc>
        <w:tc>
          <w:tcPr>
            <w:tcW w:w="270" w:type="dxa"/>
            <w:vAlign w:val="bottom"/>
          </w:tcPr>
          <w:p w14:paraId="3E252407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E3F118" w14:textId="77777777" w:rsidR="00615D01" w:rsidRPr="006F7FCE" w:rsidRDefault="00615D01" w:rsidP="00117A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69" w:type="dxa"/>
            <w:vAlign w:val="bottom"/>
          </w:tcPr>
          <w:p w14:paraId="10A4E350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0B13361" w14:textId="77777777"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CD65F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88D4F4" w14:textId="77777777" w:rsidR="00615D01" w:rsidRPr="006F7FCE" w:rsidRDefault="00615D01" w:rsidP="00117A8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(64,492)</w:t>
            </w:r>
          </w:p>
        </w:tc>
      </w:tr>
      <w:tr w:rsidR="00615D01" w:rsidRPr="006F7FCE" w14:paraId="40B4B09D" w14:textId="77777777" w:rsidTr="007D226D">
        <w:trPr>
          <w:trHeight w:val="420"/>
        </w:trPr>
        <w:tc>
          <w:tcPr>
            <w:tcW w:w="3420" w:type="dxa"/>
            <w:vAlign w:val="bottom"/>
          </w:tcPr>
          <w:p w14:paraId="556308AA" w14:textId="77777777" w:rsidR="00615D01" w:rsidRPr="006F7FCE" w:rsidRDefault="00615D01" w:rsidP="00615D0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F7FC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50330E" w14:textId="77777777" w:rsidR="00615D01" w:rsidRPr="007D226D" w:rsidRDefault="00615D01" w:rsidP="00E6666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22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C37CFF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9F2577" w14:textId="77777777" w:rsidR="00615D01" w:rsidRPr="00615D01" w:rsidRDefault="00615D01" w:rsidP="00117A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5D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269" w:type="dxa"/>
            <w:vAlign w:val="bottom"/>
          </w:tcPr>
          <w:p w14:paraId="786D3678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0CF9D8C" w14:textId="77777777" w:rsidR="00615D01" w:rsidRPr="006F7FCE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DBB265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577874" w14:textId="77777777" w:rsidR="00615D01" w:rsidRPr="00117A8E" w:rsidRDefault="00615D01" w:rsidP="00117A8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117A8E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</w:tr>
      <w:tr w:rsidR="00615D01" w:rsidRPr="006F7FCE" w14:paraId="6538E744" w14:textId="77777777" w:rsidTr="007D226D">
        <w:trPr>
          <w:trHeight w:val="420"/>
        </w:trPr>
        <w:tc>
          <w:tcPr>
            <w:tcW w:w="3420" w:type="dxa"/>
            <w:vAlign w:val="bottom"/>
          </w:tcPr>
          <w:p w14:paraId="6EE852E5" w14:textId="77777777" w:rsidR="00615D01" w:rsidRPr="006F7FCE" w:rsidRDefault="00615D01" w:rsidP="00615D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10F8E" w14:textId="77777777" w:rsidR="00615D01" w:rsidRPr="007D226D" w:rsidRDefault="00615D01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22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(77,825)</w:t>
            </w:r>
          </w:p>
        </w:tc>
        <w:tc>
          <w:tcPr>
            <w:tcW w:w="270" w:type="dxa"/>
            <w:vAlign w:val="bottom"/>
          </w:tcPr>
          <w:p w14:paraId="467E97DF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52553" w14:textId="77777777" w:rsidR="00615D01" w:rsidRPr="00117A8E" w:rsidRDefault="00615D01" w:rsidP="00117A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7A8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(1,465)</w:t>
            </w:r>
          </w:p>
        </w:tc>
        <w:tc>
          <w:tcPr>
            <w:tcW w:w="269" w:type="dxa"/>
            <w:vAlign w:val="bottom"/>
          </w:tcPr>
          <w:p w14:paraId="51C5966D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8B30F" w14:textId="77777777" w:rsidR="00615D01" w:rsidRPr="00615D01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D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6A1520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93BD3" w14:textId="77777777" w:rsidR="00615D01" w:rsidRPr="006F7FCE" w:rsidRDefault="00615D01" w:rsidP="00615D01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(79,290)</w:t>
            </w:r>
          </w:p>
        </w:tc>
      </w:tr>
      <w:tr w:rsidR="00615D01" w:rsidRPr="006F7FCE" w14:paraId="17B0C7C7" w14:textId="77777777" w:rsidTr="007D226D">
        <w:tc>
          <w:tcPr>
            <w:tcW w:w="3420" w:type="dxa"/>
            <w:vAlign w:val="bottom"/>
          </w:tcPr>
          <w:p w14:paraId="530CFED5" w14:textId="77777777" w:rsidR="00615D01" w:rsidRPr="006F7FCE" w:rsidRDefault="00615D01" w:rsidP="00615D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991722" w14:textId="77777777" w:rsidR="00615D01" w:rsidRPr="007D226D" w:rsidRDefault="00615D01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194073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CA7876" w14:textId="77777777" w:rsidR="00615D01" w:rsidRPr="006F7FCE" w:rsidRDefault="00615D01" w:rsidP="00615D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597C03EF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05AFC317" w14:textId="77777777" w:rsidR="00615D01" w:rsidRPr="00615D01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C05F9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DDF947" w14:textId="77777777" w:rsidR="00615D01" w:rsidRPr="006F7FCE" w:rsidRDefault="00615D01" w:rsidP="00615D01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15D01" w:rsidRPr="006F7FCE" w14:paraId="008FB1EF" w14:textId="77777777" w:rsidTr="007D226D">
        <w:trPr>
          <w:trHeight w:val="420"/>
        </w:trPr>
        <w:tc>
          <w:tcPr>
            <w:tcW w:w="3420" w:type="dxa"/>
            <w:vAlign w:val="bottom"/>
          </w:tcPr>
          <w:p w14:paraId="73ECCC7F" w14:textId="77777777" w:rsidR="00615D01" w:rsidRPr="006F7FCE" w:rsidRDefault="00615D01" w:rsidP="00615D0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F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E6E0E9C" w14:textId="77777777" w:rsidR="00615D01" w:rsidRPr="007D226D" w:rsidRDefault="00615D01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22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14,839</w:t>
            </w:r>
          </w:p>
        </w:tc>
        <w:tc>
          <w:tcPr>
            <w:tcW w:w="270" w:type="dxa"/>
            <w:vAlign w:val="bottom"/>
          </w:tcPr>
          <w:p w14:paraId="3F3354DB" w14:textId="77777777" w:rsidR="00615D01" w:rsidRPr="006F7FCE" w:rsidRDefault="00615D01" w:rsidP="00615D01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F4B3BC3" w14:textId="77777777" w:rsidR="00615D01" w:rsidRPr="006F7FCE" w:rsidRDefault="00402D29" w:rsidP="00615D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15D0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74407863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685751EB" w14:textId="77777777" w:rsidR="00615D01" w:rsidRPr="00615D01" w:rsidRDefault="00615D01" w:rsidP="00615D01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D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E8A32" w14:textId="77777777" w:rsidR="00615D01" w:rsidRPr="006F7FCE" w:rsidRDefault="00615D01" w:rsidP="00615D01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389A98" w14:textId="77777777" w:rsidR="00615D01" w:rsidRPr="006F7FCE" w:rsidRDefault="00615D01" w:rsidP="00615D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9,314</w:t>
            </w:r>
          </w:p>
        </w:tc>
      </w:tr>
      <w:bookmarkEnd w:id="4"/>
    </w:tbl>
    <w:p w14:paraId="23A9C2EA" w14:textId="77777777" w:rsidR="00F14AEE" w:rsidRDefault="00F14AEE" w:rsidP="00F14AEE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70"/>
        <w:gridCol w:w="1260"/>
        <w:gridCol w:w="269"/>
        <w:gridCol w:w="1261"/>
        <w:gridCol w:w="270"/>
        <w:gridCol w:w="1170"/>
      </w:tblGrid>
      <w:tr w:rsidR="0068521E" w:rsidRPr="00DA2D9C" w14:paraId="4AD4F44F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42A7617A" w14:textId="77777777" w:rsidR="0068521E" w:rsidRPr="00E33F25" w:rsidRDefault="0068521E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50" w:type="dxa"/>
            <w:vAlign w:val="bottom"/>
          </w:tcPr>
          <w:p w14:paraId="2A535BD4" w14:textId="77777777" w:rsidR="0068521E" w:rsidRPr="00E33F25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AF68F5C" w14:textId="77777777" w:rsidR="0068521E" w:rsidRPr="00E33F25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FE690DE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14:paraId="0B506354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FF365A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8521E" w:rsidRPr="00DA2D9C" w14:paraId="092F8B44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66AD5DD4" w14:textId="77777777" w:rsidR="0068521E" w:rsidRPr="00DA2D9C" w:rsidRDefault="0068521E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F573C5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A6719AC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00508B71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A2D9C">
              <w:rPr>
                <w:rFonts w:ascii="Angsana New" w:hAnsi="Angsana New"/>
                <w:sz w:val="30"/>
                <w:szCs w:val="30"/>
              </w:rPr>
              <w:t>)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14:paraId="2D022B1E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3CF92A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8521E" w:rsidRPr="00DA2D9C" w14:paraId="6FC304E7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7FFE5C5B" w14:textId="77777777" w:rsidR="0068521E" w:rsidRPr="00DA2D9C" w:rsidRDefault="0068521E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2A1926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613BE04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6D78EB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58C4A490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AEA1650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5166A10D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3D4D15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8521E" w:rsidRPr="00DA2D9C" w14:paraId="03877E31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27A00FCD" w14:textId="77777777" w:rsidR="0068521E" w:rsidRPr="00D60857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28AE4F1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57DD79A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C517EC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4F337E91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58B659C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FC5B87C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434A54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68521E" w:rsidRPr="00DA2D9C" w14:paraId="4E8D35FF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0000D314" w14:textId="77777777" w:rsidR="0068521E" w:rsidRPr="00DA2D9C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AAE5F5D" w14:textId="77777777" w:rsidR="0068521E" w:rsidRPr="00DA2D9C" w:rsidRDefault="0068521E" w:rsidP="001B60C8">
            <w:pPr>
              <w:jc w:val="center"/>
              <w:rPr>
                <w:sz w:val="30"/>
                <w:szCs w:val="30"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521E" w:rsidRPr="00DA2D9C" w14:paraId="06F5B208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1A5D5CA5" w14:textId="77777777" w:rsidR="0068521E" w:rsidRPr="00DA2D9C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AB7D3BA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2395F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FD133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A294347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C06EC02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8F42D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DC27F5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521E" w:rsidRPr="00DA2D9C" w14:paraId="31BDFB12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1ABB9016" w14:textId="77777777" w:rsidR="0068521E" w:rsidRPr="00DA2D9C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89351CB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B59C42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385CB3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D493F3B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3E0B8C2E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DA111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E8F9A5" w14:textId="77777777" w:rsidR="0068521E" w:rsidRPr="00DA2D9C" w:rsidRDefault="0068521E" w:rsidP="001B60C8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8521E" w:rsidRPr="00DA2D9C" w14:paraId="558EBD26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6055A9FE" w14:textId="77777777" w:rsidR="0068521E" w:rsidRPr="00DA2D9C" w:rsidRDefault="0068521E" w:rsidP="0068521E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14:paraId="516767EA" w14:textId="77777777" w:rsidR="0068521E" w:rsidRPr="00DA2D9C" w:rsidRDefault="0068521E" w:rsidP="006852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350" w:type="dxa"/>
            <w:vAlign w:val="bottom"/>
          </w:tcPr>
          <w:p w14:paraId="070A5267" w14:textId="77777777" w:rsidR="0068521E" w:rsidRPr="00DA2D9C" w:rsidRDefault="0068521E" w:rsidP="0068521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70" w:type="dxa"/>
            <w:vAlign w:val="bottom"/>
          </w:tcPr>
          <w:p w14:paraId="3207FD74" w14:textId="77777777" w:rsidR="0068521E" w:rsidRPr="00DA2D9C" w:rsidRDefault="0068521E" w:rsidP="0068521E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932247" w14:textId="0B918507" w:rsidR="0068521E" w:rsidRPr="00DA2D9C" w:rsidRDefault="00BA4894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(59)</w:t>
            </w:r>
          </w:p>
        </w:tc>
        <w:tc>
          <w:tcPr>
            <w:tcW w:w="269" w:type="dxa"/>
            <w:vAlign w:val="bottom"/>
          </w:tcPr>
          <w:p w14:paraId="62970782" w14:textId="77777777" w:rsidR="0068521E" w:rsidRPr="00DA2D9C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7080108" w14:textId="77777777" w:rsidR="0068521E" w:rsidRPr="005A5C42" w:rsidRDefault="0068521E" w:rsidP="0068521E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1C84F1" w14:textId="77777777" w:rsidR="0068521E" w:rsidRPr="00DA2D9C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25071E" w14:textId="5A150670" w:rsidR="0068521E" w:rsidRPr="00DA2D9C" w:rsidRDefault="005511D9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6F21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68521E" w:rsidRPr="00DA2D9C" w14:paraId="54D146FF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5FFB3DEF" w14:textId="77777777" w:rsidR="0068521E" w:rsidRPr="002D426A" w:rsidRDefault="0068521E" w:rsidP="0068521E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สินค้าล้าสมัย</w:t>
            </w: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483DF94" w14:textId="77777777" w:rsidR="0068521E" w:rsidRPr="00DA2D9C" w:rsidRDefault="0068521E" w:rsidP="0068521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270" w:type="dxa"/>
            <w:vAlign w:val="bottom"/>
          </w:tcPr>
          <w:p w14:paraId="1224FDDF" w14:textId="77777777" w:rsidR="0068521E" w:rsidRPr="00DA2D9C" w:rsidRDefault="0068521E" w:rsidP="0068521E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2C03F8" w14:textId="15A177D7" w:rsidR="0068521E" w:rsidRPr="00DA2D9C" w:rsidRDefault="00BA4894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69" w:type="dxa"/>
            <w:vAlign w:val="bottom"/>
          </w:tcPr>
          <w:p w14:paraId="23A0FE2A" w14:textId="77777777" w:rsidR="0068521E" w:rsidRPr="00DA2D9C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2434628" w14:textId="77777777" w:rsidR="0068521E" w:rsidRPr="005A5C42" w:rsidRDefault="0068521E" w:rsidP="0068521E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E74F84" w14:textId="77777777" w:rsidR="0068521E" w:rsidRPr="00DA2D9C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E22C7B" w14:textId="6B0B5553" w:rsidR="0068521E" w:rsidRPr="00DA2D9C" w:rsidRDefault="005511D9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810</w:t>
            </w:r>
          </w:p>
        </w:tc>
      </w:tr>
      <w:tr w:rsidR="0068521E" w:rsidRPr="00DA2D9C" w14:paraId="67D16AD8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7B9D7615" w14:textId="77777777" w:rsidR="0068521E" w:rsidRPr="00DA2D9C" w:rsidRDefault="0068521E" w:rsidP="0068521E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14:paraId="62C7EE7A" w14:textId="77777777" w:rsidR="0068521E" w:rsidRPr="00DA2D9C" w:rsidRDefault="0068521E" w:rsidP="006852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  <w:vAlign w:val="bottom"/>
          </w:tcPr>
          <w:p w14:paraId="2B14990F" w14:textId="77777777" w:rsidR="0068521E" w:rsidRPr="00DA2D9C" w:rsidRDefault="0068521E" w:rsidP="0068521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6,824</w:t>
            </w:r>
          </w:p>
        </w:tc>
        <w:tc>
          <w:tcPr>
            <w:tcW w:w="270" w:type="dxa"/>
            <w:vAlign w:val="bottom"/>
          </w:tcPr>
          <w:p w14:paraId="5040AD04" w14:textId="77777777" w:rsidR="0068521E" w:rsidRPr="00DA2D9C" w:rsidRDefault="0068521E" w:rsidP="0068521E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3A40C0" w14:textId="2344E245" w:rsidR="0068521E" w:rsidRPr="00DA2D9C" w:rsidRDefault="00BA4894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69" w:type="dxa"/>
            <w:vAlign w:val="bottom"/>
          </w:tcPr>
          <w:p w14:paraId="41D2FED6" w14:textId="77777777" w:rsidR="0068521E" w:rsidRPr="00DA2D9C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6871F99" w14:textId="77777777" w:rsidR="0068521E" w:rsidRPr="005A5C42" w:rsidRDefault="0068521E" w:rsidP="0068521E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D411D7" w14:textId="77777777" w:rsidR="0068521E" w:rsidRPr="00DA2D9C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BD361B" w14:textId="2A081B33" w:rsidR="0068521E" w:rsidRPr="00DA2D9C" w:rsidRDefault="005511D9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6,868</w:t>
            </w:r>
          </w:p>
        </w:tc>
      </w:tr>
      <w:tr w:rsidR="00E66664" w:rsidRPr="00DA2D9C" w14:paraId="3177CC85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2E406A45" w14:textId="7D90389C" w:rsidR="00E66664" w:rsidRPr="00DA2D9C" w:rsidRDefault="00E66664" w:rsidP="00E6666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7839B12E" w14:textId="20D8B07C" w:rsidR="00E66664" w:rsidRDefault="00E66664" w:rsidP="00E6666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4F22ED" w14:textId="77777777" w:rsidR="00E66664" w:rsidRPr="00DA2D9C" w:rsidRDefault="00E66664" w:rsidP="00E66664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FBC99E" w14:textId="210C2116" w:rsidR="00E66664" w:rsidRPr="00DA2D9C" w:rsidRDefault="006F21D6" w:rsidP="00E666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9" w:type="dxa"/>
            <w:vAlign w:val="bottom"/>
          </w:tcPr>
          <w:p w14:paraId="4C72A557" w14:textId="77777777" w:rsidR="00E66664" w:rsidRPr="00DA2D9C" w:rsidRDefault="00E66664" w:rsidP="00E6666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53DC6A8" w14:textId="409919D2" w:rsidR="00E66664" w:rsidRPr="005A5C42" w:rsidRDefault="005B1F3E" w:rsidP="00E66664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FB02E3" w14:textId="77777777" w:rsidR="00E66664" w:rsidRPr="00DA2D9C" w:rsidRDefault="00E66664" w:rsidP="00E66664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AA687F" w14:textId="3F62BA26" w:rsidR="00E66664" w:rsidRPr="00DA2D9C" w:rsidRDefault="006F21D6" w:rsidP="00E6666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8521E" w:rsidRPr="00DA2D9C" w14:paraId="7D559E41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67FCD3C8" w14:textId="5266E1B5" w:rsidR="0068521E" w:rsidRPr="00DA2D9C" w:rsidRDefault="0068521E" w:rsidP="0068521E">
            <w:pPr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="00D913CD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  <w:p w14:paraId="69558E66" w14:textId="7B1EFD0D" w:rsidR="0068521E" w:rsidRPr="00DA2D9C" w:rsidRDefault="0068521E" w:rsidP="0068521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913CD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14:paraId="1244CABB" w14:textId="77777777" w:rsidR="0068521E" w:rsidRPr="00DA2D9C" w:rsidRDefault="0068521E" w:rsidP="0068521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25,411</w:t>
            </w:r>
          </w:p>
        </w:tc>
        <w:tc>
          <w:tcPr>
            <w:tcW w:w="270" w:type="dxa"/>
            <w:vAlign w:val="bottom"/>
          </w:tcPr>
          <w:p w14:paraId="74221C15" w14:textId="77777777" w:rsidR="0068521E" w:rsidRPr="00DA2D9C" w:rsidRDefault="0068521E" w:rsidP="0068521E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9C3BA7" w14:textId="327DFC50" w:rsidR="0068521E" w:rsidRPr="00DA2D9C" w:rsidRDefault="00BA4894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B1F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  <w:vAlign w:val="bottom"/>
          </w:tcPr>
          <w:p w14:paraId="13A95069" w14:textId="77777777" w:rsidR="0068521E" w:rsidRPr="00DA2D9C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17E7E58" w14:textId="3C061A7E" w:rsidR="0068521E" w:rsidRPr="005A5C42" w:rsidRDefault="00BD4FC2" w:rsidP="00BD4FC2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B1F3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CC1EAA2" w14:textId="77777777" w:rsidR="0068521E" w:rsidRPr="00DA2D9C" w:rsidRDefault="0068521E" w:rsidP="0068521E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531B93" w14:textId="70B2371B" w:rsidR="0068521E" w:rsidRPr="00DA2D9C" w:rsidRDefault="005511D9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26,155</w:t>
            </w:r>
          </w:p>
        </w:tc>
      </w:tr>
      <w:tr w:rsidR="0068521E" w:rsidRPr="00DA2D9C" w14:paraId="4C4652FE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58A52B3B" w14:textId="77777777" w:rsidR="0068521E" w:rsidRPr="00DA2D9C" w:rsidRDefault="0068521E" w:rsidP="006852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86DF1" w14:textId="77777777" w:rsidR="0068521E" w:rsidRPr="0068521E" w:rsidRDefault="0068521E" w:rsidP="0068521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52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32,963</w:t>
            </w:r>
          </w:p>
        </w:tc>
        <w:tc>
          <w:tcPr>
            <w:tcW w:w="270" w:type="dxa"/>
            <w:vAlign w:val="bottom"/>
          </w:tcPr>
          <w:p w14:paraId="4E1EABE3" w14:textId="77777777" w:rsidR="0068521E" w:rsidRPr="00DA2D9C" w:rsidRDefault="0068521E" w:rsidP="0068521E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0E8A" w14:textId="25566634" w:rsidR="0068521E" w:rsidRPr="00837CEB" w:rsidRDefault="006F21D6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69" w:type="dxa"/>
            <w:vAlign w:val="bottom"/>
          </w:tcPr>
          <w:p w14:paraId="01FB8D44" w14:textId="77777777" w:rsidR="0068521E" w:rsidRPr="00DA2D9C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727F8" w14:textId="4C310D06" w:rsidR="0068521E" w:rsidRPr="00BA4894" w:rsidRDefault="00BA4894" w:rsidP="00BA4894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89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B1F3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BA489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2752CC3" w14:textId="77777777" w:rsidR="0068521E" w:rsidRPr="00DA2D9C" w:rsidRDefault="0068521E" w:rsidP="0068521E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3133F" w14:textId="5508F276" w:rsidR="0068521E" w:rsidRPr="00DA2D9C" w:rsidRDefault="005511D9" w:rsidP="0068521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33,97</w:t>
            </w:r>
            <w:r w:rsidR="00451A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68521E" w:rsidRPr="00DA2D9C" w14:paraId="4D841CDB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5241D338" w14:textId="77777777" w:rsidR="0068521E" w:rsidRPr="00E33F25" w:rsidRDefault="0068521E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50E34F" w14:textId="77777777" w:rsidR="0068521E" w:rsidRPr="00E33F25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42D30FB" w14:textId="77777777" w:rsidR="0068521E" w:rsidRPr="00E33F25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4BCDA82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14:paraId="1C179874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404AD8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8521E" w:rsidRPr="00DA2D9C" w14:paraId="4079AE46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6053D5F9" w14:textId="77777777" w:rsidR="0068521E" w:rsidRPr="00DA2D9C" w:rsidRDefault="0068521E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449830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18F1E09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4A802CBD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A2D9C">
              <w:rPr>
                <w:rFonts w:ascii="Angsana New" w:hAnsi="Angsana New"/>
                <w:sz w:val="30"/>
                <w:szCs w:val="30"/>
              </w:rPr>
              <w:t>)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14:paraId="324136F6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E64F37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8521E" w:rsidRPr="00DA2D9C" w14:paraId="326C9BF5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171F7D3D" w14:textId="77777777" w:rsidR="0068521E" w:rsidRPr="00DA2D9C" w:rsidRDefault="0068521E" w:rsidP="001B60C8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143D6A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984E472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3CDA8E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6B995E10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75BA7BE7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0E3042EF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848198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8521E" w:rsidRPr="00DA2D9C" w14:paraId="1C6F977D" w14:textId="77777777" w:rsidTr="0068521E">
        <w:trPr>
          <w:trHeight w:val="420"/>
        </w:trPr>
        <w:tc>
          <w:tcPr>
            <w:tcW w:w="3420" w:type="dxa"/>
            <w:shd w:val="clear" w:color="auto" w:fill="auto"/>
            <w:vAlign w:val="bottom"/>
          </w:tcPr>
          <w:p w14:paraId="0BA7C3AC" w14:textId="77777777" w:rsidR="0068521E" w:rsidRPr="00D60857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E0A63C4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FA23E94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478E93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1A35A34D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16C68B3B" w14:textId="77777777" w:rsidR="0068521E" w:rsidRPr="00DA2D9C" w:rsidRDefault="0068521E" w:rsidP="001B60C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59D80A22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9A0EE" w14:textId="77777777" w:rsidR="0068521E" w:rsidRPr="00DA2D9C" w:rsidRDefault="0068521E" w:rsidP="001B60C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68521E" w:rsidRPr="00DA2D9C" w14:paraId="7035066E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001365C3" w14:textId="77777777" w:rsidR="0068521E" w:rsidRPr="00DA2D9C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333AB08" w14:textId="77777777" w:rsidR="0068521E" w:rsidRPr="00DA2D9C" w:rsidRDefault="0068521E" w:rsidP="001B60C8">
            <w:pPr>
              <w:jc w:val="center"/>
              <w:rPr>
                <w:sz w:val="30"/>
                <w:szCs w:val="30"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521E" w:rsidRPr="00DA2D9C" w14:paraId="705DAE9A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3D449E1E" w14:textId="77777777" w:rsidR="0068521E" w:rsidRPr="00DA2D9C" w:rsidRDefault="0068521E" w:rsidP="001B60C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C72CBC7" w14:textId="77777777" w:rsidR="0068521E" w:rsidRPr="00DA2D9C" w:rsidRDefault="0068521E" w:rsidP="001B60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0053D5" w14:textId="77777777" w:rsidR="0068521E" w:rsidRPr="00DA2D9C" w:rsidRDefault="0068521E" w:rsidP="001B60C8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9CD13E" w14:textId="77777777" w:rsidR="0068521E" w:rsidRPr="00DA2D9C" w:rsidRDefault="0068521E" w:rsidP="001B60C8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9142094" w14:textId="77777777" w:rsidR="0068521E" w:rsidRPr="00DA2D9C" w:rsidRDefault="0068521E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4327434" w14:textId="77777777" w:rsidR="0068521E" w:rsidRPr="00DA2D9C" w:rsidRDefault="0068521E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A0CFB2" w14:textId="77777777" w:rsidR="0068521E" w:rsidRPr="00DA2D9C" w:rsidRDefault="0068521E" w:rsidP="001B60C8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4CD393" w14:textId="77777777" w:rsidR="0068521E" w:rsidRPr="00DA2D9C" w:rsidRDefault="0068521E" w:rsidP="001B60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226D" w:rsidRPr="00DA2D9C" w14:paraId="06DE3116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5500420E" w14:textId="6164D6BC" w:rsidR="007D226D" w:rsidRPr="00C32D9A" w:rsidRDefault="007D226D" w:rsidP="007D226D">
            <w:pPr>
              <w:rPr>
                <w:rFonts w:ascii="Angsana New" w:hAnsi="Angsana New"/>
                <w:sz w:val="30"/>
                <w:szCs w:val="30"/>
              </w:rPr>
            </w:pPr>
            <w:r w:rsidRPr="00C32D9A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05F2F386" w14:textId="77777777" w:rsidR="007D226D" w:rsidRPr="00DA2D9C" w:rsidRDefault="007D226D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(5,924)</w:t>
            </w:r>
          </w:p>
        </w:tc>
        <w:tc>
          <w:tcPr>
            <w:tcW w:w="270" w:type="dxa"/>
            <w:vAlign w:val="bottom"/>
          </w:tcPr>
          <w:p w14:paraId="54750663" w14:textId="77777777" w:rsidR="007D226D" w:rsidRPr="00DA2D9C" w:rsidRDefault="007D226D" w:rsidP="007D226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82F256" w14:textId="37AA6CED" w:rsidR="007D226D" w:rsidRPr="00DA2D9C" w:rsidRDefault="006F21D6" w:rsidP="007D22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(1,710)</w:t>
            </w:r>
          </w:p>
        </w:tc>
        <w:tc>
          <w:tcPr>
            <w:tcW w:w="269" w:type="dxa"/>
            <w:vAlign w:val="bottom"/>
          </w:tcPr>
          <w:p w14:paraId="42979613" w14:textId="77777777" w:rsidR="007D226D" w:rsidRPr="00DA2D9C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C651FA8" w14:textId="77777777" w:rsidR="007D226D" w:rsidRPr="005A5C42" w:rsidRDefault="007D226D" w:rsidP="007D226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7C582E" w14:textId="77777777" w:rsidR="007D226D" w:rsidRPr="00DA2D9C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4FC8FB" w14:textId="5BFA61E1" w:rsidR="007D226D" w:rsidRPr="00DA2D9C" w:rsidRDefault="00451AF9" w:rsidP="00451A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(7,634)</w:t>
            </w:r>
          </w:p>
        </w:tc>
      </w:tr>
      <w:tr w:rsidR="007D226D" w:rsidRPr="00DA2D9C" w14:paraId="1CAC892F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150DBBB0" w14:textId="77777777" w:rsidR="007D226D" w:rsidRPr="005A5C42" w:rsidRDefault="007D226D" w:rsidP="007D22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5C42">
              <w:rPr>
                <w:rFonts w:ascii="Angsana New" w:hAnsi="Angsana New" w:hint="cs"/>
                <w:sz w:val="30"/>
                <w:szCs w:val="30"/>
                <w:cs/>
              </w:rPr>
              <w:t>สิทธิในการได้รับผลิตภัณฑ์คืน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E6063C" w14:textId="77777777" w:rsidR="007D226D" w:rsidRPr="005A5C42" w:rsidRDefault="007D226D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A5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58A0795" w14:textId="77777777" w:rsidR="007D226D" w:rsidRPr="00DA2D9C" w:rsidRDefault="007D226D" w:rsidP="007D226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51CC86" w14:textId="7F8AF767" w:rsidR="007D226D" w:rsidRPr="005A5C42" w:rsidRDefault="006F21D6" w:rsidP="007D22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9" w:type="dxa"/>
            <w:vAlign w:val="bottom"/>
          </w:tcPr>
          <w:p w14:paraId="1C201204" w14:textId="77777777" w:rsidR="007D226D" w:rsidRPr="00DA2D9C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55FD50F" w14:textId="77777777" w:rsidR="007D226D" w:rsidRPr="005A5C42" w:rsidRDefault="007D226D" w:rsidP="007D226D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7D5D5E" w14:textId="77777777" w:rsidR="007D226D" w:rsidRPr="00DA2D9C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73AC7A" w14:textId="3D9EC790" w:rsidR="007D226D" w:rsidRPr="005A5C42" w:rsidRDefault="00802766" w:rsidP="0080276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D226D" w:rsidRPr="00DA2D9C" w14:paraId="095E28F9" w14:textId="77777777" w:rsidTr="001B60C8">
        <w:trPr>
          <w:trHeight w:val="420"/>
        </w:trPr>
        <w:tc>
          <w:tcPr>
            <w:tcW w:w="3420" w:type="dxa"/>
            <w:vAlign w:val="bottom"/>
          </w:tcPr>
          <w:p w14:paraId="221780C8" w14:textId="77777777" w:rsidR="007D226D" w:rsidRPr="00DA2D9C" w:rsidRDefault="007D226D" w:rsidP="007D22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B42EAD" w14:textId="77777777" w:rsidR="007D226D" w:rsidRPr="007D226D" w:rsidRDefault="007D226D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22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(5,943)</w:t>
            </w:r>
          </w:p>
        </w:tc>
        <w:tc>
          <w:tcPr>
            <w:tcW w:w="270" w:type="dxa"/>
            <w:vAlign w:val="bottom"/>
          </w:tcPr>
          <w:p w14:paraId="6D6FA1A0" w14:textId="77777777" w:rsidR="007D226D" w:rsidRPr="00DA2D9C" w:rsidRDefault="007D226D" w:rsidP="007D226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85DD9" w14:textId="429F215D" w:rsidR="007D226D" w:rsidRPr="008E2A24" w:rsidRDefault="006F21D6" w:rsidP="007D22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(1,691)</w:t>
            </w:r>
          </w:p>
        </w:tc>
        <w:tc>
          <w:tcPr>
            <w:tcW w:w="269" w:type="dxa"/>
            <w:vAlign w:val="bottom"/>
          </w:tcPr>
          <w:p w14:paraId="66554F3B" w14:textId="77777777" w:rsidR="007D226D" w:rsidRPr="00DA2D9C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D7EF2" w14:textId="77777777" w:rsidR="007D226D" w:rsidRPr="00471D54" w:rsidRDefault="007D226D" w:rsidP="007D226D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D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8BF50F" w14:textId="77777777" w:rsidR="007D226D" w:rsidRPr="00DA2D9C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45370F" w14:textId="1FF96A6D" w:rsidR="007D226D" w:rsidRPr="00802766" w:rsidRDefault="00802766" w:rsidP="00451A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027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(7,634)</w:t>
            </w:r>
          </w:p>
        </w:tc>
      </w:tr>
      <w:tr w:rsidR="007D226D" w:rsidRPr="00DA2D9C" w14:paraId="51D5602D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7C5688DB" w14:textId="77777777" w:rsidR="007D226D" w:rsidRPr="00DA2D9C" w:rsidRDefault="007D226D" w:rsidP="007D22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ECD46CD" w14:textId="77777777" w:rsidR="007D226D" w:rsidRPr="00DA2D9C" w:rsidRDefault="007D226D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21E915" w14:textId="77777777" w:rsidR="007D226D" w:rsidRPr="00DA2D9C" w:rsidRDefault="007D226D" w:rsidP="007D226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F7B6D3" w14:textId="77777777" w:rsidR="007D226D" w:rsidRPr="00DA2D9C" w:rsidRDefault="007D226D" w:rsidP="007D226D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12DA195" w14:textId="77777777" w:rsidR="007D226D" w:rsidRPr="00DA2D9C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E9C9E4E" w14:textId="77777777" w:rsidR="007D226D" w:rsidRPr="007541AF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71F3A0" w14:textId="77777777" w:rsidR="007D226D" w:rsidRPr="00DA2D9C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9BFA12" w14:textId="77777777" w:rsidR="007D226D" w:rsidRPr="00DA2D9C" w:rsidRDefault="007D226D" w:rsidP="007D22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226D" w:rsidRPr="00E33F25" w14:paraId="75CBB9ED" w14:textId="77777777" w:rsidTr="0068521E">
        <w:trPr>
          <w:trHeight w:val="420"/>
        </w:trPr>
        <w:tc>
          <w:tcPr>
            <w:tcW w:w="3420" w:type="dxa"/>
            <w:vAlign w:val="bottom"/>
          </w:tcPr>
          <w:p w14:paraId="01D77DCF" w14:textId="77777777" w:rsidR="007D226D" w:rsidRPr="00DA2D9C" w:rsidRDefault="007D226D" w:rsidP="007D22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3023169" w14:textId="77777777" w:rsidR="007D226D" w:rsidRPr="007D226D" w:rsidRDefault="007D226D" w:rsidP="007D226D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22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27,020</w:t>
            </w:r>
          </w:p>
        </w:tc>
        <w:tc>
          <w:tcPr>
            <w:tcW w:w="270" w:type="dxa"/>
            <w:vAlign w:val="bottom"/>
          </w:tcPr>
          <w:p w14:paraId="462E605D" w14:textId="77777777" w:rsidR="007D226D" w:rsidRPr="00DA2D9C" w:rsidRDefault="007D226D" w:rsidP="007D226D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C33AABF" w14:textId="57ABCB46" w:rsidR="007D226D" w:rsidRPr="00DA2D9C" w:rsidRDefault="006F21D6" w:rsidP="007D22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(1,312)</w:t>
            </w:r>
          </w:p>
        </w:tc>
        <w:tc>
          <w:tcPr>
            <w:tcW w:w="269" w:type="dxa"/>
            <w:vAlign w:val="bottom"/>
          </w:tcPr>
          <w:p w14:paraId="652A4EDB" w14:textId="77777777" w:rsidR="007D226D" w:rsidRPr="00DA2D9C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23200FF0" w14:textId="51758A9F" w:rsidR="007D226D" w:rsidRPr="005B1F3E" w:rsidRDefault="005B1F3E" w:rsidP="005B1F3E">
            <w:pPr>
              <w:tabs>
                <w:tab w:val="clear" w:pos="680"/>
                <w:tab w:val="left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1F3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904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5B1F3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0101EA4" w14:textId="77777777" w:rsidR="007D226D" w:rsidRPr="00DA2D9C" w:rsidRDefault="007D226D" w:rsidP="007D226D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57432C0" w14:textId="44D33828" w:rsidR="007D226D" w:rsidRPr="00364D2F" w:rsidRDefault="00364D2F" w:rsidP="007D22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4D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26,337</w:t>
            </w:r>
          </w:p>
        </w:tc>
      </w:tr>
    </w:tbl>
    <w:p w14:paraId="23A8B28F" w14:textId="77777777" w:rsidR="00F14AEE" w:rsidRPr="008420DC" w:rsidRDefault="00F14AEE" w:rsidP="00F14AEE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260"/>
        <w:gridCol w:w="269"/>
        <w:gridCol w:w="1261"/>
        <w:gridCol w:w="270"/>
        <w:gridCol w:w="1170"/>
      </w:tblGrid>
      <w:tr w:rsidR="00F14AEE" w:rsidRPr="00DA2D9C" w14:paraId="4794EC94" w14:textId="77777777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14:paraId="19D6DC5D" w14:textId="77777777" w:rsidR="00F14AEE" w:rsidRPr="00E33F25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50" w:type="dxa"/>
            <w:vAlign w:val="bottom"/>
          </w:tcPr>
          <w:p w14:paraId="62D0890A" w14:textId="77777777" w:rsidR="00F14AEE" w:rsidRPr="00E33F25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52639BE" w14:textId="77777777" w:rsidR="00F14AEE" w:rsidRPr="00E33F25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6822A8E" w14:textId="77777777" w:rsidR="00F14AEE" w:rsidRPr="00DA2D9C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14:paraId="5AA75F3A" w14:textId="77777777"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FD2583" w14:textId="77777777"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14AEE" w:rsidRPr="00DA2D9C" w14:paraId="193CDE47" w14:textId="77777777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14:paraId="3744C960" w14:textId="77777777" w:rsidR="00F14AEE" w:rsidRPr="00DA2D9C" w:rsidRDefault="00F14AEE" w:rsidP="00C5097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EE3905" w14:textId="77777777"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20E6A28" w14:textId="77777777" w:rsidR="00F14AEE" w:rsidRPr="00DA2D9C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E0B453E" w14:textId="77777777" w:rsidR="00F14AEE" w:rsidRPr="00DA2D9C" w:rsidRDefault="00F14AEE" w:rsidP="00C5097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A2D9C">
              <w:rPr>
                <w:rFonts w:ascii="Angsana New" w:hAnsi="Angsana New"/>
                <w:sz w:val="30"/>
                <w:szCs w:val="30"/>
              </w:rPr>
              <w:t>)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14:paraId="316C24A8" w14:textId="77777777"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6FF4D" w14:textId="77777777" w:rsidR="00F14AEE" w:rsidRPr="00DA2D9C" w:rsidRDefault="00F14AEE" w:rsidP="00C5097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D054D" w:rsidRPr="00DA2D9C" w14:paraId="2C670B0B" w14:textId="77777777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14:paraId="4F281133" w14:textId="77777777" w:rsidR="00CD054D" w:rsidRPr="00DA2D9C" w:rsidRDefault="00CD054D" w:rsidP="00CD054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28AF56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66DB5FF7" w14:textId="77777777"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FD6BE3" w14:textId="77777777"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7D209F2E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7879EFF" w14:textId="77777777"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58EB7D11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29EC9C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D054D" w:rsidRPr="00DA2D9C" w14:paraId="0B852C47" w14:textId="77777777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14:paraId="081F6DD5" w14:textId="77777777" w:rsidR="00CD054D" w:rsidRPr="00D60857" w:rsidRDefault="00CD054D" w:rsidP="00CD054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8C526C6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E6D3BB7" w14:textId="77777777"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98C7C1" w14:textId="77777777"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6333FCB8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C73153B" w14:textId="77777777"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460251F9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0F999E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F14AEE" w:rsidRPr="00DA2D9C" w14:paraId="71E87C2E" w14:textId="77777777" w:rsidTr="00C5097D">
        <w:trPr>
          <w:trHeight w:val="420"/>
        </w:trPr>
        <w:tc>
          <w:tcPr>
            <w:tcW w:w="3510" w:type="dxa"/>
            <w:vAlign w:val="bottom"/>
          </w:tcPr>
          <w:p w14:paraId="0F004629" w14:textId="77777777" w:rsidR="00F14AEE" w:rsidRPr="00DA2D9C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890465F" w14:textId="77777777" w:rsidR="00F14AEE" w:rsidRPr="00DA2D9C" w:rsidRDefault="00F14AEE" w:rsidP="00C5097D">
            <w:pPr>
              <w:jc w:val="center"/>
              <w:rPr>
                <w:sz w:val="30"/>
                <w:szCs w:val="30"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054D" w:rsidRPr="00DA2D9C" w14:paraId="249A2D40" w14:textId="77777777" w:rsidTr="00C5097D">
        <w:trPr>
          <w:trHeight w:val="420"/>
        </w:trPr>
        <w:tc>
          <w:tcPr>
            <w:tcW w:w="3510" w:type="dxa"/>
            <w:vAlign w:val="bottom"/>
          </w:tcPr>
          <w:p w14:paraId="7EF0F076" w14:textId="77777777" w:rsidR="00CD054D" w:rsidRPr="00DA2D9C" w:rsidRDefault="00CD054D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7C45D387" w14:textId="77777777"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0DB34" w14:textId="77777777"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7628CA" w14:textId="77777777"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007B17E" w14:textId="77777777"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230D5A9" w14:textId="77777777"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8198A6" w14:textId="77777777"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CA0122" w14:textId="77777777" w:rsidR="00CD054D" w:rsidRPr="00DA2D9C" w:rsidRDefault="00CD054D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4AEE" w:rsidRPr="00DA2D9C" w14:paraId="70B29471" w14:textId="77777777" w:rsidTr="00C5097D">
        <w:trPr>
          <w:trHeight w:val="420"/>
        </w:trPr>
        <w:tc>
          <w:tcPr>
            <w:tcW w:w="3510" w:type="dxa"/>
            <w:vAlign w:val="bottom"/>
          </w:tcPr>
          <w:p w14:paraId="49C6B70F" w14:textId="77777777" w:rsidR="00F14AEE" w:rsidRPr="00DA2D9C" w:rsidRDefault="00F14AEE" w:rsidP="00C5097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76986E0" w14:textId="77777777"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823B4" w14:textId="77777777"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2E928B" w14:textId="77777777"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9B8DCC0" w14:textId="77777777"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3F98E24" w14:textId="77777777"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EAD22" w14:textId="77777777"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D4B1B6" w14:textId="77777777" w:rsidR="00F14AEE" w:rsidRPr="00DA2D9C" w:rsidRDefault="00F14AEE" w:rsidP="00C5097D">
            <w:pPr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5C42" w:rsidRPr="00DA2D9C" w14:paraId="370C1718" w14:textId="77777777" w:rsidTr="00C5097D">
        <w:trPr>
          <w:trHeight w:val="420"/>
        </w:trPr>
        <w:tc>
          <w:tcPr>
            <w:tcW w:w="3510" w:type="dxa"/>
            <w:vAlign w:val="bottom"/>
          </w:tcPr>
          <w:p w14:paraId="0DF5A0AD" w14:textId="77777777" w:rsidR="005A5C42" w:rsidRPr="00DA2D9C" w:rsidRDefault="005A5C42" w:rsidP="005A5C42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หนี้สงสัยจะสูญและ</w:t>
            </w:r>
          </w:p>
          <w:p w14:paraId="2321B66F" w14:textId="77777777" w:rsidR="005A5C42" w:rsidRPr="00DA2D9C" w:rsidRDefault="005A5C42" w:rsidP="005A5C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ค่าเผื่อประมาณการรับคืน)</w:t>
            </w:r>
          </w:p>
        </w:tc>
        <w:tc>
          <w:tcPr>
            <w:tcW w:w="1350" w:type="dxa"/>
            <w:vAlign w:val="bottom"/>
          </w:tcPr>
          <w:p w14:paraId="5F6092E5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2,481</w:t>
            </w:r>
          </w:p>
        </w:tc>
        <w:tc>
          <w:tcPr>
            <w:tcW w:w="270" w:type="dxa"/>
            <w:vAlign w:val="bottom"/>
          </w:tcPr>
          <w:p w14:paraId="16F03B7A" w14:textId="77777777"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267A75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(2,285)</w:t>
            </w:r>
          </w:p>
        </w:tc>
        <w:tc>
          <w:tcPr>
            <w:tcW w:w="269" w:type="dxa"/>
            <w:vAlign w:val="bottom"/>
          </w:tcPr>
          <w:p w14:paraId="7434AAC0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3877632" w14:textId="77777777"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CE2C1D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7F271B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</w:tr>
      <w:tr w:rsidR="005A5C42" w:rsidRPr="00DA2D9C" w14:paraId="74FE8DFB" w14:textId="77777777" w:rsidTr="00C5097D">
        <w:trPr>
          <w:trHeight w:val="420"/>
        </w:trPr>
        <w:tc>
          <w:tcPr>
            <w:tcW w:w="3510" w:type="dxa"/>
            <w:vAlign w:val="bottom"/>
          </w:tcPr>
          <w:p w14:paraId="65DEB6DA" w14:textId="77777777" w:rsidR="005A5C42" w:rsidRPr="002D426A" w:rsidRDefault="005A5C42" w:rsidP="005A5C42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สินค้าคงเหลือ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สินค้าล้าสมัย</w:t>
            </w:r>
            <w:r w:rsidRPr="00DA2D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C19BFCF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  <w:vAlign w:val="bottom"/>
          </w:tcPr>
          <w:p w14:paraId="72E03047" w14:textId="77777777"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A909F5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</w:t>
            </w:r>
            <w:r w:rsidR="000B5A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78EFC0B6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0C0F59D" w14:textId="77777777"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9B464D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E4CFA3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</w:t>
            </w:r>
          </w:p>
        </w:tc>
      </w:tr>
      <w:tr w:rsidR="005A5C42" w:rsidRPr="00DA2D9C" w14:paraId="0736CEC6" w14:textId="77777777" w:rsidTr="00C5097D">
        <w:trPr>
          <w:trHeight w:val="420"/>
        </w:trPr>
        <w:tc>
          <w:tcPr>
            <w:tcW w:w="3510" w:type="dxa"/>
            <w:vAlign w:val="bottom"/>
          </w:tcPr>
          <w:p w14:paraId="6499DA5B" w14:textId="77777777" w:rsidR="005A5C42" w:rsidRPr="00DA2D9C" w:rsidRDefault="005A5C42" w:rsidP="005A5C42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ความแตกต่างของ</w:t>
            </w:r>
          </w:p>
          <w:p w14:paraId="7D5ABEC7" w14:textId="77777777" w:rsidR="005A5C42" w:rsidRPr="00DA2D9C" w:rsidRDefault="005A5C42" w:rsidP="005A5C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350" w:type="dxa"/>
            <w:vAlign w:val="bottom"/>
          </w:tcPr>
          <w:p w14:paraId="1D55E3D0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6,443</w:t>
            </w:r>
          </w:p>
        </w:tc>
        <w:tc>
          <w:tcPr>
            <w:tcW w:w="270" w:type="dxa"/>
            <w:vAlign w:val="bottom"/>
          </w:tcPr>
          <w:p w14:paraId="03115E6F" w14:textId="77777777"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6080D2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69" w:type="dxa"/>
            <w:vAlign w:val="bottom"/>
          </w:tcPr>
          <w:p w14:paraId="2D3AD07C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45CE782" w14:textId="77777777"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2A447D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923637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6,824</w:t>
            </w:r>
          </w:p>
        </w:tc>
      </w:tr>
      <w:tr w:rsidR="005A5C42" w:rsidRPr="00DA2D9C" w14:paraId="57C5E963" w14:textId="77777777" w:rsidTr="00C5097D">
        <w:trPr>
          <w:trHeight w:val="420"/>
        </w:trPr>
        <w:tc>
          <w:tcPr>
            <w:tcW w:w="3510" w:type="dxa"/>
            <w:vAlign w:val="bottom"/>
          </w:tcPr>
          <w:p w14:paraId="5CA73FE5" w14:textId="76A001CB" w:rsidR="005A5C42" w:rsidRPr="00DA2D9C" w:rsidRDefault="005A5C42" w:rsidP="005A5C42">
            <w:pPr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="00416665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  <w:p w14:paraId="174B165A" w14:textId="611D3575" w:rsidR="005A5C42" w:rsidRPr="00DA2D9C" w:rsidRDefault="005A5C42" w:rsidP="005A5C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16665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14:paraId="36A52C39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25,727</w:t>
            </w:r>
          </w:p>
        </w:tc>
        <w:tc>
          <w:tcPr>
            <w:tcW w:w="270" w:type="dxa"/>
            <w:vAlign w:val="bottom"/>
          </w:tcPr>
          <w:p w14:paraId="799E6304" w14:textId="77777777"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498843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(316)</w:t>
            </w:r>
          </w:p>
        </w:tc>
        <w:tc>
          <w:tcPr>
            <w:tcW w:w="269" w:type="dxa"/>
            <w:vAlign w:val="bottom"/>
          </w:tcPr>
          <w:p w14:paraId="3BFD5D43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1EFB4E7" w14:textId="77777777"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FBA20F" w14:textId="77777777" w:rsidR="005A5C42" w:rsidRPr="00DA2D9C" w:rsidRDefault="005A5C42" w:rsidP="005A5C42">
            <w:pPr>
              <w:tabs>
                <w:tab w:val="clear" w:pos="907"/>
                <w:tab w:val="decimal" w:pos="90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8516BB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25,411</w:t>
            </w:r>
          </w:p>
        </w:tc>
      </w:tr>
      <w:tr w:rsidR="005A5C42" w:rsidRPr="00DA2D9C" w14:paraId="75E63EF3" w14:textId="77777777" w:rsidTr="00C5097D">
        <w:trPr>
          <w:trHeight w:val="420"/>
        </w:trPr>
        <w:tc>
          <w:tcPr>
            <w:tcW w:w="3510" w:type="dxa"/>
            <w:vAlign w:val="bottom"/>
          </w:tcPr>
          <w:p w14:paraId="5E97528E" w14:textId="77777777" w:rsidR="005A5C42" w:rsidRPr="00DA2D9C" w:rsidRDefault="005A5C42" w:rsidP="005A5C4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6F863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35,544</w:t>
            </w:r>
          </w:p>
        </w:tc>
        <w:tc>
          <w:tcPr>
            <w:tcW w:w="270" w:type="dxa"/>
            <w:vAlign w:val="bottom"/>
          </w:tcPr>
          <w:p w14:paraId="33B3CFE6" w14:textId="77777777"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B6D9E" w14:textId="77777777" w:rsidR="005A5C42" w:rsidRPr="00837CEB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37C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(2,581)</w:t>
            </w:r>
          </w:p>
        </w:tc>
        <w:tc>
          <w:tcPr>
            <w:tcW w:w="269" w:type="dxa"/>
            <w:vAlign w:val="bottom"/>
          </w:tcPr>
          <w:p w14:paraId="46E90FAE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B5269" w14:textId="77777777"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5C4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657BEF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047FA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32,963</w:t>
            </w:r>
          </w:p>
        </w:tc>
      </w:tr>
      <w:tr w:rsidR="005A5C42" w:rsidRPr="00DA2D9C" w14:paraId="535E4486" w14:textId="77777777" w:rsidTr="00C5097D">
        <w:trPr>
          <w:trHeight w:val="420"/>
        </w:trPr>
        <w:tc>
          <w:tcPr>
            <w:tcW w:w="3510" w:type="dxa"/>
            <w:vAlign w:val="bottom"/>
          </w:tcPr>
          <w:p w14:paraId="1D09D74E" w14:textId="77777777" w:rsidR="005A5C42" w:rsidRPr="00DA2D9C" w:rsidRDefault="005A5C42" w:rsidP="005A5C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D959BE3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F8A110F" w14:textId="77777777"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BD2BC4" w14:textId="77777777" w:rsidR="005A5C42" w:rsidRPr="00DA2D9C" w:rsidRDefault="005A5C42" w:rsidP="005A5C42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A44C455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B2CF1AE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408357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FB865C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20DC" w:rsidRPr="00DA2D9C" w14:paraId="4FD7B00C" w14:textId="77777777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14:paraId="62779EFF" w14:textId="77777777" w:rsidR="008420DC" w:rsidRPr="00E33F25" w:rsidRDefault="008420DC" w:rsidP="005A5C42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1B8012" w14:textId="77777777" w:rsidR="008420DC" w:rsidRPr="00E33F25" w:rsidRDefault="008420DC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0CE771" w14:textId="77777777" w:rsidR="008420DC" w:rsidRPr="00E33F25" w:rsidRDefault="008420DC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E1796AB" w14:textId="77777777" w:rsidR="008420DC" w:rsidRPr="00DA2D9C" w:rsidRDefault="008420DC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9FBF5EF" w14:textId="77777777" w:rsidR="008420DC" w:rsidRPr="00DA2D9C" w:rsidRDefault="008420DC" w:rsidP="005A5C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16CD88" w14:textId="77777777" w:rsidR="008420DC" w:rsidRPr="00DA2D9C" w:rsidRDefault="008420DC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420DC" w:rsidRPr="00DA2D9C" w14:paraId="425393E1" w14:textId="77777777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14:paraId="2089ADCE" w14:textId="77777777" w:rsidR="008420DC" w:rsidRPr="00E33F25" w:rsidRDefault="008420DC" w:rsidP="005A5C42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DD6B76" w14:textId="77777777" w:rsidR="008420DC" w:rsidRPr="00E33F25" w:rsidRDefault="008420DC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5706D7A" w14:textId="77777777" w:rsidR="008420DC" w:rsidRPr="00E33F25" w:rsidRDefault="008420DC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524B278" w14:textId="77777777" w:rsidR="008420DC" w:rsidRPr="00DA2D9C" w:rsidRDefault="008420DC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BDF7491" w14:textId="77777777" w:rsidR="008420DC" w:rsidRPr="00DA2D9C" w:rsidRDefault="008420DC" w:rsidP="005A5C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87C9C0" w14:textId="77777777" w:rsidR="008420DC" w:rsidRPr="00DA2D9C" w:rsidRDefault="008420DC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420DC" w:rsidRPr="00DA2D9C" w14:paraId="326FA4F1" w14:textId="77777777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14:paraId="1B5D035F" w14:textId="77777777" w:rsidR="008420DC" w:rsidRPr="00E33F25" w:rsidRDefault="008420DC" w:rsidP="005A5C42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5704D0" w14:textId="77777777" w:rsidR="008420DC" w:rsidRPr="00E33F25" w:rsidRDefault="008420DC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7608D55" w14:textId="77777777" w:rsidR="008420DC" w:rsidRPr="00E33F25" w:rsidRDefault="008420DC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E1AD3B1" w14:textId="77777777" w:rsidR="008420DC" w:rsidRPr="00DA2D9C" w:rsidRDefault="008420DC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637F0A9" w14:textId="77777777" w:rsidR="008420DC" w:rsidRPr="00DA2D9C" w:rsidRDefault="008420DC" w:rsidP="005A5C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18688C" w14:textId="77777777" w:rsidR="008420DC" w:rsidRPr="00DA2D9C" w:rsidRDefault="008420DC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A5C42" w:rsidRPr="00DA2D9C" w14:paraId="7A37016C" w14:textId="77777777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14:paraId="0017827A" w14:textId="77777777" w:rsidR="005A5C42" w:rsidRPr="00E33F25" w:rsidRDefault="005A5C42" w:rsidP="005A5C42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F53C64" w14:textId="77777777" w:rsidR="005A5C42" w:rsidRPr="00E33F25" w:rsidRDefault="005A5C42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B1A9966" w14:textId="77777777" w:rsidR="005A5C42" w:rsidRPr="00E33F25" w:rsidRDefault="005A5C42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67BDA10" w14:textId="77777777" w:rsidR="005A5C42" w:rsidRPr="00DA2D9C" w:rsidRDefault="005A5C42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vAlign w:val="bottom"/>
          </w:tcPr>
          <w:p w14:paraId="186962F8" w14:textId="77777777" w:rsidR="005A5C42" w:rsidRPr="00DA2D9C" w:rsidRDefault="005A5C42" w:rsidP="005A5C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067EB1" w14:textId="77777777" w:rsidR="005A5C42" w:rsidRPr="00DA2D9C" w:rsidRDefault="005A5C42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A5C42" w:rsidRPr="00DA2D9C" w14:paraId="0F3A6E1E" w14:textId="77777777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14:paraId="2B3E841F" w14:textId="77777777" w:rsidR="005A5C42" w:rsidRPr="00DA2D9C" w:rsidRDefault="005A5C42" w:rsidP="005A5C42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5F64B8" w14:textId="77777777" w:rsidR="005A5C42" w:rsidRPr="00DA2D9C" w:rsidRDefault="005A5C42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EA796F3" w14:textId="77777777" w:rsidR="005A5C42" w:rsidRPr="00DA2D9C" w:rsidRDefault="005A5C42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E56B348" w14:textId="77777777" w:rsidR="005A5C42" w:rsidRPr="00DA2D9C" w:rsidRDefault="005A5C42" w:rsidP="005A5C4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A2D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A2D9C">
              <w:rPr>
                <w:rFonts w:ascii="Angsana New" w:hAnsi="Angsana New"/>
                <w:sz w:val="30"/>
                <w:szCs w:val="30"/>
              </w:rPr>
              <w:t>)</w:t>
            </w:r>
            <w:r w:rsidRPr="00DA2D9C">
              <w:rPr>
                <w:rFonts w:ascii="Angsana New" w:hAnsi="Angsana New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  <w:vAlign w:val="bottom"/>
          </w:tcPr>
          <w:p w14:paraId="7F28A42C" w14:textId="77777777" w:rsidR="005A5C42" w:rsidRPr="00DA2D9C" w:rsidRDefault="005A5C42" w:rsidP="005A5C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2F3614" w14:textId="77777777" w:rsidR="005A5C42" w:rsidRPr="00DA2D9C" w:rsidRDefault="005A5C42" w:rsidP="005A5C4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D054D" w:rsidRPr="00DA2D9C" w14:paraId="015C4C38" w14:textId="77777777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14:paraId="4F9F2800" w14:textId="77777777" w:rsidR="00CD054D" w:rsidRPr="00DA2D9C" w:rsidRDefault="00CD054D" w:rsidP="00CD054D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CE5D32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2DA0ECC" w14:textId="77777777"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767475" w14:textId="77777777"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69" w:type="dxa"/>
            <w:vAlign w:val="bottom"/>
          </w:tcPr>
          <w:p w14:paraId="455EB03A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C9B877F" w14:textId="77777777"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55A9F897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B29072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D054D" w:rsidRPr="00DA2D9C" w14:paraId="219DBB41" w14:textId="77777777" w:rsidTr="00C5097D">
        <w:trPr>
          <w:trHeight w:val="420"/>
        </w:trPr>
        <w:tc>
          <w:tcPr>
            <w:tcW w:w="3510" w:type="dxa"/>
            <w:shd w:val="clear" w:color="auto" w:fill="auto"/>
            <w:vAlign w:val="bottom"/>
          </w:tcPr>
          <w:p w14:paraId="4CE4BBE9" w14:textId="77777777" w:rsidR="00CD054D" w:rsidRPr="00D60857" w:rsidRDefault="00CD054D" w:rsidP="00CD054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7E09C2FE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78A7E69" w14:textId="77777777"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2070F6" w14:textId="77777777"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69" w:type="dxa"/>
            <w:vAlign w:val="bottom"/>
          </w:tcPr>
          <w:p w14:paraId="329A8002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C2DA344" w14:textId="77777777" w:rsidR="00CD054D" w:rsidRPr="00DA2D9C" w:rsidRDefault="00CD054D" w:rsidP="00CD05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2DDD600A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BA2EAF" w14:textId="77777777" w:rsidR="00CD054D" w:rsidRPr="00DA2D9C" w:rsidRDefault="00CD054D" w:rsidP="00CD054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5A5C42" w:rsidRPr="00DA2D9C" w14:paraId="4EA3C459" w14:textId="77777777" w:rsidTr="00C5097D">
        <w:trPr>
          <w:trHeight w:val="420"/>
        </w:trPr>
        <w:tc>
          <w:tcPr>
            <w:tcW w:w="3510" w:type="dxa"/>
            <w:vAlign w:val="bottom"/>
          </w:tcPr>
          <w:p w14:paraId="3B25719F" w14:textId="77777777" w:rsidR="005A5C42" w:rsidRPr="00DA2D9C" w:rsidRDefault="005A5C42" w:rsidP="005A5C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684C5C4" w14:textId="77777777" w:rsidR="005A5C42" w:rsidRPr="00DA2D9C" w:rsidRDefault="005A5C42" w:rsidP="005A5C42">
            <w:pPr>
              <w:jc w:val="center"/>
              <w:rPr>
                <w:sz w:val="30"/>
                <w:szCs w:val="30"/>
              </w:rPr>
            </w:pPr>
            <w:r w:rsidRPr="00DA2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C42" w:rsidRPr="00DA2D9C" w14:paraId="570E085E" w14:textId="77777777" w:rsidTr="005A5C42">
        <w:trPr>
          <w:trHeight w:val="420"/>
        </w:trPr>
        <w:tc>
          <w:tcPr>
            <w:tcW w:w="3510" w:type="dxa"/>
            <w:vAlign w:val="bottom"/>
          </w:tcPr>
          <w:p w14:paraId="7BB0637E" w14:textId="77777777" w:rsidR="005A5C42" w:rsidRPr="00DA2D9C" w:rsidRDefault="005A5C42" w:rsidP="005A5C4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8E5DED2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A1F67A" w14:textId="77777777"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799E82" w14:textId="77777777" w:rsidR="005A5C42" w:rsidRPr="00DA2D9C" w:rsidRDefault="005A5C42" w:rsidP="005A5C42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1C2A232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2D4F7C9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32A686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2B3E9E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5C42" w:rsidRPr="00DA2D9C" w14:paraId="0EA8C74D" w14:textId="77777777" w:rsidTr="005A5C42">
        <w:trPr>
          <w:trHeight w:val="420"/>
        </w:trPr>
        <w:tc>
          <w:tcPr>
            <w:tcW w:w="3510" w:type="dxa"/>
            <w:vAlign w:val="bottom"/>
          </w:tcPr>
          <w:p w14:paraId="5063D73D" w14:textId="77777777" w:rsidR="005A5C42" w:rsidRPr="00DA2D9C" w:rsidRDefault="005A5C42" w:rsidP="005A5C42">
            <w:pPr>
              <w:rPr>
                <w:rFonts w:ascii="Angsana New" w:hAnsi="Angsana New"/>
                <w:sz w:val="30"/>
                <w:szCs w:val="30"/>
              </w:rPr>
            </w:pPr>
            <w:r w:rsidRPr="00DA2D9C"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350" w:type="dxa"/>
            <w:vAlign w:val="bottom"/>
          </w:tcPr>
          <w:p w14:paraId="214517E1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(4,193)</w:t>
            </w:r>
          </w:p>
        </w:tc>
        <w:tc>
          <w:tcPr>
            <w:tcW w:w="270" w:type="dxa"/>
            <w:vAlign w:val="bottom"/>
          </w:tcPr>
          <w:p w14:paraId="72B1C89C" w14:textId="77777777"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69F984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(1,731)</w:t>
            </w:r>
          </w:p>
        </w:tc>
        <w:tc>
          <w:tcPr>
            <w:tcW w:w="269" w:type="dxa"/>
            <w:vAlign w:val="bottom"/>
          </w:tcPr>
          <w:p w14:paraId="619605B5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365D8E7" w14:textId="77777777"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3F0231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43D755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(5,924)</w:t>
            </w:r>
          </w:p>
        </w:tc>
      </w:tr>
      <w:tr w:rsidR="005A5C42" w:rsidRPr="00DA2D9C" w14:paraId="37452498" w14:textId="77777777" w:rsidTr="005A5C42">
        <w:trPr>
          <w:trHeight w:val="420"/>
        </w:trPr>
        <w:tc>
          <w:tcPr>
            <w:tcW w:w="3510" w:type="dxa"/>
            <w:vAlign w:val="bottom"/>
          </w:tcPr>
          <w:p w14:paraId="7BF28C44" w14:textId="77777777" w:rsidR="005A5C42" w:rsidRPr="005A5C42" w:rsidRDefault="005A5C42" w:rsidP="005A5C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5C42">
              <w:rPr>
                <w:rFonts w:ascii="Angsana New" w:hAnsi="Angsana New" w:hint="cs"/>
                <w:sz w:val="30"/>
                <w:szCs w:val="30"/>
                <w:cs/>
              </w:rPr>
              <w:t>สิทธิในการได้รับผลิตภัณฑ์คืน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2FC0EDB" w14:textId="77777777"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D2AEAB" w14:textId="77777777"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83980F" w14:textId="77777777" w:rsidR="005A5C42" w:rsidRPr="005A5C42" w:rsidRDefault="005A5C42" w:rsidP="005A5C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A5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366D4B4B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9EE5FE7" w14:textId="77777777" w:rsidR="005A5C42" w:rsidRPr="005A5C42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C4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E1EAB8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F691D3" w14:textId="77777777" w:rsidR="005A5C42" w:rsidRPr="005A5C42" w:rsidRDefault="005A5C42" w:rsidP="005A5C4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A5C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A5C42" w:rsidRPr="00DA2D9C" w14:paraId="36EAE6EC" w14:textId="77777777" w:rsidTr="005A5C42">
        <w:trPr>
          <w:trHeight w:val="420"/>
        </w:trPr>
        <w:tc>
          <w:tcPr>
            <w:tcW w:w="3510" w:type="dxa"/>
            <w:vAlign w:val="bottom"/>
          </w:tcPr>
          <w:p w14:paraId="7299A5FF" w14:textId="77777777" w:rsidR="005A5C42" w:rsidRPr="00DA2D9C" w:rsidRDefault="005A5C42" w:rsidP="005A5C4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20C1E" w14:textId="77777777" w:rsidR="005A5C42" w:rsidRPr="008E2A24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2A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(4,193)</w:t>
            </w:r>
          </w:p>
        </w:tc>
        <w:tc>
          <w:tcPr>
            <w:tcW w:w="270" w:type="dxa"/>
            <w:vAlign w:val="bottom"/>
          </w:tcPr>
          <w:p w14:paraId="1717A4B5" w14:textId="77777777"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66403" w14:textId="77777777" w:rsidR="005A5C42" w:rsidRPr="008E2A24" w:rsidRDefault="005A5C42" w:rsidP="005A5C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(1,750)</w:t>
            </w:r>
          </w:p>
        </w:tc>
        <w:tc>
          <w:tcPr>
            <w:tcW w:w="269" w:type="dxa"/>
            <w:vAlign w:val="bottom"/>
          </w:tcPr>
          <w:p w14:paraId="530779AA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35FE6" w14:textId="77777777" w:rsidR="005A5C42" w:rsidRPr="00471D54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D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12EA80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BAF235" w14:textId="77777777" w:rsidR="005A5C42" w:rsidRPr="005A5C42" w:rsidRDefault="005A5C42" w:rsidP="005A5C4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5A5C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5A5C42" w:rsidRPr="00DA2D9C" w14:paraId="6866A9D9" w14:textId="77777777" w:rsidTr="00C5097D">
        <w:trPr>
          <w:trHeight w:val="420"/>
        </w:trPr>
        <w:tc>
          <w:tcPr>
            <w:tcW w:w="3510" w:type="dxa"/>
            <w:vAlign w:val="bottom"/>
          </w:tcPr>
          <w:p w14:paraId="6CA9B563" w14:textId="77777777" w:rsidR="005A5C42" w:rsidRPr="00DA2D9C" w:rsidRDefault="005A5C42" w:rsidP="005A5C4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A08602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41DC0F" w14:textId="77777777"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A4036B" w14:textId="77777777" w:rsidR="005A5C42" w:rsidRPr="00DA2D9C" w:rsidRDefault="005A5C42" w:rsidP="005A5C42">
            <w:pPr>
              <w:tabs>
                <w:tab w:val="decimal" w:pos="99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2E23DCCA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0D9FEB6" w14:textId="77777777" w:rsidR="005A5C42" w:rsidRPr="007541AF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0D50FA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E85DE3" w14:textId="77777777" w:rsidR="005A5C42" w:rsidRPr="00DA2D9C" w:rsidRDefault="005A5C42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A5C42" w:rsidRPr="00E33F25" w14:paraId="679F7DEC" w14:textId="77777777" w:rsidTr="00C5097D">
        <w:trPr>
          <w:trHeight w:val="420"/>
        </w:trPr>
        <w:tc>
          <w:tcPr>
            <w:tcW w:w="3510" w:type="dxa"/>
            <w:vAlign w:val="bottom"/>
          </w:tcPr>
          <w:p w14:paraId="458EE89C" w14:textId="77777777" w:rsidR="005A5C42" w:rsidRPr="00DA2D9C" w:rsidRDefault="005A5C42" w:rsidP="005A5C4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67E8F67" w14:textId="77777777" w:rsidR="005A5C42" w:rsidRPr="00A315CF" w:rsidRDefault="005A5C42" w:rsidP="005A5C4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31,351</w:t>
            </w:r>
          </w:p>
        </w:tc>
        <w:tc>
          <w:tcPr>
            <w:tcW w:w="270" w:type="dxa"/>
            <w:vAlign w:val="bottom"/>
          </w:tcPr>
          <w:p w14:paraId="10501705" w14:textId="77777777" w:rsidR="005A5C42" w:rsidRPr="00DA2D9C" w:rsidRDefault="005A5C42" w:rsidP="005A5C42">
            <w:pPr>
              <w:tabs>
                <w:tab w:val="decimal" w:pos="108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8FE1EC" w14:textId="77777777" w:rsidR="005A5C42" w:rsidRPr="00DA2D9C" w:rsidRDefault="002C61BA" w:rsidP="005A5C4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B5A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09DB030A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3210441E" w14:textId="77777777" w:rsidR="005A5C42" w:rsidRPr="00471D54" w:rsidRDefault="005A5C42" w:rsidP="005A5C42">
            <w:pPr>
              <w:spacing w:line="240" w:lineRule="auto"/>
              <w:ind w:right="3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1D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11F031" w14:textId="77777777" w:rsidR="005A5C42" w:rsidRPr="00DA2D9C" w:rsidRDefault="005A5C42" w:rsidP="005A5C42">
            <w:pPr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C38519C" w14:textId="77777777" w:rsidR="005A5C42" w:rsidRPr="00A315CF" w:rsidRDefault="000B5A0D" w:rsidP="005A5C4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27,020</w:t>
            </w:r>
          </w:p>
        </w:tc>
      </w:tr>
    </w:tbl>
    <w:p w14:paraId="6CAEC609" w14:textId="77777777" w:rsidR="00F14AEE" w:rsidRDefault="00F14AEE" w:rsidP="00F14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2"/>
        <w:gridCol w:w="1332"/>
        <w:gridCol w:w="275"/>
        <w:gridCol w:w="1244"/>
        <w:gridCol w:w="267"/>
        <w:gridCol w:w="1262"/>
        <w:gridCol w:w="275"/>
        <w:gridCol w:w="1174"/>
      </w:tblGrid>
      <w:tr w:rsidR="00F14AEE" w:rsidRPr="00666EFF" w14:paraId="1E2FDEB9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07F0386A" w14:textId="77777777" w:rsidR="00F14AEE" w:rsidRPr="00CD054D" w:rsidRDefault="00CD054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D0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4" w:type="pct"/>
            <w:gridSpan w:val="3"/>
          </w:tcPr>
          <w:p w14:paraId="25B0F8C6" w14:textId="77777777"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1449B99" w14:textId="77777777"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pct"/>
            <w:gridSpan w:val="3"/>
          </w:tcPr>
          <w:p w14:paraId="101203FE" w14:textId="77777777"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4AEE" w:rsidRPr="00666EFF" w14:paraId="781F799F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2D802292" w14:textId="77777777" w:rsidR="00F14AEE" w:rsidRPr="00CD054D" w:rsidRDefault="00CD054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D0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D05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712" w:type="pct"/>
          </w:tcPr>
          <w:p w14:paraId="27BAF9D5" w14:textId="77777777"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D24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B0F1C19" w14:textId="77777777"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1DB5BC02" w14:textId="77777777"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D24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FFA52CB" w14:textId="77777777"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21472D2F" w14:textId="77777777"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D24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29D2C15" w14:textId="77777777"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2B0EA76" w14:textId="77777777"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D24F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14AEE" w:rsidRPr="00666EFF" w14:paraId="3265AAA6" w14:textId="77777777" w:rsidTr="00C5097D">
        <w:trPr>
          <w:trHeight w:val="420"/>
          <w:tblHeader/>
        </w:trPr>
        <w:tc>
          <w:tcPr>
            <w:tcW w:w="1883" w:type="pct"/>
            <w:vAlign w:val="bottom"/>
          </w:tcPr>
          <w:p w14:paraId="6A89B0E9" w14:textId="77777777" w:rsidR="00F14AEE" w:rsidRPr="00666EFF" w:rsidRDefault="00F14AEE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7" w:type="pct"/>
            <w:gridSpan w:val="7"/>
          </w:tcPr>
          <w:p w14:paraId="3F54C711" w14:textId="77777777" w:rsidR="00F14AEE" w:rsidRPr="00666EFF" w:rsidRDefault="00F14AEE" w:rsidP="00C50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6E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5584" w:rsidRPr="00254D35" w14:paraId="7D80F692" w14:textId="77777777" w:rsidTr="00C5097D">
        <w:trPr>
          <w:trHeight w:val="420"/>
        </w:trPr>
        <w:tc>
          <w:tcPr>
            <w:tcW w:w="1883" w:type="pct"/>
            <w:vAlign w:val="bottom"/>
          </w:tcPr>
          <w:p w14:paraId="0150631F" w14:textId="77777777" w:rsidR="006A5584" w:rsidRPr="00666EFF" w:rsidRDefault="006A5584" w:rsidP="006A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6EFF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03F75450" w14:textId="7AF57F22" w:rsidR="006A5584" w:rsidRPr="00666EFF" w:rsidRDefault="00E64CFB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914,</w:t>
            </w:r>
            <w:r w:rsidR="008A19EF">
              <w:rPr>
                <w:rFonts w:ascii="Angsana New" w:hAnsi="Angsana New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147" w:type="pct"/>
          </w:tcPr>
          <w:p w14:paraId="426A2F72" w14:textId="77777777" w:rsidR="006A5584" w:rsidRPr="00666EFF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EAAF818" w14:textId="77777777" w:rsidR="006A5584" w:rsidRPr="00666EFF" w:rsidRDefault="00DD24FB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24FB">
              <w:rPr>
                <w:rFonts w:ascii="Angsana New" w:hAnsi="Angsana New"/>
                <w:b/>
                <w:bCs/>
                <w:sz w:val="30"/>
                <w:szCs w:val="30"/>
              </w:rPr>
              <w:t>428,996</w:t>
            </w:r>
          </w:p>
        </w:tc>
        <w:tc>
          <w:tcPr>
            <w:tcW w:w="143" w:type="pct"/>
          </w:tcPr>
          <w:p w14:paraId="7FFC9CD6" w14:textId="77777777" w:rsidR="006A5584" w:rsidRPr="00666EFF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1919C225" w14:textId="77777777" w:rsidR="006A5584" w:rsidRPr="00254D35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39B76C" w14:textId="77777777" w:rsidR="006A5584" w:rsidRPr="00666EFF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1D3E63A2" w14:textId="77777777" w:rsidR="006A5584" w:rsidRPr="00254D35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EF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7802C22" w14:textId="77777777" w:rsidR="00F14AEE" w:rsidRPr="00254D35" w:rsidRDefault="00F14AEE" w:rsidP="00F14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B2A002C" w14:textId="0C026759" w:rsidR="00F14AEE" w:rsidRDefault="00F14AEE" w:rsidP="00F1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t xml:space="preserve">ขาดทุนทางภาษีจะสิ้นอายุในปี </w:t>
      </w:r>
      <w:r>
        <w:rPr>
          <w:rFonts w:ascii="Angsana New" w:hAnsi="Angsana New"/>
          <w:sz w:val="30"/>
          <w:szCs w:val="30"/>
          <w:lang w:val="en-GB"/>
        </w:rPr>
        <w:t>256</w:t>
      </w:r>
      <w:r w:rsidR="00E64CFB">
        <w:rPr>
          <w:rFonts w:ascii="Angsana New" w:hAnsi="Angsana New"/>
          <w:sz w:val="30"/>
          <w:szCs w:val="30"/>
          <w:lang w:val="en-GB"/>
        </w:rPr>
        <w:t>8</w:t>
      </w:r>
      <w:r w:rsidRPr="000C6EAC">
        <w:rPr>
          <w:rFonts w:ascii="Angsana New" w:hAnsi="Angsana New"/>
          <w:sz w:val="30"/>
          <w:szCs w:val="30"/>
          <w:cs/>
          <w:lang w:val="en-GB"/>
        </w:rPr>
        <w:t xml:space="preserve"> ผลแตกต่างชั่วคราวที่ใช้หักภาษีที่ยังไ</w:t>
      </w:r>
      <w:r>
        <w:rPr>
          <w:rFonts w:ascii="Angsana New" w:hAnsi="Angsana New"/>
          <w:sz w:val="30"/>
          <w:szCs w:val="30"/>
          <w:cs/>
          <w:lang w:val="en-GB"/>
        </w:rPr>
        <w:t>ม่สิ้นอายุตามกฎหมายเกี่ยวกับภาษ</w:t>
      </w:r>
      <w:r>
        <w:rPr>
          <w:rFonts w:ascii="Angsana New" w:hAnsi="Angsana New" w:hint="cs"/>
          <w:sz w:val="30"/>
          <w:szCs w:val="30"/>
          <w:cs/>
          <w:lang w:val="en-GB"/>
        </w:rPr>
        <w:t>ีเ</w:t>
      </w:r>
      <w:r>
        <w:rPr>
          <w:rFonts w:ascii="Angsana New" w:hAnsi="Angsana New"/>
          <w:sz w:val="30"/>
          <w:szCs w:val="30"/>
          <w:cs/>
          <w:lang w:val="en-GB"/>
        </w:rPr>
        <w:t xml:space="preserve">งินได้ปัจจุบันนั้น </w:t>
      </w:r>
      <w:r w:rsidRPr="000C6EAC">
        <w:rPr>
          <w:rFonts w:ascii="Angsana New" w:hAnsi="Angsana New"/>
          <w:sz w:val="30"/>
          <w:szCs w:val="30"/>
          <w:cs/>
          <w:lang w:val="en-GB"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      </w:t>
      </w:r>
      <w:r>
        <w:rPr>
          <w:rFonts w:ascii="Angsana New" w:hAnsi="Angsana New"/>
          <w:sz w:val="30"/>
          <w:szCs w:val="30"/>
          <w:cs/>
          <w:lang w:val="en-GB"/>
        </w:rPr>
        <w:t>ความเป็นได้ค่อนข้างแน่ว่า</w:t>
      </w:r>
      <w:r w:rsidRPr="000C6EAC">
        <w:rPr>
          <w:rFonts w:ascii="Angsana New" w:hAnsi="Angsana New"/>
          <w:sz w:val="30"/>
          <w:szCs w:val="30"/>
          <w:cs/>
          <w:lang w:val="en-GB"/>
        </w:rPr>
        <w:t>กลุ่มบริษัทจะมีกำไรทางภาษีเพียงพอที่จะใช้ประโยชน์ทางภาษีดังกล่าว</w:t>
      </w:r>
    </w:p>
    <w:p w14:paraId="4555806F" w14:textId="77777777" w:rsidR="00CE7E2C" w:rsidRPr="007C6B86" w:rsidRDefault="00CE7E2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2D0441" w14:textId="77777777" w:rsidR="00CA5F3E" w:rsidRPr="00ED5A5B" w:rsidRDefault="00CF2534" w:rsidP="00963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E70A45">
        <w:rPr>
          <w:rFonts w:ascii="Angsana New" w:hAnsi="Angsana New"/>
          <w:b/>
          <w:bCs/>
          <w:sz w:val="30"/>
          <w:szCs w:val="30"/>
        </w:rPr>
        <w:t>4</w:t>
      </w:r>
      <w:r w:rsidR="008A7415" w:rsidRPr="00F177ED">
        <w:rPr>
          <w:rFonts w:ascii="Angsana New" w:hAnsi="Angsana New"/>
          <w:b/>
          <w:bCs/>
          <w:sz w:val="30"/>
          <w:szCs w:val="30"/>
        </w:rPr>
        <w:tab/>
      </w:r>
      <w:r w:rsidR="00472424" w:rsidRPr="00ED5A5B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CA5F3E" w:rsidRPr="00ED5A5B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8F172F" w:rsidRPr="00ED5A5B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66091AF6" w14:textId="77777777" w:rsidR="00F76F76" w:rsidRPr="007C6B86" w:rsidRDefault="00514DBA" w:rsidP="00F7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ED5A5B">
        <w:rPr>
          <w:rFonts w:ascii="Angsana New" w:hAnsi="Angsana New"/>
          <w:sz w:val="30"/>
          <w:szCs w:val="30"/>
          <w:cs/>
        </w:rPr>
        <w:tab/>
      </w:r>
    </w:p>
    <w:tbl>
      <w:tblPr>
        <w:tblW w:w="94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107"/>
        <w:gridCol w:w="266"/>
        <w:gridCol w:w="1096"/>
        <w:gridCol w:w="267"/>
        <w:gridCol w:w="1076"/>
        <w:gridCol w:w="236"/>
        <w:gridCol w:w="15"/>
        <w:gridCol w:w="1108"/>
      </w:tblGrid>
      <w:tr w:rsidR="00CA56DA" w:rsidRPr="009763F2" w14:paraId="4CEE87C4" w14:textId="77777777" w:rsidTr="00D665EB">
        <w:tc>
          <w:tcPr>
            <w:tcW w:w="2255" w:type="pct"/>
            <w:vAlign w:val="bottom"/>
          </w:tcPr>
          <w:p w14:paraId="065C3832" w14:textId="77777777" w:rsidR="00CA56DA" w:rsidRPr="00F177ED" w:rsidRDefault="00CA56DA" w:rsidP="00C1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vAlign w:val="bottom"/>
          </w:tcPr>
          <w:p w14:paraId="1AE48E10" w14:textId="77777777" w:rsidR="00CA56DA" w:rsidRPr="009763F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4D2AC29F" w14:textId="77777777" w:rsidR="00CA56DA" w:rsidRPr="009763F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vAlign w:val="bottom"/>
          </w:tcPr>
          <w:p w14:paraId="7C791A2F" w14:textId="77777777" w:rsidR="00CA56DA" w:rsidRPr="009763F2" w:rsidRDefault="00CA56DA" w:rsidP="00C14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00B" w:rsidRPr="009763F2" w14:paraId="7C4E4B7C" w14:textId="77777777" w:rsidTr="00D665EB">
        <w:tc>
          <w:tcPr>
            <w:tcW w:w="2255" w:type="pct"/>
            <w:vAlign w:val="bottom"/>
          </w:tcPr>
          <w:p w14:paraId="75DB4C6E" w14:textId="77777777" w:rsidR="0090600B" w:rsidRPr="009763F2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79101D2E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80D0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1" w:type="pct"/>
            <w:vAlign w:val="bottom"/>
          </w:tcPr>
          <w:p w14:paraId="7A3C6C69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7B17FE56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80D0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vAlign w:val="bottom"/>
          </w:tcPr>
          <w:p w14:paraId="628535BB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2B6B36F4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80D0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3" w:type="pct"/>
            <w:gridSpan w:val="2"/>
            <w:vAlign w:val="bottom"/>
          </w:tcPr>
          <w:p w14:paraId="4B27F752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5747E5F8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80D0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600B" w:rsidRPr="009763F2" w14:paraId="12C9292D" w14:textId="77777777" w:rsidTr="00AD258A">
        <w:tc>
          <w:tcPr>
            <w:tcW w:w="2255" w:type="pct"/>
            <w:vAlign w:val="bottom"/>
          </w:tcPr>
          <w:p w14:paraId="62B2BF91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5" w:type="pct"/>
            <w:gridSpan w:val="8"/>
            <w:vAlign w:val="bottom"/>
          </w:tcPr>
          <w:p w14:paraId="7E6C10B0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9763F2" w14:paraId="2CA909D8" w14:textId="77777777" w:rsidTr="00D665EB">
        <w:tc>
          <w:tcPr>
            <w:tcW w:w="2255" w:type="pct"/>
            <w:vAlign w:val="bottom"/>
          </w:tcPr>
          <w:p w14:paraId="4A3D52ED" w14:textId="77777777" w:rsidR="0090600B" w:rsidRPr="009763F2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204D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588" w:type="pct"/>
            <w:vAlign w:val="bottom"/>
          </w:tcPr>
          <w:p w14:paraId="2DA3350D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936FD3A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7D9D7B2D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D8B56C6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058CB34A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01C6CAB2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425AB39B" w14:textId="77777777" w:rsidR="0090600B" w:rsidRPr="009763F2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0D0B" w:rsidRPr="009763F2" w14:paraId="3917F880" w14:textId="77777777" w:rsidTr="001B60C8">
        <w:tc>
          <w:tcPr>
            <w:tcW w:w="2255" w:type="pct"/>
            <w:vAlign w:val="bottom"/>
          </w:tcPr>
          <w:p w14:paraId="6BEB675A" w14:textId="77777777" w:rsidR="00580D0B" w:rsidRPr="009763F2" w:rsidRDefault="00580D0B" w:rsidP="00580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E8D744" w14:textId="54FE4DBF" w:rsidR="00580D0B" w:rsidRPr="00452C44" w:rsidRDefault="00E32ADB" w:rsidP="0058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2C4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810DD" w:rsidRPr="00452C44">
              <w:rPr>
                <w:rFonts w:ascii="Angsana New" w:hAnsi="Angsana New"/>
                <w:b/>
                <w:bCs/>
                <w:sz w:val="30"/>
                <w:szCs w:val="30"/>
              </w:rPr>
              <w:t>70,669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F971103" w14:textId="77777777" w:rsidR="00580D0B" w:rsidRPr="009763F2" w:rsidRDefault="00580D0B" w:rsidP="0058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747A9B" w14:textId="77777777" w:rsidR="00580D0B" w:rsidRPr="009763F2" w:rsidRDefault="00580D0B" w:rsidP="0058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167,717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C904FF9" w14:textId="77777777" w:rsidR="00580D0B" w:rsidRPr="009763F2" w:rsidRDefault="00580D0B" w:rsidP="0058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58B7C3" w14:textId="7578A907" w:rsidR="00580D0B" w:rsidRPr="009763F2" w:rsidRDefault="00E32ADB" w:rsidP="0058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22,082</w:t>
            </w:r>
          </w:p>
        </w:tc>
        <w:tc>
          <w:tcPr>
            <w:tcW w:w="125" w:type="pct"/>
            <w:vAlign w:val="bottom"/>
          </w:tcPr>
          <w:p w14:paraId="418E5F13" w14:textId="77777777" w:rsidR="00580D0B" w:rsidRPr="009763F2" w:rsidRDefault="00580D0B" w:rsidP="0058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E22E54" w14:textId="77777777" w:rsidR="00580D0B" w:rsidRPr="009763F2" w:rsidRDefault="00580D0B" w:rsidP="00580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124,157</w:t>
            </w:r>
          </w:p>
        </w:tc>
      </w:tr>
      <w:tr w:rsidR="003D562D" w:rsidRPr="009763F2" w14:paraId="59634428" w14:textId="77777777" w:rsidTr="00D665EB">
        <w:tc>
          <w:tcPr>
            <w:tcW w:w="2255" w:type="pct"/>
            <w:vAlign w:val="bottom"/>
          </w:tcPr>
          <w:p w14:paraId="67A511E0" w14:textId="77777777" w:rsidR="003D562D" w:rsidRPr="009763F2" w:rsidRDefault="003D562D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2ABB43D" w14:textId="77777777" w:rsidR="003D562D" w:rsidRPr="00452C44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502E5749" w14:textId="77777777" w:rsidR="003D562D" w:rsidRPr="009763F2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CD75E2B" w14:textId="77777777"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D445883" w14:textId="77777777" w:rsidR="003D562D" w:rsidRPr="009763F2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1204589C" w14:textId="77777777"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4BC802EE" w14:textId="77777777" w:rsidR="003D562D" w:rsidRPr="009763F2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53254F62" w14:textId="77777777"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4DD6" w:rsidRPr="009763F2" w14:paraId="0BE677BB" w14:textId="77777777" w:rsidTr="00D665EB">
        <w:tc>
          <w:tcPr>
            <w:tcW w:w="2255" w:type="pct"/>
            <w:vAlign w:val="bottom"/>
          </w:tcPr>
          <w:p w14:paraId="503A9F67" w14:textId="77777777" w:rsidR="00204DD6" w:rsidRPr="003D562D" w:rsidRDefault="00204DD6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4020955" w14:textId="77777777" w:rsidR="00204DD6" w:rsidRPr="009466F8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D2CF6B2" w14:textId="77777777" w:rsidR="00204DD6" w:rsidRPr="009763F2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100C509" w14:textId="77777777" w:rsidR="00204DD6" w:rsidRPr="009466F8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6593B0DA" w14:textId="77777777" w:rsidR="00204DD6" w:rsidRPr="009763F2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6DF47914" w14:textId="77777777" w:rsidR="00204DD6" w:rsidRPr="009466F8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56D5E4F5" w14:textId="77777777" w:rsidR="00204DD6" w:rsidRPr="009763F2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66BD6C09" w14:textId="77777777" w:rsidR="00204DD6" w:rsidRPr="009466F8" w:rsidRDefault="00204DD6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2534" w:rsidRPr="009763F2" w14:paraId="4FCDBEC2" w14:textId="77777777" w:rsidTr="00D665EB">
        <w:tc>
          <w:tcPr>
            <w:tcW w:w="2255" w:type="pct"/>
            <w:vAlign w:val="bottom"/>
          </w:tcPr>
          <w:p w14:paraId="238BE7F9" w14:textId="77777777" w:rsidR="00CF2534" w:rsidRPr="003D562D" w:rsidRDefault="00CF2534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94F0749" w14:textId="77777777" w:rsidR="00CF2534" w:rsidRPr="009466F8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77D74E76" w14:textId="77777777" w:rsidR="00CF2534" w:rsidRPr="009763F2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9EA07FF" w14:textId="77777777" w:rsidR="00CF2534" w:rsidRPr="009466F8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2417051" w14:textId="77777777" w:rsidR="00CF2534" w:rsidRPr="009763F2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637EB37B" w14:textId="77777777" w:rsidR="00CF2534" w:rsidRPr="009466F8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0EB870A5" w14:textId="77777777" w:rsidR="00CF2534" w:rsidRPr="009763F2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54C62030" w14:textId="77777777" w:rsidR="00CF2534" w:rsidRPr="009466F8" w:rsidRDefault="00CF2534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4DD6" w:rsidRPr="009763F2" w14:paraId="41A9B46A" w14:textId="77777777" w:rsidTr="00FF058D">
        <w:tc>
          <w:tcPr>
            <w:tcW w:w="2255" w:type="pct"/>
            <w:vAlign w:val="bottom"/>
          </w:tcPr>
          <w:p w14:paraId="231BF2D8" w14:textId="77777777" w:rsidR="00204DD6" w:rsidRPr="00F177ED" w:rsidRDefault="00204DD6" w:rsidP="00FF0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vAlign w:val="bottom"/>
          </w:tcPr>
          <w:p w14:paraId="023FFE32" w14:textId="77777777"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6C0780B4" w14:textId="77777777"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vAlign w:val="bottom"/>
          </w:tcPr>
          <w:p w14:paraId="76E1709A" w14:textId="77777777"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6A7" w:rsidRPr="009763F2" w14:paraId="227957B7" w14:textId="77777777" w:rsidTr="00FF058D">
        <w:tc>
          <w:tcPr>
            <w:tcW w:w="2255" w:type="pct"/>
            <w:vAlign w:val="bottom"/>
          </w:tcPr>
          <w:p w14:paraId="267B12B6" w14:textId="77777777" w:rsidR="00C126A7" w:rsidRPr="009763F2" w:rsidRDefault="00C126A7" w:rsidP="00C1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5A899F8A" w14:textId="77777777" w:rsidR="00C126A7" w:rsidRPr="009763F2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  <w:vAlign w:val="bottom"/>
          </w:tcPr>
          <w:p w14:paraId="6CBA5FA6" w14:textId="77777777" w:rsidR="00C126A7" w:rsidRPr="009763F2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44F4606F" w14:textId="77777777" w:rsidR="00C126A7" w:rsidRPr="009763F2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  <w:vAlign w:val="bottom"/>
          </w:tcPr>
          <w:p w14:paraId="6E246959" w14:textId="77777777" w:rsidR="00C126A7" w:rsidRPr="009763F2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05EA722C" w14:textId="77777777" w:rsidR="00C126A7" w:rsidRPr="009763F2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  <w:gridSpan w:val="2"/>
            <w:vAlign w:val="bottom"/>
          </w:tcPr>
          <w:p w14:paraId="0E2AB8C3" w14:textId="77777777" w:rsidR="00C126A7" w:rsidRPr="009763F2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17FEBBDA" w14:textId="77777777" w:rsidR="00C126A7" w:rsidRPr="009763F2" w:rsidRDefault="00C126A7" w:rsidP="00C12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04DD6" w:rsidRPr="009763F2" w14:paraId="15F01B22" w14:textId="77777777" w:rsidTr="00FF058D">
        <w:tc>
          <w:tcPr>
            <w:tcW w:w="2255" w:type="pct"/>
            <w:vAlign w:val="bottom"/>
          </w:tcPr>
          <w:p w14:paraId="2426BFD4" w14:textId="77777777"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5" w:type="pct"/>
            <w:gridSpan w:val="8"/>
            <w:vAlign w:val="bottom"/>
          </w:tcPr>
          <w:p w14:paraId="7D99F244" w14:textId="77777777" w:rsidR="00204DD6" w:rsidRPr="009763F2" w:rsidRDefault="00204DD6" w:rsidP="00FF0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63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562D" w:rsidRPr="009763F2" w14:paraId="0E9A68FB" w14:textId="77777777" w:rsidTr="00D665EB">
        <w:tc>
          <w:tcPr>
            <w:tcW w:w="2255" w:type="pct"/>
            <w:vAlign w:val="bottom"/>
          </w:tcPr>
          <w:p w14:paraId="374DA7B7" w14:textId="77777777" w:rsidR="003D562D" w:rsidRPr="003D562D" w:rsidRDefault="003D562D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56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927F272" w14:textId="77777777"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4C8CC685" w14:textId="77777777" w:rsidR="003D562D" w:rsidRPr="009763F2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FA8C49E" w14:textId="77777777"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88BB53F" w14:textId="77777777" w:rsidR="003D562D" w:rsidRPr="009763F2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42B4EF2E" w14:textId="77777777"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32488184" w14:textId="77777777" w:rsidR="003D562D" w:rsidRPr="009763F2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229D7B93" w14:textId="77777777" w:rsidR="003D562D" w:rsidRPr="009466F8" w:rsidRDefault="003D562D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6574" w:rsidRPr="009763F2" w14:paraId="41ACB4FC" w14:textId="77777777" w:rsidTr="00D665EB">
        <w:tc>
          <w:tcPr>
            <w:tcW w:w="2255" w:type="pct"/>
            <w:vAlign w:val="bottom"/>
          </w:tcPr>
          <w:p w14:paraId="54BA2FF6" w14:textId="77777777" w:rsidR="00F56574" w:rsidRPr="009763F2" w:rsidRDefault="00F56574" w:rsidP="00F5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9763F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763F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5CED4DA" w14:textId="77777777" w:rsidR="00F56574" w:rsidRPr="009466F8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66F8">
              <w:rPr>
                <w:rFonts w:ascii="Angsana New" w:hAnsi="Angsana New"/>
                <w:sz w:val="30"/>
                <w:szCs w:val="30"/>
              </w:rPr>
              <w:t>998,282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AC8528F" w14:textId="77777777"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22142DF7" w14:textId="77777777" w:rsidR="00F56574" w:rsidRPr="009466F8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66F8">
              <w:rPr>
                <w:rFonts w:ascii="Angsana New" w:hAnsi="Angsana New"/>
                <w:sz w:val="30"/>
                <w:szCs w:val="30"/>
              </w:rPr>
              <w:t>998,282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B341380" w14:textId="77777777"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17DD0D3D" w14:textId="77777777" w:rsidR="00F56574" w:rsidRPr="009466F8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66F8">
              <w:rPr>
                <w:rFonts w:ascii="Angsana New" w:hAnsi="Angsana New"/>
                <w:sz w:val="30"/>
                <w:szCs w:val="30"/>
              </w:rPr>
              <w:t>998,282</w:t>
            </w:r>
          </w:p>
        </w:tc>
        <w:tc>
          <w:tcPr>
            <w:tcW w:w="125" w:type="pct"/>
            <w:vAlign w:val="bottom"/>
          </w:tcPr>
          <w:p w14:paraId="16519AD4" w14:textId="77777777"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53AD7D4C" w14:textId="77777777" w:rsidR="00F56574" w:rsidRPr="009466F8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66F8">
              <w:rPr>
                <w:rFonts w:ascii="Angsana New" w:hAnsi="Angsana New"/>
                <w:sz w:val="30"/>
                <w:szCs w:val="30"/>
              </w:rPr>
              <w:t>998,282</w:t>
            </w:r>
          </w:p>
        </w:tc>
      </w:tr>
      <w:tr w:rsidR="00F56574" w:rsidRPr="009763F2" w14:paraId="6CA42C32" w14:textId="77777777" w:rsidTr="003D562D">
        <w:tc>
          <w:tcPr>
            <w:tcW w:w="2255" w:type="pct"/>
            <w:vAlign w:val="bottom"/>
          </w:tcPr>
          <w:p w14:paraId="19A8025D" w14:textId="77777777" w:rsidR="00F56574" w:rsidRPr="009763F2" w:rsidRDefault="00F56574" w:rsidP="00F5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976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</w:p>
          <w:p w14:paraId="5D6F62F4" w14:textId="77777777" w:rsidR="00F56574" w:rsidRPr="009763F2" w:rsidRDefault="00F56574" w:rsidP="00F5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63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41B30" w14:textId="77777777"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B03AD2C" w14:textId="77777777"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73552" w14:textId="77777777"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0655771" w14:textId="77777777"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85CED" w14:textId="77777777"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  <w:tc>
          <w:tcPr>
            <w:tcW w:w="125" w:type="pct"/>
            <w:vAlign w:val="bottom"/>
          </w:tcPr>
          <w:p w14:paraId="29719F87" w14:textId="77777777"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1D710" w14:textId="77777777" w:rsidR="00F56574" w:rsidRPr="009763F2" w:rsidRDefault="00F56574" w:rsidP="00F565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998,282</w:t>
            </w:r>
          </w:p>
        </w:tc>
      </w:tr>
      <w:tr w:rsidR="006A5584" w:rsidRPr="00F177ED" w14:paraId="27C43213" w14:textId="77777777" w:rsidTr="003D562D">
        <w:tc>
          <w:tcPr>
            <w:tcW w:w="2255" w:type="pct"/>
            <w:vAlign w:val="bottom"/>
          </w:tcPr>
          <w:p w14:paraId="71405A85" w14:textId="77777777" w:rsidR="006A5584" w:rsidRPr="009763F2" w:rsidRDefault="006A5584" w:rsidP="006A5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CDD90EF" w14:textId="77777777" w:rsidR="006A5584" w:rsidRPr="009763F2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6B0DFAF6" w14:textId="77777777" w:rsidR="006A5584" w:rsidRPr="009763F2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2619CEA" w14:textId="77777777" w:rsidR="006A5584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5CD8610" w14:textId="77777777" w:rsidR="006A5584" w:rsidRPr="009763F2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789CF178" w14:textId="77777777" w:rsidR="006A5584" w:rsidRPr="009763F2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37E88ABF" w14:textId="77777777" w:rsidR="006A5584" w:rsidRPr="009763F2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14:paraId="6F1F887E" w14:textId="77777777" w:rsidR="006A5584" w:rsidRDefault="006A5584" w:rsidP="006A5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453B4" w:rsidRPr="00F177ED" w14:paraId="4C89684B" w14:textId="77777777" w:rsidTr="003D562D">
        <w:tc>
          <w:tcPr>
            <w:tcW w:w="2255" w:type="pct"/>
            <w:vAlign w:val="bottom"/>
          </w:tcPr>
          <w:p w14:paraId="2CC1D6C0" w14:textId="77777777" w:rsidR="001453B4" w:rsidRPr="009763F2" w:rsidRDefault="001453B4" w:rsidP="0014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9763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763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58410B" w14:textId="0F2426CC" w:rsidR="001453B4" w:rsidRPr="00452C44" w:rsidRDefault="00E32ADB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2C44"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8810DD" w:rsidRPr="00452C4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BC40CCE" w14:textId="77777777" w:rsidR="001453B4" w:rsidRPr="00452C44" w:rsidRDefault="001453B4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2BEB16" w14:textId="77777777" w:rsidR="001453B4" w:rsidRPr="00452C44" w:rsidRDefault="001453B4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2C44">
              <w:rPr>
                <w:rFonts w:ascii="Angsana New" w:hAnsi="Angsana New"/>
                <w:b/>
                <w:bCs/>
                <w:sz w:val="30"/>
                <w:szCs w:val="30"/>
              </w:rPr>
              <w:t>0.17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EE6AA4B" w14:textId="77777777" w:rsidR="001453B4" w:rsidRPr="009763F2" w:rsidRDefault="001453B4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1FF076" w14:textId="77777777" w:rsidR="001453B4" w:rsidRPr="009763F2" w:rsidRDefault="001C23B5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3B5">
              <w:rPr>
                <w:rFonts w:ascii="Angsana New" w:hAnsi="Angsana New"/>
                <w:b/>
                <w:bCs/>
                <w:sz w:val="30"/>
                <w:szCs w:val="30"/>
              </w:rPr>
              <w:t>0.02</w:t>
            </w:r>
          </w:p>
        </w:tc>
        <w:tc>
          <w:tcPr>
            <w:tcW w:w="125" w:type="pct"/>
            <w:vAlign w:val="bottom"/>
          </w:tcPr>
          <w:p w14:paraId="2E58CA51" w14:textId="77777777" w:rsidR="001453B4" w:rsidRPr="009763F2" w:rsidRDefault="001453B4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vAlign w:val="bottom"/>
          </w:tcPr>
          <w:p w14:paraId="1F564B09" w14:textId="77777777" w:rsidR="001453B4" w:rsidRPr="009763F2" w:rsidRDefault="001453B4" w:rsidP="00145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</w:t>
            </w:r>
            <w:r w:rsidR="00C126A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4E72DEC9" w14:textId="77777777" w:rsidR="006143E0" w:rsidRPr="001E4960" w:rsidRDefault="006143E0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14:paraId="27D9A12F" w14:textId="77777777" w:rsidR="006143E0" w:rsidRDefault="00D10839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EB1F23">
        <w:rPr>
          <w:rFonts w:ascii="Angsana New" w:hAnsi="Angsana New"/>
          <w:b/>
          <w:bCs/>
          <w:sz w:val="30"/>
          <w:szCs w:val="30"/>
        </w:rPr>
        <w:t>5</w:t>
      </w:r>
      <w:r w:rsidR="006143E0">
        <w:rPr>
          <w:rFonts w:ascii="Angsana New" w:hAnsi="Angsana New"/>
          <w:b/>
          <w:bCs/>
          <w:sz w:val="30"/>
          <w:szCs w:val="30"/>
        </w:rPr>
        <w:tab/>
      </w:r>
      <w:r w:rsidR="006143E0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3094B95" w14:textId="77777777" w:rsidR="00AE7BAB" w:rsidRPr="001E4960" w:rsidRDefault="00AE7BAB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14:paraId="76A58637" w14:textId="77777777" w:rsidR="00625ED3" w:rsidRPr="00625ED3" w:rsidRDefault="00625ED3" w:rsidP="00625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625ED3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471AEC2F" w14:textId="77777777" w:rsidR="00625ED3" w:rsidRPr="001E4960" w:rsidRDefault="00625ED3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450" w:type="dxa"/>
        <w:tblLook w:val="04A0" w:firstRow="1" w:lastRow="0" w:firstColumn="1" w:lastColumn="0" w:noHBand="0" w:noVBand="1"/>
      </w:tblPr>
      <w:tblGrid>
        <w:gridCol w:w="3348"/>
        <w:gridCol w:w="1620"/>
        <w:gridCol w:w="1620"/>
        <w:gridCol w:w="1350"/>
        <w:gridCol w:w="236"/>
        <w:gridCol w:w="1294"/>
      </w:tblGrid>
      <w:tr w:rsidR="00C5097D" w:rsidRPr="000307FB" w14:paraId="067428CC" w14:textId="77777777" w:rsidTr="00C5097D">
        <w:tc>
          <w:tcPr>
            <w:tcW w:w="3348" w:type="dxa"/>
            <w:shd w:val="clear" w:color="auto" w:fill="auto"/>
            <w:vAlign w:val="bottom"/>
          </w:tcPr>
          <w:p w14:paraId="6EE398D2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6A90A6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3BFA90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B081A04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DACBAA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74C42C25" w14:textId="77777777" w:rsidR="00C5097D" w:rsidRPr="009B3947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4DE7D28" w14:textId="77777777" w:rsidR="00C5097D" w:rsidRPr="008E5D3D" w:rsidDel="00D43E7A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C5097D" w:rsidRPr="000307FB" w14:paraId="7C160C29" w14:textId="77777777" w:rsidTr="00C5097D">
        <w:tc>
          <w:tcPr>
            <w:tcW w:w="3348" w:type="dxa"/>
            <w:shd w:val="clear" w:color="auto" w:fill="auto"/>
          </w:tcPr>
          <w:p w14:paraId="314DD59B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2085754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50AF7F2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0D6F539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018A84A5" w14:textId="77777777" w:rsidR="00C5097D" w:rsidRPr="009B3947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A0F6803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6620" w:rsidRPr="000307FB" w14:paraId="492BEAF2" w14:textId="77777777" w:rsidTr="00266620">
        <w:tc>
          <w:tcPr>
            <w:tcW w:w="3348" w:type="dxa"/>
            <w:shd w:val="clear" w:color="auto" w:fill="auto"/>
          </w:tcPr>
          <w:p w14:paraId="74DD7ABA" w14:textId="77777777" w:rsidR="00266620" w:rsidRPr="008E5D3D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6FBA18E5" w14:textId="77777777" w:rsidR="00266620" w:rsidRPr="008E5D3D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159F59D" w14:textId="77777777" w:rsidR="00266620" w:rsidRPr="008E5D3D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305B96" w14:textId="77777777" w:rsidR="00266620" w:rsidRPr="008E5D3D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362AE8" w14:textId="77777777" w:rsidR="00266620" w:rsidRPr="009B3947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461906EF" w14:textId="77777777" w:rsidR="00266620" w:rsidRPr="009B3947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66620" w:rsidRPr="000307FB" w14:paraId="7C563A96" w14:textId="77777777" w:rsidTr="00266620">
        <w:tc>
          <w:tcPr>
            <w:tcW w:w="3348" w:type="dxa"/>
            <w:shd w:val="clear" w:color="auto" w:fill="auto"/>
          </w:tcPr>
          <w:p w14:paraId="34E123E0" w14:textId="77777777" w:rsidR="00266620" w:rsidRPr="00266620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</w:tcPr>
          <w:p w14:paraId="3C2A19AC" w14:textId="77777777" w:rsidR="00266620" w:rsidRPr="008E5D3D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3627B865" w14:textId="77777777" w:rsidR="00266620" w:rsidRPr="008E5D3D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CD9DD86" w14:textId="77777777" w:rsidR="00266620" w:rsidRPr="00266620" w:rsidRDefault="00266620" w:rsidP="0026662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662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0.12</w:t>
            </w:r>
          </w:p>
        </w:tc>
        <w:tc>
          <w:tcPr>
            <w:tcW w:w="236" w:type="dxa"/>
            <w:shd w:val="clear" w:color="auto" w:fill="auto"/>
          </w:tcPr>
          <w:p w14:paraId="3D14278F" w14:textId="77777777" w:rsidR="00266620" w:rsidRPr="00266620" w:rsidRDefault="00266620" w:rsidP="0026662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493E7689" w14:textId="77777777" w:rsidR="00266620" w:rsidRPr="00266620" w:rsidRDefault="00266620" w:rsidP="0026662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662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119,794</w:t>
            </w:r>
          </w:p>
        </w:tc>
      </w:tr>
      <w:tr w:rsidR="00266620" w:rsidRPr="000307FB" w14:paraId="17F08A44" w14:textId="77777777" w:rsidTr="00266620">
        <w:tc>
          <w:tcPr>
            <w:tcW w:w="3348" w:type="dxa"/>
            <w:shd w:val="clear" w:color="auto" w:fill="auto"/>
          </w:tcPr>
          <w:p w14:paraId="13127E03" w14:textId="77777777" w:rsidR="00266620" w:rsidRPr="008E5D3D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778F3C2" w14:textId="77777777" w:rsidR="00266620" w:rsidRPr="008E5D3D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62C3BF0" w14:textId="77777777" w:rsidR="00266620" w:rsidRPr="008E5D3D" w:rsidRDefault="00266620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A040D39" w14:textId="77777777" w:rsidR="00266620" w:rsidRPr="00266620" w:rsidRDefault="00266620" w:rsidP="0026662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87C35E6" w14:textId="77777777" w:rsidR="00266620" w:rsidRPr="00266620" w:rsidRDefault="00266620" w:rsidP="0026662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102C8B81" w14:textId="77777777" w:rsidR="00266620" w:rsidRPr="00266620" w:rsidRDefault="00266620" w:rsidP="0026662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C5097D" w:rsidRPr="000307FB" w14:paraId="08D6A6CC" w14:textId="77777777" w:rsidTr="00C5097D">
        <w:tc>
          <w:tcPr>
            <w:tcW w:w="3348" w:type="dxa"/>
            <w:shd w:val="clear" w:color="auto" w:fill="auto"/>
          </w:tcPr>
          <w:p w14:paraId="01F5013D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8E5D3D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266620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2F3D2CEB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8F11035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07B41F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95CE32" w14:textId="77777777" w:rsidR="00C5097D" w:rsidRPr="009B3947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13143234" w14:textId="77777777" w:rsidR="00C5097D" w:rsidRPr="009B3947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5097D" w:rsidRPr="000307FB" w14:paraId="6637CFBB" w14:textId="77777777" w:rsidTr="00C5097D">
        <w:tc>
          <w:tcPr>
            <w:tcW w:w="3348" w:type="dxa"/>
            <w:shd w:val="clear" w:color="auto" w:fill="auto"/>
          </w:tcPr>
          <w:p w14:paraId="2DC9928A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shd w:val="clear" w:color="auto" w:fill="auto"/>
          </w:tcPr>
          <w:p w14:paraId="290774FA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E5D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14:paraId="1E1F612E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D3D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8E5D3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4DFEAB1" w14:textId="77777777" w:rsidR="00C5097D" w:rsidRPr="008E5D3D" w:rsidRDefault="00C5097D" w:rsidP="00C5097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0.07</w:t>
            </w:r>
          </w:p>
        </w:tc>
        <w:tc>
          <w:tcPr>
            <w:tcW w:w="236" w:type="dxa"/>
            <w:shd w:val="clear" w:color="auto" w:fill="auto"/>
          </w:tcPr>
          <w:p w14:paraId="0D3B5EFF" w14:textId="77777777" w:rsidR="00C5097D" w:rsidRPr="008E5D3D" w:rsidRDefault="00C5097D" w:rsidP="00C50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39B8162F" w14:textId="77777777" w:rsidR="00C5097D" w:rsidRPr="008E5D3D" w:rsidRDefault="00C5097D" w:rsidP="00C509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E5D3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69,880</w:t>
            </w:r>
          </w:p>
        </w:tc>
      </w:tr>
    </w:tbl>
    <w:p w14:paraId="06291DCA" w14:textId="77777777" w:rsidR="00986E11" w:rsidRDefault="00986E11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p w14:paraId="72689496" w14:textId="77777777" w:rsidR="00DA46AF" w:rsidRPr="00BB1D6C" w:rsidRDefault="00D10839" w:rsidP="00191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9B4E97">
        <w:rPr>
          <w:rFonts w:ascii="Angsana New" w:hAnsi="Angsana New"/>
          <w:b/>
          <w:bCs/>
          <w:sz w:val="30"/>
          <w:szCs w:val="30"/>
        </w:rPr>
        <w:t>6</w:t>
      </w:r>
      <w:r w:rsidR="00DA46AF" w:rsidRPr="00D735D2">
        <w:rPr>
          <w:rFonts w:ascii="Angsana New" w:hAnsi="Angsana New"/>
          <w:b/>
          <w:bCs/>
          <w:sz w:val="30"/>
          <w:szCs w:val="30"/>
        </w:rPr>
        <w:tab/>
      </w:r>
      <w:r w:rsidR="00397A42" w:rsidRPr="00D735D2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1194643" w14:textId="2779C34B" w:rsidR="00D71D41" w:rsidRDefault="00D71D41" w:rsidP="00B43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</w:rPr>
      </w:pPr>
    </w:p>
    <w:p w14:paraId="31A95746" w14:textId="77777777" w:rsidR="00094019" w:rsidRPr="00094019" w:rsidRDefault="00094019" w:rsidP="00094019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02"/>
        <w:rPr>
          <w:rFonts w:ascii="Angsana New" w:hAnsi="Angsana New"/>
          <w:b/>
          <w:bCs/>
          <w:i/>
          <w:iCs/>
          <w:sz w:val="30"/>
          <w:szCs w:val="30"/>
        </w:rPr>
      </w:pPr>
      <w:r w:rsidRPr="000940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885F797" w14:textId="77777777" w:rsidR="00D735D2" w:rsidRPr="006644E1" w:rsidRDefault="00D735D2" w:rsidP="00D735D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val="en-US" w:bidi="th-TH"/>
        </w:rPr>
      </w:pPr>
    </w:p>
    <w:p w14:paraId="5678298E" w14:textId="77777777" w:rsidR="00D200E9" w:rsidRPr="00094019" w:rsidRDefault="00D735D2" w:rsidP="000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94019">
        <w:rPr>
          <w:rFonts w:ascii="Angsana New" w:hAnsi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</w:t>
      </w:r>
      <w:r w:rsidR="004D7F7F" w:rsidRPr="00094019">
        <w:rPr>
          <w:rFonts w:ascii="Angsana New" w:hAnsi="Angsana New" w:hint="cs"/>
          <w:sz w:val="30"/>
          <w:szCs w:val="30"/>
          <w:cs/>
          <w:lang w:val="en-GB"/>
        </w:rPr>
        <w:t>สินทรัพย์</w:t>
      </w:r>
      <w:r w:rsidR="00094019">
        <w:rPr>
          <w:rFonts w:ascii="Angsana New" w:hAnsi="Angsana New" w:hint="cs"/>
          <w:sz w:val="30"/>
          <w:szCs w:val="30"/>
          <w:cs/>
          <w:lang w:val="en-GB"/>
        </w:rPr>
        <w:t>ทางการเงิน</w:t>
      </w:r>
      <w:r w:rsidR="004D7F7F" w:rsidRPr="00094019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="00E70F70" w:rsidRPr="00094019">
        <w:rPr>
          <w:rFonts w:ascii="Angsana New" w:hAnsi="Angsana New"/>
          <w:sz w:val="30"/>
          <w:szCs w:val="30"/>
          <w:cs/>
          <w:lang w:val="en-GB"/>
        </w:rPr>
        <w:t>หนี้สินทางการเงิน</w:t>
      </w:r>
      <w:r w:rsidR="00FE11B3" w:rsidRPr="00094019">
        <w:rPr>
          <w:rFonts w:ascii="Angsana New" w:hAnsi="Angsana New" w:hint="cs"/>
          <w:sz w:val="30"/>
          <w:szCs w:val="30"/>
          <w:cs/>
          <w:lang w:val="en-GB"/>
        </w:rPr>
        <w:t>รวมถึง</w:t>
      </w:r>
      <w:r w:rsidR="00FE11B3" w:rsidRPr="00094019">
        <w:rPr>
          <w:rFonts w:ascii="Angsana New" w:hAnsi="Angsana New" w:hint="cs"/>
          <w:spacing w:val="-6"/>
          <w:sz w:val="30"/>
          <w:szCs w:val="30"/>
          <w:cs/>
          <w:lang w:val="en-GB"/>
        </w:rPr>
        <w:t>ลำดับชั้นมูลค่ายุติธรรม</w:t>
      </w:r>
      <w:r w:rsidR="004D7F7F" w:rsidRPr="00094019"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Pr="00094019">
        <w:rPr>
          <w:rFonts w:ascii="Angsana New" w:hAnsi="Angsana New"/>
          <w:spacing w:val="-6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</w:t>
      </w:r>
      <w:r w:rsidR="00D665EB" w:rsidRPr="00094019">
        <w:rPr>
          <w:rFonts w:ascii="Angsana New" w:hAnsi="Angsana New" w:hint="cs"/>
          <w:spacing w:val="-6"/>
          <w:sz w:val="30"/>
          <w:szCs w:val="30"/>
          <w:cs/>
          <w:lang w:val="en-GB"/>
        </w:rPr>
        <w:t>สินทรัพย์</w:t>
      </w:r>
      <w:r w:rsidR="00094019" w:rsidRPr="00094019">
        <w:rPr>
          <w:rFonts w:ascii="Angsana New" w:hAnsi="Angsana New" w:hint="cs"/>
          <w:spacing w:val="-6"/>
          <w:sz w:val="30"/>
          <w:szCs w:val="30"/>
          <w:cs/>
          <w:lang w:val="en-GB"/>
        </w:rPr>
        <w:t>ทางการเงิน</w:t>
      </w:r>
      <w:r w:rsidR="00D665EB" w:rsidRPr="00094019">
        <w:rPr>
          <w:rFonts w:ascii="Angsana New" w:hAnsi="Angsana New" w:hint="cs"/>
          <w:spacing w:val="-6"/>
          <w:sz w:val="30"/>
          <w:szCs w:val="30"/>
          <w:cs/>
          <w:lang w:val="en-GB"/>
        </w:rPr>
        <w:t>และ</w:t>
      </w:r>
      <w:r w:rsidRPr="00094019">
        <w:rPr>
          <w:rFonts w:ascii="Angsana New" w:hAnsi="Angsana New"/>
          <w:spacing w:val="-6"/>
          <w:sz w:val="30"/>
          <w:szCs w:val="30"/>
          <w:cs/>
          <w:lang w:val="en-GB"/>
        </w:rPr>
        <w:t>หนี้สินทางการเงิน</w:t>
      </w:r>
      <w:r w:rsidR="00094019">
        <w:rPr>
          <w:rFonts w:ascii="Angsana New" w:hAnsi="Angsana New" w:hint="cs"/>
          <w:sz w:val="30"/>
          <w:szCs w:val="30"/>
          <w:cs/>
          <w:lang w:val="en-GB"/>
        </w:rPr>
        <w:t xml:space="preserve">  </w:t>
      </w:r>
      <w:r w:rsidRPr="00094019">
        <w:rPr>
          <w:rFonts w:ascii="Angsana New" w:hAnsi="Angsana New"/>
          <w:sz w:val="30"/>
          <w:szCs w:val="30"/>
          <w:cs/>
          <w:lang w:val="en-GB"/>
        </w:rPr>
        <w:t>ที่วัด</w:t>
      </w:r>
      <w:r w:rsidRPr="00094019">
        <w:rPr>
          <w:rFonts w:ascii="Angsana New" w:hAnsi="Angsana New" w:hint="cs"/>
          <w:sz w:val="30"/>
          <w:szCs w:val="30"/>
          <w:cs/>
          <w:lang w:val="en-GB"/>
        </w:rPr>
        <w:t>มูล</w:t>
      </w:r>
      <w:r w:rsidRPr="00094019">
        <w:rPr>
          <w:rFonts w:ascii="Angsana New" w:hAnsi="Angsana New"/>
          <w:sz w:val="30"/>
          <w:szCs w:val="30"/>
          <w:cs/>
          <w:lang w:val="en-GB"/>
        </w:rPr>
        <w:t>ค่าด้วย</w:t>
      </w:r>
      <w:r w:rsidR="00094019">
        <w:rPr>
          <w:rFonts w:ascii="Angsana New" w:hAnsi="Angsana New" w:hint="cs"/>
          <w:sz w:val="30"/>
          <w:szCs w:val="30"/>
          <w:cs/>
          <w:lang w:val="en-GB"/>
        </w:rPr>
        <w:t>ราคาทุนตัดจำหน่าย</w:t>
      </w:r>
      <w:r w:rsidRPr="00094019">
        <w:rPr>
          <w:rFonts w:ascii="Angsana New" w:hAnsi="Angsana New"/>
          <w:sz w:val="30"/>
          <w:szCs w:val="30"/>
          <w:cs/>
          <w:lang w:val="en-GB"/>
        </w:rPr>
        <w:t>หากมูลค่าตามบัญชีใกล้เคียงกับมูลค่ายุติธรรมอย่างสมเหตุสมผล</w:t>
      </w:r>
      <w:r w:rsidR="009D2E0A" w:rsidRPr="0009401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5ADF1449" w14:textId="77777777" w:rsidR="00CF344D" w:rsidRDefault="00CF344D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p w14:paraId="3B1A1D58" w14:textId="77777777" w:rsidR="001B60C8" w:rsidRDefault="001B60C8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7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7"/>
        <w:gridCol w:w="1262"/>
        <w:gridCol w:w="270"/>
        <w:gridCol w:w="988"/>
        <w:gridCol w:w="274"/>
        <w:gridCol w:w="993"/>
        <w:gridCol w:w="270"/>
        <w:gridCol w:w="989"/>
        <w:gridCol w:w="270"/>
        <w:gridCol w:w="989"/>
      </w:tblGrid>
      <w:tr w:rsidR="001B60C8" w:rsidRPr="009D2E0A" w14:paraId="125A0C07" w14:textId="77777777" w:rsidTr="00AA6B8C">
        <w:trPr>
          <w:trHeight w:val="236"/>
        </w:trPr>
        <w:tc>
          <w:tcPr>
            <w:tcW w:w="3167" w:type="dxa"/>
          </w:tcPr>
          <w:p w14:paraId="73E4973A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14:paraId="238A793E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B60C8" w:rsidRPr="009D2E0A" w14:paraId="088136C2" w14:textId="77777777" w:rsidTr="00AA6B8C">
        <w:tc>
          <w:tcPr>
            <w:tcW w:w="3167" w:type="dxa"/>
          </w:tcPr>
          <w:p w14:paraId="238C2D7B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B97F5B" w14:textId="77777777" w:rsidR="001B60C8" w:rsidRPr="006226BF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6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E579E54" w14:textId="77777777" w:rsidR="001B60C8" w:rsidRPr="006226BF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  <w:tcBorders>
              <w:bottom w:val="single" w:sz="4" w:space="0" w:color="auto"/>
            </w:tcBorders>
          </w:tcPr>
          <w:p w14:paraId="5261AEF1" w14:textId="77777777" w:rsidR="001B60C8" w:rsidRPr="006226BF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6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B60C8" w:rsidRPr="009D2E0A" w14:paraId="670198C2" w14:textId="77777777" w:rsidTr="00AA6B8C">
        <w:trPr>
          <w:trHeight w:val="217"/>
        </w:trPr>
        <w:tc>
          <w:tcPr>
            <w:tcW w:w="3167" w:type="dxa"/>
          </w:tcPr>
          <w:p w14:paraId="601E76D5" w14:textId="77777777" w:rsidR="001B60C8" w:rsidRPr="001B60C8" w:rsidRDefault="001B60C8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BC1B8BA" w14:textId="77777777" w:rsidR="001B60C8" w:rsidRPr="001B60C8" w:rsidRDefault="001B60C8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1D867E7" w14:textId="77777777" w:rsidR="001B60C8" w:rsidRPr="001B60C8" w:rsidRDefault="001B60C8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616C277" w14:textId="77777777" w:rsidR="001B60C8" w:rsidRPr="001B60C8" w:rsidRDefault="001B60C8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60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60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B60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1B60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2" w:type="dxa"/>
          </w:tcPr>
          <w:p w14:paraId="322F15E4" w14:textId="77777777" w:rsidR="001B60C8" w:rsidRPr="009D2E0A" w:rsidRDefault="001B60C8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60C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53678A51" w14:textId="77777777" w:rsidR="001B60C8" w:rsidRPr="009D2E0A" w:rsidRDefault="001B60C8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63231FF" w14:textId="77777777" w:rsidR="001B60C8" w:rsidRPr="009D2E0A" w:rsidRDefault="001B60C8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0EB4E50C" w14:textId="77777777" w:rsidR="001B60C8" w:rsidRPr="009D2E0A" w:rsidRDefault="001B60C8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CC3B5EE" w14:textId="77777777" w:rsidR="001B60C8" w:rsidRPr="009D2E0A" w:rsidRDefault="001B60C8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274AA0" w14:textId="77777777" w:rsidR="001B60C8" w:rsidRPr="009D2E0A" w:rsidRDefault="001B60C8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D668375" w14:textId="77777777" w:rsidR="001B60C8" w:rsidRPr="009D2E0A" w:rsidRDefault="001B60C8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CE2D91" w14:textId="77777777" w:rsidR="001B60C8" w:rsidRPr="009D2E0A" w:rsidRDefault="001B60C8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B6FC80" w14:textId="77777777" w:rsidR="001B60C8" w:rsidRPr="009D2E0A" w:rsidRDefault="001B60C8" w:rsidP="001B6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B60C8" w:rsidRPr="009D2E0A" w14:paraId="2F649544" w14:textId="77777777" w:rsidTr="00AA6B8C">
        <w:trPr>
          <w:trHeight w:val="173"/>
        </w:trPr>
        <w:tc>
          <w:tcPr>
            <w:tcW w:w="3167" w:type="dxa"/>
          </w:tcPr>
          <w:p w14:paraId="434E37A6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14:paraId="2AB9A7BC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B60C8" w:rsidRPr="009D2E0A" w14:paraId="317AAC63" w14:textId="77777777" w:rsidTr="00AA6B8C">
        <w:trPr>
          <w:trHeight w:val="353"/>
        </w:trPr>
        <w:tc>
          <w:tcPr>
            <w:tcW w:w="3167" w:type="dxa"/>
          </w:tcPr>
          <w:p w14:paraId="40BF0D7F" w14:textId="77777777" w:rsidR="001B60C8" w:rsidRPr="006226BF" w:rsidRDefault="006226BF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26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2" w:type="dxa"/>
          </w:tcPr>
          <w:p w14:paraId="7C759906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C7DDB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14:paraId="30F50C02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3DA6D36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D9C8B35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53AE1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D00C6A5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179EA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C3ED4E9" w14:textId="77777777" w:rsidR="001B60C8" w:rsidRPr="009D2E0A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B60C8" w:rsidRPr="00CF344D" w14:paraId="4DCE1D64" w14:textId="77777777" w:rsidTr="00AA6B8C">
        <w:trPr>
          <w:trHeight w:val="353"/>
        </w:trPr>
        <w:tc>
          <w:tcPr>
            <w:tcW w:w="3167" w:type="dxa"/>
          </w:tcPr>
          <w:p w14:paraId="4A341F37" w14:textId="1A791880" w:rsidR="001B60C8" w:rsidRPr="00CF344D" w:rsidRDefault="0038567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262" w:type="dxa"/>
          </w:tcPr>
          <w:p w14:paraId="4C9E653C" w14:textId="77777777" w:rsidR="001B60C8" w:rsidRPr="00CF344D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E89FB" w14:textId="77777777" w:rsidR="001B60C8" w:rsidRPr="00CF344D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4206490" w14:textId="77777777" w:rsidR="001B60C8" w:rsidRPr="00CF344D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9BE9DE4" w14:textId="77777777" w:rsidR="001B60C8" w:rsidRPr="00CF344D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70BBE26E" w14:textId="77777777" w:rsidR="001B60C8" w:rsidRPr="00CF344D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A9569" w14:textId="77777777" w:rsidR="001B60C8" w:rsidRPr="00CF344D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C72DC4D" w14:textId="77777777" w:rsidR="001B60C8" w:rsidRPr="00CF344D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A32E4" w14:textId="77777777" w:rsidR="001B60C8" w:rsidRPr="00CF344D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63FF2227" w14:textId="77777777" w:rsidR="001B60C8" w:rsidRPr="00CF344D" w:rsidRDefault="001B60C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73B3" w:rsidRPr="00CF344D" w14:paraId="15731C59" w14:textId="77777777" w:rsidTr="00387547">
        <w:trPr>
          <w:trHeight w:val="353"/>
        </w:trPr>
        <w:tc>
          <w:tcPr>
            <w:tcW w:w="3167" w:type="dxa"/>
            <w:vAlign w:val="bottom"/>
          </w:tcPr>
          <w:p w14:paraId="774A5C64" w14:textId="2183B022" w:rsidR="00AB73B3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2" w:type="dxa"/>
          </w:tcPr>
          <w:p w14:paraId="7AC76B13" w14:textId="202AB711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935,000</w:t>
            </w:r>
          </w:p>
        </w:tc>
        <w:tc>
          <w:tcPr>
            <w:tcW w:w="270" w:type="dxa"/>
          </w:tcPr>
          <w:p w14:paraId="4F63B6C1" w14:textId="77777777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F66F7E2" w14:textId="4BDB272E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4076E9" w14:textId="77777777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01EB25F" w14:textId="676C969E" w:rsidR="00AB73B3" w:rsidRPr="00CF344D" w:rsidRDefault="00AB73B3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948,190</w:t>
            </w:r>
          </w:p>
        </w:tc>
        <w:tc>
          <w:tcPr>
            <w:tcW w:w="270" w:type="dxa"/>
          </w:tcPr>
          <w:p w14:paraId="34ADA561" w14:textId="77777777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4AE3CEE" w14:textId="53C6133D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642B49" w14:textId="77777777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CDD6B88" w14:textId="129F2852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948,190</w:t>
            </w:r>
          </w:p>
        </w:tc>
      </w:tr>
      <w:tr w:rsidR="00AB73B3" w:rsidRPr="00CF344D" w14:paraId="092F017F" w14:textId="77777777" w:rsidTr="00387547">
        <w:trPr>
          <w:trHeight w:val="353"/>
        </w:trPr>
        <w:tc>
          <w:tcPr>
            <w:tcW w:w="3167" w:type="dxa"/>
            <w:vAlign w:val="bottom"/>
          </w:tcPr>
          <w:p w14:paraId="5605782D" w14:textId="076C0C0D" w:rsidR="00AB73B3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2" w:type="dxa"/>
          </w:tcPr>
          <w:p w14:paraId="2AE037FB" w14:textId="047AA122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10,053</w:t>
            </w:r>
          </w:p>
        </w:tc>
        <w:tc>
          <w:tcPr>
            <w:tcW w:w="270" w:type="dxa"/>
          </w:tcPr>
          <w:p w14:paraId="76D065A8" w14:textId="77777777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3D8D731" w14:textId="317AEC40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0C441B4" w14:textId="77777777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4195422" w14:textId="341B664F" w:rsidR="00AB73B3" w:rsidRPr="00CF344D" w:rsidRDefault="00AB73B3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10,104</w:t>
            </w:r>
          </w:p>
        </w:tc>
        <w:tc>
          <w:tcPr>
            <w:tcW w:w="270" w:type="dxa"/>
          </w:tcPr>
          <w:p w14:paraId="7ABD6999" w14:textId="77777777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F891D33" w14:textId="70DCE9A4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3208DD" w14:textId="77777777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C8AF03C" w14:textId="7EDA9020" w:rsidR="00AB73B3" w:rsidRPr="00CF344D" w:rsidRDefault="00AB73B3" w:rsidP="00AB7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10,104</w:t>
            </w:r>
          </w:p>
        </w:tc>
      </w:tr>
      <w:tr w:rsidR="0038567C" w:rsidRPr="00CF344D" w14:paraId="57095B6A" w14:textId="77777777" w:rsidTr="00AD2E08">
        <w:trPr>
          <w:trHeight w:hRule="exact" w:val="288"/>
        </w:trPr>
        <w:tc>
          <w:tcPr>
            <w:tcW w:w="3167" w:type="dxa"/>
            <w:vAlign w:val="bottom"/>
          </w:tcPr>
          <w:p w14:paraId="17ED0164" w14:textId="77777777" w:rsidR="0038567C" w:rsidRDefault="0038567C" w:rsidP="0038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A5B0DA0" w14:textId="77777777" w:rsidR="0038567C" w:rsidRPr="00CF344D" w:rsidRDefault="0038567C" w:rsidP="0038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6AB17" w14:textId="77777777" w:rsidR="0038567C" w:rsidRPr="00CF344D" w:rsidRDefault="0038567C" w:rsidP="0038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707E3D7C" w14:textId="77777777" w:rsidR="0038567C" w:rsidRPr="00CF344D" w:rsidRDefault="0038567C" w:rsidP="0038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609BDBA" w14:textId="77777777" w:rsidR="0038567C" w:rsidRPr="00CF344D" w:rsidRDefault="0038567C" w:rsidP="0038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EC04FD4" w14:textId="77777777" w:rsidR="0038567C" w:rsidRPr="00CF344D" w:rsidRDefault="0038567C" w:rsidP="0038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347E4" w14:textId="77777777" w:rsidR="0038567C" w:rsidRPr="00CF344D" w:rsidRDefault="0038567C" w:rsidP="0038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8A9C16E" w14:textId="77777777" w:rsidR="0038567C" w:rsidRPr="00CF344D" w:rsidRDefault="0038567C" w:rsidP="0038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E7D5D" w14:textId="77777777" w:rsidR="0038567C" w:rsidRPr="00CF344D" w:rsidRDefault="0038567C" w:rsidP="0038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0CC41E9" w14:textId="77777777" w:rsidR="0038567C" w:rsidRPr="00CF344D" w:rsidRDefault="0038567C" w:rsidP="0038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26BF" w:rsidRPr="00CF344D" w14:paraId="5BDA4069" w14:textId="77777777" w:rsidTr="00AA6B8C">
        <w:trPr>
          <w:trHeight w:val="353"/>
        </w:trPr>
        <w:tc>
          <w:tcPr>
            <w:tcW w:w="3167" w:type="dxa"/>
          </w:tcPr>
          <w:p w14:paraId="7C1330EF" w14:textId="77777777" w:rsidR="006226BF" w:rsidRPr="006226BF" w:rsidRDefault="006226BF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26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2" w:type="dxa"/>
          </w:tcPr>
          <w:p w14:paraId="07494048" w14:textId="77777777" w:rsidR="006226BF" w:rsidRPr="00CF344D" w:rsidRDefault="006226BF" w:rsidP="0038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33BC96" w14:textId="77777777" w:rsidR="006226BF" w:rsidRPr="00CF344D" w:rsidRDefault="006226BF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7BD68355" w14:textId="77777777" w:rsidR="006226BF" w:rsidRPr="00CF344D" w:rsidRDefault="006226BF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794099" w14:textId="77777777" w:rsidR="006226BF" w:rsidRPr="00CF344D" w:rsidRDefault="006226BF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9B01D01" w14:textId="77777777" w:rsidR="006226BF" w:rsidRPr="00CF344D" w:rsidRDefault="006226BF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5566BD" w14:textId="77777777" w:rsidR="006226BF" w:rsidRPr="00CF344D" w:rsidRDefault="006226BF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B531D0E" w14:textId="77777777" w:rsidR="006226BF" w:rsidRPr="00CF344D" w:rsidRDefault="006226BF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E6500" w14:textId="77777777" w:rsidR="006226BF" w:rsidRPr="00CF344D" w:rsidRDefault="006226BF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7C56C58" w14:textId="77777777" w:rsidR="006226BF" w:rsidRPr="00CF344D" w:rsidRDefault="006226BF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665" w:rsidRPr="009D2E0A" w14:paraId="12A96FDE" w14:textId="77777777" w:rsidTr="00E00B2D">
        <w:trPr>
          <w:trHeight w:val="353"/>
        </w:trPr>
        <w:tc>
          <w:tcPr>
            <w:tcW w:w="3167" w:type="dxa"/>
          </w:tcPr>
          <w:p w14:paraId="5EE5F12E" w14:textId="77777777" w:rsidR="00416665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</w:t>
            </w:r>
          </w:p>
          <w:p w14:paraId="36626746" w14:textId="77777777" w:rsidR="00416665" w:rsidRPr="009D2E0A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14:paraId="7820C20A" w14:textId="5171F080" w:rsidR="00416665" w:rsidRPr="00235606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5606">
              <w:rPr>
                <w:rFonts w:ascii="Angsana New" w:hAnsi="Angsana New"/>
                <w:sz w:val="30"/>
                <w:szCs w:val="30"/>
              </w:rPr>
              <w:t>103,278</w:t>
            </w:r>
          </w:p>
        </w:tc>
        <w:tc>
          <w:tcPr>
            <w:tcW w:w="270" w:type="dxa"/>
          </w:tcPr>
          <w:p w14:paraId="1BC10321" w14:textId="77777777" w:rsidR="00416665" w:rsidRPr="00235606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96734E8" w14:textId="77777777" w:rsidR="00416665" w:rsidRPr="00235606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6A1C874" w14:textId="07DC4C49" w:rsidR="00416665" w:rsidRPr="00235606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56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793DE37" w14:textId="77777777" w:rsidR="00416665" w:rsidRPr="00235606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EC08FD1" w14:textId="158DE0BE" w:rsidR="00416665" w:rsidRPr="00235606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35606">
              <w:rPr>
                <w:rFonts w:ascii="Angsana New" w:hAnsi="Angsana New"/>
                <w:sz w:val="30"/>
                <w:szCs w:val="30"/>
              </w:rPr>
              <w:t>104,827</w:t>
            </w:r>
          </w:p>
        </w:tc>
        <w:tc>
          <w:tcPr>
            <w:tcW w:w="270" w:type="dxa"/>
            <w:vAlign w:val="bottom"/>
          </w:tcPr>
          <w:p w14:paraId="5C5A025E" w14:textId="77777777" w:rsidR="00416665" w:rsidRPr="00235606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077B0651" w14:textId="77777777" w:rsidR="00416665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419A7E5" w14:textId="6B7F2353" w:rsidR="00416665" w:rsidRPr="00235606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4AA433" w14:textId="77777777" w:rsidR="00416665" w:rsidRPr="00AD2E08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358A3895" w14:textId="11D6FFBC" w:rsidR="00416665" w:rsidRPr="00235606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35606">
              <w:rPr>
                <w:rFonts w:ascii="Angsana New" w:hAnsi="Angsana New"/>
                <w:sz w:val="30"/>
                <w:szCs w:val="30"/>
              </w:rPr>
              <w:t>104,827</w:t>
            </w:r>
          </w:p>
        </w:tc>
      </w:tr>
      <w:tr w:rsidR="00416665" w:rsidRPr="009D2E0A" w14:paraId="21AAA39A" w14:textId="77777777" w:rsidTr="00E00B2D">
        <w:trPr>
          <w:trHeight w:val="353"/>
        </w:trPr>
        <w:tc>
          <w:tcPr>
            <w:tcW w:w="3167" w:type="dxa"/>
          </w:tcPr>
          <w:p w14:paraId="093552EC" w14:textId="77777777" w:rsidR="00416665" w:rsidRPr="009D2E0A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vAlign w:val="bottom"/>
          </w:tcPr>
          <w:p w14:paraId="5DBACED8" w14:textId="195AEA11" w:rsidR="00416665" w:rsidRPr="0038567C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81,044</w:t>
            </w:r>
          </w:p>
        </w:tc>
        <w:tc>
          <w:tcPr>
            <w:tcW w:w="270" w:type="dxa"/>
          </w:tcPr>
          <w:p w14:paraId="629E2DA0" w14:textId="77777777" w:rsidR="00416665" w:rsidRPr="009D2E0A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9494850" w14:textId="456A95D3" w:rsidR="00416665" w:rsidRPr="00AB73B3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680233" w14:textId="77777777" w:rsidR="00416665" w:rsidRPr="009D2E0A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0292FE7" w14:textId="63A096CB" w:rsidR="00416665" w:rsidRPr="00541422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16665">
              <w:rPr>
                <w:rFonts w:ascii="Angsana New" w:hAnsi="Angsana New"/>
                <w:sz w:val="30"/>
                <w:szCs w:val="30"/>
              </w:rPr>
              <w:t>83,710</w:t>
            </w:r>
          </w:p>
        </w:tc>
        <w:tc>
          <w:tcPr>
            <w:tcW w:w="270" w:type="dxa"/>
            <w:vAlign w:val="bottom"/>
          </w:tcPr>
          <w:p w14:paraId="671F6E6F" w14:textId="77777777" w:rsidR="00416665" w:rsidRPr="009D2E0A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3BDC7709" w14:textId="511D5D46" w:rsidR="00416665" w:rsidRPr="00416665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CF5E87" w14:textId="77777777" w:rsidR="00416665" w:rsidRPr="009D2E0A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56A14BF" w14:textId="001D8BD8" w:rsidR="00416665" w:rsidRPr="00235606" w:rsidRDefault="00416665" w:rsidP="0041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35606">
              <w:rPr>
                <w:rFonts w:ascii="Angsana New" w:hAnsi="Angsana New"/>
                <w:sz w:val="30"/>
                <w:szCs w:val="30"/>
              </w:rPr>
              <w:t>83,710</w:t>
            </w:r>
          </w:p>
        </w:tc>
      </w:tr>
    </w:tbl>
    <w:p w14:paraId="2A5317F9" w14:textId="77777777" w:rsidR="001B60C8" w:rsidRDefault="001B60C8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</w:p>
    <w:tbl>
      <w:tblPr>
        <w:tblW w:w="947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7"/>
        <w:gridCol w:w="1262"/>
        <w:gridCol w:w="270"/>
        <w:gridCol w:w="988"/>
        <w:gridCol w:w="274"/>
        <w:gridCol w:w="993"/>
        <w:gridCol w:w="270"/>
        <w:gridCol w:w="989"/>
        <w:gridCol w:w="270"/>
        <w:gridCol w:w="989"/>
      </w:tblGrid>
      <w:tr w:rsidR="00AA6B8C" w:rsidRPr="009D2E0A" w14:paraId="283B68DB" w14:textId="77777777" w:rsidTr="00AA6B8C">
        <w:trPr>
          <w:trHeight w:val="236"/>
        </w:trPr>
        <w:tc>
          <w:tcPr>
            <w:tcW w:w="3167" w:type="dxa"/>
          </w:tcPr>
          <w:p w14:paraId="50CB7ACE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14:paraId="29331863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6B8C" w:rsidRPr="009D2E0A" w14:paraId="0E31FF7C" w14:textId="77777777" w:rsidTr="00AA6B8C">
        <w:tc>
          <w:tcPr>
            <w:tcW w:w="3167" w:type="dxa"/>
          </w:tcPr>
          <w:p w14:paraId="0A3259B3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8A7EE16" w14:textId="77777777" w:rsidR="00AA6B8C" w:rsidRPr="006226BF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6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D659576" w14:textId="77777777" w:rsidR="00AA6B8C" w:rsidRPr="006226BF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  <w:tcBorders>
              <w:bottom w:val="single" w:sz="4" w:space="0" w:color="auto"/>
            </w:tcBorders>
          </w:tcPr>
          <w:p w14:paraId="6D23B70B" w14:textId="77777777" w:rsidR="00AA6B8C" w:rsidRPr="006226BF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26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A6B8C" w:rsidRPr="009D2E0A" w14:paraId="6D7E5291" w14:textId="77777777" w:rsidTr="00AA6B8C">
        <w:trPr>
          <w:trHeight w:val="217"/>
        </w:trPr>
        <w:tc>
          <w:tcPr>
            <w:tcW w:w="3167" w:type="dxa"/>
          </w:tcPr>
          <w:p w14:paraId="2F22ED79" w14:textId="77777777" w:rsidR="00AA6B8C" w:rsidRPr="001B60C8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9FD01FD" w14:textId="77777777" w:rsidR="00AA6B8C" w:rsidRPr="001B60C8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A42283E" w14:textId="77777777" w:rsidR="00AA6B8C" w:rsidRPr="001B60C8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70EAA7D" w14:textId="77777777" w:rsidR="00AA6B8C" w:rsidRPr="001B60C8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60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60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B60C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1B60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2" w:type="dxa"/>
          </w:tcPr>
          <w:p w14:paraId="18AF60B1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60C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1B1D33A1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A526C59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57136966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EBF4A72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97A978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44D20F4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F631F7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8E7BE59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A6B8C" w:rsidRPr="009D2E0A" w14:paraId="08C51AF7" w14:textId="77777777" w:rsidTr="00AA6B8C">
        <w:trPr>
          <w:trHeight w:val="173"/>
        </w:trPr>
        <w:tc>
          <w:tcPr>
            <w:tcW w:w="3167" w:type="dxa"/>
          </w:tcPr>
          <w:p w14:paraId="223276CB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14:paraId="050415CD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A6B8C" w:rsidRPr="009D2E0A" w14:paraId="321811FB" w14:textId="77777777" w:rsidTr="00AA6B8C">
        <w:trPr>
          <w:trHeight w:val="353"/>
        </w:trPr>
        <w:tc>
          <w:tcPr>
            <w:tcW w:w="3167" w:type="dxa"/>
          </w:tcPr>
          <w:p w14:paraId="0CA81FC5" w14:textId="77777777" w:rsidR="00AA6B8C" w:rsidRPr="006226BF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26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2" w:type="dxa"/>
          </w:tcPr>
          <w:p w14:paraId="28D77839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BEA43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14:paraId="48C6F816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42845A0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6803D899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95EBD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4D46DD8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6FAF9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1956CD8B" w14:textId="77777777" w:rsidR="00AA6B8C" w:rsidRPr="009D2E0A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1CD8" w:rsidRPr="00CF344D" w14:paraId="303C5B52" w14:textId="77777777" w:rsidTr="00AA6B8C">
        <w:trPr>
          <w:trHeight w:val="353"/>
        </w:trPr>
        <w:tc>
          <w:tcPr>
            <w:tcW w:w="3167" w:type="dxa"/>
          </w:tcPr>
          <w:p w14:paraId="6076A4C5" w14:textId="0BF29C78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262" w:type="dxa"/>
          </w:tcPr>
          <w:p w14:paraId="429C0A8F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DE67D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029041C0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3370B6F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1BE935F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28593D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1F435B4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D0B3E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F64FCA1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1CD8" w:rsidRPr="00CF344D" w14:paraId="5BB35ADF" w14:textId="77777777" w:rsidTr="00387547">
        <w:trPr>
          <w:trHeight w:val="353"/>
        </w:trPr>
        <w:tc>
          <w:tcPr>
            <w:tcW w:w="3167" w:type="dxa"/>
            <w:vAlign w:val="bottom"/>
          </w:tcPr>
          <w:p w14:paraId="00FFA04D" w14:textId="7569712C" w:rsidR="00F01CD8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2" w:type="dxa"/>
          </w:tcPr>
          <w:p w14:paraId="69B550C9" w14:textId="6B91B94A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935,000</w:t>
            </w:r>
          </w:p>
        </w:tc>
        <w:tc>
          <w:tcPr>
            <w:tcW w:w="270" w:type="dxa"/>
          </w:tcPr>
          <w:p w14:paraId="6BE90C4E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6689F71B" w14:textId="507E2B44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5D9C0DE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DC8DA5E" w14:textId="134EB263" w:rsidR="00F01CD8" w:rsidRPr="00CF344D" w:rsidRDefault="00F01CD8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948,190</w:t>
            </w:r>
          </w:p>
        </w:tc>
        <w:tc>
          <w:tcPr>
            <w:tcW w:w="270" w:type="dxa"/>
          </w:tcPr>
          <w:p w14:paraId="3D6E1A32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3EFC608" w14:textId="4D1E3BE8" w:rsidR="00F01CD8" w:rsidRPr="00CF344D" w:rsidRDefault="00F01CD8" w:rsidP="002A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D00E3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1C67F875" w14:textId="1BED191C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948,190</w:t>
            </w:r>
          </w:p>
        </w:tc>
      </w:tr>
      <w:tr w:rsidR="00F01CD8" w:rsidRPr="00CF344D" w14:paraId="73721333" w14:textId="77777777" w:rsidTr="00387547">
        <w:trPr>
          <w:trHeight w:val="353"/>
        </w:trPr>
        <w:tc>
          <w:tcPr>
            <w:tcW w:w="3167" w:type="dxa"/>
            <w:vAlign w:val="bottom"/>
          </w:tcPr>
          <w:p w14:paraId="05E60276" w14:textId="69278D0F" w:rsidR="00F01CD8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2" w:type="dxa"/>
          </w:tcPr>
          <w:p w14:paraId="63F9191F" w14:textId="71E91B3D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10,053</w:t>
            </w:r>
          </w:p>
        </w:tc>
        <w:tc>
          <w:tcPr>
            <w:tcW w:w="270" w:type="dxa"/>
          </w:tcPr>
          <w:p w14:paraId="66459333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62CFCAC" w14:textId="16C6EBB9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6E61099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317ADAD" w14:textId="684DD5B9" w:rsidR="00F01CD8" w:rsidRPr="00CF344D" w:rsidRDefault="00F01CD8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10,104</w:t>
            </w:r>
          </w:p>
        </w:tc>
        <w:tc>
          <w:tcPr>
            <w:tcW w:w="270" w:type="dxa"/>
          </w:tcPr>
          <w:p w14:paraId="4E6E957F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36A0634" w14:textId="0D0CF8EB" w:rsidR="00F01CD8" w:rsidRPr="00CF344D" w:rsidRDefault="00F01CD8" w:rsidP="002A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7C9CEF" w14:textId="77777777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689D3E76" w14:textId="45B619A0" w:rsidR="00F01CD8" w:rsidRPr="00CF344D" w:rsidRDefault="00F01CD8" w:rsidP="00F01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10,104</w:t>
            </w:r>
          </w:p>
        </w:tc>
      </w:tr>
      <w:tr w:rsidR="00AD2E08" w:rsidRPr="00CF344D" w14:paraId="7C74B51E" w14:textId="77777777" w:rsidTr="00AD2E08">
        <w:trPr>
          <w:trHeight w:hRule="exact" w:val="288"/>
        </w:trPr>
        <w:tc>
          <w:tcPr>
            <w:tcW w:w="3167" w:type="dxa"/>
          </w:tcPr>
          <w:p w14:paraId="01B38E25" w14:textId="77777777" w:rsidR="00AD2E08" w:rsidRPr="006226BF" w:rsidRDefault="00AD2E0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6060E3E7" w14:textId="77777777" w:rsidR="00AD2E08" w:rsidRPr="00CF344D" w:rsidRDefault="00AD2E0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3F32F" w14:textId="77777777" w:rsidR="00AD2E08" w:rsidRPr="00CF344D" w:rsidRDefault="00AD2E0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18650986" w14:textId="77777777" w:rsidR="00AD2E08" w:rsidRPr="00CF344D" w:rsidRDefault="00AD2E0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72B1D0A" w14:textId="77777777" w:rsidR="00AD2E08" w:rsidRPr="00CF344D" w:rsidRDefault="00AD2E0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05FB71" w14:textId="77777777" w:rsidR="00AD2E08" w:rsidRPr="00CF344D" w:rsidRDefault="00AD2E0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BFA97" w14:textId="77777777" w:rsidR="00AD2E08" w:rsidRPr="00CF344D" w:rsidRDefault="00AD2E0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11932D8" w14:textId="77777777" w:rsidR="00AD2E08" w:rsidRPr="00CF344D" w:rsidRDefault="00AD2E0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066F3" w14:textId="77777777" w:rsidR="00AD2E08" w:rsidRPr="00CF344D" w:rsidRDefault="00AD2E0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63A7A5B" w14:textId="77777777" w:rsidR="00AD2E08" w:rsidRPr="00CF344D" w:rsidRDefault="00AD2E08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B8C" w:rsidRPr="00CF344D" w14:paraId="56F2468A" w14:textId="77777777" w:rsidTr="00AA6B8C">
        <w:trPr>
          <w:trHeight w:val="353"/>
        </w:trPr>
        <w:tc>
          <w:tcPr>
            <w:tcW w:w="3167" w:type="dxa"/>
          </w:tcPr>
          <w:p w14:paraId="3E1CE31F" w14:textId="77777777" w:rsidR="00AA6B8C" w:rsidRPr="006226BF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26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2" w:type="dxa"/>
          </w:tcPr>
          <w:p w14:paraId="7541E7F0" w14:textId="77777777" w:rsidR="00AA6B8C" w:rsidRPr="00CF344D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BCD8E" w14:textId="77777777" w:rsidR="00AA6B8C" w:rsidRPr="00CF344D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4EB9CC07" w14:textId="77777777" w:rsidR="00AA6B8C" w:rsidRPr="00CF344D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8D503BB" w14:textId="77777777" w:rsidR="00AA6B8C" w:rsidRPr="00CF344D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EFCF8F2" w14:textId="77777777" w:rsidR="00AA6B8C" w:rsidRPr="00CF344D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737DA" w14:textId="77777777" w:rsidR="00AA6B8C" w:rsidRPr="00CF344D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6567B29" w14:textId="77777777" w:rsidR="00AA6B8C" w:rsidRPr="00CF344D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BFD358" w14:textId="77777777" w:rsidR="00AA6B8C" w:rsidRPr="00CF344D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01BD61F" w14:textId="77777777" w:rsidR="00AA6B8C" w:rsidRPr="00CF344D" w:rsidRDefault="00AA6B8C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DFA" w:rsidRPr="009D2E0A" w14:paraId="7B078EDF" w14:textId="77777777" w:rsidTr="00387547">
        <w:trPr>
          <w:trHeight w:val="353"/>
        </w:trPr>
        <w:tc>
          <w:tcPr>
            <w:tcW w:w="3167" w:type="dxa"/>
          </w:tcPr>
          <w:p w14:paraId="27890FD3" w14:textId="77777777" w:rsidR="009A0DF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</w:t>
            </w:r>
          </w:p>
          <w:p w14:paraId="5030D683" w14:textId="77777777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14:paraId="7CA236A7" w14:textId="767BEC86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16,363</w:t>
            </w:r>
          </w:p>
        </w:tc>
        <w:tc>
          <w:tcPr>
            <w:tcW w:w="270" w:type="dxa"/>
          </w:tcPr>
          <w:p w14:paraId="7617A76A" w14:textId="77777777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7C2436C8" w14:textId="77777777" w:rsidR="009A0DF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047E8C5E" w14:textId="679938C8" w:rsidR="009A0DFA" w:rsidRPr="00F01CD8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5DB9332" w14:textId="77777777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3AA9C9C" w14:textId="1FAD9990" w:rsidR="009A0DFA" w:rsidRPr="009A0DF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0DFA">
              <w:rPr>
                <w:rFonts w:ascii="Angsana New" w:hAnsi="Angsana New"/>
                <w:sz w:val="30"/>
                <w:szCs w:val="30"/>
              </w:rPr>
              <w:t>17,443</w:t>
            </w:r>
          </w:p>
        </w:tc>
        <w:tc>
          <w:tcPr>
            <w:tcW w:w="270" w:type="dxa"/>
            <w:vAlign w:val="bottom"/>
          </w:tcPr>
          <w:p w14:paraId="5346F665" w14:textId="77777777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646765D8" w14:textId="3B8AB797" w:rsidR="009A0DFA" w:rsidRPr="002A4B62" w:rsidRDefault="002A4B62" w:rsidP="002A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BAF18C" w14:textId="77777777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37D17F25" w14:textId="3FF7F71C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A0DFA">
              <w:rPr>
                <w:rFonts w:ascii="Angsana New" w:hAnsi="Angsana New"/>
                <w:sz w:val="30"/>
                <w:szCs w:val="30"/>
              </w:rPr>
              <w:t>17,443</w:t>
            </w:r>
          </w:p>
        </w:tc>
      </w:tr>
      <w:tr w:rsidR="009A0DFA" w:rsidRPr="009D2E0A" w14:paraId="629D3D80" w14:textId="77777777" w:rsidTr="00387547">
        <w:trPr>
          <w:trHeight w:val="353"/>
        </w:trPr>
        <w:tc>
          <w:tcPr>
            <w:tcW w:w="3167" w:type="dxa"/>
          </w:tcPr>
          <w:p w14:paraId="6C00F872" w14:textId="77777777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2" w:type="dxa"/>
            <w:vAlign w:val="bottom"/>
          </w:tcPr>
          <w:p w14:paraId="7C481BEE" w14:textId="4A53EA95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1,116</w:t>
            </w:r>
          </w:p>
        </w:tc>
        <w:tc>
          <w:tcPr>
            <w:tcW w:w="270" w:type="dxa"/>
          </w:tcPr>
          <w:p w14:paraId="756476AA" w14:textId="77777777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A2945AE" w14:textId="04D7D87F" w:rsidR="009A0DFA" w:rsidRPr="00F01CD8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C62E9AC" w14:textId="77777777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9AB2D92" w14:textId="5CEBB932" w:rsidR="009A0DFA" w:rsidRPr="009A0DF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A0DFA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270" w:type="dxa"/>
            <w:vAlign w:val="bottom"/>
          </w:tcPr>
          <w:p w14:paraId="47001BD2" w14:textId="77777777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6A3822B3" w14:textId="53B1DD58" w:rsidR="009A0DFA" w:rsidRPr="002A4B62" w:rsidRDefault="002A4B62" w:rsidP="002A4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981DF3" w14:textId="77777777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14C19C7E" w14:textId="26CFB5A1" w:rsidR="009A0DFA" w:rsidRPr="009D2E0A" w:rsidRDefault="009A0DFA" w:rsidP="009A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A0DFA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</w:tr>
      <w:tr w:rsidR="009D2E0A" w:rsidRPr="009D2E0A" w14:paraId="307D00E6" w14:textId="77777777" w:rsidTr="00250C49">
        <w:trPr>
          <w:trHeight w:val="236"/>
        </w:trPr>
        <w:tc>
          <w:tcPr>
            <w:tcW w:w="3167" w:type="dxa"/>
          </w:tcPr>
          <w:p w14:paraId="2EE98181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14:paraId="4F19EBEF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D2E0A" w:rsidRPr="009D2E0A" w14:paraId="39062B56" w14:textId="77777777" w:rsidTr="00250C49">
        <w:tc>
          <w:tcPr>
            <w:tcW w:w="3167" w:type="dxa"/>
          </w:tcPr>
          <w:p w14:paraId="46983F90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9CB4024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689432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  <w:tcBorders>
              <w:bottom w:val="single" w:sz="4" w:space="0" w:color="auto"/>
            </w:tcBorders>
          </w:tcPr>
          <w:p w14:paraId="780A2A50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D2E0A" w:rsidRPr="009D2E0A" w14:paraId="6AEEF292" w14:textId="77777777" w:rsidTr="00250C49">
        <w:trPr>
          <w:trHeight w:val="217"/>
        </w:trPr>
        <w:tc>
          <w:tcPr>
            <w:tcW w:w="3167" w:type="dxa"/>
          </w:tcPr>
          <w:p w14:paraId="3CB947DA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B064638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0ABE2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C8ED944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4F31C937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4010FB5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C46C97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586D4E4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A2085E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4327DA4F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D2E0A" w:rsidRPr="009D2E0A" w14:paraId="7F5C83C2" w14:textId="77777777" w:rsidTr="00250C49">
        <w:trPr>
          <w:trHeight w:val="173"/>
        </w:trPr>
        <w:tc>
          <w:tcPr>
            <w:tcW w:w="3167" w:type="dxa"/>
          </w:tcPr>
          <w:p w14:paraId="6BDCBE20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5" w:type="dxa"/>
            <w:gridSpan w:val="9"/>
          </w:tcPr>
          <w:p w14:paraId="0E76D1D5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D2E0A" w:rsidRPr="009D2E0A" w14:paraId="1802E5C4" w14:textId="77777777" w:rsidTr="00250C49">
        <w:trPr>
          <w:trHeight w:val="353"/>
        </w:trPr>
        <w:tc>
          <w:tcPr>
            <w:tcW w:w="3167" w:type="dxa"/>
          </w:tcPr>
          <w:p w14:paraId="1B37B033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5" w:name="_Hlk32569823"/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060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2" w:type="dxa"/>
          </w:tcPr>
          <w:p w14:paraId="426F5EC8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3F8B8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14:paraId="58B9916B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20CA942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AC63EB1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FCD7D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05B0F4C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6BD1C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3071C798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bookmarkEnd w:id="5"/>
      <w:tr w:rsidR="00CF344D" w:rsidRPr="00CF344D" w14:paraId="24656FDF" w14:textId="77777777" w:rsidTr="00250C49">
        <w:trPr>
          <w:trHeight w:val="614"/>
        </w:trPr>
        <w:tc>
          <w:tcPr>
            <w:tcW w:w="3167" w:type="dxa"/>
            <w:vAlign w:val="bottom"/>
          </w:tcPr>
          <w:p w14:paraId="423557FC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14:paraId="137D38D7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A3EDC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14:paraId="2C4A64F3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D0F8EC0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8E438BD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16E19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14:paraId="62C97AD7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A6810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14:paraId="00F7257A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F344D" w:rsidRPr="00CF344D" w14:paraId="04A764BD" w14:textId="77777777" w:rsidTr="00250C49">
        <w:trPr>
          <w:trHeight w:val="353"/>
        </w:trPr>
        <w:tc>
          <w:tcPr>
            <w:tcW w:w="3167" w:type="dxa"/>
          </w:tcPr>
          <w:p w14:paraId="62817A7A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2" w:type="dxa"/>
          </w:tcPr>
          <w:p w14:paraId="1C449611" w14:textId="77777777" w:rsidR="00CF344D" w:rsidRPr="00CF344D" w:rsidRDefault="00250C49" w:rsidP="0025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710,004</w:t>
            </w:r>
          </w:p>
        </w:tc>
        <w:tc>
          <w:tcPr>
            <w:tcW w:w="270" w:type="dxa"/>
          </w:tcPr>
          <w:p w14:paraId="0E3DD003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7461C1A7" w14:textId="77777777" w:rsidR="00CF344D" w:rsidRPr="00CF344D" w:rsidRDefault="00250C49" w:rsidP="0025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54F1735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63A29B1" w14:textId="77777777" w:rsidR="00CF344D" w:rsidRPr="00CF344D" w:rsidRDefault="00250C49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720,365</w:t>
            </w:r>
          </w:p>
        </w:tc>
        <w:tc>
          <w:tcPr>
            <w:tcW w:w="270" w:type="dxa"/>
          </w:tcPr>
          <w:p w14:paraId="205E322F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8B80878" w14:textId="77777777" w:rsidR="00CF344D" w:rsidRPr="00CF344D" w:rsidRDefault="00250C49" w:rsidP="0025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29C3CE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08497202" w14:textId="77777777" w:rsidR="00CF344D" w:rsidRPr="00CF344D" w:rsidRDefault="00250C49" w:rsidP="00250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720,365</w:t>
            </w:r>
          </w:p>
        </w:tc>
      </w:tr>
      <w:tr w:rsidR="00CF344D" w:rsidRPr="00CF344D" w14:paraId="13722CA4" w14:textId="77777777" w:rsidTr="00250C49">
        <w:trPr>
          <w:trHeight w:val="353"/>
        </w:trPr>
        <w:tc>
          <w:tcPr>
            <w:tcW w:w="3167" w:type="dxa"/>
          </w:tcPr>
          <w:p w14:paraId="24D04801" w14:textId="77777777" w:rsid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656721AE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40FD0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255F8537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C8662F9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A8FDC0D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9A048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6286E7E2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7AC182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3C5E9475" w14:textId="77777777" w:rsidR="00CF344D" w:rsidRPr="00CF344D" w:rsidRDefault="00CF344D" w:rsidP="00ED3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E0A" w:rsidRPr="009D2E0A" w14:paraId="5756D476" w14:textId="77777777" w:rsidTr="00250C49">
        <w:trPr>
          <w:trHeight w:val="614"/>
        </w:trPr>
        <w:tc>
          <w:tcPr>
            <w:tcW w:w="3167" w:type="dxa"/>
            <w:vAlign w:val="bottom"/>
          </w:tcPr>
          <w:p w14:paraId="1E2744C8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 w:rsidR="00CA16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14:paraId="63865EC8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F0C5A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14:paraId="51B9AF89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B90089D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FA753D0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47382B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44288C8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66594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14:paraId="39F3C199" w14:textId="77777777" w:rsidR="009D2E0A" w:rsidRPr="009D2E0A" w:rsidRDefault="009D2E0A" w:rsidP="009D2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754C9" w:rsidRPr="009D2E0A" w14:paraId="3D1AAA60" w14:textId="77777777" w:rsidTr="00E00B2D">
        <w:trPr>
          <w:trHeight w:val="353"/>
        </w:trPr>
        <w:tc>
          <w:tcPr>
            <w:tcW w:w="3167" w:type="dxa"/>
          </w:tcPr>
          <w:p w14:paraId="39219074" w14:textId="77777777" w:rsidR="00A754C9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14:paraId="57AF86F5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14:paraId="03D95686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17,549</w:t>
            </w:r>
          </w:p>
        </w:tc>
        <w:tc>
          <w:tcPr>
            <w:tcW w:w="270" w:type="dxa"/>
          </w:tcPr>
          <w:p w14:paraId="43D90D46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78DF11EA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14:paraId="20BF35E5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2835DA4" w14:textId="3790842A" w:rsidR="00A754C9" w:rsidRPr="00A754C9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754C9">
              <w:rPr>
                <w:rFonts w:ascii="Angsana New" w:hAnsi="Angsana New"/>
                <w:sz w:val="30"/>
                <w:szCs w:val="30"/>
              </w:rPr>
              <w:t>18,849</w:t>
            </w:r>
          </w:p>
        </w:tc>
        <w:tc>
          <w:tcPr>
            <w:tcW w:w="270" w:type="dxa"/>
            <w:vAlign w:val="bottom"/>
          </w:tcPr>
          <w:p w14:paraId="64AC5968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3690CD01" w14:textId="77777777" w:rsidR="00A754C9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42EEDC26" w14:textId="04A7DB32" w:rsidR="00A754C9" w:rsidRPr="00A754C9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8070D3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3A753262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18,849</w:t>
            </w:r>
          </w:p>
        </w:tc>
      </w:tr>
      <w:tr w:rsidR="00A754C9" w:rsidRPr="009D2E0A" w14:paraId="5BFCCA74" w14:textId="77777777" w:rsidTr="00E00B2D">
        <w:trPr>
          <w:trHeight w:val="353"/>
        </w:trPr>
        <w:tc>
          <w:tcPr>
            <w:tcW w:w="3167" w:type="dxa"/>
          </w:tcPr>
          <w:p w14:paraId="4306F75F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14:paraId="7D4CD0D3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16,410</w:t>
            </w:r>
          </w:p>
        </w:tc>
        <w:tc>
          <w:tcPr>
            <w:tcW w:w="270" w:type="dxa"/>
          </w:tcPr>
          <w:p w14:paraId="06F41C47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DED7960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14:paraId="7A5650CE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C66F57B" w14:textId="17BEF6A0" w:rsidR="00A754C9" w:rsidRPr="00A754C9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754C9">
              <w:rPr>
                <w:rFonts w:ascii="Angsana New" w:hAnsi="Angsana New"/>
                <w:sz w:val="30"/>
                <w:szCs w:val="30"/>
              </w:rPr>
              <w:t>17,179</w:t>
            </w:r>
          </w:p>
        </w:tc>
        <w:tc>
          <w:tcPr>
            <w:tcW w:w="270" w:type="dxa"/>
            <w:vAlign w:val="bottom"/>
          </w:tcPr>
          <w:p w14:paraId="74E45941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77411031" w14:textId="0913C01B" w:rsidR="00A754C9" w:rsidRPr="00A754C9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171220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vAlign w:val="bottom"/>
          </w:tcPr>
          <w:p w14:paraId="0E1F25E0" w14:textId="77777777" w:rsidR="00A754C9" w:rsidRPr="009D2E0A" w:rsidRDefault="00A754C9" w:rsidP="00A75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17,179</w:t>
            </w:r>
          </w:p>
        </w:tc>
      </w:tr>
    </w:tbl>
    <w:p w14:paraId="785907D8" w14:textId="77777777" w:rsidR="002A4B62" w:rsidRDefault="002A4B6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67"/>
        <w:gridCol w:w="1262"/>
        <w:gridCol w:w="270"/>
        <w:gridCol w:w="988"/>
        <w:gridCol w:w="274"/>
        <w:gridCol w:w="993"/>
        <w:gridCol w:w="270"/>
        <w:gridCol w:w="989"/>
        <w:gridCol w:w="270"/>
        <w:gridCol w:w="1075"/>
      </w:tblGrid>
      <w:tr w:rsidR="005A31A2" w:rsidRPr="009D2E0A" w14:paraId="1DD6D627" w14:textId="77777777" w:rsidTr="007A5F10">
        <w:tc>
          <w:tcPr>
            <w:tcW w:w="3167" w:type="dxa"/>
          </w:tcPr>
          <w:p w14:paraId="06CB06F9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1" w:type="dxa"/>
            <w:gridSpan w:val="9"/>
          </w:tcPr>
          <w:p w14:paraId="35D7409F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1A2" w:rsidRPr="009D2E0A" w14:paraId="677736DB" w14:textId="77777777" w:rsidTr="007A5F10">
        <w:tc>
          <w:tcPr>
            <w:tcW w:w="3167" w:type="dxa"/>
          </w:tcPr>
          <w:p w14:paraId="55E24718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4CE5502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AA02024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9" w:type="dxa"/>
            <w:gridSpan w:val="7"/>
            <w:tcBorders>
              <w:bottom w:val="single" w:sz="4" w:space="0" w:color="auto"/>
            </w:tcBorders>
          </w:tcPr>
          <w:p w14:paraId="4BFDECEE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A31A2" w:rsidRPr="009D2E0A" w14:paraId="4D127C30" w14:textId="77777777" w:rsidTr="007A5F10">
        <w:tc>
          <w:tcPr>
            <w:tcW w:w="3167" w:type="dxa"/>
          </w:tcPr>
          <w:p w14:paraId="63806BF0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0B9C41B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52B8F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884C812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1 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58FC1A14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A8157C4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10E6A0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366C5B99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9D2E0A"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02BD64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228AA19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2E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A31A2" w:rsidRPr="009D2E0A" w14:paraId="67707C3C" w14:textId="77777777" w:rsidTr="007A5F10">
        <w:tc>
          <w:tcPr>
            <w:tcW w:w="3167" w:type="dxa"/>
          </w:tcPr>
          <w:p w14:paraId="593327FC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1" w:type="dxa"/>
            <w:gridSpan w:val="9"/>
          </w:tcPr>
          <w:p w14:paraId="1A91D3A1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2E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D2E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A31A2" w:rsidRPr="009D2E0A" w14:paraId="2A4A71C6" w14:textId="77777777" w:rsidTr="007A5F10">
        <w:trPr>
          <w:trHeight w:val="353"/>
        </w:trPr>
        <w:tc>
          <w:tcPr>
            <w:tcW w:w="3167" w:type="dxa"/>
          </w:tcPr>
          <w:p w14:paraId="615B0534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2E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31 ธันวาคม </w:t>
            </w:r>
            <w:r w:rsidRPr="009D2E0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1C359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0600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2" w:type="dxa"/>
          </w:tcPr>
          <w:p w14:paraId="7BE37BF2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6EDDF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14:paraId="47B060B3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47A80F4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7AB1E6E1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34891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31339BD9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E9E03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1430AC30" w14:textId="77777777" w:rsidR="005A31A2" w:rsidRPr="009D2E0A" w:rsidRDefault="005A31A2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344D" w:rsidRPr="009D2E0A" w14:paraId="38CE4BB5" w14:textId="77777777" w:rsidTr="00ED303E">
        <w:trPr>
          <w:trHeight w:val="353"/>
        </w:trPr>
        <w:tc>
          <w:tcPr>
            <w:tcW w:w="3167" w:type="dxa"/>
            <w:vAlign w:val="bottom"/>
          </w:tcPr>
          <w:p w14:paraId="04FB8596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14:paraId="40407800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86DCC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14:paraId="69A8DDC2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E505397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AA381DA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9524D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3997201A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74DE6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14346333" w14:textId="77777777" w:rsidR="00CF344D" w:rsidRPr="009D2E0A" w:rsidRDefault="00CF344D" w:rsidP="00CF3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2F27" w:rsidRPr="009D2E0A" w14:paraId="05771EE9" w14:textId="77777777" w:rsidTr="007A5F10">
        <w:trPr>
          <w:trHeight w:val="353"/>
        </w:trPr>
        <w:tc>
          <w:tcPr>
            <w:tcW w:w="3167" w:type="dxa"/>
          </w:tcPr>
          <w:p w14:paraId="5D3B30B9" w14:textId="77777777"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2" w:type="dxa"/>
          </w:tcPr>
          <w:p w14:paraId="42C91E78" w14:textId="77777777"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710,004</w:t>
            </w:r>
          </w:p>
        </w:tc>
        <w:tc>
          <w:tcPr>
            <w:tcW w:w="270" w:type="dxa"/>
          </w:tcPr>
          <w:p w14:paraId="38A2C5B3" w14:textId="77777777"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57873147" w14:textId="77777777"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87A550B" w14:textId="77777777"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81D888D" w14:textId="77777777"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720,365</w:t>
            </w:r>
          </w:p>
        </w:tc>
        <w:tc>
          <w:tcPr>
            <w:tcW w:w="270" w:type="dxa"/>
          </w:tcPr>
          <w:p w14:paraId="700C3EF2" w14:textId="77777777"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20D7ACD2" w14:textId="77777777"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0DC524" w14:textId="77777777"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450A92D" w14:textId="77777777" w:rsidR="00442F27" w:rsidRPr="00CF344D" w:rsidRDefault="00442F27" w:rsidP="00442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720,365</w:t>
            </w:r>
          </w:p>
        </w:tc>
      </w:tr>
      <w:tr w:rsidR="00CF344D" w:rsidRPr="009D2E0A" w14:paraId="177E6C23" w14:textId="77777777" w:rsidTr="007A5F10">
        <w:trPr>
          <w:trHeight w:val="353"/>
        </w:trPr>
        <w:tc>
          <w:tcPr>
            <w:tcW w:w="3167" w:type="dxa"/>
          </w:tcPr>
          <w:p w14:paraId="45E971EA" w14:textId="77777777"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27C3EA5D" w14:textId="77777777"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02A8C9" w14:textId="77777777"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</w:tcPr>
          <w:p w14:paraId="5B11E6EF" w14:textId="77777777"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8D53657" w14:textId="77777777"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6928771" w14:textId="77777777"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2B9BE" w14:textId="77777777"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6C7C70A2" w14:textId="77777777"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9E30B" w14:textId="77777777"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1988284A" w14:textId="77777777" w:rsidR="00CF344D" w:rsidRPr="009D2E0A" w:rsidRDefault="00CF344D" w:rsidP="007A5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A16C0" w:rsidRPr="009D2E0A" w14:paraId="09EB420A" w14:textId="77777777" w:rsidTr="007A5F10">
        <w:trPr>
          <w:trHeight w:val="353"/>
        </w:trPr>
        <w:tc>
          <w:tcPr>
            <w:tcW w:w="3167" w:type="dxa"/>
            <w:vAlign w:val="bottom"/>
          </w:tcPr>
          <w:p w14:paraId="6807389A" w14:textId="77777777"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9D2E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62" w:type="dxa"/>
          </w:tcPr>
          <w:p w14:paraId="78136D7E" w14:textId="77777777"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C7D27" w14:textId="77777777"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14:paraId="2339F6BE" w14:textId="77777777"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4" w:type="dxa"/>
          </w:tcPr>
          <w:p w14:paraId="01BBABFF" w14:textId="77777777"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14:paraId="17C2085E" w14:textId="77777777"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7B082" w14:textId="77777777"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14:paraId="4CCB11BD" w14:textId="77777777"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46770" w14:textId="77777777"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</w:tcPr>
          <w:p w14:paraId="7DB0FD1D" w14:textId="77777777" w:rsidR="00CA16C0" w:rsidRPr="009D2E0A" w:rsidRDefault="00CA16C0" w:rsidP="00CA1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F37E4" w:rsidRPr="009D2E0A" w14:paraId="0DB38829" w14:textId="77777777" w:rsidTr="00E00B2D">
        <w:trPr>
          <w:trHeight w:val="353"/>
        </w:trPr>
        <w:tc>
          <w:tcPr>
            <w:tcW w:w="3167" w:type="dxa"/>
          </w:tcPr>
          <w:p w14:paraId="215140E4" w14:textId="77777777" w:rsidR="009F37E4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หนี้สินตามสัญญาเช่าการเงินที่</w:t>
            </w:r>
          </w:p>
          <w:p w14:paraId="45333AB4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ถึงกำหนดชำระภายในหนึ่งปี</w:t>
            </w:r>
          </w:p>
        </w:tc>
        <w:tc>
          <w:tcPr>
            <w:tcW w:w="1262" w:type="dxa"/>
            <w:vAlign w:val="bottom"/>
          </w:tcPr>
          <w:p w14:paraId="595FD6FE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16,874</w:t>
            </w:r>
          </w:p>
        </w:tc>
        <w:tc>
          <w:tcPr>
            <w:tcW w:w="270" w:type="dxa"/>
          </w:tcPr>
          <w:p w14:paraId="4CC7B2AD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41E7FF9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14:paraId="4120473A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E5958C3" w14:textId="3B519052" w:rsidR="009F37E4" w:rsidRPr="009F37E4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F37E4">
              <w:rPr>
                <w:rFonts w:ascii="Angsana New" w:hAnsi="Angsana New"/>
                <w:sz w:val="30"/>
                <w:szCs w:val="30"/>
              </w:rPr>
              <w:t>18,352</w:t>
            </w:r>
          </w:p>
        </w:tc>
        <w:tc>
          <w:tcPr>
            <w:tcW w:w="270" w:type="dxa"/>
            <w:vAlign w:val="bottom"/>
          </w:tcPr>
          <w:p w14:paraId="14AED868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75218FE7" w14:textId="77777777" w:rsidR="009F37E4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12B0BDAA" w14:textId="1A98DB4B" w:rsidR="009F37E4" w:rsidRPr="009F37E4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68D8DC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14:paraId="4E5428F1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18,352</w:t>
            </w:r>
          </w:p>
        </w:tc>
      </w:tr>
      <w:tr w:rsidR="009F37E4" w:rsidRPr="009D2E0A" w14:paraId="6BDF2E92" w14:textId="77777777" w:rsidTr="00E00B2D">
        <w:trPr>
          <w:trHeight w:val="353"/>
        </w:trPr>
        <w:tc>
          <w:tcPr>
            <w:tcW w:w="3167" w:type="dxa"/>
          </w:tcPr>
          <w:p w14:paraId="3B7B41DF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62" w:type="dxa"/>
            <w:vAlign w:val="bottom"/>
          </w:tcPr>
          <w:p w14:paraId="029ACB9A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right="57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16,059</w:t>
            </w:r>
          </w:p>
        </w:tc>
        <w:tc>
          <w:tcPr>
            <w:tcW w:w="270" w:type="dxa"/>
          </w:tcPr>
          <w:p w14:paraId="07818048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E22F984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9D2E0A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4" w:type="dxa"/>
          </w:tcPr>
          <w:p w14:paraId="6ECAFFA1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CBDA767" w14:textId="661278D8" w:rsidR="009F37E4" w:rsidRPr="009F37E4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F37E4">
              <w:rPr>
                <w:rFonts w:ascii="Angsana New" w:hAnsi="Angsana New"/>
                <w:sz w:val="30"/>
                <w:szCs w:val="30"/>
              </w:rPr>
              <w:t>17,002</w:t>
            </w:r>
          </w:p>
        </w:tc>
        <w:tc>
          <w:tcPr>
            <w:tcW w:w="270" w:type="dxa"/>
            <w:vAlign w:val="bottom"/>
          </w:tcPr>
          <w:p w14:paraId="12CC0FD5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</w:tcPr>
          <w:p w14:paraId="39882A22" w14:textId="219BD6E1" w:rsidR="009F37E4" w:rsidRPr="009F37E4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C52654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5" w:type="dxa"/>
            <w:vAlign w:val="bottom"/>
          </w:tcPr>
          <w:p w14:paraId="215C4566" w14:textId="77777777" w:rsidR="009F37E4" w:rsidRPr="009D2E0A" w:rsidRDefault="009F37E4" w:rsidP="009F3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17,002</w:t>
            </w:r>
          </w:p>
        </w:tc>
      </w:tr>
    </w:tbl>
    <w:p w14:paraId="1540CDBE" w14:textId="7FA34FA3" w:rsidR="00F5613B" w:rsidRDefault="00F5613B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373326B6" w14:textId="4060EFC1" w:rsidR="001A3FAD" w:rsidRDefault="001A3FAD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61DA9E92" w14:textId="77777777" w:rsidR="001A3FAD" w:rsidRDefault="001A3FAD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1121624F" w14:textId="77777777" w:rsidR="005A31A2" w:rsidRPr="00AD2E08" w:rsidRDefault="005A31A2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2E0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48C53808" w14:textId="77777777" w:rsidR="009D2E0A" w:rsidRPr="000119D0" w:rsidRDefault="009D2E0A" w:rsidP="0005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3600"/>
        <w:gridCol w:w="270"/>
        <w:gridCol w:w="5040"/>
      </w:tblGrid>
      <w:tr w:rsidR="005A31A2" w:rsidRPr="005A31A2" w14:paraId="0B73E339" w14:textId="77777777" w:rsidTr="005A31A2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510361BF" w14:textId="77777777"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x-none"/>
              </w:rPr>
            </w:pPr>
            <w:r w:rsidRPr="005A31A2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x-none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9CA3C" w14:textId="77777777"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x-none"/>
              </w:rPr>
            </w:pPr>
          </w:p>
        </w:tc>
        <w:tc>
          <w:tcPr>
            <w:tcW w:w="5040" w:type="dxa"/>
            <w:shd w:val="clear" w:color="auto" w:fill="auto"/>
            <w:vAlign w:val="bottom"/>
          </w:tcPr>
          <w:p w14:paraId="1D601E37" w14:textId="77777777"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 w:eastAsia="x-none"/>
              </w:rPr>
            </w:pPr>
            <w:r w:rsidRPr="005A31A2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x-none"/>
              </w:rPr>
              <w:t>เทคนิคการประเมินมูลค่า</w:t>
            </w:r>
          </w:p>
        </w:tc>
      </w:tr>
      <w:tr w:rsidR="003C45C9" w:rsidRPr="005A31A2" w14:paraId="47611CE4" w14:textId="77777777" w:rsidTr="007A5F10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77E0C0DE" w14:textId="77777777" w:rsidR="003C45C9" w:rsidRPr="003C45C9" w:rsidRDefault="003C45C9" w:rsidP="003C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</w:pPr>
            <w:r w:rsidRPr="003C45C9"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>หุ้นกู้</w:t>
            </w:r>
            <w:r w:rsidR="009E3195"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>และพันธบัตรรัฐบาล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40993" w14:textId="77777777" w:rsidR="003C45C9" w:rsidRPr="005A31A2" w:rsidRDefault="003C45C9" w:rsidP="003C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5040" w:type="dxa"/>
          </w:tcPr>
          <w:p w14:paraId="270008DF" w14:textId="77777777" w:rsidR="003C45C9" w:rsidRPr="00600049" w:rsidRDefault="003C45C9" w:rsidP="003C45C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00049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อ้างอิงราคาจากนายหน้า</w:t>
            </w:r>
          </w:p>
        </w:tc>
      </w:tr>
      <w:tr w:rsidR="005A31A2" w:rsidRPr="005A31A2" w14:paraId="74227113" w14:textId="77777777" w:rsidTr="005A31A2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739E3469" w14:textId="313BE4D1" w:rsid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GB"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x-none"/>
              </w:rPr>
              <w:t>หนี้สินตามสัญญาเช่า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4D9B54" w14:textId="77777777"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5040" w:type="dxa"/>
            <w:shd w:val="clear" w:color="auto" w:fill="auto"/>
            <w:vAlign w:val="bottom"/>
          </w:tcPr>
          <w:p w14:paraId="174CB0AC" w14:textId="77777777" w:rsidR="005A31A2" w:rsidRPr="005A31A2" w:rsidRDefault="005A31A2" w:rsidP="005A3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การคิดลดกระแสเงินสด</w:t>
            </w:r>
          </w:p>
        </w:tc>
      </w:tr>
    </w:tbl>
    <w:p w14:paraId="6858E7C0" w14:textId="1BFAC5A7" w:rsidR="009E3195" w:rsidRDefault="009E3195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  <w:cs/>
        </w:rPr>
      </w:pPr>
    </w:p>
    <w:p w14:paraId="7E7D4E4A" w14:textId="63E58CB7" w:rsidR="001E63EF" w:rsidRPr="001E63EF" w:rsidRDefault="001E63EF" w:rsidP="001E63EF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02"/>
        <w:rPr>
          <w:rFonts w:ascii="Angsana New" w:hAnsi="Angsana New"/>
          <w:b/>
          <w:bCs/>
          <w:i/>
          <w:iCs/>
          <w:sz w:val="30"/>
          <w:szCs w:val="30"/>
        </w:rPr>
      </w:pPr>
      <w:r w:rsidRPr="001E63EF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รายการเคลื่อนไหวของตราสารทุนและตราสารหนี้ที่อยู่ในความต้องการของตลา</w:t>
      </w:r>
      <w:r w:rsidR="00FF0B6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</w:p>
    <w:p w14:paraId="07D73D56" w14:textId="37741AE2" w:rsidR="001E63EF" w:rsidRDefault="001E63EF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98"/>
        <w:gridCol w:w="900"/>
        <w:gridCol w:w="241"/>
        <w:gridCol w:w="839"/>
        <w:gridCol w:w="249"/>
        <w:gridCol w:w="1010"/>
        <w:gridCol w:w="249"/>
        <w:gridCol w:w="1010"/>
        <w:gridCol w:w="264"/>
        <w:gridCol w:w="906"/>
        <w:gridCol w:w="249"/>
        <w:gridCol w:w="1015"/>
      </w:tblGrid>
      <w:tr w:rsidR="004F4000" w:rsidRPr="002E4A47" w14:paraId="58A831C7" w14:textId="77777777" w:rsidTr="00387547">
        <w:tc>
          <w:tcPr>
            <w:tcW w:w="2698" w:type="dxa"/>
            <w:vAlign w:val="bottom"/>
          </w:tcPr>
          <w:p w14:paraId="42160CD0" w14:textId="77777777" w:rsidR="004F4000" w:rsidRPr="002E4A47" w:rsidRDefault="004F4000" w:rsidP="009914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932" w:type="dxa"/>
            <w:gridSpan w:val="11"/>
            <w:vAlign w:val="bottom"/>
          </w:tcPr>
          <w:p w14:paraId="0E39C0DA" w14:textId="4BF23225" w:rsidR="004F4000" w:rsidRPr="004F4000" w:rsidRDefault="004F40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40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4F4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4F40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240D" w:rsidRPr="002E4A47" w14:paraId="277D040C" w14:textId="77777777" w:rsidTr="00ED3567">
        <w:tc>
          <w:tcPr>
            <w:tcW w:w="2698" w:type="dxa"/>
            <w:vAlign w:val="bottom"/>
            <w:hideMark/>
          </w:tcPr>
          <w:p w14:paraId="49F7C8E2" w14:textId="77777777" w:rsidR="0099145F" w:rsidRPr="002E4A47" w:rsidRDefault="00A3240D" w:rsidP="009914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2E4A4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</w:t>
            </w:r>
            <w:r w:rsidRPr="002E4A4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อยู่ในความต้องการ</w:t>
            </w:r>
          </w:p>
          <w:p w14:paraId="65F7620E" w14:textId="634B175E" w:rsidR="00A3240D" w:rsidRPr="002E4A47" w:rsidRDefault="0099145F" w:rsidP="009914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2E4A4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A3240D" w:rsidRPr="002E4A4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900" w:type="dxa"/>
            <w:vAlign w:val="bottom"/>
            <w:hideMark/>
          </w:tcPr>
          <w:p w14:paraId="5E79A593" w14:textId="77777777" w:rsidR="00A3240D" w:rsidRPr="002E4A47" w:rsidRDefault="00A324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BD1E738" w14:textId="77777777" w:rsidR="00A3240D" w:rsidRPr="002E4A47" w:rsidRDefault="00A324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3EA041FC" w14:textId="77777777" w:rsidR="00A3240D" w:rsidRPr="002E4A47" w:rsidRDefault="00A324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  <w:hideMark/>
          </w:tcPr>
          <w:p w14:paraId="25103717" w14:textId="77777777" w:rsidR="00A3240D" w:rsidRPr="002E4A47" w:rsidRDefault="00A324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7A1E3F53" w14:textId="77777777" w:rsidR="00A3240D" w:rsidRPr="002E4A47" w:rsidRDefault="00A324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7570486A" w14:textId="77777777" w:rsidR="00A3240D" w:rsidRPr="002E4A47" w:rsidRDefault="00A324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6F96EEAF" w14:textId="77777777" w:rsidR="00A3240D" w:rsidRPr="002E4A47" w:rsidRDefault="00A324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0C4FAA3C" w14:textId="77777777" w:rsidR="00A3240D" w:rsidRPr="002E4A47" w:rsidRDefault="00A324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6742809C" w14:textId="77777777" w:rsidR="00A3240D" w:rsidRPr="002E4A47" w:rsidRDefault="00A324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vAlign w:val="bottom"/>
            <w:hideMark/>
          </w:tcPr>
          <w:p w14:paraId="7D4CBF14" w14:textId="77777777" w:rsidR="00A3240D" w:rsidRPr="002E4A47" w:rsidRDefault="00A324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  <w:vAlign w:val="bottom"/>
          </w:tcPr>
          <w:p w14:paraId="044B5D60" w14:textId="77777777" w:rsidR="00A3240D" w:rsidRPr="002E4A47" w:rsidRDefault="00A324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5A49F022" w14:textId="77777777" w:rsidR="00A3240D" w:rsidRPr="002E4A47" w:rsidRDefault="00A324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18E3465" w14:textId="77777777" w:rsidR="00A3240D" w:rsidRPr="002E4A47" w:rsidRDefault="00A324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3240D" w:rsidRPr="002E4A47" w14:paraId="366C5E5F" w14:textId="77777777" w:rsidTr="00ED3567">
        <w:trPr>
          <w:trHeight w:val="254"/>
        </w:trPr>
        <w:tc>
          <w:tcPr>
            <w:tcW w:w="2698" w:type="dxa"/>
            <w:vAlign w:val="bottom"/>
          </w:tcPr>
          <w:p w14:paraId="021115C8" w14:textId="77777777" w:rsidR="00A3240D" w:rsidRPr="002E4A47" w:rsidRDefault="00A3240D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2" w:type="dxa"/>
            <w:gridSpan w:val="11"/>
            <w:vAlign w:val="bottom"/>
            <w:hideMark/>
          </w:tcPr>
          <w:p w14:paraId="647D4FD4" w14:textId="77777777" w:rsidR="00A3240D" w:rsidRPr="002E4A47" w:rsidRDefault="00A3240D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2E4A4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3240D" w:rsidRPr="002E4A47" w14:paraId="56160CDC" w14:textId="77777777" w:rsidTr="00ED3567">
        <w:trPr>
          <w:trHeight w:val="254"/>
        </w:trPr>
        <w:tc>
          <w:tcPr>
            <w:tcW w:w="9630" w:type="dxa"/>
            <w:gridSpan w:val="12"/>
            <w:vAlign w:val="bottom"/>
            <w:hideMark/>
          </w:tcPr>
          <w:p w14:paraId="766D31A2" w14:textId="77777777" w:rsidR="00A3240D" w:rsidRPr="002E4A47" w:rsidRDefault="00A3240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2E4A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Pr="002E4A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</w:tr>
      <w:tr w:rsidR="00ED3567" w:rsidRPr="002E4A47" w14:paraId="50AFF8B9" w14:textId="77777777" w:rsidTr="00ED3567">
        <w:tc>
          <w:tcPr>
            <w:tcW w:w="2698" w:type="dxa"/>
            <w:vAlign w:val="bottom"/>
          </w:tcPr>
          <w:p w14:paraId="773CC220" w14:textId="2068C6A6" w:rsidR="00ED3567" w:rsidRPr="002E4A47" w:rsidRDefault="003D5414" w:rsidP="003D5414">
            <w:pPr>
              <w:tabs>
                <w:tab w:val="clear" w:pos="2580"/>
                <w:tab w:val="left" w:pos="1960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E4A4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  <w:r w:rsidRPr="002E4A47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</w:t>
            </w:r>
            <w:r w:rsidRPr="002E4A4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มุนเวียน</w:t>
            </w:r>
          </w:p>
        </w:tc>
        <w:tc>
          <w:tcPr>
            <w:tcW w:w="900" w:type="dxa"/>
            <w:vAlign w:val="bottom"/>
          </w:tcPr>
          <w:p w14:paraId="70F04E4B" w14:textId="77777777" w:rsidR="00ED3567" w:rsidRPr="002E4A47" w:rsidRDefault="00ED3567" w:rsidP="00ED356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DF87913" w14:textId="77777777" w:rsidR="00ED3567" w:rsidRPr="002E4A47" w:rsidRDefault="00ED3567" w:rsidP="00ED356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5049A20C" w14:textId="77777777" w:rsidR="00ED3567" w:rsidRPr="002E4A47" w:rsidRDefault="00ED3567" w:rsidP="00ED356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3DA7F86" w14:textId="77777777" w:rsidR="00ED3567" w:rsidRPr="002E4A47" w:rsidRDefault="00ED3567" w:rsidP="00ED3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605B175D" w14:textId="77777777" w:rsidR="00ED3567" w:rsidRPr="002E4A47" w:rsidRDefault="00ED3567" w:rsidP="00ED35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19C22E7" w14:textId="77777777" w:rsidR="00ED3567" w:rsidRPr="002E4A47" w:rsidRDefault="00ED3567" w:rsidP="00ED3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7DF3C2C5" w14:textId="77777777" w:rsidR="00ED3567" w:rsidRPr="002E4A47" w:rsidRDefault="00ED3567" w:rsidP="00ED35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B83EB04" w14:textId="77777777" w:rsidR="00ED3567" w:rsidRPr="002E4A47" w:rsidRDefault="00ED3567" w:rsidP="00ED35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5EDBBE36" w14:textId="77777777" w:rsidR="00ED3567" w:rsidRPr="002E4A47" w:rsidRDefault="00ED3567" w:rsidP="00ED35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F1CFB94" w14:textId="77777777" w:rsidR="00ED3567" w:rsidRPr="002E4A47" w:rsidRDefault="00ED3567" w:rsidP="00ED3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05EC2E11" w14:textId="77777777" w:rsidR="00ED3567" w:rsidRPr="002E4A47" w:rsidRDefault="00ED3567" w:rsidP="00ED35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0C5B" w:rsidRPr="002E4A47" w14:paraId="261ABAFC" w14:textId="77777777" w:rsidTr="007A1682">
        <w:tc>
          <w:tcPr>
            <w:tcW w:w="2698" w:type="dxa"/>
            <w:shd w:val="clear" w:color="auto" w:fill="auto"/>
            <w:vAlign w:val="bottom"/>
          </w:tcPr>
          <w:p w14:paraId="6C2A4E7C" w14:textId="77777777" w:rsidR="008A0C5B" w:rsidRPr="002E4A47" w:rsidRDefault="008A0C5B" w:rsidP="008A0C5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วัดมูลค่าด้วยราคาทุน</w:t>
            </w:r>
          </w:p>
          <w:p w14:paraId="09E5B40B" w14:textId="5582EA1C" w:rsidR="008A0C5B" w:rsidRPr="002E4A47" w:rsidRDefault="008A0C5B" w:rsidP="008A0C5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ตัดจำหน่าย</w:t>
            </w:r>
          </w:p>
        </w:tc>
        <w:tc>
          <w:tcPr>
            <w:tcW w:w="900" w:type="dxa"/>
            <w:vAlign w:val="bottom"/>
          </w:tcPr>
          <w:p w14:paraId="4C38AD83" w14:textId="1D2522AB" w:rsidR="008A0C5B" w:rsidRPr="002E4A47" w:rsidRDefault="00C31A31" w:rsidP="00C31A31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3565582D" w14:textId="77777777" w:rsidR="008A0C5B" w:rsidRPr="002E4A47" w:rsidRDefault="008A0C5B" w:rsidP="008A0C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0BF48B2C" w14:textId="331B3590" w:rsidR="008A0C5B" w:rsidRPr="002E4A47" w:rsidRDefault="00C31A31" w:rsidP="00C31A3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F8BBBC6" w14:textId="77777777" w:rsidR="008A0C5B" w:rsidRPr="00C31A31" w:rsidRDefault="008A0C5B" w:rsidP="00C31A31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6EAF7BE2" w14:textId="35E2918E" w:rsidR="008A0C5B" w:rsidRPr="002E4A47" w:rsidRDefault="00C31A31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D308EF3" w14:textId="77777777" w:rsidR="008A0C5B" w:rsidRPr="00C31A31" w:rsidRDefault="008A0C5B" w:rsidP="00C31A31">
            <w:pPr>
              <w:tabs>
                <w:tab w:val="clear" w:pos="227"/>
                <w:tab w:val="clear" w:pos="454"/>
                <w:tab w:val="clear" w:pos="680"/>
                <w:tab w:val="decimal" w:pos="370"/>
              </w:tabs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10" w:type="dxa"/>
            <w:vAlign w:val="bottom"/>
          </w:tcPr>
          <w:p w14:paraId="2AE8F83D" w14:textId="4FF6CFEC" w:rsidR="008A0C5B" w:rsidRPr="002E4A47" w:rsidRDefault="00C31A31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46880E95" w14:textId="77777777" w:rsidR="008A0C5B" w:rsidRPr="002E4A47" w:rsidRDefault="008A0C5B" w:rsidP="008A0C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6CA43C79" w14:textId="6C377E9D" w:rsidR="008A0C5B" w:rsidRPr="002E4A47" w:rsidRDefault="00C31A31" w:rsidP="008A0C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  <w:tc>
          <w:tcPr>
            <w:tcW w:w="249" w:type="dxa"/>
            <w:vAlign w:val="bottom"/>
          </w:tcPr>
          <w:p w14:paraId="73B0DFB2" w14:textId="77777777" w:rsidR="008A0C5B" w:rsidRPr="002E4A47" w:rsidRDefault="008A0C5B" w:rsidP="008A0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382A5AD" w14:textId="1BA2018E" w:rsidR="008A0C5B" w:rsidRPr="002E4A47" w:rsidRDefault="00C31A31" w:rsidP="008A0C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</w:tr>
      <w:tr w:rsidR="00ED3567" w:rsidRPr="002E4A47" w14:paraId="7E2CA6FB" w14:textId="77777777" w:rsidTr="007A1682">
        <w:tc>
          <w:tcPr>
            <w:tcW w:w="2698" w:type="dxa"/>
            <w:vAlign w:val="bottom"/>
          </w:tcPr>
          <w:p w14:paraId="5C16E2E1" w14:textId="77777777" w:rsidR="00ED3567" w:rsidRPr="002E4A47" w:rsidRDefault="003D541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</w:p>
          <w:p w14:paraId="794BE4A2" w14:textId="189FD560" w:rsidR="003D5414" w:rsidRPr="002E4A47" w:rsidRDefault="003D541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ราคาทุนตัดจำหน่าย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8F25B1" w14:textId="29BAAC0A" w:rsidR="00ED3567" w:rsidRPr="002E4A47" w:rsidRDefault="00C31A3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10,004</w:t>
            </w:r>
          </w:p>
        </w:tc>
        <w:tc>
          <w:tcPr>
            <w:tcW w:w="241" w:type="dxa"/>
            <w:vAlign w:val="bottom"/>
          </w:tcPr>
          <w:p w14:paraId="61A5E777" w14:textId="77777777" w:rsidR="00ED3567" w:rsidRPr="002E4A47" w:rsidRDefault="00ED356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34ADBD49" w14:textId="777B2A38" w:rsidR="00ED3567" w:rsidRPr="002E4A47" w:rsidRDefault="00C31A31" w:rsidP="00C31A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10,212</w:t>
            </w:r>
          </w:p>
        </w:tc>
        <w:tc>
          <w:tcPr>
            <w:tcW w:w="249" w:type="dxa"/>
            <w:vAlign w:val="bottom"/>
          </w:tcPr>
          <w:p w14:paraId="0843796E" w14:textId="77777777" w:rsidR="00ED3567" w:rsidRPr="002E4A47" w:rsidRDefault="00ED3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F96379F" w14:textId="64EBA90C" w:rsidR="00ED3567" w:rsidRPr="002E4A47" w:rsidRDefault="00C31A31" w:rsidP="00C31A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(10,000)</w:t>
            </w:r>
          </w:p>
        </w:tc>
        <w:tc>
          <w:tcPr>
            <w:tcW w:w="249" w:type="dxa"/>
            <w:vAlign w:val="bottom"/>
          </w:tcPr>
          <w:p w14:paraId="60E08D40" w14:textId="77777777" w:rsidR="00ED3567" w:rsidRPr="002E4A47" w:rsidRDefault="00ED3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2197BCD3" w14:textId="4F81F873" w:rsidR="00ED3567" w:rsidRPr="002E4A47" w:rsidRDefault="00666D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(163)</w:t>
            </w:r>
          </w:p>
        </w:tc>
        <w:tc>
          <w:tcPr>
            <w:tcW w:w="264" w:type="dxa"/>
            <w:vAlign w:val="bottom"/>
          </w:tcPr>
          <w:p w14:paraId="5533A5B2" w14:textId="77777777" w:rsidR="00ED3567" w:rsidRPr="002E4A47" w:rsidRDefault="00ED35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39687C99" w14:textId="1534574B" w:rsidR="00ED3567" w:rsidRPr="002E4A47" w:rsidRDefault="00C31A31" w:rsidP="00C31A31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880D8BD" w14:textId="77777777" w:rsidR="00ED3567" w:rsidRPr="002E4A47" w:rsidRDefault="00ED3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0207BEBA" w14:textId="3D2AE38E" w:rsidR="00ED3567" w:rsidRPr="002E4A47" w:rsidRDefault="00C31A3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10,053</w:t>
            </w:r>
          </w:p>
        </w:tc>
      </w:tr>
      <w:tr w:rsidR="00ED3567" w:rsidRPr="002E4A47" w14:paraId="70BFCBC3" w14:textId="77777777" w:rsidTr="007A1682">
        <w:tc>
          <w:tcPr>
            <w:tcW w:w="2698" w:type="dxa"/>
            <w:vAlign w:val="bottom"/>
          </w:tcPr>
          <w:p w14:paraId="120EDAFB" w14:textId="77777777" w:rsidR="00ED3567" w:rsidRPr="002E4A47" w:rsidRDefault="00ED356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39A09" w14:textId="3EF58A06" w:rsidR="00ED3567" w:rsidRPr="00C31A31" w:rsidRDefault="00C31A31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A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10,004</w:t>
            </w:r>
          </w:p>
        </w:tc>
        <w:tc>
          <w:tcPr>
            <w:tcW w:w="241" w:type="dxa"/>
            <w:vAlign w:val="bottom"/>
          </w:tcPr>
          <w:p w14:paraId="426936B8" w14:textId="77777777" w:rsidR="00ED3567" w:rsidRPr="00C31A31" w:rsidRDefault="00ED356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4F673" w14:textId="2F9AFB75" w:rsidR="00ED3567" w:rsidRPr="00C31A31" w:rsidRDefault="00C31A31" w:rsidP="00C31A3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A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10,212</w:t>
            </w:r>
          </w:p>
        </w:tc>
        <w:tc>
          <w:tcPr>
            <w:tcW w:w="249" w:type="dxa"/>
            <w:vAlign w:val="bottom"/>
          </w:tcPr>
          <w:p w14:paraId="114F902B" w14:textId="77777777" w:rsidR="00ED3567" w:rsidRPr="00C31A31" w:rsidRDefault="00ED3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A74CC" w14:textId="19D4E393" w:rsidR="00ED3567" w:rsidRPr="00C31A31" w:rsidRDefault="00666D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(10,000)</w:t>
            </w:r>
          </w:p>
        </w:tc>
        <w:tc>
          <w:tcPr>
            <w:tcW w:w="249" w:type="dxa"/>
            <w:vAlign w:val="bottom"/>
          </w:tcPr>
          <w:p w14:paraId="0D3F9246" w14:textId="77777777" w:rsidR="00ED3567" w:rsidRPr="00C31A31" w:rsidRDefault="00ED3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B4AF0" w14:textId="5604565B" w:rsidR="00ED3567" w:rsidRPr="00C31A31" w:rsidRDefault="00666D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(163)</w:t>
            </w:r>
          </w:p>
        </w:tc>
        <w:tc>
          <w:tcPr>
            <w:tcW w:w="264" w:type="dxa"/>
            <w:vAlign w:val="bottom"/>
          </w:tcPr>
          <w:p w14:paraId="29D6CC47" w14:textId="77777777" w:rsidR="00ED3567" w:rsidRPr="00C31A31" w:rsidRDefault="00ED3567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799A2" w14:textId="4DAD5C0D" w:rsidR="00ED3567" w:rsidRPr="00C31A31" w:rsidRDefault="00666D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700,000</w:t>
            </w:r>
          </w:p>
        </w:tc>
        <w:tc>
          <w:tcPr>
            <w:tcW w:w="249" w:type="dxa"/>
            <w:vAlign w:val="bottom"/>
          </w:tcPr>
          <w:p w14:paraId="117DAD87" w14:textId="77777777" w:rsidR="00ED3567" w:rsidRPr="00C31A31" w:rsidRDefault="00ED3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6C712" w14:textId="43F5E2CD" w:rsidR="00ED3567" w:rsidRPr="00C31A31" w:rsidRDefault="00666DE4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710,053</w:t>
            </w:r>
          </w:p>
        </w:tc>
      </w:tr>
      <w:tr w:rsidR="007A1682" w:rsidRPr="002E4A47" w14:paraId="7852232F" w14:textId="77777777" w:rsidTr="007A1682">
        <w:tc>
          <w:tcPr>
            <w:tcW w:w="2698" w:type="dxa"/>
            <w:vAlign w:val="bottom"/>
          </w:tcPr>
          <w:p w14:paraId="60A518C2" w14:textId="77777777" w:rsidR="007A1682" w:rsidRPr="002E4A47" w:rsidRDefault="007A168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8B3AC42" w14:textId="77777777" w:rsidR="007A1682" w:rsidRPr="002E4A47" w:rsidRDefault="007A168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5FE43B63" w14:textId="77777777" w:rsidR="007A1682" w:rsidRPr="002E4A47" w:rsidRDefault="007A168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51C735E2" w14:textId="77777777" w:rsidR="007A1682" w:rsidRPr="002E4A47" w:rsidRDefault="007A168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26AEEAC" w14:textId="77777777" w:rsidR="007A1682" w:rsidRPr="002E4A47" w:rsidRDefault="007A16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3B5338F1" w14:textId="77777777" w:rsidR="007A1682" w:rsidRPr="002E4A47" w:rsidRDefault="007A16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2BC4414" w14:textId="77777777" w:rsidR="007A1682" w:rsidRPr="002E4A47" w:rsidRDefault="007A16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vAlign w:val="bottom"/>
          </w:tcPr>
          <w:p w14:paraId="0B8C7488" w14:textId="77777777" w:rsidR="007A1682" w:rsidRPr="002E4A47" w:rsidRDefault="007A16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65F40E7" w14:textId="77777777" w:rsidR="007A1682" w:rsidRPr="002E4A47" w:rsidRDefault="007A16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vAlign w:val="bottom"/>
          </w:tcPr>
          <w:p w14:paraId="2F49B0EE" w14:textId="77777777" w:rsidR="007A1682" w:rsidRPr="002E4A47" w:rsidRDefault="007A16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9156EF1" w14:textId="77777777" w:rsidR="007A1682" w:rsidRPr="002E4A47" w:rsidRDefault="007A16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064DF8E5" w14:textId="77777777" w:rsidR="007A1682" w:rsidRPr="002E4A47" w:rsidRDefault="007A168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240D" w:rsidRPr="002E4A47" w14:paraId="5326C240" w14:textId="77777777" w:rsidTr="00006DA6">
        <w:tc>
          <w:tcPr>
            <w:tcW w:w="2698" w:type="dxa"/>
            <w:vAlign w:val="bottom"/>
            <w:hideMark/>
          </w:tcPr>
          <w:p w14:paraId="303EAE08" w14:textId="77777777" w:rsidR="003D5414" w:rsidRPr="002E4A47" w:rsidRDefault="003D541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E4A4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  <w:p w14:paraId="26F83B40" w14:textId="2C0AB803" w:rsidR="00A3240D" w:rsidRPr="002E4A47" w:rsidRDefault="003D541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E4A4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ไม่หมุนเวียน</w:t>
            </w:r>
          </w:p>
        </w:tc>
        <w:tc>
          <w:tcPr>
            <w:tcW w:w="900" w:type="dxa"/>
            <w:vAlign w:val="bottom"/>
          </w:tcPr>
          <w:p w14:paraId="1C05CC3C" w14:textId="77777777" w:rsidR="00A3240D" w:rsidRPr="002E4A47" w:rsidRDefault="00A3240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578E64D" w14:textId="77777777" w:rsidR="00A3240D" w:rsidRPr="002E4A47" w:rsidRDefault="00A3240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2A27DCE9" w14:textId="77777777" w:rsidR="00A3240D" w:rsidRPr="002E4A47" w:rsidRDefault="00A3240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6528E51" w14:textId="77777777" w:rsidR="00A3240D" w:rsidRPr="002E4A47" w:rsidRDefault="00A324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382A91B1" w14:textId="77777777" w:rsidR="00A3240D" w:rsidRPr="002E4A47" w:rsidRDefault="00A3240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4240C17" w14:textId="77777777" w:rsidR="00A3240D" w:rsidRPr="002E4A47" w:rsidRDefault="00A324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05F0B190" w14:textId="77777777" w:rsidR="00A3240D" w:rsidRPr="002E4A47" w:rsidRDefault="00A3240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DD8A7AB" w14:textId="77777777" w:rsidR="00A3240D" w:rsidRPr="002E4A47" w:rsidRDefault="00A3240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bottom"/>
          </w:tcPr>
          <w:p w14:paraId="7BA53A76" w14:textId="77777777" w:rsidR="00A3240D" w:rsidRPr="002E4A47" w:rsidRDefault="00A3240D" w:rsidP="002E4A47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CC0BE13" w14:textId="77777777" w:rsidR="00A3240D" w:rsidRPr="002E4A47" w:rsidRDefault="00A324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5948A675" w14:textId="77777777" w:rsidR="00A3240D" w:rsidRPr="002E4A47" w:rsidRDefault="00A3240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6DA6" w:rsidRPr="002E4A47" w14:paraId="3049AFEF" w14:textId="77777777" w:rsidTr="00006DA6">
        <w:tc>
          <w:tcPr>
            <w:tcW w:w="2698" w:type="dxa"/>
            <w:vAlign w:val="bottom"/>
            <w:hideMark/>
          </w:tcPr>
          <w:p w14:paraId="25789B1B" w14:textId="77777777" w:rsidR="00A3240D" w:rsidRPr="002E4A47" w:rsidRDefault="00A324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หุ้นกู้ที่วัดมูลค่าด้วยราคา</w:t>
            </w:r>
          </w:p>
          <w:p w14:paraId="1EE32D62" w14:textId="77777777" w:rsidR="00A3240D" w:rsidRPr="002E4A47" w:rsidRDefault="00A324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50C286" w14:textId="2280DEA9" w:rsidR="00A3240D" w:rsidRPr="00C31A31" w:rsidRDefault="007A168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31A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700,000</w:t>
            </w:r>
          </w:p>
        </w:tc>
        <w:tc>
          <w:tcPr>
            <w:tcW w:w="241" w:type="dxa"/>
            <w:vAlign w:val="bottom"/>
          </w:tcPr>
          <w:p w14:paraId="114351D2" w14:textId="77777777" w:rsidR="00A3240D" w:rsidRPr="00C31A31" w:rsidRDefault="00A3240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A68F2C" w14:textId="2AFE9E66" w:rsidR="00A3240D" w:rsidRPr="00C31A31" w:rsidRDefault="00C31A31" w:rsidP="00C31A3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A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235,000</w:t>
            </w:r>
          </w:p>
        </w:tc>
        <w:tc>
          <w:tcPr>
            <w:tcW w:w="249" w:type="dxa"/>
            <w:vAlign w:val="bottom"/>
          </w:tcPr>
          <w:p w14:paraId="36CF796E" w14:textId="77777777" w:rsidR="00A3240D" w:rsidRPr="00C31A31" w:rsidRDefault="00A324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7240C2" w14:textId="050F6F59" w:rsidR="00A3240D" w:rsidRPr="00C31A31" w:rsidRDefault="00C31A31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A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A2B3D79" w14:textId="77777777" w:rsidR="00A3240D" w:rsidRPr="00C31A31" w:rsidRDefault="00A324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7E2337B" w14:textId="33D814BF" w:rsidR="00A3240D" w:rsidRPr="00C31A31" w:rsidRDefault="00C31A31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A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3BDDDE6F" w14:textId="77777777" w:rsidR="00A3240D" w:rsidRPr="00C31A31" w:rsidRDefault="00A3240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9AB1FC4" w14:textId="62BD77C7" w:rsidR="002E4A47" w:rsidRPr="00C31A31" w:rsidRDefault="002E4A47" w:rsidP="002E4A47">
            <w:pPr>
              <w:pStyle w:val="acctfourfigures"/>
              <w:tabs>
                <w:tab w:val="clear" w:pos="765"/>
              </w:tabs>
              <w:spacing w:line="240" w:lineRule="atLeast"/>
              <w:ind w:left="-100"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31A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(700,000)</w:t>
            </w:r>
          </w:p>
        </w:tc>
        <w:tc>
          <w:tcPr>
            <w:tcW w:w="249" w:type="dxa"/>
            <w:vAlign w:val="bottom"/>
          </w:tcPr>
          <w:p w14:paraId="44EE7B11" w14:textId="77777777" w:rsidR="00A3240D" w:rsidRPr="00C31A31" w:rsidRDefault="00A324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F4255A" w14:textId="4D5AED78" w:rsidR="00A3240D" w:rsidRPr="00C31A31" w:rsidRDefault="00C31A3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1A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235,000</w:t>
            </w:r>
          </w:p>
        </w:tc>
      </w:tr>
      <w:tr w:rsidR="00006DA6" w:rsidRPr="002E4A47" w14:paraId="4A6A7644" w14:textId="77777777" w:rsidTr="00006DA6">
        <w:tc>
          <w:tcPr>
            <w:tcW w:w="2698" w:type="dxa"/>
            <w:vAlign w:val="bottom"/>
          </w:tcPr>
          <w:p w14:paraId="0A00D169" w14:textId="77777777" w:rsidR="00006DA6" w:rsidRPr="002E4A47" w:rsidRDefault="00006DA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6E6EFA" w14:textId="77777777" w:rsidR="00006DA6" w:rsidRPr="00C31A31" w:rsidRDefault="00006DA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3A451C0" w14:textId="77777777" w:rsidR="00006DA6" w:rsidRPr="00C31A31" w:rsidRDefault="00006DA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E0FFEE" w14:textId="77777777" w:rsidR="00006DA6" w:rsidRPr="00C31A31" w:rsidRDefault="00006DA6" w:rsidP="00C31A3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FC70462" w14:textId="77777777" w:rsidR="00006DA6" w:rsidRPr="00C31A31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0002EA" w14:textId="77777777" w:rsidR="00006DA6" w:rsidRPr="00C31A31" w:rsidRDefault="00006DA6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87C8049" w14:textId="77777777" w:rsidR="00006DA6" w:rsidRPr="00C31A31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52299D" w14:textId="77777777" w:rsidR="00006DA6" w:rsidRPr="00C31A31" w:rsidRDefault="00006DA6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A13559D" w14:textId="77777777" w:rsidR="00006DA6" w:rsidRPr="00C31A31" w:rsidRDefault="00006DA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C818F6" w14:textId="77777777" w:rsidR="00006DA6" w:rsidRPr="00C31A31" w:rsidRDefault="00006DA6" w:rsidP="002E4A47">
            <w:pPr>
              <w:pStyle w:val="acctfourfigures"/>
              <w:tabs>
                <w:tab w:val="clear" w:pos="765"/>
              </w:tabs>
              <w:spacing w:line="240" w:lineRule="atLeast"/>
              <w:ind w:left="-100"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017286AA" w14:textId="77777777" w:rsidR="00006DA6" w:rsidRPr="00C31A31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A4CD73" w14:textId="77777777" w:rsidR="00006DA6" w:rsidRPr="00C31A31" w:rsidRDefault="00006DA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06DA6" w:rsidRPr="002E4A47" w14:paraId="5E132981" w14:textId="77777777" w:rsidTr="00006DA6">
        <w:tc>
          <w:tcPr>
            <w:tcW w:w="2698" w:type="dxa"/>
            <w:vAlign w:val="bottom"/>
          </w:tcPr>
          <w:p w14:paraId="3313E7A0" w14:textId="07C5FD58" w:rsidR="00006DA6" w:rsidRPr="00006DA6" w:rsidRDefault="00006DA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6D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A8A3" w14:textId="77777777" w:rsidR="00006DA6" w:rsidRPr="00C31A31" w:rsidRDefault="00006DA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10B741F2" w14:textId="77777777" w:rsidR="00006DA6" w:rsidRPr="00C31A31" w:rsidRDefault="00006DA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9463" w14:textId="77777777" w:rsidR="00006DA6" w:rsidRPr="00C31A31" w:rsidRDefault="00006DA6" w:rsidP="00C31A3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A6E9200" w14:textId="77777777" w:rsidR="00006DA6" w:rsidRPr="00C31A31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3E363" w14:textId="77777777" w:rsidR="00006DA6" w:rsidRPr="00C31A31" w:rsidRDefault="00006DA6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797418E" w14:textId="77777777" w:rsidR="00006DA6" w:rsidRPr="00C31A31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AB057" w14:textId="77777777" w:rsidR="00006DA6" w:rsidRPr="00C31A31" w:rsidRDefault="00006DA6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550BC595" w14:textId="77777777" w:rsidR="00006DA6" w:rsidRPr="00C31A31" w:rsidRDefault="00006DA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C603" w14:textId="77777777" w:rsidR="00006DA6" w:rsidRPr="00C31A31" w:rsidRDefault="00006DA6" w:rsidP="002E4A47">
            <w:pPr>
              <w:pStyle w:val="acctfourfigures"/>
              <w:tabs>
                <w:tab w:val="clear" w:pos="765"/>
              </w:tabs>
              <w:spacing w:line="240" w:lineRule="atLeast"/>
              <w:ind w:left="-100"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2264359C" w14:textId="77777777" w:rsidR="00006DA6" w:rsidRPr="00C31A31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97750" w14:textId="77777777" w:rsidR="00006DA6" w:rsidRPr="00C31A31" w:rsidRDefault="00006DA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531A" w:rsidRPr="002E4A47" w14:paraId="525241C4" w14:textId="77777777" w:rsidTr="00CE3D23">
        <w:tc>
          <w:tcPr>
            <w:tcW w:w="2698" w:type="dxa"/>
            <w:vAlign w:val="bottom"/>
          </w:tcPr>
          <w:p w14:paraId="37FD3FD2" w14:textId="4CB77EF4" w:rsidR="007E531A" w:rsidRDefault="007E531A" w:rsidP="007E531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863595" w14:textId="77777777" w:rsidR="007E531A" w:rsidRPr="00C31A31" w:rsidRDefault="007E531A" w:rsidP="007E53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CC243E1" w14:textId="77777777" w:rsidR="007E531A" w:rsidRPr="00C31A31" w:rsidRDefault="007E531A" w:rsidP="007E531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vAlign w:val="bottom"/>
          </w:tcPr>
          <w:p w14:paraId="43B31C21" w14:textId="77777777" w:rsidR="007E531A" w:rsidRPr="00C31A31" w:rsidRDefault="007E531A" w:rsidP="007E53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94AEE89" w14:textId="77777777" w:rsidR="007E531A" w:rsidRPr="00C31A31" w:rsidRDefault="007E531A" w:rsidP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bottom"/>
          </w:tcPr>
          <w:p w14:paraId="5AADE1B9" w14:textId="77777777" w:rsidR="007E531A" w:rsidRPr="00C31A31" w:rsidRDefault="007E531A" w:rsidP="007E531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BB95BE2" w14:textId="77777777" w:rsidR="007E531A" w:rsidRPr="00C31A31" w:rsidRDefault="007E531A" w:rsidP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vAlign w:val="bottom"/>
          </w:tcPr>
          <w:p w14:paraId="7106D998" w14:textId="77777777" w:rsidR="007E531A" w:rsidRPr="00C31A31" w:rsidRDefault="007E531A" w:rsidP="007E531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ED69D06" w14:textId="77777777" w:rsidR="007E531A" w:rsidRPr="00C31A31" w:rsidRDefault="007E531A" w:rsidP="007E531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vAlign w:val="bottom"/>
          </w:tcPr>
          <w:p w14:paraId="7A52ABF1" w14:textId="77777777" w:rsidR="007E531A" w:rsidRPr="00C31A31" w:rsidRDefault="007E531A" w:rsidP="007E531A">
            <w:pPr>
              <w:pStyle w:val="acctfourfigures"/>
              <w:tabs>
                <w:tab w:val="clear" w:pos="765"/>
              </w:tabs>
              <w:spacing w:line="240" w:lineRule="atLeast"/>
              <w:ind w:left="-100"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509B48AA" w14:textId="77777777" w:rsidR="007E531A" w:rsidRPr="00C31A31" w:rsidRDefault="007E531A" w:rsidP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vAlign w:val="bottom"/>
          </w:tcPr>
          <w:p w14:paraId="703F955F" w14:textId="77777777" w:rsidR="007E531A" w:rsidRPr="00C31A31" w:rsidRDefault="007E531A" w:rsidP="007E531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531A" w:rsidRPr="002E4A47" w14:paraId="2DB33780" w14:textId="77777777" w:rsidTr="00CE3D23">
        <w:tc>
          <w:tcPr>
            <w:tcW w:w="2698" w:type="dxa"/>
            <w:vAlign w:val="bottom"/>
          </w:tcPr>
          <w:p w14:paraId="70FB7D23" w14:textId="77777777" w:rsidR="007E531A" w:rsidRDefault="007E531A" w:rsidP="007E531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66E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พันธบัตรรัฐบาลที่จะถือจน</w:t>
            </w:r>
          </w:p>
          <w:p w14:paraId="38B1D78B" w14:textId="7AFC8D04" w:rsidR="007E531A" w:rsidRDefault="007E531A" w:rsidP="007E531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566E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A6B316" w14:textId="5EE096C9" w:rsidR="007E531A" w:rsidRPr="00C31A31" w:rsidRDefault="00AA2BEF" w:rsidP="00AA2BEF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B310053" w14:textId="77777777" w:rsidR="007E531A" w:rsidRPr="00C31A31" w:rsidRDefault="007E531A" w:rsidP="007E531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E645E0" w14:textId="0CA127FD" w:rsidR="007E531A" w:rsidRPr="00C31A31" w:rsidRDefault="007E531A" w:rsidP="007E531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A134E0F" w14:textId="77777777" w:rsidR="007E531A" w:rsidRPr="00C31A31" w:rsidRDefault="007E531A" w:rsidP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A66B51" w14:textId="1D87D08E" w:rsidR="007E531A" w:rsidRPr="00C31A31" w:rsidRDefault="007E531A" w:rsidP="007E531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86FE269" w14:textId="77777777" w:rsidR="007E531A" w:rsidRPr="00C31A31" w:rsidRDefault="007E531A" w:rsidP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4DA3C6" w14:textId="02A21736" w:rsidR="007E531A" w:rsidRPr="00C31A31" w:rsidRDefault="00AA2BEF" w:rsidP="00AA2BE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48909D4C" w14:textId="77777777" w:rsidR="007E531A" w:rsidRPr="00C31A31" w:rsidRDefault="007E531A" w:rsidP="007E531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EF598D" w14:textId="342160D2" w:rsidR="007E531A" w:rsidRPr="007E531A" w:rsidRDefault="00AA2BEF" w:rsidP="00AA2BE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10,004</w:t>
            </w:r>
          </w:p>
        </w:tc>
        <w:tc>
          <w:tcPr>
            <w:tcW w:w="249" w:type="dxa"/>
            <w:vAlign w:val="bottom"/>
          </w:tcPr>
          <w:p w14:paraId="6F4B7A78" w14:textId="77777777" w:rsidR="007E531A" w:rsidRPr="00C31A31" w:rsidRDefault="007E531A" w:rsidP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A63E5C" w14:textId="2B6782F6" w:rsidR="007E531A" w:rsidRPr="007E531A" w:rsidRDefault="007E531A" w:rsidP="007E531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10,004</w:t>
            </w:r>
          </w:p>
        </w:tc>
      </w:tr>
      <w:tr w:rsidR="007E531A" w:rsidRPr="002E4A47" w14:paraId="4DB269F9" w14:textId="77777777" w:rsidTr="00CE3D23">
        <w:tc>
          <w:tcPr>
            <w:tcW w:w="2698" w:type="dxa"/>
            <w:vAlign w:val="bottom"/>
          </w:tcPr>
          <w:p w14:paraId="4F64E870" w14:textId="77777777" w:rsidR="007E531A" w:rsidRDefault="007E531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3600B4" w14:textId="77777777" w:rsidR="007E531A" w:rsidRPr="00C31A31" w:rsidRDefault="007E53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4BC5E86F" w14:textId="77777777" w:rsidR="007E531A" w:rsidRPr="00C31A31" w:rsidRDefault="007E531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72CBA9" w14:textId="77777777" w:rsidR="007E531A" w:rsidRPr="00C31A31" w:rsidRDefault="007E531A" w:rsidP="00C31A3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8FBC400" w14:textId="77777777" w:rsidR="007E531A" w:rsidRPr="00C31A31" w:rsidRDefault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9AF0EB" w14:textId="77777777" w:rsidR="007E531A" w:rsidRPr="00C31A31" w:rsidRDefault="007E531A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C194BB0" w14:textId="77777777" w:rsidR="007E531A" w:rsidRPr="00C31A31" w:rsidRDefault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79982B" w14:textId="77777777" w:rsidR="007E531A" w:rsidRPr="00C31A31" w:rsidRDefault="007E531A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0CFA5ED" w14:textId="77777777" w:rsidR="007E531A" w:rsidRPr="00C31A31" w:rsidRDefault="007E531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1D5C20" w14:textId="77777777" w:rsidR="007E531A" w:rsidRPr="00C31A31" w:rsidRDefault="007E531A" w:rsidP="002E4A47">
            <w:pPr>
              <w:pStyle w:val="acctfourfigures"/>
              <w:tabs>
                <w:tab w:val="clear" w:pos="765"/>
              </w:tabs>
              <w:spacing w:line="240" w:lineRule="atLeast"/>
              <w:ind w:left="-100"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1664081A" w14:textId="77777777" w:rsidR="007E531A" w:rsidRPr="00C31A31" w:rsidRDefault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978412" w14:textId="77777777" w:rsidR="007E531A" w:rsidRPr="00C31A31" w:rsidRDefault="007E531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531A" w:rsidRPr="002E4A47" w14:paraId="7E7C9F7B" w14:textId="77777777" w:rsidTr="00006DA6">
        <w:tc>
          <w:tcPr>
            <w:tcW w:w="2698" w:type="dxa"/>
            <w:vAlign w:val="bottom"/>
          </w:tcPr>
          <w:p w14:paraId="743C0C47" w14:textId="77777777" w:rsidR="007E531A" w:rsidRDefault="007E531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FE805" w14:textId="77777777" w:rsidR="007E531A" w:rsidRPr="00C31A31" w:rsidRDefault="007E53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D64D4C4" w14:textId="77777777" w:rsidR="007E531A" w:rsidRPr="00C31A31" w:rsidRDefault="007E531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351F3" w14:textId="77777777" w:rsidR="007E531A" w:rsidRPr="00C31A31" w:rsidRDefault="007E531A" w:rsidP="00C31A3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1AB9CBC" w14:textId="77777777" w:rsidR="007E531A" w:rsidRPr="00C31A31" w:rsidRDefault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8C0BF" w14:textId="77777777" w:rsidR="007E531A" w:rsidRPr="00C31A31" w:rsidRDefault="007E531A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7F7412B" w14:textId="77777777" w:rsidR="007E531A" w:rsidRPr="00C31A31" w:rsidRDefault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BEA08" w14:textId="77777777" w:rsidR="007E531A" w:rsidRPr="00C31A31" w:rsidRDefault="007E531A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599E25D2" w14:textId="77777777" w:rsidR="007E531A" w:rsidRPr="00C31A31" w:rsidRDefault="007E531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DDF4E" w14:textId="77777777" w:rsidR="007E531A" w:rsidRPr="00C31A31" w:rsidRDefault="007E531A" w:rsidP="002E4A47">
            <w:pPr>
              <w:pStyle w:val="acctfourfigures"/>
              <w:tabs>
                <w:tab w:val="clear" w:pos="765"/>
              </w:tabs>
              <w:spacing w:line="240" w:lineRule="atLeast"/>
              <w:ind w:left="-100"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4C0C6A08" w14:textId="77777777" w:rsidR="007E531A" w:rsidRPr="00C31A31" w:rsidRDefault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A5AD" w14:textId="77777777" w:rsidR="007E531A" w:rsidRPr="00C31A31" w:rsidRDefault="007E531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531A" w:rsidRPr="002E4A47" w14:paraId="22FC06EC" w14:textId="77777777" w:rsidTr="00006DA6">
        <w:tc>
          <w:tcPr>
            <w:tcW w:w="2698" w:type="dxa"/>
            <w:vAlign w:val="bottom"/>
          </w:tcPr>
          <w:p w14:paraId="0DFF3663" w14:textId="77777777" w:rsidR="007E531A" w:rsidRDefault="007E531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1B75" w14:textId="77777777" w:rsidR="007E531A" w:rsidRPr="00C31A31" w:rsidRDefault="007E53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AE8006A" w14:textId="77777777" w:rsidR="007E531A" w:rsidRPr="00C31A31" w:rsidRDefault="007E531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C316" w14:textId="77777777" w:rsidR="007E531A" w:rsidRPr="00C31A31" w:rsidRDefault="007E531A" w:rsidP="00C31A3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19D285D" w14:textId="77777777" w:rsidR="007E531A" w:rsidRPr="00C31A31" w:rsidRDefault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5DEA" w14:textId="77777777" w:rsidR="007E531A" w:rsidRPr="00C31A31" w:rsidRDefault="007E531A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279A396" w14:textId="77777777" w:rsidR="007E531A" w:rsidRPr="00C31A31" w:rsidRDefault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9992" w14:textId="77777777" w:rsidR="007E531A" w:rsidRPr="00C31A31" w:rsidRDefault="007E531A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636134FA" w14:textId="77777777" w:rsidR="007E531A" w:rsidRPr="00C31A31" w:rsidRDefault="007E531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A4AD7" w14:textId="77777777" w:rsidR="007E531A" w:rsidRPr="00C31A31" w:rsidRDefault="007E531A" w:rsidP="002E4A47">
            <w:pPr>
              <w:pStyle w:val="acctfourfigures"/>
              <w:tabs>
                <w:tab w:val="clear" w:pos="765"/>
              </w:tabs>
              <w:spacing w:line="240" w:lineRule="atLeast"/>
              <w:ind w:left="-100"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0E55E2CA" w14:textId="77777777" w:rsidR="007E531A" w:rsidRPr="00C31A31" w:rsidRDefault="007E5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A1A34" w14:textId="77777777" w:rsidR="007E531A" w:rsidRPr="00C31A31" w:rsidRDefault="007E531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E531A" w:rsidRPr="002E4A47" w14:paraId="6FD5362F" w14:textId="77777777" w:rsidTr="00387547">
        <w:tc>
          <w:tcPr>
            <w:tcW w:w="2698" w:type="dxa"/>
            <w:vAlign w:val="bottom"/>
          </w:tcPr>
          <w:p w14:paraId="1EF72379" w14:textId="77777777" w:rsidR="007E531A" w:rsidRPr="002E4A47" w:rsidRDefault="007E531A" w:rsidP="003875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932" w:type="dxa"/>
            <w:gridSpan w:val="11"/>
            <w:vAlign w:val="bottom"/>
          </w:tcPr>
          <w:p w14:paraId="0A18ADEE" w14:textId="77777777" w:rsidR="007E531A" w:rsidRPr="004F4000" w:rsidRDefault="007E531A" w:rsidP="003875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40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4F4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/ </w:t>
            </w:r>
            <w:r w:rsidRPr="004F40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531A" w:rsidRPr="002E4A47" w14:paraId="4FDF46B0" w14:textId="77777777" w:rsidTr="00387547">
        <w:tc>
          <w:tcPr>
            <w:tcW w:w="2698" w:type="dxa"/>
            <w:vAlign w:val="bottom"/>
            <w:hideMark/>
          </w:tcPr>
          <w:p w14:paraId="618CA827" w14:textId="77777777" w:rsidR="007E531A" w:rsidRPr="002E4A47" w:rsidRDefault="007E531A" w:rsidP="003875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2E4A47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ตราสารหนี้ที่</w:t>
            </w:r>
            <w:r w:rsidRPr="002E4A4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อยู่ในความต้องการ</w:t>
            </w:r>
          </w:p>
          <w:p w14:paraId="6C1BBC67" w14:textId="77777777" w:rsidR="007E531A" w:rsidRPr="002E4A47" w:rsidRDefault="007E531A" w:rsidP="003875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2E4A47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 xml:space="preserve">   ของตลาด</w:t>
            </w:r>
          </w:p>
        </w:tc>
        <w:tc>
          <w:tcPr>
            <w:tcW w:w="900" w:type="dxa"/>
            <w:vAlign w:val="bottom"/>
            <w:hideMark/>
          </w:tcPr>
          <w:p w14:paraId="7F17AC42" w14:textId="77777777" w:rsidR="007E531A" w:rsidRPr="002E4A47" w:rsidRDefault="007E531A" w:rsidP="003875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A384F18" w14:textId="77777777" w:rsidR="007E531A" w:rsidRPr="002E4A47" w:rsidRDefault="007E531A" w:rsidP="003875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6D3F33F1" w14:textId="77777777" w:rsidR="007E531A" w:rsidRPr="002E4A47" w:rsidRDefault="007E531A" w:rsidP="003875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  <w:hideMark/>
          </w:tcPr>
          <w:p w14:paraId="2CB897CB" w14:textId="77777777" w:rsidR="007E531A" w:rsidRPr="002E4A47" w:rsidRDefault="007E531A" w:rsidP="003875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9" w:type="dxa"/>
            <w:vAlign w:val="bottom"/>
          </w:tcPr>
          <w:p w14:paraId="40A4084F" w14:textId="77777777" w:rsidR="007E531A" w:rsidRPr="002E4A47" w:rsidRDefault="007E531A" w:rsidP="003875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6FDF9610" w14:textId="77777777" w:rsidR="007E531A" w:rsidRPr="002E4A47" w:rsidRDefault="007E531A" w:rsidP="003875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6F8CDC12" w14:textId="77777777" w:rsidR="007E531A" w:rsidRPr="002E4A47" w:rsidRDefault="007E531A" w:rsidP="003875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  <w:hideMark/>
          </w:tcPr>
          <w:p w14:paraId="09E38CE9" w14:textId="77777777" w:rsidR="007E531A" w:rsidRPr="002E4A47" w:rsidRDefault="007E531A" w:rsidP="003875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79A18F8C" w14:textId="77777777" w:rsidR="007E531A" w:rsidRPr="002E4A47" w:rsidRDefault="007E531A" w:rsidP="003875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  <w:vAlign w:val="bottom"/>
            <w:hideMark/>
          </w:tcPr>
          <w:p w14:paraId="460CE3F2" w14:textId="77777777" w:rsidR="007E531A" w:rsidRPr="002E4A47" w:rsidRDefault="007E531A" w:rsidP="003875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49" w:type="dxa"/>
            <w:vAlign w:val="bottom"/>
          </w:tcPr>
          <w:p w14:paraId="77919EF1" w14:textId="77777777" w:rsidR="007E531A" w:rsidRPr="002E4A47" w:rsidRDefault="007E531A" w:rsidP="003875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  <w:hideMark/>
          </w:tcPr>
          <w:p w14:paraId="288B7033" w14:textId="77777777" w:rsidR="007E531A" w:rsidRPr="002E4A47" w:rsidRDefault="007E531A" w:rsidP="003875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85C16B1" w14:textId="77777777" w:rsidR="007E531A" w:rsidRPr="002E4A47" w:rsidRDefault="007E531A" w:rsidP="0038754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A4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E4A4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E531A" w:rsidRPr="002E4A47" w14:paraId="267422D7" w14:textId="77777777" w:rsidTr="00387547">
        <w:trPr>
          <w:trHeight w:val="254"/>
        </w:trPr>
        <w:tc>
          <w:tcPr>
            <w:tcW w:w="2698" w:type="dxa"/>
            <w:vAlign w:val="bottom"/>
          </w:tcPr>
          <w:p w14:paraId="43A7A53B" w14:textId="77777777" w:rsidR="007E531A" w:rsidRPr="002E4A47" w:rsidRDefault="007E531A" w:rsidP="00387547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2" w:type="dxa"/>
            <w:gridSpan w:val="11"/>
            <w:vAlign w:val="bottom"/>
            <w:hideMark/>
          </w:tcPr>
          <w:p w14:paraId="117A935D" w14:textId="77777777" w:rsidR="007E531A" w:rsidRPr="002E4A47" w:rsidRDefault="007E531A" w:rsidP="00387547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2E4A4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06DA6" w:rsidRPr="002E4A47" w14:paraId="4CE95360" w14:textId="77777777" w:rsidTr="00006DA6">
        <w:tc>
          <w:tcPr>
            <w:tcW w:w="2698" w:type="dxa"/>
            <w:vAlign w:val="bottom"/>
          </w:tcPr>
          <w:p w14:paraId="7964BABB" w14:textId="2B22F61A" w:rsidR="00006DA6" w:rsidRPr="00006DA6" w:rsidRDefault="007566E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C899A" w14:textId="77777777" w:rsidR="00006DA6" w:rsidRPr="00C31A31" w:rsidRDefault="00006DA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117A18E" w14:textId="77777777" w:rsidR="00006DA6" w:rsidRPr="00C31A31" w:rsidRDefault="00006DA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7871" w14:textId="77777777" w:rsidR="00006DA6" w:rsidRPr="00C31A31" w:rsidRDefault="00006DA6" w:rsidP="00C31A3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E222ED6" w14:textId="77777777" w:rsidR="00006DA6" w:rsidRPr="00C31A31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BE64" w14:textId="77777777" w:rsidR="00006DA6" w:rsidRPr="00C31A31" w:rsidRDefault="00006DA6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073CA30" w14:textId="77777777" w:rsidR="00006DA6" w:rsidRPr="00C31A31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04E54" w14:textId="77777777" w:rsidR="00006DA6" w:rsidRPr="00C31A31" w:rsidRDefault="00006DA6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2369E3E1" w14:textId="77777777" w:rsidR="00006DA6" w:rsidRPr="00C31A31" w:rsidRDefault="00006DA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7EFC7" w14:textId="77777777" w:rsidR="00006DA6" w:rsidRPr="00C31A31" w:rsidRDefault="00006DA6" w:rsidP="002E4A47">
            <w:pPr>
              <w:pStyle w:val="acctfourfigures"/>
              <w:tabs>
                <w:tab w:val="clear" w:pos="765"/>
              </w:tabs>
              <w:spacing w:line="240" w:lineRule="atLeast"/>
              <w:ind w:left="-100"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3896723F" w14:textId="77777777" w:rsidR="00006DA6" w:rsidRPr="00C31A31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9A344" w14:textId="77777777" w:rsidR="00006DA6" w:rsidRPr="00C31A31" w:rsidRDefault="00006DA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06DA6" w:rsidRPr="002E4A47" w14:paraId="0014C267" w14:textId="77777777" w:rsidTr="00092D16">
        <w:tc>
          <w:tcPr>
            <w:tcW w:w="2698" w:type="dxa"/>
            <w:vAlign w:val="bottom"/>
          </w:tcPr>
          <w:p w14:paraId="542ADDF1" w14:textId="448E31FF" w:rsidR="00006DA6" w:rsidRPr="007566ED" w:rsidRDefault="007566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66E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หุ้นกู้ที่จะถือจนครบกำหนด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1567F" w14:textId="043D7F37" w:rsidR="00006DA6" w:rsidRPr="00092D16" w:rsidRDefault="00AA2BEF" w:rsidP="00AA2BEF">
            <w:pPr>
              <w:pStyle w:val="acctfourfigures"/>
              <w:tabs>
                <w:tab w:val="clear" w:pos="765"/>
                <w:tab w:val="left" w:pos="430"/>
                <w:tab w:val="left" w:pos="52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61B007D9" w14:textId="77777777" w:rsidR="00006DA6" w:rsidRPr="00092D16" w:rsidRDefault="00006DA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9F523" w14:textId="5ABAF4CB" w:rsidR="00006DA6" w:rsidRPr="00092D16" w:rsidRDefault="00092D16" w:rsidP="00C31A3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092D16"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  <w:tc>
          <w:tcPr>
            <w:tcW w:w="249" w:type="dxa"/>
            <w:vAlign w:val="bottom"/>
          </w:tcPr>
          <w:p w14:paraId="19AE095F" w14:textId="77777777" w:rsidR="00006DA6" w:rsidRPr="00092D16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A4A31" w14:textId="46460ADE" w:rsidR="00006DA6" w:rsidRPr="00AA2BEF" w:rsidRDefault="00AA2BEF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AA2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3ED1AFB" w14:textId="77777777" w:rsidR="00006DA6" w:rsidRPr="00092D16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0FF93" w14:textId="081BAEBC" w:rsidR="00006DA6" w:rsidRPr="00092D16" w:rsidRDefault="00AA2BEF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54C995EC" w14:textId="77777777" w:rsidR="00006DA6" w:rsidRPr="00092D16" w:rsidRDefault="00006DA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71AC" w14:textId="290B0BBC" w:rsidR="00006DA6" w:rsidRPr="00AA2BEF" w:rsidRDefault="00AA2BEF" w:rsidP="00AA2BEF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AA2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37DAC5C0" w14:textId="77777777" w:rsidR="00006DA6" w:rsidRPr="00092D16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130AA" w14:textId="725C8CF3" w:rsidR="00006DA6" w:rsidRPr="00092D16" w:rsidRDefault="00AA2BE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700,000</w:t>
            </w:r>
          </w:p>
        </w:tc>
      </w:tr>
      <w:tr w:rsidR="00006DA6" w:rsidRPr="002E4A47" w14:paraId="551B7E73" w14:textId="77777777" w:rsidTr="00092D16">
        <w:tc>
          <w:tcPr>
            <w:tcW w:w="2698" w:type="dxa"/>
            <w:vAlign w:val="bottom"/>
          </w:tcPr>
          <w:p w14:paraId="4A74EB37" w14:textId="77777777" w:rsidR="007566ED" w:rsidRDefault="007566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566E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พันธบัตรรัฐบาลที่จะถือจน</w:t>
            </w:r>
          </w:p>
          <w:p w14:paraId="1B9EF26E" w14:textId="06E037EA" w:rsidR="00006DA6" w:rsidRPr="007566ED" w:rsidRDefault="007566ED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566E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C71CF5" w14:textId="19590738" w:rsidR="00006DA6" w:rsidRPr="00092D16" w:rsidRDefault="00AA2B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10,021</w:t>
            </w:r>
          </w:p>
        </w:tc>
        <w:tc>
          <w:tcPr>
            <w:tcW w:w="241" w:type="dxa"/>
            <w:vAlign w:val="bottom"/>
          </w:tcPr>
          <w:p w14:paraId="60AEC948" w14:textId="77777777" w:rsidR="00006DA6" w:rsidRPr="00092D16" w:rsidRDefault="00006DA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CA6AD" w14:textId="0776A333" w:rsidR="00006DA6" w:rsidRPr="00092D16" w:rsidRDefault="00AA2BEF" w:rsidP="00AA2BE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F42F451" w14:textId="77777777" w:rsidR="00006DA6" w:rsidRPr="00092D16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A3AD7B" w14:textId="6D5F8350" w:rsidR="00006DA6" w:rsidRPr="00AA2BEF" w:rsidRDefault="00AA2BEF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AA2B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0430A4B" w14:textId="77777777" w:rsidR="00006DA6" w:rsidRPr="00092D16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EECB71" w14:textId="7FDF17CC" w:rsidR="00006DA6" w:rsidRPr="00092D16" w:rsidRDefault="00AA2BEF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264" w:type="dxa"/>
            <w:vAlign w:val="bottom"/>
          </w:tcPr>
          <w:p w14:paraId="21FF92FB" w14:textId="77777777" w:rsidR="00006DA6" w:rsidRPr="00092D16" w:rsidRDefault="00006DA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6745C" w14:textId="45EE6286" w:rsidR="00006DA6" w:rsidRPr="00092D16" w:rsidRDefault="00AA2BEF" w:rsidP="002E4A47">
            <w:pPr>
              <w:pStyle w:val="acctfourfigures"/>
              <w:tabs>
                <w:tab w:val="clear" w:pos="765"/>
              </w:tabs>
              <w:spacing w:line="240" w:lineRule="atLeast"/>
              <w:ind w:left="-100" w:right="-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(10,004)</w:t>
            </w:r>
          </w:p>
        </w:tc>
        <w:tc>
          <w:tcPr>
            <w:tcW w:w="249" w:type="dxa"/>
            <w:vAlign w:val="bottom"/>
          </w:tcPr>
          <w:p w14:paraId="469ACAB5" w14:textId="77777777" w:rsidR="00006DA6" w:rsidRPr="00092D16" w:rsidRDefault="00006D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F6110" w14:textId="750C89B3" w:rsidR="00006DA6" w:rsidRPr="00092D16" w:rsidRDefault="00AA2BEF" w:rsidP="00AA2BE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92D16" w:rsidRPr="002E4A47" w14:paraId="1A4D9165" w14:textId="77777777" w:rsidTr="00092D16">
        <w:tc>
          <w:tcPr>
            <w:tcW w:w="2698" w:type="dxa"/>
            <w:vAlign w:val="bottom"/>
          </w:tcPr>
          <w:p w14:paraId="03553893" w14:textId="77777777" w:rsidR="00092D16" w:rsidRPr="007566ED" w:rsidRDefault="00092D1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680324" w14:textId="5796EBD9" w:rsidR="00092D16" w:rsidRPr="00AA2BEF" w:rsidRDefault="00AA2BE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B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10,021</w:t>
            </w:r>
          </w:p>
        </w:tc>
        <w:tc>
          <w:tcPr>
            <w:tcW w:w="241" w:type="dxa"/>
            <w:vAlign w:val="bottom"/>
          </w:tcPr>
          <w:p w14:paraId="6C4D6E92" w14:textId="77777777" w:rsidR="00092D16" w:rsidRPr="00AA2BEF" w:rsidRDefault="00092D1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7B692" w14:textId="7A64E868" w:rsidR="00092D16" w:rsidRPr="00AA2BEF" w:rsidRDefault="00AA2BEF" w:rsidP="00C31A3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700,000</w:t>
            </w:r>
          </w:p>
        </w:tc>
        <w:tc>
          <w:tcPr>
            <w:tcW w:w="249" w:type="dxa"/>
            <w:vAlign w:val="bottom"/>
          </w:tcPr>
          <w:p w14:paraId="6443EFA8" w14:textId="77777777" w:rsidR="00092D16" w:rsidRPr="00AA2BEF" w:rsidRDefault="00092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4DDA2C" w14:textId="0C34CB1B" w:rsidR="00092D16" w:rsidRPr="00AA2BEF" w:rsidRDefault="00AA2BEF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EB7912A" w14:textId="77777777" w:rsidR="00092D16" w:rsidRPr="00AA2BEF" w:rsidRDefault="00092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48E786" w14:textId="37463CB9" w:rsidR="00092D16" w:rsidRPr="00AA2BEF" w:rsidRDefault="00AA2BEF" w:rsidP="00C31A3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(17)</w:t>
            </w:r>
          </w:p>
        </w:tc>
        <w:tc>
          <w:tcPr>
            <w:tcW w:w="264" w:type="dxa"/>
            <w:vAlign w:val="bottom"/>
          </w:tcPr>
          <w:p w14:paraId="4EE6F5C4" w14:textId="77777777" w:rsidR="00092D16" w:rsidRPr="00AA2BEF" w:rsidRDefault="00092D1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F443C" w14:textId="72F35F3C" w:rsidR="00092D16" w:rsidRPr="00AA2BEF" w:rsidRDefault="00AA2BEF" w:rsidP="002E4A47">
            <w:pPr>
              <w:pStyle w:val="acctfourfigures"/>
              <w:tabs>
                <w:tab w:val="clear" w:pos="765"/>
              </w:tabs>
              <w:spacing w:line="240" w:lineRule="atLeast"/>
              <w:ind w:left="-100" w:right="-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A2BE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(10,004)</w:t>
            </w:r>
          </w:p>
        </w:tc>
        <w:tc>
          <w:tcPr>
            <w:tcW w:w="249" w:type="dxa"/>
            <w:vAlign w:val="bottom"/>
          </w:tcPr>
          <w:p w14:paraId="00997815" w14:textId="77777777" w:rsidR="00092D16" w:rsidRPr="00AA2BEF" w:rsidRDefault="00092D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07FA5" w14:textId="56422778" w:rsidR="00092D16" w:rsidRPr="00AA2BEF" w:rsidRDefault="00AA2BE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2B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700,000</w:t>
            </w:r>
          </w:p>
        </w:tc>
      </w:tr>
    </w:tbl>
    <w:p w14:paraId="0ABDF55A" w14:textId="77777777" w:rsidR="001E63EF" w:rsidRPr="000119D0" w:rsidRDefault="001E63EF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35BFA8B6" w14:textId="77777777" w:rsidR="005C4653" w:rsidRPr="005C4653" w:rsidRDefault="005C4653" w:rsidP="005C4653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hanging="702"/>
        <w:rPr>
          <w:rFonts w:ascii="Angsana New" w:hAnsi="Angsana New"/>
          <w:b/>
          <w:bCs/>
          <w:i/>
          <w:iCs/>
          <w:sz w:val="30"/>
          <w:szCs w:val="30"/>
        </w:rPr>
      </w:pPr>
      <w:r w:rsidRPr="005C465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นโยบายการจัดการความเสี่ยงด้านการเงิน</w:t>
      </w:r>
    </w:p>
    <w:p w14:paraId="14B8208B" w14:textId="77777777" w:rsidR="00094019" w:rsidRPr="000119D0" w:rsidRDefault="00094019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6C5207A" w14:textId="77777777" w:rsidR="00094019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0119D0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กรอบการบริหารจัดการความเสี่ยง</w:t>
      </w:r>
    </w:p>
    <w:p w14:paraId="037BDA11" w14:textId="77777777" w:rsidR="000119D0" w:rsidRPr="000119D0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41696776" w14:textId="77777777" w:rsidR="000119D0" w:rsidRPr="000119D0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119D0">
        <w:rPr>
          <w:rFonts w:ascii="Angsana New" w:hAnsi="Angsana New"/>
          <w:spacing w:val="-6"/>
          <w:sz w:val="30"/>
          <w:szCs w:val="30"/>
          <w:cs/>
          <w:lang w:val="en-GB"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</w:t>
      </w:r>
      <w:r w:rsidRPr="000119D0">
        <w:rPr>
          <w:rFonts w:ascii="Angsana New" w:hAnsi="Angsana New"/>
          <w:sz w:val="30"/>
          <w:szCs w:val="30"/>
          <w:cs/>
          <w:lang w:val="en-GB"/>
        </w:rPr>
        <w:t>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119D0">
        <w:rPr>
          <w:rFonts w:ascii="Angsana New" w:hAnsi="Angsana New"/>
          <w:sz w:val="30"/>
          <w:szCs w:val="30"/>
          <w:cs/>
          <w:lang w:val="en-GB"/>
        </w:rPr>
        <w:t>คณะกรรมการบริหารความเสี่ยงจะรายงานการดำเนินการดังกล่าว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</w:t>
      </w:r>
      <w:r w:rsidRPr="000119D0">
        <w:rPr>
          <w:rFonts w:ascii="Angsana New" w:hAnsi="Angsana New"/>
          <w:sz w:val="30"/>
          <w:szCs w:val="30"/>
          <w:cs/>
          <w:lang w:val="en-GB"/>
        </w:rPr>
        <w:t>ต่อคณะกรรมการบริษัทอย่างสม่ำเสมอ</w:t>
      </w:r>
    </w:p>
    <w:p w14:paraId="43C51480" w14:textId="77777777" w:rsidR="00AD2E08" w:rsidRPr="000119D0" w:rsidRDefault="00AD2E08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03B7D2DE" w14:textId="77777777" w:rsidR="000119D0" w:rsidRPr="000119D0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119D0">
        <w:rPr>
          <w:rFonts w:ascii="Angsana New" w:hAnsi="Angsana New"/>
          <w:sz w:val="30"/>
          <w:szCs w:val="30"/>
          <w:cs/>
          <w:lang w:val="en-GB"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           </w:t>
      </w:r>
      <w:r w:rsidRPr="000119D0">
        <w:rPr>
          <w:rFonts w:ascii="Angsana New" w:hAnsi="Angsana New"/>
          <w:sz w:val="30"/>
          <w:szCs w:val="30"/>
          <w:cs/>
          <w:lang w:val="en-GB"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  </w:t>
      </w:r>
      <w:r w:rsidRPr="000119D0">
        <w:rPr>
          <w:rFonts w:ascii="Angsana New" w:hAnsi="Angsana New"/>
          <w:sz w:val="30"/>
          <w:szCs w:val="30"/>
          <w:cs/>
          <w:lang w:val="en-GB"/>
        </w:rPr>
        <w:t>ในตลาดและการดำเนินงานของกลุ่มบริษัท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119D0">
        <w:rPr>
          <w:rFonts w:ascii="Angsana New" w:hAnsi="Angsana New"/>
          <w:sz w:val="30"/>
          <w:szCs w:val="30"/>
          <w:cs/>
          <w:lang w:val="en-GB"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E215049" w14:textId="77777777" w:rsidR="000119D0" w:rsidRPr="000119D0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1F11DEDB" w14:textId="77777777" w:rsidR="00094019" w:rsidRPr="000119D0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119D0">
        <w:rPr>
          <w:rFonts w:ascii="Angsana New" w:hAnsi="Angsana New"/>
          <w:sz w:val="30"/>
          <w:szCs w:val="30"/>
          <w:cs/>
          <w:lang w:val="en-GB"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         </w:t>
      </w:r>
      <w:r w:rsidRPr="000119D0">
        <w:rPr>
          <w:rFonts w:ascii="Angsana New" w:hAnsi="Angsana New"/>
          <w:sz w:val="30"/>
          <w:szCs w:val="30"/>
          <w:cs/>
          <w:lang w:val="en-GB"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B9F4556" w14:textId="77777777" w:rsidR="000119D0" w:rsidRPr="000119D0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6"/>
          <w:sz w:val="24"/>
          <w:szCs w:val="24"/>
          <w:lang w:val="en-GB"/>
        </w:rPr>
      </w:pPr>
    </w:p>
    <w:p w14:paraId="7833BC8B" w14:textId="3934F49B" w:rsidR="00094019" w:rsidRPr="006D32E8" w:rsidRDefault="000119D0" w:rsidP="00011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E8482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/>
          <w:b/>
          <w:bCs/>
          <w:i/>
          <w:iCs/>
          <w:sz w:val="30"/>
          <w:szCs w:val="30"/>
        </w:rPr>
        <w:t>.1)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  <w:r w:rsidR="00094019" w:rsidRPr="006D32E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09401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3D52B8F" w14:textId="77777777" w:rsidR="000119D0" w:rsidRPr="000B5CF1" w:rsidRDefault="000119D0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53F511F2" w14:textId="77777777" w:rsidR="000119D0" w:rsidRPr="000B5CF1" w:rsidRDefault="000119D0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B5CF1">
        <w:rPr>
          <w:rFonts w:ascii="Angsana New" w:hAnsi="Angsana New"/>
          <w:sz w:val="30"/>
          <w:szCs w:val="30"/>
          <w:cs/>
          <w:lang w:val="en-GB"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0B5CF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0B5CF1">
        <w:rPr>
          <w:rFonts w:ascii="Angsana New" w:hAnsi="Angsana New"/>
          <w:sz w:val="30"/>
          <w:szCs w:val="30"/>
          <w:cs/>
          <w:lang w:val="en-GB"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7BBE5AA2" w14:textId="77777777" w:rsidR="00094019" w:rsidRPr="00566AE3" w:rsidRDefault="00094019" w:rsidP="000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</w:rPr>
        <w:t xml:space="preserve">      </w:t>
      </w:r>
    </w:p>
    <w:p w14:paraId="50A8045E" w14:textId="5D96013D" w:rsidR="000B5CF1" w:rsidRPr="009834DF" w:rsidRDefault="00E532F2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ind w:left="540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(</w:t>
      </w:r>
      <w:r w:rsidR="00E84820">
        <w:rPr>
          <w:rFonts w:ascii="Angsana New" w:hAnsi="Angsana New" w:hint="cs"/>
          <w:sz w:val="30"/>
          <w:szCs w:val="30"/>
          <w:cs/>
        </w:rPr>
        <w:t>ค</w:t>
      </w:r>
      <w:r>
        <w:rPr>
          <w:rFonts w:ascii="Angsana New" w:hAnsi="Angsana New"/>
          <w:sz w:val="30"/>
          <w:szCs w:val="30"/>
        </w:rPr>
        <w:t>.1.1)</w:t>
      </w:r>
      <w:r>
        <w:rPr>
          <w:rFonts w:ascii="Angsana New" w:hAnsi="Angsana New"/>
          <w:sz w:val="30"/>
          <w:szCs w:val="30"/>
        </w:rPr>
        <w:tab/>
      </w:r>
      <w:r w:rsidR="000B5CF1" w:rsidRPr="00B96E5D">
        <w:rPr>
          <w:rFonts w:ascii="Angsana New" w:hAnsi="Angsana New" w:hint="cs"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58BC6C61" w14:textId="77777777" w:rsidR="000B5CF1" w:rsidRPr="000B5CF1" w:rsidRDefault="000B5CF1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F96A419" w14:textId="56AE44A7" w:rsidR="000B5CF1" w:rsidRPr="000B5CF1" w:rsidRDefault="000B5CF1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</w:rPr>
      </w:pPr>
      <w:r w:rsidRPr="000B5CF1">
        <w:rPr>
          <w:rFonts w:ascii="Angsana New" w:hAnsi="Angsana New"/>
          <w:spacing w:val="-6"/>
          <w:sz w:val="30"/>
          <w:szCs w:val="30"/>
          <w:cs/>
          <w:lang w:val="en-GB"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0B5CF1">
        <w:rPr>
          <w:rFonts w:ascii="Angsana New" w:hAnsi="Angsana New"/>
          <w:sz w:val="30"/>
          <w:szCs w:val="30"/>
          <w:cs/>
          <w:lang w:val="en-GB"/>
        </w:rPr>
        <w:t xml:space="preserve">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     </w:t>
      </w:r>
      <w:r w:rsidRPr="000B5CF1">
        <w:rPr>
          <w:rFonts w:ascii="Angsana New" w:hAnsi="Angsana New"/>
          <w:sz w:val="30"/>
          <w:szCs w:val="30"/>
          <w:cs/>
          <w:lang w:val="en-GB"/>
        </w:rPr>
        <w:t xml:space="preserve"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61222B45" w14:textId="77777777" w:rsidR="000B5CF1" w:rsidRPr="000B5CF1" w:rsidRDefault="000B5CF1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6E2EE40" w14:textId="751C7369" w:rsidR="000B5CF1" w:rsidRPr="000B5CF1" w:rsidRDefault="000B5CF1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6432A3">
        <w:rPr>
          <w:rFonts w:ascii="Angsana New" w:hAnsi="Angsana New"/>
          <w:spacing w:val="-6"/>
          <w:sz w:val="30"/>
          <w:szCs w:val="30"/>
          <w:cs/>
          <w:lang w:val="en-GB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</w:t>
      </w:r>
      <w:r w:rsidRPr="006432A3">
        <w:rPr>
          <w:rFonts w:ascii="Angsana New" w:hAnsi="Angsana New"/>
          <w:sz w:val="30"/>
          <w:szCs w:val="30"/>
          <w:lang w:val="en-GB"/>
        </w:rPr>
        <w:t xml:space="preserve">   </w:t>
      </w:r>
      <w:r w:rsidRPr="006432A3">
        <w:rPr>
          <w:rFonts w:ascii="Angsana New" w:hAnsi="Angsana New"/>
          <w:sz w:val="30"/>
          <w:szCs w:val="30"/>
          <w:cs/>
          <w:lang w:val="en-GB"/>
        </w:rPr>
        <w:t>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กลุ่มบริษัทจะทบทวนอันดับความน่าเชื่อถือภายนอก (ถ้ามี) งบการเงิน ข้อมูลของสถาบันจัดอันดับ</w:t>
      </w:r>
      <w:r w:rsidRPr="006432A3">
        <w:rPr>
          <w:rFonts w:ascii="Angsana New" w:hAnsi="Angsana New" w:hint="cs"/>
          <w:sz w:val="30"/>
          <w:szCs w:val="30"/>
          <w:cs/>
          <w:lang w:val="en-GB"/>
        </w:rPr>
        <w:t xml:space="preserve">   </w:t>
      </w:r>
      <w:r w:rsidRPr="006432A3">
        <w:rPr>
          <w:rFonts w:ascii="Angsana New" w:hAnsi="Angsana New"/>
          <w:sz w:val="30"/>
          <w:szCs w:val="30"/>
          <w:cs/>
          <w:lang w:val="en-GB"/>
        </w:rPr>
        <w:t>ความน่าเชื่อถือ ข้อมูลอุตสาหกรรมและหนังสือรับรองฐานะทางการเงินของธนาคารสำหรับบางกรณี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ADAF493" w14:textId="77777777" w:rsidR="000B5CF1" w:rsidRPr="000B5CF1" w:rsidRDefault="000B5CF1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CE597D3" w14:textId="673F0B80" w:rsidR="000B5CF1" w:rsidRPr="000B5CF1" w:rsidRDefault="000B5CF1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B5CF1">
        <w:rPr>
          <w:rFonts w:ascii="Angsana New" w:hAnsi="Angsana New"/>
          <w:sz w:val="30"/>
          <w:szCs w:val="30"/>
          <w:cs/>
          <w:lang w:val="en-GB"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6432A3">
        <w:rPr>
          <w:rFonts w:ascii="Angsana New" w:hAnsi="Angsana New"/>
          <w:sz w:val="30"/>
          <w:szCs w:val="30"/>
          <w:lang w:val="en-GB"/>
        </w:rPr>
        <w:t>3</w:t>
      </w:r>
      <w:r w:rsidRPr="000B5CF1">
        <w:rPr>
          <w:rFonts w:ascii="Angsana New" w:hAnsi="Angsana New"/>
          <w:sz w:val="30"/>
          <w:szCs w:val="30"/>
          <w:cs/>
          <w:lang w:val="en-GB"/>
        </w:rPr>
        <w:t xml:space="preserve"> เดือน</w:t>
      </w:r>
    </w:p>
    <w:p w14:paraId="4EFE4D32" w14:textId="5E6BC18A" w:rsidR="000B5CF1" w:rsidRDefault="000B5CF1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6ECB06F" w14:textId="21398258" w:rsidR="006432A3" w:rsidRDefault="006432A3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64A32A6" w14:textId="5785EB7C" w:rsidR="006432A3" w:rsidRDefault="006432A3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7A7E470" w14:textId="0EF38837" w:rsidR="006432A3" w:rsidRDefault="006432A3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FBD4C32" w14:textId="0C20E612" w:rsidR="006432A3" w:rsidRDefault="006432A3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526F416" w14:textId="226EEEFF" w:rsidR="006432A3" w:rsidRDefault="006432A3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4D381E8" w14:textId="112B6FE2" w:rsidR="006432A3" w:rsidRDefault="006432A3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A6FF955" w14:textId="44BD0F9D" w:rsidR="006432A3" w:rsidRDefault="006432A3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40CDCCB" w14:textId="1C7F1AA9" w:rsidR="006432A3" w:rsidRDefault="006432A3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32E80BD" w14:textId="3A0DA71B" w:rsidR="006432A3" w:rsidRDefault="006432A3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8D0857C" w14:textId="77777777" w:rsidR="006432A3" w:rsidRPr="000B5CF1" w:rsidRDefault="006432A3" w:rsidP="000B5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9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CE46550" w14:textId="77777777" w:rsidR="000B5CF1" w:rsidRPr="000B5CF1" w:rsidRDefault="000B5CF1" w:rsidP="00BB7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0B5CF1">
        <w:rPr>
          <w:rFonts w:ascii="Angsana New" w:hAnsi="Angsana New"/>
          <w:sz w:val="30"/>
          <w:szCs w:val="30"/>
          <w:cs/>
          <w:lang w:val="en-GB"/>
        </w:rPr>
        <w:lastRenderedPageBreak/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า</w:t>
      </w:r>
    </w:p>
    <w:p w14:paraId="310F61FD" w14:textId="77777777" w:rsidR="000B5CF1" w:rsidRDefault="000B5CF1" w:rsidP="000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1"/>
        <w:gridCol w:w="224"/>
        <w:gridCol w:w="846"/>
        <w:gridCol w:w="267"/>
        <w:gridCol w:w="1164"/>
        <w:gridCol w:w="222"/>
        <w:gridCol w:w="1143"/>
        <w:gridCol w:w="222"/>
        <w:gridCol w:w="1162"/>
        <w:gridCol w:w="222"/>
        <w:gridCol w:w="1304"/>
      </w:tblGrid>
      <w:tr w:rsidR="000B5CF1" w:rsidRPr="00E75E42" w14:paraId="7CC22FA5" w14:textId="77777777" w:rsidTr="004E57FC">
        <w:trPr>
          <w:trHeight w:val="20"/>
        </w:trPr>
        <w:tc>
          <w:tcPr>
            <w:tcW w:w="2461" w:type="dxa"/>
            <w:shd w:val="clear" w:color="auto" w:fill="auto"/>
            <w:vAlign w:val="bottom"/>
          </w:tcPr>
          <w:p w14:paraId="362EFC08" w14:textId="77777777" w:rsidR="000B5CF1" w:rsidRPr="00E75E42" w:rsidRDefault="000B5CF1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6" w:name="_Hlk60819406"/>
          </w:p>
        </w:tc>
        <w:tc>
          <w:tcPr>
            <w:tcW w:w="224" w:type="dxa"/>
          </w:tcPr>
          <w:p w14:paraId="43877F92" w14:textId="77777777" w:rsidR="000B5CF1" w:rsidRPr="00C6148E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4035D483" w14:textId="77777777" w:rsidR="000B5CF1" w:rsidRPr="00C6148E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C268293" w14:textId="77777777" w:rsidR="000B5CF1" w:rsidRPr="00C6148E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39" w:type="dxa"/>
            <w:gridSpan w:val="7"/>
            <w:vAlign w:val="bottom"/>
          </w:tcPr>
          <w:p w14:paraId="1C6C2B34" w14:textId="77777777" w:rsidR="000B5CF1" w:rsidRPr="00C6148E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5CF1" w:rsidRPr="00E75E42" w14:paraId="59917076" w14:textId="77777777" w:rsidTr="004E57FC">
        <w:trPr>
          <w:trHeight w:val="20"/>
        </w:trPr>
        <w:tc>
          <w:tcPr>
            <w:tcW w:w="2461" w:type="dxa"/>
            <w:shd w:val="clear" w:color="auto" w:fill="auto"/>
            <w:vAlign w:val="bottom"/>
          </w:tcPr>
          <w:p w14:paraId="40AAD144" w14:textId="77777777" w:rsidR="000B5CF1" w:rsidRPr="00E75E42" w:rsidRDefault="000B5CF1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24" w:type="dxa"/>
          </w:tcPr>
          <w:p w14:paraId="742AEF26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2E256FA7" w14:textId="77777777" w:rsidR="000B5CF1" w:rsidRPr="00A82E48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D393467" w14:textId="77777777" w:rsidR="000B5CF1" w:rsidRPr="00A82E48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69C5259" w14:textId="77777777" w:rsidR="000B5CF1" w:rsidRPr="00A82E48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</w:tcPr>
          <w:p w14:paraId="760FEEC7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14:paraId="5C484F50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2" w:type="dxa"/>
            <w:vAlign w:val="bottom"/>
          </w:tcPr>
          <w:p w14:paraId="5D179630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CE99F61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22" w:type="dxa"/>
            <w:vAlign w:val="bottom"/>
          </w:tcPr>
          <w:p w14:paraId="59943450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5A7C671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3074ADAD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22" w:type="dxa"/>
            <w:vAlign w:val="bottom"/>
          </w:tcPr>
          <w:p w14:paraId="07378A69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8C59956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4F98651D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246BE087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0B5CF1" w:rsidRPr="00E75E42" w14:paraId="0DA0C948" w14:textId="77777777" w:rsidTr="004E57FC">
        <w:trPr>
          <w:trHeight w:val="20"/>
        </w:trPr>
        <w:tc>
          <w:tcPr>
            <w:tcW w:w="2461" w:type="dxa"/>
            <w:shd w:val="clear" w:color="auto" w:fill="auto"/>
            <w:vAlign w:val="bottom"/>
          </w:tcPr>
          <w:p w14:paraId="3B943B67" w14:textId="77777777" w:rsidR="000B5CF1" w:rsidRPr="00E75E42" w:rsidRDefault="000B5CF1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14:paraId="40B7C4C5" w14:textId="77777777" w:rsidR="000B5CF1" w:rsidRPr="00C6148E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6504980D" w14:textId="77777777" w:rsidR="000B5CF1" w:rsidRPr="00C6148E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C4A066E" w14:textId="77777777" w:rsidR="000B5CF1" w:rsidRPr="00C6148E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9" w:type="dxa"/>
            <w:gridSpan w:val="7"/>
            <w:vAlign w:val="bottom"/>
          </w:tcPr>
          <w:p w14:paraId="3EE5B6C0" w14:textId="77777777" w:rsidR="000B5CF1" w:rsidRPr="00C6148E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5CF1" w:rsidRPr="00E75E42" w14:paraId="112B019A" w14:textId="77777777" w:rsidTr="004E57FC">
        <w:trPr>
          <w:trHeight w:val="20"/>
        </w:trPr>
        <w:tc>
          <w:tcPr>
            <w:tcW w:w="2461" w:type="dxa"/>
          </w:tcPr>
          <w:p w14:paraId="6C56875A" w14:textId="77777777" w:rsidR="000B5CF1" w:rsidRPr="00A82E48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4" w:type="dxa"/>
          </w:tcPr>
          <w:p w14:paraId="4E936A60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0864C742" w14:textId="77777777" w:rsidR="000B5CF1" w:rsidRPr="00A82E48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1D3CF569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69F8D18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71F4A449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14F8B2A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739AB3D4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0F1C999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26CFB68B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99AC2AC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CF1" w:rsidRPr="00E75E42" w14:paraId="4C5282E5" w14:textId="77777777" w:rsidTr="004E57FC">
        <w:trPr>
          <w:trHeight w:val="20"/>
        </w:trPr>
        <w:tc>
          <w:tcPr>
            <w:tcW w:w="2461" w:type="dxa"/>
          </w:tcPr>
          <w:p w14:paraId="39E91E81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14:paraId="3F43FF20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2E9F344F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CA691B1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D3008B9" w14:textId="0D534508" w:rsidR="000B5CF1" w:rsidRPr="00E75E42" w:rsidRDefault="008B2BBB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C13D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734</w:t>
            </w:r>
          </w:p>
        </w:tc>
        <w:tc>
          <w:tcPr>
            <w:tcW w:w="222" w:type="dxa"/>
          </w:tcPr>
          <w:p w14:paraId="06CB5762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1E40A97" w14:textId="4BC21AF2" w:rsidR="000B5CF1" w:rsidRPr="00E75E42" w:rsidRDefault="00C13DDD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4,794</w:t>
            </w:r>
          </w:p>
        </w:tc>
        <w:tc>
          <w:tcPr>
            <w:tcW w:w="222" w:type="dxa"/>
          </w:tcPr>
          <w:p w14:paraId="64772157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946E251" w14:textId="5CCD85F7" w:rsidR="000B5CF1" w:rsidRPr="00E75E42" w:rsidRDefault="008B2BBB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0B4B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6196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22" w:type="dxa"/>
          </w:tcPr>
          <w:p w14:paraId="3F6523DA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61D47A6" w14:textId="77777777" w:rsidR="000B5CF1" w:rsidRPr="003A279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5CF1" w:rsidRPr="00E75E42" w14:paraId="02C7B966" w14:textId="77777777" w:rsidTr="004E57FC">
        <w:trPr>
          <w:trHeight w:val="20"/>
        </w:trPr>
        <w:tc>
          <w:tcPr>
            <w:tcW w:w="2461" w:type="dxa"/>
          </w:tcPr>
          <w:p w14:paraId="147471FF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14:paraId="5245FF34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625C573D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B8BA7D7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7B28D12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67DA9439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77540BF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7841CAC1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F0C597C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67D197D3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EBA792E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CF1" w:rsidRPr="00E75E42" w14:paraId="04E1F9E8" w14:textId="77777777" w:rsidTr="004E57FC">
        <w:trPr>
          <w:trHeight w:val="20"/>
        </w:trPr>
        <w:tc>
          <w:tcPr>
            <w:tcW w:w="2461" w:type="dxa"/>
          </w:tcPr>
          <w:p w14:paraId="43202FE2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24" w:type="dxa"/>
          </w:tcPr>
          <w:p w14:paraId="44D9C2ED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7117D610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A7C0718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328F11F" w14:textId="219DB7FA" w:rsidR="000B5CF1" w:rsidRPr="00E75E42" w:rsidRDefault="008B2BBB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B4B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222" w:type="dxa"/>
          </w:tcPr>
          <w:p w14:paraId="14B6FE18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B3E8B4D" w14:textId="5695F0D1" w:rsidR="000B5CF1" w:rsidRPr="003A2791" w:rsidRDefault="00C13DDD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3972E5BC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7E43232" w14:textId="4CDB3D60" w:rsidR="000B5CF1" w:rsidRPr="00E75E42" w:rsidRDefault="008B2BBB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B4B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222" w:type="dxa"/>
          </w:tcPr>
          <w:p w14:paraId="586653EC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8AE6192" w14:textId="77777777" w:rsidR="000B5CF1" w:rsidRPr="003A279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5CF1" w:rsidRPr="00E75E42" w14:paraId="0D936702" w14:textId="77777777" w:rsidTr="004E57FC">
        <w:trPr>
          <w:trHeight w:val="20"/>
        </w:trPr>
        <w:tc>
          <w:tcPr>
            <w:tcW w:w="2461" w:type="dxa"/>
          </w:tcPr>
          <w:p w14:paraId="6C3CE0EA" w14:textId="77777777" w:rsidR="000B5CF1" w:rsidRPr="00E65A1C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>3 - 6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14:paraId="768D7494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2BBE5079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F21EB6D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3519AA7" w14:textId="364A0517" w:rsidR="000B5CF1" w:rsidRDefault="00C13DDD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2" w:type="dxa"/>
          </w:tcPr>
          <w:p w14:paraId="3CA6BB48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36B7EFD" w14:textId="51446F2C" w:rsidR="000B5CF1" w:rsidRPr="003A2791" w:rsidRDefault="00C13DDD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DF394D7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4A1C947" w14:textId="68D38886" w:rsidR="000B5CF1" w:rsidRPr="00E75E42" w:rsidRDefault="00C13DDD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2" w:type="dxa"/>
          </w:tcPr>
          <w:p w14:paraId="7DB3AC70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0EB4A6F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5CF1" w:rsidRPr="00E75E42" w14:paraId="396DA41C" w14:textId="77777777" w:rsidTr="004E57FC">
        <w:trPr>
          <w:trHeight w:val="20"/>
        </w:trPr>
        <w:tc>
          <w:tcPr>
            <w:tcW w:w="2461" w:type="dxa"/>
          </w:tcPr>
          <w:p w14:paraId="6AE373BE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14:paraId="32DC2CD2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43B0443D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C36AABB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3840A838" w14:textId="22AAC72F" w:rsidR="000B5CF1" w:rsidRPr="00A82E48" w:rsidRDefault="008B2BBB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0B4B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</w:t>
            </w:r>
          </w:p>
        </w:tc>
        <w:tc>
          <w:tcPr>
            <w:tcW w:w="222" w:type="dxa"/>
          </w:tcPr>
          <w:p w14:paraId="23822F7B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546451EE" w14:textId="1F0D26CB" w:rsidR="000B5CF1" w:rsidRPr="007D465C" w:rsidRDefault="00C13DDD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4,794</w:t>
            </w:r>
          </w:p>
        </w:tc>
        <w:tc>
          <w:tcPr>
            <w:tcW w:w="222" w:type="dxa"/>
          </w:tcPr>
          <w:p w14:paraId="27A805E8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3F76514" w14:textId="377F7E7F" w:rsidR="000B5CF1" w:rsidRPr="00E75E42" w:rsidRDefault="008B2BBB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0B4B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2619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22" w:type="dxa"/>
          </w:tcPr>
          <w:p w14:paraId="74ED9B43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5A6A41DD" w14:textId="77777777" w:rsidR="000B5CF1" w:rsidRPr="00A82E48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B5CF1" w:rsidRPr="00E75E42" w14:paraId="15D4A98E" w14:textId="77777777" w:rsidTr="004E57FC">
        <w:trPr>
          <w:trHeight w:val="20"/>
        </w:trPr>
        <w:tc>
          <w:tcPr>
            <w:tcW w:w="2461" w:type="dxa"/>
          </w:tcPr>
          <w:p w14:paraId="3E3DA46F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14:paraId="5DD9FD21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0ED0CDC8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B732F9E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0CF6C8EC" w14:textId="77777777" w:rsidR="000B5CF1" w:rsidRPr="00A82E48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7286B769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5372165" w14:textId="77777777" w:rsidR="000B5CF1" w:rsidRPr="007D465C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1F08E90C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3E14488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640EE0B5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29CF6EA6" w14:textId="77777777" w:rsidR="000B5CF1" w:rsidRPr="00A82E48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5CF1" w:rsidRPr="00E75E42" w14:paraId="1B3F4DDD" w14:textId="77777777" w:rsidTr="004E57FC">
        <w:trPr>
          <w:trHeight w:val="20"/>
        </w:trPr>
        <w:tc>
          <w:tcPr>
            <w:tcW w:w="2461" w:type="dxa"/>
          </w:tcPr>
          <w:p w14:paraId="4B3C9857" w14:textId="77777777" w:rsidR="000B5CF1" w:rsidRPr="00A82E48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224" w:type="dxa"/>
          </w:tcPr>
          <w:p w14:paraId="6EAD0C28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7FB85077" w14:textId="77777777" w:rsidR="000B5CF1" w:rsidRPr="00A82E48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CF3E1D6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32BAB48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0D56A926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0A3CEED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374635D0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B8B2CA1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453BDB94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463945C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CF1" w:rsidRPr="00E75E42" w14:paraId="42C4BBDC" w14:textId="77777777" w:rsidTr="004E57FC">
        <w:trPr>
          <w:trHeight w:val="20"/>
        </w:trPr>
        <w:tc>
          <w:tcPr>
            <w:tcW w:w="2461" w:type="dxa"/>
          </w:tcPr>
          <w:p w14:paraId="669AD2DA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14:paraId="5C97DE8B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4941632C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C865F4E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A0328BF" w14:textId="2EAE1770" w:rsidR="000B5CF1" w:rsidRPr="00E65FD5" w:rsidRDefault="008B2BBB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="000C27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22" w:type="dxa"/>
          </w:tcPr>
          <w:p w14:paraId="663F1980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C235EB" w14:textId="5C9707A3" w:rsidR="000B5CF1" w:rsidRPr="00E65FD5" w:rsidRDefault="000C275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93,466</w:t>
            </w:r>
          </w:p>
        </w:tc>
        <w:tc>
          <w:tcPr>
            <w:tcW w:w="222" w:type="dxa"/>
          </w:tcPr>
          <w:p w14:paraId="3E9B39DC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4077D51" w14:textId="32B37286" w:rsidR="000B5CF1" w:rsidRPr="00E65FD5" w:rsidRDefault="00EA739C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B2BB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8B2BBB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22" w:type="dxa"/>
          </w:tcPr>
          <w:p w14:paraId="0E5F88CF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21034C3" w14:textId="1807BA97" w:rsidR="000B5CF1" w:rsidRPr="00E65FD5" w:rsidRDefault="00EA739C" w:rsidP="00EA7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5CF1" w:rsidRPr="00E75E42" w14:paraId="0633B795" w14:textId="77777777" w:rsidTr="004E57FC">
        <w:trPr>
          <w:trHeight w:val="20"/>
        </w:trPr>
        <w:tc>
          <w:tcPr>
            <w:tcW w:w="2461" w:type="dxa"/>
          </w:tcPr>
          <w:p w14:paraId="1067C869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14:paraId="78801452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6498861F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A5E48AD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E16E087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6EB0600D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F61B7B9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62D22EB7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456FBB9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41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0803A880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F63E422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2331" w:rsidRPr="00E75E42" w14:paraId="52D4FCB4" w14:textId="77777777" w:rsidTr="004E57FC">
        <w:trPr>
          <w:trHeight w:val="20"/>
        </w:trPr>
        <w:tc>
          <w:tcPr>
            <w:tcW w:w="2461" w:type="dxa"/>
          </w:tcPr>
          <w:p w14:paraId="091690B2" w14:textId="77777777" w:rsidR="00FA2331" w:rsidRPr="00E75E42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น้อยกว่า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14:paraId="41B9ADAB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0B484B05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F72C6BF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13F759D" w14:textId="7BC4ABA8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B2BB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2BBB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22" w:type="dxa"/>
          </w:tcPr>
          <w:p w14:paraId="1A8FD4FD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AEAB64B" w14:textId="050BEE02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3960208E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7CDC21A" w14:textId="7F24E352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B2BB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2BBB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22" w:type="dxa"/>
          </w:tcPr>
          <w:p w14:paraId="6B9C231A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FFB9D78" w14:textId="6D41C3BD" w:rsidR="00FA2331" w:rsidRPr="00723FF7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FF7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</w:tr>
      <w:tr w:rsidR="00FA2331" w:rsidRPr="00E75E42" w14:paraId="734E40BC" w14:textId="77777777" w:rsidTr="004E57FC">
        <w:trPr>
          <w:trHeight w:val="20"/>
        </w:trPr>
        <w:tc>
          <w:tcPr>
            <w:tcW w:w="2461" w:type="dxa"/>
          </w:tcPr>
          <w:p w14:paraId="4FEF65BF" w14:textId="77777777" w:rsidR="00FA2331" w:rsidRPr="00E75E42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>3 - 6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14:paraId="2E1F40DB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0007DDB1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8D07165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F9AFBF7" w14:textId="55325F4E" w:rsidR="00FA2331" w:rsidRPr="00E65FD5" w:rsidRDefault="008B2BBB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A23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22" w:type="dxa"/>
          </w:tcPr>
          <w:p w14:paraId="77C13D1F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B52BAFB" w14:textId="35B6730E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3FDC1E9A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A8ED79A" w14:textId="18D5110A" w:rsidR="00FA2331" w:rsidRPr="00E65FD5" w:rsidRDefault="008B2BBB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A23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222" w:type="dxa"/>
          </w:tcPr>
          <w:p w14:paraId="54F23118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A525330" w14:textId="1A1677DD" w:rsidR="00FA2331" w:rsidRPr="00723FF7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FF7">
              <w:rPr>
                <w:rFonts w:asciiTheme="majorBidi" w:hAnsiTheme="majorBidi" w:cstheme="majorBidi"/>
                <w:sz w:val="30"/>
                <w:szCs w:val="30"/>
              </w:rPr>
              <w:t>(861)</w:t>
            </w:r>
          </w:p>
        </w:tc>
      </w:tr>
      <w:tr w:rsidR="00FA2331" w:rsidRPr="00E75E42" w14:paraId="36A755A4" w14:textId="77777777" w:rsidTr="004E57FC">
        <w:trPr>
          <w:trHeight w:val="20"/>
        </w:trPr>
        <w:tc>
          <w:tcPr>
            <w:tcW w:w="2461" w:type="dxa"/>
          </w:tcPr>
          <w:p w14:paraId="1C166682" w14:textId="77777777" w:rsidR="00FA2331" w:rsidRPr="00E75E42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75E42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14:paraId="22674698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6F0C05FD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B4EB3C5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55365F4" w14:textId="09BE0065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1,735</w:t>
            </w:r>
          </w:p>
        </w:tc>
        <w:tc>
          <w:tcPr>
            <w:tcW w:w="222" w:type="dxa"/>
          </w:tcPr>
          <w:p w14:paraId="7B7B363A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0DC4130" w14:textId="3368BFFF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5CBD9A7D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0DC9542" w14:textId="1B829E0A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1,735</w:t>
            </w:r>
          </w:p>
        </w:tc>
        <w:tc>
          <w:tcPr>
            <w:tcW w:w="222" w:type="dxa"/>
          </w:tcPr>
          <w:p w14:paraId="5956FBBD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90457C0" w14:textId="6D58C63E" w:rsidR="00FA2331" w:rsidRPr="00723FF7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F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23FF7" w:rsidRPr="00723FF7">
              <w:rPr>
                <w:rFonts w:asciiTheme="majorBidi" w:hAnsiTheme="majorBidi" w:cstheme="majorBidi"/>
                <w:sz w:val="30"/>
                <w:szCs w:val="30"/>
              </w:rPr>
              <w:t>1,055</w:t>
            </w:r>
            <w:r w:rsidRPr="00723F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A2331" w:rsidRPr="00E75E42" w14:paraId="645639C0" w14:textId="77777777" w:rsidTr="0019364D">
        <w:trPr>
          <w:trHeight w:val="20"/>
        </w:trPr>
        <w:tc>
          <w:tcPr>
            <w:tcW w:w="2461" w:type="dxa"/>
          </w:tcPr>
          <w:p w14:paraId="4C8D35D7" w14:textId="77777777" w:rsidR="00FA2331" w:rsidRPr="00A82E48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A82E4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14:paraId="60575AF6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124971C0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69D992F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70A7007" w14:textId="7B8A54F5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13,721</w:t>
            </w:r>
          </w:p>
        </w:tc>
        <w:tc>
          <w:tcPr>
            <w:tcW w:w="222" w:type="dxa"/>
          </w:tcPr>
          <w:p w14:paraId="367868C0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4576E08" w14:textId="549A604B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69251267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E3FF007" w14:textId="7CF5A93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13,721</w:t>
            </w:r>
          </w:p>
        </w:tc>
        <w:tc>
          <w:tcPr>
            <w:tcW w:w="222" w:type="dxa"/>
          </w:tcPr>
          <w:p w14:paraId="05E82AFE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6C5FBB6" w14:textId="655579A2" w:rsidR="00FA2331" w:rsidRPr="00723FF7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FF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23FF7" w:rsidRPr="00723FF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23F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3FF7" w:rsidRPr="00723FF7"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Pr="00723F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5CF1" w:rsidRPr="00E75E42" w14:paraId="27853A94" w14:textId="77777777" w:rsidTr="004E57FC">
        <w:trPr>
          <w:trHeight w:val="20"/>
        </w:trPr>
        <w:tc>
          <w:tcPr>
            <w:tcW w:w="2461" w:type="dxa"/>
          </w:tcPr>
          <w:p w14:paraId="5AF26346" w14:textId="77777777" w:rsidR="000B5CF1" w:rsidRPr="00E75E42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14:paraId="1FD75D2F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241E8501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1E1424B" w14:textId="77777777" w:rsidR="000B5CF1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79B9034C" w14:textId="37637E79" w:rsidR="000B5CF1" w:rsidRPr="000C2752" w:rsidRDefault="000C2752" w:rsidP="000C2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7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B2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Pr="000C27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2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22" w:type="dxa"/>
          </w:tcPr>
          <w:p w14:paraId="49C06276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48E196A" w14:textId="11BD00A2" w:rsidR="000B5CF1" w:rsidRPr="00E65FD5" w:rsidRDefault="000C275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93,466</w:t>
            </w:r>
          </w:p>
        </w:tc>
        <w:tc>
          <w:tcPr>
            <w:tcW w:w="222" w:type="dxa"/>
          </w:tcPr>
          <w:p w14:paraId="0A71DB77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CFD23B2" w14:textId="124663E9" w:rsidR="000B5CF1" w:rsidRPr="00E65FD5" w:rsidRDefault="00EA739C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B2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2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22" w:type="dxa"/>
          </w:tcPr>
          <w:p w14:paraId="264F37BC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819F97E" w14:textId="044E54D1" w:rsidR="000B5CF1" w:rsidRPr="007E2BF1" w:rsidRDefault="00FA233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EA73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A73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A2331" w:rsidRPr="00E75E42" w14:paraId="754E800C" w14:textId="77777777" w:rsidTr="004E57FC">
        <w:trPr>
          <w:trHeight w:val="20"/>
        </w:trPr>
        <w:tc>
          <w:tcPr>
            <w:tcW w:w="3531" w:type="dxa"/>
            <w:gridSpan w:val="3"/>
          </w:tcPr>
          <w:p w14:paraId="3D251782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2E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267" w:type="dxa"/>
          </w:tcPr>
          <w:p w14:paraId="5303A49A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4DCE81A2" w14:textId="2FA3D695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(413)</w:t>
            </w:r>
          </w:p>
        </w:tc>
        <w:tc>
          <w:tcPr>
            <w:tcW w:w="222" w:type="dxa"/>
          </w:tcPr>
          <w:p w14:paraId="06500DF4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83404E9" w14:textId="78CF0E86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0EAD2C20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482740F" w14:textId="795CBE9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(413)</w:t>
            </w:r>
          </w:p>
        </w:tc>
        <w:tc>
          <w:tcPr>
            <w:tcW w:w="222" w:type="dxa"/>
          </w:tcPr>
          <w:p w14:paraId="3BAB3246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31B48491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2331" w:rsidRPr="00F514C6" w14:paraId="3DCD8149" w14:textId="77777777" w:rsidTr="004E57FC">
        <w:trPr>
          <w:trHeight w:val="20"/>
        </w:trPr>
        <w:tc>
          <w:tcPr>
            <w:tcW w:w="3531" w:type="dxa"/>
            <w:gridSpan w:val="3"/>
          </w:tcPr>
          <w:p w14:paraId="5F93303D" w14:textId="77777777" w:rsidR="00FA2331" w:rsidRPr="00F514C6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14C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ค่าเผื่อ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ประมาณการรับคืนนิตยสาร</w:t>
            </w:r>
          </w:p>
        </w:tc>
        <w:tc>
          <w:tcPr>
            <w:tcW w:w="267" w:type="dxa"/>
          </w:tcPr>
          <w:p w14:paraId="2CAE72F2" w14:textId="77777777" w:rsidR="00FA2331" w:rsidRPr="00F514C6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3B7C7F23" w14:textId="4AAD92A0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(496)</w:t>
            </w:r>
          </w:p>
        </w:tc>
        <w:tc>
          <w:tcPr>
            <w:tcW w:w="222" w:type="dxa"/>
          </w:tcPr>
          <w:p w14:paraId="322637A9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F320EFB" w14:textId="3A6D2616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3E75A30D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1FD0AE8" w14:textId="76088E2E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(496)</w:t>
            </w:r>
          </w:p>
        </w:tc>
        <w:tc>
          <w:tcPr>
            <w:tcW w:w="222" w:type="dxa"/>
          </w:tcPr>
          <w:p w14:paraId="23983050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20823239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A2331" w:rsidRPr="00F514C6" w14:paraId="62DECB2A" w14:textId="77777777" w:rsidTr="0019364D">
        <w:trPr>
          <w:trHeight w:val="20"/>
        </w:trPr>
        <w:tc>
          <w:tcPr>
            <w:tcW w:w="3531" w:type="dxa"/>
            <w:gridSpan w:val="3"/>
          </w:tcPr>
          <w:p w14:paraId="0FE5996D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14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</w:t>
            </w:r>
          </w:p>
          <w:p w14:paraId="763B9E25" w14:textId="77777777" w:rsidR="00FA2331" w:rsidRPr="00F514C6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267" w:type="dxa"/>
          </w:tcPr>
          <w:p w14:paraId="682EF071" w14:textId="77777777" w:rsidR="00FA2331" w:rsidRPr="00F514C6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D19B9CF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CB1AC1" w14:textId="2794A8BA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(15,653)</w:t>
            </w:r>
          </w:p>
        </w:tc>
        <w:tc>
          <w:tcPr>
            <w:tcW w:w="222" w:type="dxa"/>
          </w:tcPr>
          <w:p w14:paraId="69CE5A0B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496BD97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61429F" w14:textId="180BB7CC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A459372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1436722" w14:textId="77777777" w:rsidR="00FA2331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365368" w14:textId="51D856E5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(15,653)</w:t>
            </w:r>
          </w:p>
        </w:tc>
        <w:tc>
          <w:tcPr>
            <w:tcW w:w="222" w:type="dxa"/>
          </w:tcPr>
          <w:p w14:paraId="212A9234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79378B10" w14:textId="77777777" w:rsidR="00FA2331" w:rsidRPr="00E65FD5" w:rsidRDefault="00FA2331" w:rsidP="00FA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5CF1" w:rsidRPr="00F514C6" w14:paraId="32426A45" w14:textId="77777777" w:rsidTr="004E57FC">
        <w:trPr>
          <w:trHeight w:val="20"/>
        </w:trPr>
        <w:tc>
          <w:tcPr>
            <w:tcW w:w="2461" w:type="dxa"/>
          </w:tcPr>
          <w:p w14:paraId="1824E8E5" w14:textId="77777777" w:rsidR="000B5CF1" w:rsidRPr="00F514C6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4" w:type="dxa"/>
          </w:tcPr>
          <w:p w14:paraId="5B075C7A" w14:textId="77777777" w:rsidR="000B5CF1" w:rsidRPr="00F514C6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44739281" w14:textId="77777777" w:rsidR="000B5CF1" w:rsidRPr="00F514C6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0C84511" w14:textId="77777777" w:rsidR="000B5CF1" w:rsidRPr="00F514C6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3E0E6DB9" w14:textId="73200C8A" w:rsidR="000B5CF1" w:rsidRPr="00E65FD5" w:rsidRDefault="000C275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B2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2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22" w:type="dxa"/>
          </w:tcPr>
          <w:p w14:paraId="4A943629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32EEA893" w14:textId="090200FF" w:rsidR="000B5CF1" w:rsidRPr="00E65FD5" w:rsidRDefault="000C275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93,466</w:t>
            </w:r>
          </w:p>
        </w:tc>
        <w:tc>
          <w:tcPr>
            <w:tcW w:w="222" w:type="dxa"/>
          </w:tcPr>
          <w:p w14:paraId="08C5D58A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89DC336" w14:textId="5C475F9C" w:rsidR="000B5CF1" w:rsidRPr="00E65FD5" w:rsidRDefault="00EA739C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B2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B2B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222" w:type="dxa"/>
          </w:tcPr>
          <w:p w14:paraId="4756AB4F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62F6D47B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5CF1" w:rsidRPr="00F514C6" w14:paraId="6B95C4DD" w14:textId="77777777" w:rsidTr="004E57FC">
        <w:trPr>
          <w:trHeight w:val="20"/>
        </w:trPr>
        <w:tc>
          <w:tcPr>
            <w:tcW w:w="2461" w:type="dxa"/>
          </w:tcPr>
          <w:p w14:paraId="38F3AF03" w14:textId="77777777" w:rsidR="000B5CF1" w:rsidRPr="00F514C6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14:paraId="778DC6AD" w14:textId="77777777" w:rsidR="000B5CF1" w:rsidRPr="00F514C6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150BCAB8" w14:textId="77777777" w:rsidR="000B5CF1" w:rsidRPr="00F514C6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06CAFAB" w14:textId="77777777" w:rsidR="000B5CF1" w:rsidRPr="00F514C6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649BD6C9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498BC88B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299548A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1F4CF605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686E705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60599669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67EC340D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5CF1" w:rsidRPr="00F514C6" w14:paraId="3A2FD429" w14:textId="77777777" w:rsidTr="004E57FC">
        <w:trPr>
          <w:trHeight w:val="20"/>
        </w:trPr>
        <w:tc>
          <w:tcPr>
            <w:tcW w:w="2461" w:type="dxa"/>
          </w:tcPr>
          <w:p w14:paraId="6BAE52EF" w14:textId="77777777" w:rsidR="000B5CF1" w:rsidRPr="00F514C6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14:paraId="19B09662" w14:textId="77777777" w:rsidR="000B5CF1" w:rsidRPr="00F514C6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2685F54F" w14:textId="77777777" w:rsidR="000B5CF1" w:rsidRPr="00F514C6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C20AB04" w14:textId="77777777" w:rsidR="000B5CF1" w:rsidRPr="00F514C6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0C4DB80F" w14:textId="64492DC4" w:rsidR="000B5CF1" w:rsidRPr="00E65FD5" w:rsidRDefault="000C275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409,30</w:t>
            </w:r>
            <w:r w:rsidR="00FA2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22" w:type="dxa"/>
          </w:tcPr>
          <w:p w14:paraId="1C9AD7D1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7B562186" w14:textId="64D78BF9" w:rsidR="000B5CF1" w:rsidRPr="00E65FD5" w:rsidRDefault="000C275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98,260</w:t>
            </w:r>
          </w:p>
        </w:tc>
        <w:tc>
          <w:tcPr>
            <w:tcW w:w="222" w:type="dxa"/>
          </w:tcPr>
          <w:p w14:paraId="3250FF27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68593D2D" w14:textId="69B57A5B" w:rsidR="000B5CF1" w:rsidRPr="00E65FD5" w:rsidRDefault="00FA233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507,560</w:t>
            </w:r>
          </w:p>
        </w:tc>
        <w:tc>
          <w:tcPr>
            <w:tcW w:w="222" w:type="dxa"/>
          </w:tcPr>
          <w:p w14:paraId="428CE886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32C13C37" w14:textId="77777777" w:rsidR="000B5CF1" w:rsidRPr="00E65FD5" w:rsidRDefault="000B5CF1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6"/>
    </w:tbl>
    <w:p w14:paraId="57EAFBFD" w14:textId="27F3E14D" w:rsidR="000B5CF1" w:rsidRDefault="000B5CF1" w:rsidP="000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0"/>
          <w:szCs w:val="20"/>
        </w:rPr>
      </w:pPr>
    </w:p>
    <w:p w14:paraId="5216FFFE" w14:textId="77777777" w:rsidR="00BB7ED5" w:rsidRPr="002B3C22" w:rsidRDefault="00BB7ED5" w:rsidP="000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3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1"/>
        <w:gridCol w:w="224"/>
        <w:gridCol w:w="846"/>
        <w:gridCol w:w="267"/>
        <w:gridCol w:w="1164"/>
        <w:gridCol w:w="222"/>
        <w:gridCol w:w="1143"/>
        <w:gridCol w:w="222"/>
        <w:gridCol w:w="1162"/>
        <w:gridCol w:w="222"/>
        <w:gridCol w:w="1304"/>
      </w:tblGrid>
      <w:tr w:rsidR="002B3C22" w:rsidRPr="00E75E42" w14:paraId="2DABCEFC" w14:textId="77777777" w:rsidTr="004E57FC">
        <w:trPr>
          <w:trHeight w:val="20"/>
        </w:trPr>
        <w:tc>
          <w:tcPr>
            <w:tcW w:w="2461" w:type="dxa"/>
            <w:shd w:val="clear" w:color="auto" w:fill="auto"/>
            <w:vAlign w:val="bottom"/>
          </w:tcPr>
          <w:p w14:paraId="6CD2039B" w14:textId="77777777" w:rsidR="002B3C22" w:rsidRPr="00E75E42" w:rsidRDefault="002B3C22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14:paraId="4FE14453" w14:textId="77777777" w:rsidR="002B3C22" w:rsidRPr="00C6148E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1006F71A" w14:textId="77777777" w:rsidR="002B3C22" w:rsidRPr="00C6148E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764256D7" w14:textId="77777777" w:rsidR="002B3C22" w:rsidRPr="00C6148E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39" w:type="dxa"/>
            <w:gridSpan w:val="7"/>
            <w:vAlign w:val="bottom"/>
          </w:tcPr>
          <w:p w14:paraId="6A0A715C" w14:textId="77777777" w:rsidR="002B3C22" w:rsidRPr="00C6148E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B3C22" w:rsidRPr="00E75E42" w14:paraId="56BD31A3" w14:textId="77777777" w:rsidTr="004E57FC">
        <w:trPr>
          <w:trHeight w:val="20"/>
        </w:trPr>
        <w:tc>
          <w:tcPr>
            <w:tcW w:w="2461" w:type="dxa"/>
            <w:shd w:val="clear" w:color="auto" w:fill="auto"/>
            <w:vAlign w:val="bottom"/>
          </w:tcPr>
          <w:p w14:paraId="333056FD" w14:textId="77777777" w:rsidR="002B3C22" w:rsidRPr="00E75E42" w:rsidRDefault="002B3C22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24" w:type="dxa"/>
          </w:tcPr>
          <w:p w14:paraId="6085FFA6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0FAD780C" w14:textId="77777777" w:rsidR="002B3C22" w:rsidRPr="00A82E48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CE317B0" w14:textId="77777777" w:rsidR="002B3C22" w:rsidRPr="00A82E48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F107EAB" w14:textId="77777777" w:rsidR="002B3C22" w:rsidRPr="00A82E48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7" w:type="dxa"/>
          </w:tcPr>
          <w:p w14:paraId="36D86E1E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14:paraId="28054273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22" w:type="dxa"/>
            <w:vAlign w:val="bottom"/>
          </w:tcPr>
          <w:p w14:paraId="6CD30F8A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8081232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22" w:type="dxa"/>
            <w:vAlign w:val="bottom"/>
          </w:tcPr>
          <w:p w14:paraId="68AF0C1C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E70896E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14:paraId="5E551315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22" w:type="dxa"/>
            <w:vAlign w:val="bottom"/>
          </w:tcPr>
          <w:p w14:paraId="00C9E978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D0E5617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0A09A4B9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2F010F85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B3C22" w:rsidRPr="00E75E42" w14:paraId="70DAFB89" w14:textId="77777777" w:rsidTr="004E57FC">
        <w:trPr>
          <w:trHeight w:val="20"/>
        </w:trPr>
        <w:tc>
          <w:tcPr>
            <w:tcW w:w="2461" w:type="dxa"/>
            <w:shd w:val="clear" w:color="auto" w:fill="auto"/>
            <w:vAlign w:val="bottom"/>
          </w:tcPr>
          <w:p w14:paraId="33262FA1" w14:textId="77777777" w:rsidR="002B3C22" w:rsidRPr="00E75E42" w:rsidRDefault="002B3C22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14:paraId="5AFDFF2A" w14:textId="77777777" w:rsidR="002B3C22" w:rsidRPr="00C6148E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5D32D9A1" w14:textId="77777777" w:rsidR="002B3C22" w:rsidRPr="00C6148E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2D3DA7F" w14:textId="77777777" w:rsidR="002B3C22" w:rsidRPr="00C6148E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9" w:type="dxa"/>
            <w:gridSpan w:val="7"/>
            <w:vAlign w:val="bottom"/>
          </w:tcPr>
          <w:p w14:paraId="1471E7EC" w14:textId="77777777" w:rsidR="002B3C22" w:rsidRPr="00C6148E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6148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3C22" w:rsidRPr="00E75E42" w14:paraId="6CA734EB" w14:textId="77777777" w:rsidTr="004E57FC">
        <w:trPr>
          <w:trHeight w:val="20"/>
        </w:trPr>
        <w:tc>
          <w:tcPr>
            <w:tcW w:w="2461" w:type="dxa"/>
          </w:tcPr>
          <w:p w14:paraId="1BF0AD75" w14:textId="77777777" w:rsidR="002B3C22" w:rsidRPr="00A82E48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E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24" w:type="dxa"/>
          </w:tcPr>
          <w:p w14:paraId="7B3B308D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28C28344" w14:textId="77777777" w:rsidR="002B3C22" w:rsidRPr="00A82E48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49328CDD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352C6DD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09A3D831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DA98359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1B20EC57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9177496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73E0740F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4D14DED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1156" w:rsidRPr="00E75E42" w14:paraId="4917D27C" w14:textId="77777777" w:rsidTr="004E57FC">
        <w:trPr>
          <w:trHeight w:val="20"/>
        </w:trPr>
        <w:tc>
          <w:tcPr>
            <w:tcW w:w="2461" w:type="dxa"/>
          </w:tcPr>
          <w:p w14:paraId="65A60192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14:paraId="2C9734F4" w14:textId="77777777" w:rsidR="00031156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3FD7323B" w14:textId="77777777" w:rsidR="00031156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DAEE71D" w14:textId="77777777" w:rsidR="00031156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9E509AA" w14:textId="045BA159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1C5E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5EC0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22" w:type="dxa"/>
          </w:tcPr>
          <w:p w14:paraId="62B0BF8F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1B1B415" w14:textId="30F94DB5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09564906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E3C11EB" w14:textId="24311A4E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1C5E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5EC0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222" w:type="dxa"/>
          </w:tcPr>
          <w:p w14:paraId="71883AB0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240555F" w14:textId="77777777" w:rsidR="00031156" w:rsidRPr="003A2791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1156" w:rsidRPr="00E75E42" w14:paraId="5CAC5AA5" w14:textId="77777777" w:rsidTr="004E57FC">
        <w:trPr>
          <w:trHeight w:val="20"/>
        </w:trPr>
        <w:tc>
          <w:tcPr>
            <w:tcW w:w="2461" w:type="dxa"/>
          </w:tcPr>
          <w:p w14:paraId="31F2C8FF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14:paraId="4A15B255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3D673C99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C8C8BA1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6D5755A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7604040A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31BE7B3" w14:textId="3AD5A002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30947F71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BE9DB7B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6595D7D2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08580D6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1156" w:rsidRPr="00E75E42" w14:paraId="7D0741DD" w14:textId="77777777" w:rsidTr="004E57FC">
        <w:trPr>
          <w:trHeight w:val="20"/>
        </w:trPr>
        <w:tc>
          <w:tcPr>
            <w:tcW w:w="2461" w:type="dxa"/>
          </w:tcPr>
          <w:p w14:paraId="5B1E6207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24" w:type="dxa"/>
          </w:tcPr>
          <w:p w14:paraId="37A38A93" w14:textId="77777777" w:rsidR="00031156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1807EFB0" w14:textId="77777777" w:rsidR="00031156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382F4F4" w14:textId="77777777" w:rsidR="00031156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1FBE917" w14:textId="06F3673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4,116</w:t>
            </w:r>
          </w:p>
        </w:tc>
        <w:tc>
          <w:tcPr>
            <w:tcW w:w="222" w:type="dxa"/>
          </w:tcPr>
          <w:p w14:paraId="4829F6E4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CF15303" w14:textId="5B6C4BF1" w:rsidR="00031156" w:rsidRPr="003A2791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10A46D3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24BD0FD" w14:textId="448CB935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4,116</w:t>
            </w:r>
          </w:p>
        </w:tc>
        <w:tc>
          <w:tcPr>
            <w:tcW w:w="222" w:type="dxa"/>
          </w:tcPr>
          <w:p w14:paraId="519D4690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9A8D530" w14:textId="77777777" w:rsidR="00031156" w:rsidRPr="003A2791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1156" w:rsidRPr="00E75E42" w14:paraId="67877521" w14:textId="77777777" w:rsidTr="004E57FC">
        <w:trPr>
          <w:trHeight w:val="20"/>
        </w:trPr>
        <w:tc>
          <w:tcPr>
            <w:tcW w:w="2461" w:type="dxa"/>
          </w:tcPr>
          <w:p w14:paraId="1A76BAAA" w14:textId="77777777" w:rsidR="00031156" w:rsidRPr="00E65A1C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>3 - 6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14:paraId="57E3DD81" w14:textId="77777777" w:rsidR="00031156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5BB57E38" w14:textId="77777777" w:rsidR="00031156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B81ACF" w14:textId="77777777" w:rsidR="00031156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DE969B1" w14:textId="1058D2A7" w:rsidR="00031156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22" w:type="dxa"/>
          </w:tcPr>
          <w:p w14:paraId="1E8873C2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3CDA5C0" w14:textId="64AA49DF" w:rsidR="00031156" w:rsidRPr="003A2791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335CB382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65F4657" w14:textId="65AA0004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22" w:type="dxa"/>
          </w:tcPr>
          <w:p w14:paraId="101A2F5B" w14:textId="77777777" w:rsidR="00031156" w:rsidRPr="00E75E42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7976EEE" w14:textId="77777777" w:rsidR="00031156" w:rsidRDefault="00031156" w:rsidP="0003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3C22" w:rsidRPr="00E75E42" w14:paraId="6D31353C" w14:textId="77777777" w:rsidTr="004E57FC">
        <w:trPr>
          <w:trHeight w:val="20"/>
        </w:trPr>
        <w:tc>
          <w:tcPr>
            <w:tcW w:w="2461" w:type="dxa"/>
          </w:tcPr>
          <w:p w14:paraId="52A55691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14:paraId="2BF6E1E0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3944291D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6EA161B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5D5EB1BE" w14:textId="68529C8C" w:rsidR="002B3C22" w:rsidRPr="00A82E48" w:rsidRDefault="00A06C5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1C5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C5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22" w:type="dxa"/>
          </w:tcPr>
          <w:p w14:paraId="14D5BF1C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7115D07" w14:textId="73E0CA5F" w:rsidR="002B3C22" w:rsidRPr="007D465C" w:rsidRDefault="00A06C54" w:rsidP="00A06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02AB6CD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21B3A779" w14:textId="07B242F2" w:rsidR="002B3C22" w:rsidRPr="00E75E42" w:rsidRDefault="00A06C5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1C5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C5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22" w:type="dxa"/>
          </w:tcPr>
          <w:p w14:paraId="042C8E00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3C503C97" w14:textId="77777777" w:rsidR="002B3C22" w:rsidRPr="00A82E48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B3C22" w:rsidRPr="00E75E42" w14:paraId="3A9D73C4" w14:textId="77777777" w:rsidTr="004E57FC">
        <w:trPr>
          <w:trHeight w:val="20"/>
        </w:trPr>
        <w:tc>
          <w:tcPr>
            <w:tcW w:w="2461" w:type="dxa"/>
            <w:shd w:val="clear" w:color="auto" w:fill="auto"/>
            <w:vAlign w:val="bottom"/>
          </w:tcPr>
          <w:p w14:paraId="5335FCB9" w14:textId="77777777" w:rsidR="002B3C22" w:rsidRPr="00E75E42" w:rsidRDefault="002B3C22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14:paraId="592D269D" w14:textId="77777777" w:rsidR="002B3C22" w:rsidRPr="00C6148E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342F33F8" w14:textId="77777777" w:rsidR="002B3C22" w:rsidRPr="00C6148E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11E99041" w14:textId="77777777" w:rsidR="002B3C22" w:rsidRPr="00C6148E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9" w:type="dxa"/>
            <w:gridSpan w:val="7"/>
            <w:vAlign w:val="bottom"/>
          </w:tcPr>
          <w:p w14:paraId="484FDB50" w14:textId="576795E1" w:rsidR="002B3C22" w:rsidRPr="00C6148E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B3C22" w:rsidRPr="00E75E42" w14:paraId="5B367E6B" w14:textId="77777777" w:rsidTr="004E57FC">
        <w:trPr>
          <w:trHeight w:val="20"/>
        </w:trPr>
        <w:tc>
          <w:tcPr>
            <w:tcW w:w="2461" w:type="dxa"/>
          </w:tcPr>
          <w:p w14:paraId="456EE8AA" w14:textId="77777777" w:rsidR="002B3C22" w:rsidRPr="00A82E48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224" w:type="dxa"/>
          </w:tcPr>
          <w:p w14:paraId="4AE0A004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2667A6A0" w14:textId="77777777" w:rsidR="002B3C22" w:rsidRPr="00A82E48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170148D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3D1498C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3EFF8874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C22A913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08BD1D11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A10BCA9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4F229508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CBC347C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3C22" w:rsidRPr="00E75E42" w14:paraId="247D36F7" w14:textId="77777777" w:rsidTr="004E57FC">
        <w:trPr>
          <w:trHeight w:val="20"/>
        </w:trPr>
        <w:tc>
          <w:tcPr>
            <w:tcW w:w="2461" w:type="dxa"/>
          </w:tcPr>
          <w:p w14:paraId="549CB4FF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24" w:type="dxa"/>
          </w:tcPr>
          <w:p w14:paraId="1AD88A95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004937D8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13F01869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CE53DCC" w14:textId="10416074" w:rsidR="002B3C22" w:rsidRPr="00E65FD5" w:rsidRDefault="00346DBE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C5E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C5EC0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222" w:type="dxa"/>
          </w:tcPr>
          <w:p w14:paraId="0180B886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233AAA5" w14:textId="2F569ECA" w:rsidR="002B3C22" w:rsidRPr="00E65FD5" w:rsidRDefault="00B513F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7,25</w:t>
            </w:r>
            <w:r w:rsidR="00654A7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22" w:type="dxa"/>
          </w:tcPr>
          <w:p w14:paraId="53265E19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1F4C871" w14:textId="76EDBB64" w:rsidR="002B3C22" w:rsidRPr="00E65FD5" w:rsidRDefault="001C5EC0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5B16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22" w:type="dxa"/>
          </w:tcPr>
          <w:p w14:paraId="26BA44FC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2F53849" w14:textId="77EFE09C" w:rsidR="002B3C22" w:rsidRPr="00E65FD5" w:rsidRDefault="00C32D9A" w:rsidP="00C32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3C22" w:rsidRPr="00E75E42" w14:paraId="37776F17" w14:textId="77777777" w:rsidTr="004E57FC">
        <w:trPr>
          <w:trHeight w:val="20"/>
        </w:trPr>
        <w:tc>
          <w:tcPr>
            <w:tcW w:w="2461" w:type="dxa"/>
          </w:tcPr>
          <w:p w14:paraId="72B27187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24" w:type="dxa"/>
          </w:tcPr>
          <w:p w14:paraId="42BA330A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7C44EF28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B97BA47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6D2339A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49124D86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34D875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2C60E4FC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C3D6147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41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" w:type="dxa"/>
          </w:tcPr>
          <w:p w14:paraId="79C9B070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982BC1D" w14:textId="77777777" w:rsidR="002B3C22" w:rsidRPr="00E65FD5" w:rsidRDefault="002B3C22" w:rsidP="00C32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616" w:rsidRPr="00E75E42" w14:paraId="5089F966" w14:textId="77777777" w:rsidTr="004E57FC">
        <w:trPr>
          <w:trHeight w:val="20"/>
        </w:trPr>
        <w:tc>
          <w:tcPr>
            <w:tcW w:w="2461" w:type="dxa"/>
          </w:tcPr>
          <w:p w14:paraId="7BED94ED" w14:textId="77777777" w:rsidR="005B1616" w:rsidRPr="00E75E42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น้อยกว่า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/>
                <w:sz w:val="30"/>
                <w:szCs w:val="30"/>
              </w:rPr>
              <w:t>3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14:paraId="6477448D" w14:textId="77777777" w:rsidR="005B1616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4E8DCA2F" w14:textId="77777777" w:rsidR="005B1616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0925BAB" w14:textId="77777777" w:rsidR="005B1616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9D38CDA" w14:textId="03667797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13,509</w:t>
            </w:r>
          </w:p>
        </w:tc>
        <w:tc>
          <w:tcPr>
            <w:tcW w:w="222" w:type="dxa"/>
          </w:tcPr>
          <w:p w14:paraId="43CF9050" w14:textId="77777777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CE0367D" w14:textId="64EEE164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109722B1" w14:textId="77777777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11AAC82" w14:textId="1FCE0463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13,509</w:t>
            </w:r>
          </w:p>
        </w:tc>
        <w:tc>
          <w:tcPr>
            <w:tcW w:w="222" w:type="dxa"/>
          </w:tcPr>
          <w:p w14:paraId="4758A04A" w14:textId="77777777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E09FF0A" w14:textId="4888AB5F" w:rsidR="005B1616" w:rsidRPr="00E65FD5" w:rsidRDefault="00C32D9A" w:rsidP="00C32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616" w:rsidRPr="00E75E42" w14:paraId="1BB9A2DC" w14:textId="77777777" w:rsidTr="004E57FC">
        <w:trPr>
          <w:trHeight w:val="20"/>
        </w:trPr>
        <w:tc>
          <w:tcPr>
            <w:tcW w:w="2461" w:type="dxa"/>
          </w:tcPr>
          <w:p w14:paraId="5831A4EE" w14:textId="77777777" w:rsidR="005B1616" w:rsidRPr="00E75E42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>3 - 6</w:t>
            </w:r>
            <w:r w:rsidRPr="00E75E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14:paraId="0391275D" w14:textId="77777777" w:rsidR="005B1616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729FD9A6" w14:textId="77777777" w:rsidR="005B1616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96D9E5A" w14:textId="77777777" w:rsidR="005B1616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D60D602" w14:textId="41ED0F6E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22" w:type="dxa"/>
          </w:tcPr>
          <w:p w14:paraId="06FEF98D" w14:textId="77777777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EB83C35" w14:textId="3B499B7C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7CEAC0F9" w14:textId="77777777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4FA1D3F" w14:textId="3D8B181E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22" w:type="dxa"/>
          </w:tcPr>
          <w:p w14:paraId="1A40DF6B" w14:textId="77777777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5C7C411" w14:textId="3E23282A" w:rsidR="005B1616" w:rsidRPr="00E65FD5" w:rsidRDefault="00C32D9A" w:rsidP="00C32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616" w:rsidRPr="00E75E42" w14:paraId="2EFE3D8B" w14:textId="77777777" w:rsidTr="004E57FC">
        <w:trPr>
          <w:trHeight w:val="20"/>
        </w:trPr>
        <w:tc>
          <w:tcPr>
            <w:tcW w:w="2461" w:type="dxa"/>
          </w:tcPr>
          <w:p w14:paraId="3BA98DDD" w14:textId="77777777" w:rsidR="005B1616" w:rsidRPr="00E75E42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75E42">
              <w:rPr>
                <w:rFonts w:ascii="Angsana New" w:hAnsi="Angsana New"/>
                <w:sz w:val="30"/>
                <w:szCs w:val="30"/>
              </w:rPr>
              <w:t xml:space="preserve">6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E75E42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75E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14:paraId="72B43D1C" w14:textId="77777777" w:rsidR="005B1616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0799559C" w14:textId="77777777" w:rsidR="005B1616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075EDA8" w14:textId="77777777" w:rsidR="005B1616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72B1168" w14:textId="1995C0DA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22" w:type="dxa"/>
          </w:tcPr>
          <w:p w14:paraId="7A47B8A4" w14:textId="77777777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C836111" w14:textId="11DEBBF1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472F9BD2" w14:textId="77777777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879AE8B" w14:textId="1C28FBAF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22" w:type="dxa"/>
          </w:tcPr>
          <w:p w14:paraId="3F29C983" w14:textId="77777777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1247737" w14:textId="65C8A620" w:rsidR="005B1616" w:rsidRPr="00E65FD5" w:rsidRDefault="00C32D9A" w:rsidP="00C32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616" w:rsidRPr="00E75E42" w14:paraId="716C0CEC" w14:textId="77777777" w:rsidTr="0019364D">
        <w:trPr>
          <w:trHeight w:val="20"/>
        </w:trPr>
        <w:tc>
          <w:tcPr>
            <w:tcW w:w="2461" w:type="dxa"/>
          </w:tcPr>
          <w:p w14:paraId="6A8BB8B0" w14:textId="77777777" w:rsidR="005B1616" w:rsidRPr="00A82E48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A82E4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2E4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24" w:type="dxa"/>
          </w:tcPr>
          <w:p w14:paraId="0D3924D0" w14:textId="77777777" w:rsidR="005B1616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6445F01D" w14:textId="77777777" w:rsidR="005B1616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A197D59" w14:textId="77777777" w:rsidR="005B1616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EEA9FFD" w14:textId="7589389B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1,664</w:t>
            </w:r>
          </w:p>
        </w:tc>
        <w:tc>
          <w:tcPr>
            <w:tcW w:w="222" w:type="dxa"/>
          </w:tcPr>
          <w:p w14:paraId="3A0892E3" w14:textId="77777777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5F7F08B" w14:textId="28DCC280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43D3FBC8" w14:textId="77777777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366F0817" w14:textId="6B4C38AC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1,664</w:t>
            </w:r>
          </w:p>
        </w:tc>
        <w:tc>
          <w:tcPr>
            <w:tcW w:w="222" w:type="dxa"/>
          </w:tcPr>
          <w:p w14:paraId="5C962B6D" w14:textId="77777777" w:rsidR="005B1616" w:rsidRPr="00E65FD5" w:rsidRDefault="005B1616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80CE2F9" w14:textId="5656F09D" w:rsidR="005B1616" w:rsidRPr="00E65FD5" w:rsidRDefault="00D35954" w:rsidP="005B1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(1,647)</w:t>
            </w:r>
          </w:p>
        </w:tc>
      </w:tr>
      <w:tr w:rsidR="002B3C22" w:rsidRPr="00E75E42" w14:paraId="6562E839" w14:textId="77777777" w:rsidTr="004E57FC">
        <w:trPr>
          <w:trHeight w:val="20"/>
        </w:trPr>
        <w:tc>
          <w:tcPr>
            <w:tcW w:w="2461" w:type="dxa"/>
          </w:tcPr>
          <w:p w14:paraId="5938A8DA" w14:textId="77777777" w:rsidR="002B3C22" w:rsidRPr="00E75E4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5E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14:paraId="6DB29B6B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78014B1C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64AB5918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C85EB87" w14:textId="0536FA62" w:rsidR="002B3C22" w:rsidRPr="00E65FD5" w:rsidRDefault="00B513F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1C5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C5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</w:p>
        </w:tc>
        <w:tc>
          <w:tcPr>
            <w:tcW w:w="222" w:type="dxa"/>
          </w:tcPr>
          <w:p w14:paraId="58A94C8B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1EA5AAB" w14:textId="627B1B85" w:rsidR="002B3C22" w:rsidRPr="00E65FD5" w:rsidRDefault="00B513F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</w:t>
            </w:r>
            <w:r w:rsidR="00654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22" w:type="dxa"/>
          </w:tcPr>
          <w:p w14:paraId="46A53AB9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BCA9490" w14:textId="2324B664" w:rsidR="002B3C22" w:rsidRPr="00E65FD5" w:rsidRDefault="005B1616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1C5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C5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222" w:type="dxa"/>
          </w:tcPr>
          <w:p w14:paraId="35B22B7C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0F3AFF5A" w14:textId="3202A175" w:rsidR="002B3C22" w:rsidRPr="007E2BF1" w:rsidRDefault="00D3595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654"/>
              </w:tabs>
              <w:spacing w:line="240" w:lineRule="auto"/>
              <w:ind w:left="-129" w:right="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(1,647)</w:t>
            </w:r>
          </w:p>
        </w:tc>
      </w:tr>
      <w:tr w:rsidR="002B3C22" w:rsidRPr="00F514C6" w14:paraId="6CF7DEA7" w14:textId="77777777" w:rsidTr="004E57FC">
        <w:trPr>
          <w:trHeight w:val="20"/>
        </w:trPr>
        <w:tc>
          <w:tcPr>
            <w:tcW w:w="3531" w:type="dxa"/>
            <w:gridSpan w:val="3"/>
          </w:tcPr>
          <w:p w14:paraId="3FDF2BD5" w14:textId="33589694" w:rsidR="002B3C22" w:rsidRDefault="002D26D5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D26D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="002B3C22" w:rsidRPr="00F514C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ค่าเผื่อผลขาดทุน</w:t>
            </w:r>
            <w:r w:rsidR="002B3C2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</w:t>
            </w:r>
          </w:p>
          <w:p w14:paraId="6FA15E25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267" w:type="dxa"/>
          </w:tcPr>
          <w:p w14:paraId="1CA5B47E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552863E7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0A13C7" w14:textId="52C7D0AB" w:rsidR="00B513F2" w:rsidRPr="00E65FD5" w:rsidRDefault="00B513F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(1,647)</w:t>
            </w:r>
          </w:p>
        </w:tc>
        <w:tc>
          <w:tcPr>
            <w:tcW w:w="222" w:type="dxa"/>
          </w:tcPr>
          <w:p w14:paraId="49A57024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2521392" w14:textId="77777777" w:rsidR="002B3C22" w:rsidRDefault="002B3C22" w:rsidP="00B51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CBED6B" w14:textId="31C5A134" w:rsidR="00B513F2" w:rsidRPr="00E65FD5" w:rsidRDefault="00B513F2" w:rsidP="00B51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2C6001A2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1112E51" w14:textId="77777777" w:rsidR="002B3C22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2B5CB8" w14:textId="119791C4" w:rsidR="005B1616" w:rsidRPr="00E65FD5" w:rsidRDefault="005B1616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(1,647)</w:t>
            </w:r>
          </w:p>
        </w:tc>
        <w:tc>
          <w:tcPr>
            <w:tcW w:w="222" w:type="dxa"/>
          </w:tcPr>
          <w:p w14:paraId="6C90F9E0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10CEEA1C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3C22" w:rsidRPr="00F514C6" w14:paraId="0C04E01B" w14:textId="77777777" w:rsidTr="004E57FC">
        <w:trPr>
          <w:trHeight w:val="20"/>
        </w:trPr>
        <w:tc>
          <w:tcPr>
            <w:tcW w:w="2461" w:type="dxa"/>
          </w:tcPr>
          <w:p w14:paraId="7C25AC7E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14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4" w:type="dxa"/>
          </w:tcPr>
          <w:p w14:paraId="4C57597B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4E109953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6DD6F697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6ABEFF35" w14:textId="65ECD7BC" w:rsidR="002B3C22" w:rsidRPr="00E65FD5" w:rsidRDefault="00B513F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1C5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C5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222" w:type="dxa"/>
          </w:tcPr>
          <w:p w14:paraId="3C5173F0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BD9964E" w14:textId="2F973AEA" w:rsidR="002B3C22" w:rsidRPr="00E65FD5" w:rsidRDefault="00B513F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</w:t>
            </w:r>
            <w:r w:rsidR="00654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22" w:type="dxa"/>
          </w:tcPr>
          <w:p w14:paraId="0567F931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00CF91E4" w14:textId="1AAA0150" w:rsidR="002B3C22" w:rsidRPr="00E65FD5" w:rsidRDefault="00654A70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1C5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C5E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22" w:type="dxa"/>
          </w:tcPr>
          <w:p w14:paraId="361C7713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7D10E3EC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3C22" w:rsidRPr="00F514C6" w14:paraId="44060FCA" w14:textId="77777777" w:rsidTr="004E57FC">
        <w:trPr>
          <w:trHeight w:val="20"/>
        </w:trPr>
        <w:tc>
          <w:tcPr>
            <w:tcW w:w="2461" w:type="dxa"/>
          </w:tcPr>
          <w:p w14:paraId="32161997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" w:type="dxa"/>
          </w:tcPr>
          <w:p w14:paraId="14E08F06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05DB9281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390109D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8DA4840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4912AAB2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C2B5AA2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5640EF3D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426D0B4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30213F31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0681FE51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3C22" w:rsidRPr="00F514C6" w14:paraId="4F89D697" w14:textId="77777777" w:rsidTr="004E57FC">
        <w:trPr>
          <w:trHeight w:val="20"/>
        </w:trPr>
        <w:tc>
          <w:tcPr>
            <w:tcW w:w="2461" w:type="dxa"/>
          </w:tcPr>
          <w:p w14:paraId="37989239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4" w:type="dxa"/>
          </w:tcPr>
          <w:p w14:paraId="732E6660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561A70A0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4F5F9ECA" w14:textId="77777777" w:rsidR="002B3C22" w:rsidRPr="00F514C6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225B7E1B" w14:textId="6EECA4C7" w:rsidR="002B3C22" w:rsidRPr="00E65FD5" w:rsidRDefault="00B513F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283,850</w:t>
            </w:r>
          </w:p>
        </w:tc>
        <w:tc>
          <w:tcPr>
            <w:tcW w:w="222" w:type="dxa"/>
          </w:tcPr>
          <w:p w14:paraId="2B0199AB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7770F003" w14:textId="025D5378" w:rsidR="002B3C22" w:rsidRPr="00E65FD5" w:rsidRDefault="00B513F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</w:t>
            </w:r>
            <w:r w:rsidR="00654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22" w:type="dxa"/>
          </w:tcPr>
          <w:p w14:paraId="42B49A73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25961541" w14:textId="02AC87F5" w:rsidR="002B3C22" w:rsidRPr="00E65FD5" w:rsidRDefault="00654A70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291,106</w:t>
            </w:r>
          </w:p>
        </w:tc>
        <w:tc>
          <w:tcPr>
            <w:tcW w:w="222" w:type="dxa"/>
          </w:tcPr>
          <w:p w14:paraId="09BA3289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47317607" w14:textId="77777777" w:rsidR="002B3C22" w:rsidRPr="00E65FD5" w:rsidRDefault="002B3C22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5FA35D8" w14:textId="77777777" w:rsidR="000B5CF1" w:rsidRDefault="000B5CF1" w:rsidP="000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AF09B41" w14:textId="706BF44D" w:rsidR="002B3C22" w:rsidRDefault="002B3C22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3C22">
        <w:rPr>
          <w:rFonts w:ascii="Angsana New" w:hAnsi="Angsana New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BB7ED5">
        <w:rPr>
          <w:rFonts w:ascii="Angsana New" w:hAnsi="Angsana New"/>
          <w:sz w:val="30"/>
          <w:szCs w:val="30"/>
        </w:rPr>
        <w:t>3</w:t>
      </w:r>
      <w:r w:rsidRPr="002B3C22">
        <w:rPr>
          <w:rFonts w:ascii="Angsana New" w:hAnsi="Angsana New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88823D5" w14:textId="19D397F2" w:rsidR="00B129B3" w:rsidRDefault="00B129B3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78D23D" w14:textId="77777777" w:rsidR="00B129B3" w:rsidRPr="002B3C22" w:rsidRDefault="00B129B3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9"/>
        <w:gridCol w:w="851"/>
        <w:gridCol w:w="500"/>
        <w:gridCol w:w="1440"/>
        <w:gridCol w:w="360"/>
        <w:gridCol w:w="1440"/>
      </w:tblGrid>
      <w:tr w:rsidR="00E67924" w:rsidRPr="00AB6EEA" w14:paraId="4F107308" w14:textId="77777777" w:rsidTr="004E57FC">
        <w:tc>
          <w:tcPr>
            <w:tcW w:w="2475" w:type="pct"/>
          </w:tcPr>
          <w:p w14:paraId="5A292B7B" w14:textId="77777777" w:rsidR="00E67924" w:rsidRPr="00C95502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875F2E9" w14:textId="77777777" w:rsidR="00E67924" w:rsidRPr="00C95502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55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68" w:type="pct"/>
          </w:tcPr>
          <w:p w14:paraId="5FF4BDB1" w14:textId="77777777" w:rsidR="00E67924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B1E229D" w14:textId="77777777" w:rsidR="00E67924" w:rsidRPr="00103296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32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5" w:type="pct"/>
          </w:tcPr>
          <w:p w14:paraId="5E22CFC7" w14:textId="77777777" w:rsidR="00E67924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7889F0F6" w14:textId="77777777" w:rsidR="00E67924" w:rsidRPr="00AB6EEA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EEE0E3E" w14:textId="77777777" w:rsidR="00E67924" w:rsidRPr="00AB6EEA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pct"/>
          </w:tcPr>
          <w:p w14:paraId="6DA54A8B" w14:textId="77777777" w:rsidR="00E67924" w:rsidRPr="00AB6EEA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7929B785" w14:textId="77777777" w:rsidR="00E67924" w:rsidRPr="00AB6EEA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072616D" w14:textId="77777777" w:rsidR="00E67924" w:rsidRPr="00AB6EEA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6E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67924" w:rsidRPr="00C95502" w14:paraId="26799889" w14:textId="77777777" w:rsidTr="004E57FC">
        <w:tc>
          <w:tcPr>
            <w:tcW w:w="2475" w:type="pct"/>
          </w:tcPr>
          <w:p w14:paraId="4519CAFB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pct"/>
          </w:tcPr>
          <w:p w14:paraId="098CC731" w14:textId="77777777" w:rsidR="00E67924" w:rsidRPr="00103296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pct"/>
          </w:tcPr>
          <w:p w14:paraId="78C26BA1" w14:textId="77777777" w:rsidR="00E67924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pct"/>
            <w:gridSpan w:val="3"/>
          </w:tcPr>
          <w:p w14:paraId="55A7EE9B" w14:textId="77777777" w:rsidR="00E67924" w:rsidRPr="00C95502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955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7924" w:rsidRPr="00ED3D80" w14:paraId="784BEDC1" w14:textId="77777777" w:rsidTr="004E57FC">
        <w:tc>
          <w:tcPr>
            <w:tcW w:w="2475" w:type="pct"/>
          </w:tcPr>
          <w:p w14:paraId="21DD8CA6" w14:textId="77777777" w:rsidR="00E67924" w:rsidRPr="00C95502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55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95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955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95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468" w:type="pct"/>
          </w:tcPr>
          <w:p w14:paraId="4B697DB7" w14:textId="77777777" w:rsidR="00E67924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" w:type="pct"/>
          </w:tcPr>
          <w:p w14:paraId="2908C546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5084E891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</w:tcPr>
          <w:p w14:paraId="15DAF039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0B3E839E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924" w:rsidRPr="00ED3D80" w14:paraId="2CCBB512" w14:textId="77777777" w:rsidTr="004E57FC">
        <w:tc>
          <w:tcPr>
            <w:tcW w:w="2475" w:type="pct"/>
          </w:tcPr>
          <w:p w14:paraId="13ED0F82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68" w:type="pct"/>
          </w:tcPr>
          <w:p w14:paraId="0878B497" w14:textId="6FF2C9D7" w:rsidR="00E67924" w:rsidRPr="00103296" w:rsidRDefault="00BF4FCB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5" w:type="pct"/>
          </w:tcPr>
          <w:p w14:paraId="19B4A77A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4289A3A6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</w:tcPr>
          <w:p w14:paraId="3557F737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0AB3BFA4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924" w:rsidRPr="00ED3D80" w14:paraId="3F1FBE40" w14:textId="77777777" w:rsidTr="004E57FC">
        <w:trPr>
          <w:trHeight w:val="362"/>
        </w:trPr>
        <w:tc>
          <w:tcPr>
            <w:tcW w:w="2475" w:type="pct"/>
          </w:tcPr>
          <w:p w14:paraId="1DEE39C0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68" w:type="pct"/>
          </w:tcPr>
          <w:p w14:paraId="572A35CB" w14:textId="77777777" w:rsidR="00E67924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pct"/>
          </w:tcPr>
          <w:p w14:paraId="095E8BAF" w14:textId="77777777" w:rsidR="00E67924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0B217160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20,564</w:t>
            </w:r>
          </w:p>
        </w:tc>
        <w:tc>
          <w:tcPr>
            <w:tcW w:w="198" w:type="pct"/>
          </w:tcPr>
          <w:p w14:paraId="1D071737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34125A52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161,062</w:t>
            </w:r>
          </w:p>
        </w:tc>
      </w:tr>
      <w:tr w:rsidR="00E67924" w:rsidRPr="00ED3D80" w14:paraId="78DEAE19" w14:textId="77777777" w:rsidTr="004E57FC">
        <w:trPr>
          <w:trHeight w:val="425"/>
        </w:trPr>
        <w:tc>
          <w:tcPr>
            <w:tcW w:w="2475" w:type="pct"/>
          </w:tcPr>
          <w:p w14:paraId="3FD27B83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468" w:type="pct"/>
          </w:tcPr>
          <w:p w14:paraId="08D91767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pct"/>
          </w:tcPr>
          <w:p w14:paraId="0B63707C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00DF0304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</w:tcPr>
          <w:p w14:paraId="06836C40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7ADC84C7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924" w:rsidRPr="00ED3D80" w14:paraId="3BB50C80" w14:textId="77777777" w:rsidTr="004E57FC">
        <w:trPr>
          <w:trHeight w:val="362"/>
        </w:trPr>
        <w:tc>
          <w:tcPr>
            <w:tcW w:w="2475" w:type="pct"/>
          </w:tcPr>
          <w:p w14:paraId="11C9F3F0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68" w:type="pct"/>
          </w:tcPr>
          <w:p w14:paraId="0BA00599" w14:textId="77777777" w:rsidR="00E67924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pct"/>
          </w:tcPr>
          <w:p w14:paraId="15037608" w14:textId="77777777" w:rsidR="00E67924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40D3D444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30,650</w:t>
            </w:r>
          </w:p>
        </w:tc>
        <w:tc>
          <w:tcPr>
            <w:tcW w:w="198" w:type="pct"/>
          </w:tcPr>
          <w:p w14:paraId="198319DC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5583C8A4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2,829</w:t>
            </w:r>
          </w:p>
        </w:tc>
      </w:tr>
      <w:tr w:rsidR="00E67924" w:rsidRPr="00ED3D80" w14:paraId="159D9256" w14:textId="77777777" w:rsidTr="004E57FC">
        <w:trPr>
          <w:trHeight w:val="362"/>
        </w:trPr>
        <w:tc>
          <w:tcPr>
            <w:tcW w:w="2475" w:type="pct"/>
          </w:tcPr>
          <w:p w14:paraId="2BAD6AEF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68" w:type="pct"/>
          </w:tcPr>
          <w:p w14:paraId="36EC23E6" w14:textId="77777777" w:rsidR="00E67924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pct"/>
          </w:tcPr>
          <w:p w14:paraId="1C29F690" w14:textId="77777777" w:rsidR="00E67924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50"/>
              </w:tabs>
              <w:spacing w:after="0" w:line="240" w:lineRule="auto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10E4BB25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98" w:type="pct"/>
          </w:tcPr>
          <w:p w14:paraId="31EC4333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4FDABD50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7924" w:rsidRPr="00E92605" w14:paraId="547CBFD8" w14:textId="77777777" w:rsidTr="004E57FC">
        <w:trPr>
          <w:trHeight w:val="352"/>
        </w:trPr>
        <w:tc>
          <w:tcPr>
            <w:tcW w:w="2475" w:type="pct"/>
          </w:tcPr>
          <w:p w14:paraId="5903B2C6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" w:type="pct"/>
          </w:tcPr>
          <w:p w14:paraId="7DEE4558" w14:textId="77777777" w:rsidR="00E67924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pct"/>
          </w:tcPr>
          <w:p w14:paraId="38E744FE" w14:textId="77777777" w:rsidR="00E67924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vAlign w:val="bottom"/>
          </w:tcPr>
          <w:p w14:paraId="1B4EA037" w14:textId="77777777" w:rsidR="00E67924" w:rsidRPr="00E92605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198" w:type="pct"/>
          </w:tcPr>
          <w:p w14:paraId="32650C96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14:paraId="69A0AF94" w14:textId="77777777" w:rsidR="00E67924" w:rsidRPr="00E92605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163,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</w:tr>
      <w:tr w:rsidR="00E67924" w:rsidRPr="00ED3D80" w14:paraId="736C1E25" w14:textId="77777777" w:rsidTr="004E57FC">
        <w:trPr>
          <w:trHeight w:val="407"/>
        </w:trPr>
        <w:tc>
          <w:tcPr>
            <w:tcW w:w="2943" w:type="pct"/>
            <w:gridSpan w:val="2"/>
          </w:tcPr>
          <w:p w14:paraId="50D89DB4" w14:textId="77777777" w:rsidR="00E67924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038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5" w:type="pct"/>
          </w:tcPr>
          <w:p w14:paraId="2126F33C" w14:textId="77777777" w:rsidR="00E67924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14:paraId="6E4E0D66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41,843</w:t>
            </w:r>
          </w:p>
        </w:tc>
        <w:tc>
          <w:tcPr>
            <w:tcW w:w="198" w:type="pct"/>
          </w:tcPr>
          <w:p w14:paraId="436502A2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14:paraId="1522CF01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7924" w:rsidRPr="00E92605" w14:paraId="07D49FEE" w14:textId="77777777" w:rsidTr="004E57FC">
        <w:trPr>
          <w:trHeight w:val="407"/>
        </w:trPr>
        <w:tc>
          <w:tcPr>
            <w:tcW w:w="2475" w:type="pct"/>
          </w:tcPr>
          <w:p w14:paraId="15CD67E8" w14:textId="77777777" w:rsidR="00E67924" w:rsidRPr="000038E6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" w:type="pct"/>
          </w:tcPr>
          <w:p w14:paraId="0417E981" w14:textId="77777777" w:rsidR="00E67924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pct"/>
          </w:tcPr>
          <w:p w14:paraId="2465B283" w14:textId="77777777" w:rsidR="00E67924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vAlign w:val="bottom"/>
          </w:tcPr>
          <w:p w14:paraId="6C7E0B5A" w14:textId="77777777" w:rsidR="00E67924" w:rsidRPr="00E92605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3,222</w:t>
            </w:r>
          </w:p>
        </w:tc>
        <w:tc>
          <w:tcPr>
            <w:tcW w:w="198" w:type="pct"/>
          </w:tcPr>
          <w:p w14:paraId="3A866BA4" w14:textId="77777777" w:rsidR="00E67924" w:rsidRPr="000038E6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14:paraId="51DC3470" w14:textId="77777777" w:rsidR="00E67924" w:rsidRPr="00E92605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605">
              <w:rPr>
                <w:rFonts w:ascii="Angsana New" w:hAnsi="Angsana New"/>
                <w:b/>
                <w:bCs/>
                <w:sz w:val="30"/>
                <w:szCs w:val="30"/>
              </w:rPr>
              <w:t>163,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891</w:t>
            </w:r>
          </w:p>
        </w:tc>
      </w:tr>
      <w:tr w:rsidR="00E67924" w:rsidRPr="00ED3D80" w14:paraId="4986B591" w14:textId="77777777" w:rsidTr="004E57FC">
        <w:tc>
          <w:tcPr>
            <w:tcW w:w="3218" w:type="pct"/>
            <w:gridSpan w:val="3"/>
          </w:tcPr>
          <w:p w14:paraId="03082EE1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pct"/>
          </w:tcPr>
          <w:p w14:paraId="6BFB10CD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</w:tcPr>
          <w:p w14:paraId="19C088FB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0A53BD02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924" w:rsidRPr="00ED3D80" w14:paraId="3289E9B6" w14:textId="77777777" w:rsidTr="004E57FC">
        <w:tc>
          <w:tcPr>
            <w:tcW w:w="3218" w:type="pct"/>
            <w:gridSpan w:val="3"/>
          </w:tcPr>
          <w:p w14:paraId="4FF04C39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792" w:type="pct"/>
          </w:tcPr>
          <w:p w14:paraId="50A90AA9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</w:tcPr>
          <w:p w14:paraId="000ADB14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3B832E09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  <w:tab w:val="decimal" w:pos="104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924" w:rsidRPr="00ED3D80" w14:paraId="6312F239" w14:textId="77777777" w:rsidTr="004E57FC">
        <w:tc>
          <w:tcPr>
            <w:tcW w:w="3218" w:type="pct"/>
            <w:gridSpan w:val="3"/>
          </w:tcPr>
          <w:p w14:paraId="6FD7B572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792" w:type="pct"/>
          </w:tcPr>
          <w:p w14:paraId="4158B772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354,908</w:t>
            </w:r>
          </w:p>
        </w:tc>
        <w:tc>
          <w:tcPr>
            <w:tcW w:w="198" w:type="pct"/>
          </w:tcPr>
          <w:p w14:paraId="038272F3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3E808249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159,368</w:t>
            </w:r>
          </w:p>
        </w:tc>
      </w:tr>
      <w:tr w:rsidR="00E67924" w:rsidRPr="00ED3D80" w14:paraId="6F0D0E8F" w14:textId="77777777" w:rsidTr="004E57FC">
        <w:tc>
          <w:tcPr>
            <w:tcW w:w="3218" w:type="pct"/>
            <w:gridSpan w:val="3"/>
          </w:tcPr>
          <w:p w14:paraId="68E36E63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792" w:type="pct"/>
          </w:tcPr>
          <w:p w14:paraId="780ECB91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pct"/>
          </w:tcPr>
          <w:p w14:paraId="6AA46053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3F104AA9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7924" w:rsidRPr="00ED3D80" w14:paraId="521F15AC" w14:textId="77777777" w:rsidTr="004E57FC">
        <w:tc>
          <w:tcPr>
            <w:tcW w:w="3218" w:type="pct"/>
            <w:gridSpan w:val="3"/>
          </w:tcPr>
          <w:p w14:paraId="62F463A1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pct"/>
          </w:tcPr>
          <w:p w14:paraId="549F160B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70,256</w:t>
            </w:r>
          </w:p>
        </w:tc>
        <w:tc>
          <w:tcPr>
            <w:tcW w:w="198" w:type="pct"/>
          </w:tcPr>
          <w:p w14:paraId="761D75D1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633DBA40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20,376</w:t>
            </w:r>
          </w:p>
        </w:tc>
      </w:tr>
      <w:tr w:rsidR="00E67924" w:rsidRPr="00ED3D80" w14:paraId="3E09862C" w14:textId="77777777" w:rsidTr="004E57FC">
        <w:tc>
          <w:tcPr>
            <w:tcW w:w="3218" w:type="pct"/>
            <w:gridSpan w:val="3"/>
          </w:tcPr>
          <w:p w14:paraId="0D8F3AF5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92" w:type="pct"/>
          </w:tcPr>
          <w:p w14:paraId="4AD589D1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4,489</w:t>
            </w:r>
          </w:p>
        </w:tc>
        <w:tc>
          <w:tcPr>
            <w:tcW w:w="198" w:type="pct"/>
          </w:tcPr>
          <w:p w14:paraId="7D14F555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2814B8FD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3,585</w:t>
            </w:r>
          </w:p>
        </w:tc>
      </w:tr>
      <w:tr w:rsidR="00E67924" w:rsidRPr="00ED3D80" w14:paraId="0416E0B4" w14:textId="77777777" w:rsidTr="004E57FC">
        <w:tc>
          <w:tcPr>
            <w:tcW w:w="3218" w:type="pct"/>
            <w:gridSpan w:val="3"/>
          </w:tcPr>
          <w:p w14:paraId="0E6D0BAC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pct"/>
          </w:tcPr>
          <w:p w14:paraId="0865761E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1,944</w:t>
            </w:r>
          </w:p>
        </w:tc>
        <w:tc>
          <w:tcPr>
            <w:tcW w:w="198" w:type="pct"/>
          </w:tcPr>
          <w:p w14:paraId="37710BF4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06E46C2E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7924" w:rsidRPr="00ED3D80" w14:paraId="0DA74AD2" w14:textId="77777777" w:rsidTr="004E57FC">
        <w:tc>
          <w:tcPr>
            <w:tcW w:w="3218" w:type="pct"/>
            <w:gridSpan w:val="3"/>
          </w:tcPr>
          <w:p w14:paraId="7CB71182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14:paraId="1627AA4E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13,005</w:t>
            </w:r>
          </w:p>
        </w:tc>
        <w:tc>
          <w:tcPr>
            <w:tcW w:w="198" w:type="pct"/>
          </w:tcPr>
          <w:p w14:paraId="0ABD3267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14:paraId="17435883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</w:tr>
      <w:tr w:rsidR="00E67924" w:rsidRPr="00ED3D80" w14:paraId="146EB24B" w14:textId="77777777" w:rsidTr="004E57FC">
        <w:tc>
          <w:tcPr>
            <w:tcW w:w="3218" w:type="pct"/>
            <w:gridSpan w:val="3"/>
          </w:tcPr>
          <w:p w14:paraId="65EE1ABA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14:paraId="7A843380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444,602</w:t>
            </w:r>
          </w:p>
        </w:tc>
        <w:tc>
          <w:tcPr>
            <w:tcW w:w="198" w:type="pct"/>
          </w:tcPr>
          <w:p w14:paraId="3CB89EDA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14:paraId="11B2D3A9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184,493</w:t>
            </w:r>
          </w:p>
        </w:tc>
      </w:tr>
      <w:tr w:rsidR="00E67924" w:rsidRPr="00ED3D80" w14:paraId="0BA61BF0" w14:textId="77777777" w:rsidTr="004E57FC">
        <w:tc>
          <w:tcPr>
            <w:tcW w:w="3218" w:type="pct"/>
            <w:gridSpan w:val="3"/>
          </w:tcPr>
          <w:p w14:paraId="75BAAE0D" w14:textId="77777777" w:rsidR="00E67924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สินทรัพย์ที่เกิดจากสัญญา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038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38E6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792" w:type="pct"/>
          </w:tcPr>
          <w:p w14:paraId="15B41B84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75,712</w:t>
            </w:r>
          </w:p>
        </w:tc>
        <w:tc>
          <w:tcPr>
            <w:tcW w:w="198" w:type="pct"/>
          </w:tcPr>
          <w:p w14:paraId="399054EB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</w:tcPr>
          <w:p w14:paraId="71169D86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10,269</w:t>
            </w:r>
          </w:p>
        </w:tc>
      </w:tr>
      <w:tr w:rsidR="00E67924" w:rsidRPr="00C95502" w14:paraId="01F1A309" w14:textId="77777777" w:rsidTr="004E57FC">
        <w:tc>
          <w:tcPr>
            <w:tcW w:w="3218" w:type="pct"/>
            <w:gridSpan w:val="3"/>
          </w:tcPr>
          <w:p w14:paraId="7E8A7C35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vAlign w:val="bottom"/>
          </w:tcPr>
          <w:p w14:paraId="21CBFC09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520,314</w:t>
            </w:r>
          </w:p>
        </w:tc>
        <w:tc>
          <w:tcPr>
            <w:tcW w:w="198" w:type="pct"/>
            <w:vAlign w:val="bottom"/>
          </w:tcPr>
          <w:p w14:paraId="2990A5A2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vAlign w:val="bottom"/>
          </w:tcPr>
          <w:p w14:paraId="2D2F12D1" w14:textId="77777777" w:rsidR="00E67924" w:rsidRPr="00C95502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502">
              <w:rPr>
                <w:rFonts w:ascii="Angsana New" w:hAnsi="Angsana New"/>
                <w:b/>
                <w:bCs/>
                <w:sz w:val="30"/>
                <w:szCs w:val="30"/>
              </w:rPr>
              <w:t>194,762</w:t>
            </w:r>
          </w:p>
        </w:tc>
      </w:tr>
      <w:tr w:rsidR="00E67924" w:rsidRPr="00ED3D80" w14:paraId="0568D149" w14:textId="77777777" w:rsidTr="004E57FC">
        <w:tc>
          <w:tcPr>
            <w:tcW w:w="3218" w:type="pct"/>
            <w:gridSpan w:val="3"/>
          </w:tcPr>
          <w:p w14:paraId="2E085235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792" w:type="pct"/>
            <w:vAlign w:val="bottom"/>
          </w:tcPr>
          <w:p w14:paraId="10468F1B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(1,559)</w:t>
            </w:r>
          </w:p>
        </w:tc>
        <w:tc>
          <w:tcPr>
            <w:tcW w:w="198" w:type="pct"/>
          </w:tcPr>
          <w:p w14:paraId="7DECACBC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vAlign w:val="bottom"/>
          </w:tcPr>
          <w:p w14:paraId="7BABB5C2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(243)</w:t>
            </w:r>
          </w:p>
        </w:tc>
      </w:tr>
      <w:tr w:rsidR="00E67924" w:rsidRPr="00ED3D80" w14:paraId="62F82F74" w14:textId="77777777" w:rsidTr="004E57FC">
        <w:tc>
          <w:tcPr>
            <w:tcW w:w="3218" w:type="pct"/>
            <w:gridSpan w:val="3"/>
          </w:tcPr>
          <w:p w14:paraId="21319019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14:paraId="0571D9DD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(17,538)</w:t>
            </w:r>
          </w:p>
        </w:tc>
        <w:tc>
          <w:tcPr>
            <w:tcW w:w="198" w:type="pct"/>
          </w:tcPr>
          <w:p w14:paraId="7BBFB166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bottom"/>
          </w:tcPr>
          <w:p w14:paraId="04058627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(1,700)</w:t>
            </w:r>
          </w:p>
        </w:tc>
      </w:tr>
      <w:tr w:rsidR="00E67924" w:rsidRPr="00C95502" w14:paraId="6450F37B" w14:textId="77777777" w:rsidTr="004E57FC">
        <w:tc>
          <w:tcPr>
            <w:tcW w:w="3218" w:type="pct"/>
            <w:gridSpan w:val="3"/>
          </w:tcPr>
          <w:p w14:paraId="66415233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14:paraId="72FB5F4B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501,217</w:t>
            </w:r>
          </w:p>
        </w:tc>
        <w:tc>
          <w:tcPr>
            <w:tcW w:w="198" w:type="pct"/>
          </w:tcPr>
          <w:p w14:paraId="3083A83F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14:paraId="45DA5739" w14:textId="77777777" w:rsidR="00E67924" w:rsidRPr="00C95502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502">
              <w:rPr>
                <w:rFonts w:ascii="Angsana New" w:hAnsi="Angsana New"/>
                <w:b/>
                <w:bCs/>
                <w:sz w:val="30"/>
                <w:szCs w:val="30"/>
              </w:rPr>
              <w:t>192,819</w:t>
            </w:r>
          </w:p>
        </w:tc>
      </w:tr>
      <w:tr w:rsidR="00E67924" w:rsidRPr="00C95502" w14:paraId="6CDE258C" w14:textId="77777777" w:rsidTr="004E57FC">
        <w:trPr>
          <w:trHeight w:val="70"/>
        </w:trPr>
        <w:tc>
          <w:tcPr>
            <w:tcW w:w="3218" w:type="pct"/>
            <w:gridSpan w:val="3"/>
          </w:tcPr>
          <w:p w14:paraId="1099A45B" w14:textId="77777777" w:rsidR="00E67924" w:rsidRPr="00C6298A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14:paraId="7142F565" w14:textId="77777777" w:rsidR="00E67924" w:rsidRPr="00C6298A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98" w:type="pct"/>
          </w:tcPr>
          <w:p w14:paraId="30CD28B1" w14:textId="77777777" w:rsidR="00E67924" w:rsidRPr="00C6298A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</w:tcPr>
          <w:p w14:paraId="499ED1A9" w14:textId="77777777" w:rsidR="00E67924" w:rsidRPr="00C95502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7924" w:rsidRPr="00C95502" w14:paraId="0AA415A1" w14:textId="77777777" w:rsidTr="004E57FC">
        <w:tc>
          <w:tcPr>
            <w:tcW w:w="3218" w:type="pct"/>
            <w:gridSpan w:val="3"/>
          </w:tcPr>
          <w:p w14:paraId="21534DF1" w14:textId="77777777" w:rsidR="00E67924" w:rsidRPr="00ED3D80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92" w:type="pct"/>
            <w:tcBorders>
              <w:bottom w:val="double" w:sz="4" w:space="0" w:color="auto"/>
            </w:tcBorders>
            <w:vAlign w:val="bottom"/>
          </w:tcPr>
          <w:p w14:paraId="13E1E78D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594,439</w:t>
            </w:r>
          </w:p>
        </w:tc>
        <w:tc>
          <w:tcPr>
            <w:tcW w:w="198" w:type="pct"/>
            <w:vAlign w:val="bottom"/>
          </w:tcPr>
          <w:p w14:paraId="5C7CCD42" w14:textId="77777777" w:rsidR="00E67924" w:rsidRPr="00ED3D80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  <w:tcBorders>
              <w:bottom w:val="double" w:sz="4" w:space="0" w:color="auto"/>
            </w:tcBorders>
            <w:vAlign w:val="bottom"/>
          </w:tcPr>
          <w:p w14:paraId="3ADB504B" w14:textId="77777777" w:rsidR="00E67924" w:rsidRPr="00C95502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5502">
              <w:rPr>
                <w:rFonts w:ascii="Angsana New" w:hAnsi="Angsana New"/>
                <w:b/>
                <w:bCs/>
                <w:sz w:val="30"/>
                <w:szCs w:val="30"/>
              </w:rPr>
              <w:t>356,710</w:t>
            </w:r>
          </w:p>
        </w:tc>
      </w:tr>
    </w:tbl>
    <w:p w14:paraId="53DE86CC" w14:textId="77777777" w:rsidR="002B3C22" w:rsidRDefault="002B3C22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E61AA0" w14:textId="77777777" w:rsidR="002B3C22" w:rsidRDefault="002B3C22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3C2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 w:rsidRPr="002B3C22">
        <w:rPr>
          <w:rFonts w:ascii="Angsana New" w:hAnsi="Angsana New"/>
          <w:sz w:val="30"/>
          <w:szCs w:val="30"/>
          <w:cs/>
        </w:rPr>
        <w:t>ถึง</w:t>
      </w:r>
      <w:r>
        <w:rPr>
          <w:rFonts w:ascii="Angsana New" w:hAnsi="Angsana New"/>
          <w:sz w:val="30"/>
          <w:szCs w:val="30"/>
        </w:rPr>
        <w:t xml:space="preserve"> 120 </w:t>
      </w:r>
      <w:r w:rsidRPr="002B3C22">
        <w:rPr>
          <w:rFonts w:ascii="Angsana New" w:hAnsi="Angsana New"/>
          <w:sz w:val="30"/>
          <w:szCs w:val="30"/>
          <w:cs/>
        </w:rPr>
        <w:t>วัน</w:t>
      </w:r>
    </w:p>
    <w:p w14:paraId="08982FCA" w14:textId="77777777" w:rsidR="002B3C22" w:rsidRDefault="002B3C22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500"/>
        <w:gridCol w:w="1350"/>
        <w:gridCol w:w="1440"/>
        <w:gridCol w:w="360"/>
        <w:gridCol w:w="1440"/>
      </w:tblGrid>
      <w:tr w:rsidR="00E67924" w:rsidRPr="003376AA" w14:paraId="4DBBB98F" w14:textId="77777777" w:rsidTr="004E57FC">
        <w:trPr>
          <w:tblHeader/>
        </w:trPr>
        <w:tc>
          <w:tcPr>
            <w:tcW w:w="4500" w:type="dxa"/>
            <w:vAlign w:val="bottom"/>
          </w:tcPr>
          <w:p w14:paraId="516E0CAF" w14:textId="77777777" w:rsidR="00E67924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E6792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รายการเคลื่อนไหวของค่าเผื่อผลขาดทุนด้านเครดิต</w:t>
            </w:r>
          </w:p>
          <w:p w14:paraId="05E9672D" w14:textId="77777777" w:rsidR="00E67924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6792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ที่คาดว่าจะเกิดขึ้นของลูกหนี้การค้าและสินทรัพย์</w:t>
            </w:r>
          </w:p>
          <w:p w14:paraId="6627D567" w14:textId="77777777" w:rsidR="00E67924" w:rsidRPr="003376AA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6792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1350" w:type="dxa"/>
          </w:tcPr>
          <w:p w14:paraId="2132C921" w14:textId="77777777" w:rsidR="00E67924" w:rsidRPr="003376AA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45AC25E" w14:textId="77777777" w:rsidR="00E67924" w:rsidRPr="003376AA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vAlign w:val="bottom"/>
          </w:tcPr>
          <w:p w14:paraId="18DF5FA6" w14:textId="77777777" w:rsidR="00E67924" w:rsidRPr="003376AA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C65326E" w14:textId="77777777" w:rsidR="00E67924" w:rsidRPr="003376AA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14C789B" w14:textId="77777777" w:rsidR="00E67924" w:rsidRPr="003376AA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7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E67924" w:rsidRPr="003376AA" w14:paraId="6305BAC5" w14:textId="77777777" w:rsidTr="004E57FC">
        <w:trPr>
          <w:tblHeader/>
        </w:trPr>
        <w:tc>
          <w:tcPr>
            <w:tcW w:w="4500" w:type="dxa"/>
          </w:tcPr>
          <w:p w14:paraId="35CA8854" w14:textId="77777777" w:rsidR="00E67924" w:rsidRPr="001634EF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5DCCF24" w14:textId="77777777" w:rsidR="00E67924" w:rsidRPr="001634EF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73035CA2" w14:textId="77777777" w:rsidR="00E67924" w:rsidRPr="001634EF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34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7924" w:rsidRPr="00D577C9" w14:paraId="43E15ABE" w14:textId="77777777" w:rsidTr="004E57FC">
        <w:trPr>
          <w:tblHeader/>
        </w:trPr>
        <w:tc>
          <w:tcPr>
            <w:tcW w:w="4500" w:type="dxa"/>
          </w:tcPr>
          <w:p w14:paraId="6DDB0496" w14:textId="77777777" w:rsidR="00E67924" w:rsidRPr="001634EF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634E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634EF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634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634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634E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634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634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064BD359" w14:textId="77777777" w:rsidR="00E67924" w:rsidRPr="001634EF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F7C3B1" w14:textId="77777777" w:rsidR="00E67924" w:rsidRPr="001634EF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4EF">
              <w:rPr>
                <w:rFonts w:asciiTheme="majorBidi" w:hAnsiTheme="majorBidi" w:cstheme="majorBidi"/>
                <w:sz w:val="30"/>
                <w:szCs w:val="30"/>
              </w:rPr>
              <w:t>17,538</w:t>
            </w:r>
          </w:p>
        </w:tc>
        <w:tc>
          <w:tcPr>
            <w:tcW w:w="360" w:type="dxa"/>
            <w:vAlign w:val="center"/>
          </w:tcPr>
          <w:p w14:paraId="2D1B2648" w14:textId="77777777" w:rsidR="00E67924" w:rsidRPr="001634EF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986EDA" w14:textId="77777777" w:rsidR="00E67924" w:rsidRPr="001634EF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4EF">
              <w:rPr>
                <w:rFonts w:asciiTheme="majorBidi" w:hAnsiTheme="majorBidi" w:cstheme="majorBidi"/>
                <w:sz w:val="30"/>
                <w:szCs w:val="30"/>
              </w:rPr>
              <w:t>1,700</w:t>
            </w:r>
          </w:p>
        </w:tc>
      </w:tr>
      <w:tr w:rsidR="00E67924" w:rsidRPr="003376AA" w14:paraId="3BF1CD12" w14:textId="77777777" w:rsidTr="004E57FC">
        <w:trPr>
          <w:tblHeader/>
        </w:trPr>
        <w:tc>
          <w:tcPr>
            <w:tcW w:w="4500" w:type="dxa"/>
          </w:tcPr>
          <w:p w14:paraId="1682EA4A" w14:textId="77777777" w:rsidR="00E67924" w:rsidRPr="001634EF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4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</w:t>
            </w:r>
            <w:r w:rsidRPr="001634EF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</w:tcPr>
          <w:p w14:paraId="3762DA39" w14:textId="77777777" w:rsidR="00E67924" w:rsidRPr="001634EF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5A7F2B" w14:textId="70AE7510" w:rsidR="00E67924" w:rsidRPr="001634EF" w:rsidRDefault="0098660F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34EF">
              <w:rPr>
                <w:rFonts w:asciiTheme="majorBidi" w:hAnsiTheme="majorBidi" w:cstheme="majorBidi"/>
                <w:sz w:val="30"/>
                <w:szCs w:val="30"/>
              </w:rPr>
              <w:t>(1,885)</w:t>
            </w:r>
          </w:p>
        </w:tc>
        <w:tc>
          <w:tcPr>
            <w:tcW w:w="360" w:type="dxa"/>
            <w:vAlign w:val="center"/>
          </w:tcPr>
          <w:p w14:paraId="38CD72E2" w14:textId="77777777" w:rsidR="00E67924" w:rsidRPr="001634EF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BD0EE9" w14:textId="7AD1048F" w:rsidR="00E67924" w:rsidRPr="001634EF" w:rsidRDefault="0098660F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34EF">
              <w:rPr>
                <w:rFonts w:asciiTheme="majorBidi" w:hAnsiTheme="majorBidi" w:cstheme="majorBidi"/>
                <w:sz w:val="30"/>
                <w:szCs w:val="30"/>
              </w:rPr>
              <w:t>(53)</w:t>
            </w:r>
          </w:p>
        </w:tc>
      </w:tr>
      <w:tr w:rsidR="00E67924" w:rsidRPr="00D14E31" w14:paraId="4ADFC2B5" w14:textId="77777777" w:rsidTr="004E57FC">
        <w:trPr>
          <w:trHeight w:val="280"/>
          <w:tblHeader/>
        </w:trPr>
        <w:tc>
          <w:tcPr>
            <w:tcW w:w="4500" w:type="dxa"/>
            <w:shd w:val="clear" w:color="auto" w:fill="auto"/>
          </w:tcPr>
          <w:p w14:paraId="46550FDE" w14:textId="77777777" w:rsidR="00E67924" w:rsidRPr="001634EF" w:rsidRDefault="00E67924" w:rsidP="004E57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34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3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34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3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84E99CE" w14:textId="77777777" w:rsidR="00E67924" w:rsidRPr="001634EF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F4BBB" w14:textId="154D01E5" w:rsidR="00E67924" w:rsidRPr="001634EF" w:rsidRDefault="0076181A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15,653</w:t>
            </w:r>
          </w:p>
        </w:tc>
        <w:tc>
          <w:tcPr>
            <w:tcW w:w="360" w:type="dxa"/>
            <w:vAlign w:val="center"/>
          </w:tcPr>
          <w:p w14:paraId="6AB8FAE1" w14:textId="77777777" w:rsidR="00E67924" w:rsidRPr="001634EF" w:rsidRDefault="00E67924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D818C" w14:textId="262D14E2" w:rsidR="00E67924" w:rsidRPr="001634EF" w:rsidRDefault="0076181A" w:rsidP="004E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1,647</w:t>
            </w:r>
          </w:p>
        </w:tc>
      </w:tr>
    </w:tbl>
    <w:p w14:paraId="053D7459" w14:textId="03711A98" w:rsidR="002B3C22" w:rsidRDefault="002B3C22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4B1F6C" w14:textId="304D0923" w:rsidR="00B96E5D" w:rsidRDefault="00B96E5D" w:rsidP="00B9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E84820">
        <w:rPr>
          <w:rFonts w:ascii="Angsana New" w:hAnsi="Angsana New" w:hint="cs"/>
          <w:sz w:val="30"/>
          <w:szCs w:val="30"/>
          <w:cs/>
        </w:rPr>
        <w:t>ค</w:t>
      </w:r>
      <w:r>
        <w:rPr>
          <w:rFonts w:ascii="Angsana New" w:hAnsi="Angsana New"/>
          <w:sz w:val="30"/>
          <w:szCs w:val="30"/>
        </w:rPr>
        <w:t>.1.2)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เงินลงทุนในตราสารหนี้</w:t>
      </w:r>
    </w:p>
    <w:p w14:paraId="3153B692" w14:textId="738FD1E8" w:rsidR="00B96E5D" w:rsidRDefault="00B96E5D" w:rsidP="00B9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ind w:left="540"/>
        <w:rPr>
          <w:rFonts w:ascii="Angsana New" w:hAnsi="Angsana New"/>
          <w:sz w:val="30"/>
          <w:szCs w:val="30"/>
        </w:rPr>
      </w:pPr>
    </w:p>
    <w:p w14:paraId="09E79A2D" w14:textId="41A93A26" w:rsidR="00B96E5D" w:rsidRPr="00B96E5D" w:rsidRDefault="00B96E5D" w:rsidP="00B9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ind w:left="1412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B96E5D">
        <w:rPr>
          <w:rFonts w:ascii="Angsana New" w:hAnsi="Angsana New"/>
          <w:sz w:val="30"/>
          <w:szCs w:val="30"/>
          <w:cs/>
          <w:lang w:val="en-GB"/>
        </w:rPr>
        <w:t xml:space="preserve">กลุ่มบริษัทจำกัดฐานะเปิดต่อความเสี่ยงด้านเครดิตด้วยการลงทุนในตราสารหนี้ที่มีสภาพคล่องและคู่สัญญาที่มีอันดับเครดิตอย่างน้อย </w:t>
      </w:r>
      <w:r>
        <w:rPr>
          <w:rFonts w:ascii="Angsana New" w:hAnsi="Angsana New"/>
          <w:sz w:val="30"/>
          <w:szCs w:val="30"/>
        </w:rPr>
        <w:t>BBB+</w:t>
      </w:r>
      <w:r w:rsidRPr="00B96E5D">
        <w:rPr>
          <w:rFonts w:ascii="Angsana New" w:hAnsi="Angsana New"/>
          <w:sz w:val="30"/>
          <w:szCs w:val="30"/>
          <w:cs/>
          <w:lang w:val="en-GB"/>
        </w:rPr>
        <w:t xml:space="preserve"> จาก</w:t>
      </w:r>
      <w:r>
        <w:rPr>
          <w:rFonts w:ascii="Angsana New" w:hAnsi="Angsana New" w:hint="cs"/>
          <w:sz w:val="30"/>
          <w:szCs w:val="30"/>
          <w:cs/>
          <w:lang w:val="en-GB"/>
        </w:rPr>
        <w:t>การ</w:t>
      </w:r>
      <w:r w:rsidRPr="00B96E5D">
        <w:rPr>
          <w:rFonts w:ascii="Angsana New" w:hAnsi="Angsana New"/>
          <w:sz w:val="30"/>
          <w:szCs w:val="30"/>
          <w:cs/>
          <w:lang w:val="en-GB"/>
        </w:rPr>
        <w:t>จัดอันดับของสถาบันจัดอันดับความน่าเชื่อถือที่เป็นที่ยอมรับในระดับสากล</w:t>
      </w:r>
    </w:p>
    <w:p w14:paraId="151253DE" w14:textId="77777777" w:rsidR="00B96E5D" w:rsidRPr="00B96E5D" w:rsidRDefault="00B96E5D" w:rsidP="00B9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F74AD6F" w14:textId="002AA96E" w:rsidR="00B96E5D" w:rsidRPr="00B96E5D" w:rsidRDefault="00B96E5D" w:rsidP="00B9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ind w:left="1412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B96E5D">
        <w:rPr>
          <w:rFonts w:ascii="Angsana New" w:hAnsi="Angsana New"/>
          <w:sz w:val="30"/>
          <w:szCs w:val="30"/>
          <w:cs/>
          <w:lang w:val="en-GB"/>
        </w:rPr>
        <w:tab/>
        <w:t>กลุ่ม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 โดยพิจารณาว่าอันดับเครดิตที่เผยแพร่มีการปรับปรุงให้เป็นปัจจุบันหรือไม่และ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B96E5D">
        <w:rPr>
          <w:rFonts w:ascii="Angsana New" w:hAnsi="Angsana New"/>
          <w:sz w:val="30"/>
          <w:szCs w:val="30"/>
          <w:cs/>
          <w:lang w:val="en-GB"/>
        </w:rPr>
        <w:t>กลุ่มบริษัทมีการทบทวนการเปลี่ยนแปลงของผลตอบแทนในหุ้นกู้ 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</w:t>
      </w:r>
    </w:p>
    <w:p w14:paraId="2515F936" w14:textId="570644BD" w:rsidR="00B96E5D" w:rsidRDefault="00B96E5D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2DD897" w14:textId="202A0782" w:rsidR="00E84820" w:rsidRPr="00E84820" w:rsidRDefault="00E84820" w:rsidP="00E84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ind w:left="540"/>
        <w:rPr>
          <w:rFonts w:ascii="Angsana New" w:hAnsi="Angsana New"/>
          <w:sz w:val="30"/>
          <w:szCs w:val="30"/>
        </w:rPr>
      </w:pPr>
      <w:r w:rsidRPr="00E84820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ค</w:t>
      </w:r>
      <w:r w:rsidRPr="00E84820">
        <w:rPr>
          <w:rFonts w:ascii="Angsana New" w:hAnsi="Angsana New"/>
          <w:sz w:val="30"/>
          <w:szCs w:val="30"/>
        </w:rPr>
        <w:t xml:space="preserve">.1.3) </w:t>
      </w:r>
      <w:r>
        <w:rPr>
          <w:rFonts w:ascii="Angsana New" w:hAnsi="Angsana New"/>
          <w:sz w:val="30"/>
          <w:szCs w:val="30"/>
          <w:cs/>
        </w:rPr>
        <w:tab/>
      </w:r>
      <w:r w:rsidRPr="00E84820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  <w:r w:rsidRPr="00E8482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7DAD241" w14:textId="77777777" w:rsidR="00E84820" w:rsidRPr="00E84820" w:rsidRDefault="00E84820" w:rsidP="00E84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E84820">
        <w:rPr>
          <w:rFonts w:ascii="Angsana New" w:hAnsi="Angsana New"/>
          <w:sz w:val="30"/>
          <w:szCs w:val="30"/>
          <w:lang w:val="en-GB"/>
        </w:rPr>
        <w:tab/>
      </w:r>
    </w:p>
    <w:p w14:paraId="10C0C056" w14:textId="2D888C52" w:rsidR="00E84820" w:rsidRPr="00E84820" w:rsidRDefault="00E84820" w:rsidP="00E84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ind w:left="1412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tab/>
      </w:r>
      <w:r w:rsidRPr="00E84820">
        <w:rPr>
          <w:rFonts w:ascii="Angsana New" w:hAnsi="Angsana New"/>
          <w:sz w:val="30"/>
          <w:szCs w:val="30"/>
          <w:cs/>
          <w:lang w:val="en-GB"/>
        </w:rPr>
        <w:t>ฐานะเปิดต่อความเสี่ยงด้านเครดิตของ</w:t>
      </w:r>
      <w:r w:rsidRPr="00E84820">
        <w:rPr>
          <w:rFonts w:ascii="Angsana New" w:hAnsi="Angsana New" w:hint="cs"/>
          <w:sz w:val="30"/>
          <w:szCs w:val="30"/>
          <w:cs/>
          <w:lang w:val="en-GB"/>
        </w:rPr>
        <w:t>กลุ่มบริษัท</w:t>
      </w:r>
      <w:r w:rsidRPr="00E84820">
        <w:rPr>
          <w:rFonts w:ascii="Angsana New" w:hAnsi="Angsana New"/>
          <w:sz w:val="30"/>
          <w:szCs w:val="30"/>
          <w:cs/>
          <w:lang w:val="en-GB"/>
        </w:rPr>
        <w:t>ที่เกิดจากเงินสดและรายการเทียบเท่าเงินสด</w:t>
      </w:r>
      <w:r w:rsidRPr="00E84820">
        <w:rPr>
          <w:rFonts w:ascii="Angsana New" w:hAnsi="Angsana New"/>
          <w:sz w:val="30"/>
          <w:szCs w:val="30"/>
          <w:lang w:val="en-GB"/>
        </w:rPr>
        <w:t xml:space="preserve"> </w:t>
      </w:r>
      <w:r w:rsidRPr="00E84820">
        <w:rPr>
          <w:rFonts w:ascii="Angsana New" w:hAnsi="Angsana New"/>
          <w:sz w:val="30"/>
          <w:szCs w:val="30"/>
          <w:cs/>
          <w:lang w:val="en-GB"/>
        </w:rPr>
        <w:t>ถูกจำกัดเนื่องจากคู่สัญญาเป็นธนาคารและสถาบันการเงินที่มี</w:t>
      </w:r>
      <w:r w:rsidRPr="00E84820">
        <w:rPr>
          <w:rFonts w:ascii="Angsana New" w:hAnsi="Angsana New" w:hint="cs"/>
          <w:sz w:val="30"/>
          <w:szCs w:val="30"/>
          <w:cs/>
          <w:lang w:val="en-GB"/>
        </w:rPr>
        <w:t>อันดับ</w:t>
      </w:r>
      <w:r w:rsidRPr="00E84820">
        <w:rPr>
          <w:rFonts w:ascii="Angsana New" w:hAnsi="Angsana New"/>
          <w:sz w:val="30"/>
          <w:szCs w:val="30"/>
          <w:cs/>
          <w:lang w:val="en-GB"/>
        </w:rPr>
        <w:t>ความน่าเชื่อถือที่ซึ่ง</w:t>
      </w:r>
      <w:r w:rsidRPr="00E84820">
        <w:rPr>
          <w:rFonts w:ascii="Angsana New" w:hAnsi="Angsana New" w:hint="cs"/>
          <w:sz w:val="30"/>
          <w:szCs w:val="30"/>
          <w:cs/>
          <w:lang w:val="en-GB"/>
        </w:rPr>
        <w:t>กลุ่มบริษัท</w:t>
      </w:r>
      <w:r w:rsidRPr="00E84820">
        <w:rPr>
          <w:rFonts w:ascii="Angsana New" w:hAnsi="Angsana New"/>
          <w:sz w:val="30"/>
          <w:szCs w:val="30"/>
          <w:cs/>
          <w:lang w:val="en-GB"/>
        </w:rPr>
        <w:t>พิจารณาว่า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</w:t>
      </w:r>
      <w:r w:rsidRPr="00E84820">
        <w:rPr>
          <w:rFonts w:ascii="Angsana New" w:hAnsi="Angsana New"/>
          <w:sz w:val="30"/>
          <w:szCs w:val="30"/>
          <w:cs/>
          <w:lang w:val="en-GB"/>
        </w:rPr>
        <w:t>มีความเสี่ยงด้านเครดิตต่ำ</w:t>
      </w:r>
    </w:p>
    <w:p w14:paraId="2687E260" w14:textId="6A7BE45A" w:rsidR="00B96E5D" w:rsidRDefault="00B96E5D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2DF4443C" w14:textId="0EEA8F16" w:rsidR="00E84820" w:rsidRDefault="00E84820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577FF7F0" w14:textId="63578DD3" w:rsidR="00E84820" w:rsidRDefault="00E84820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30E8B71D" w14:textId="68512A6B" w:rsidR="00E84820" w:rsidRDefault="00E84820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0CD53B58" w14:textId="77777777" w:rsidR="00CB4C48" w:rsidRDefault="00CB4C48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bidi="ar-SA"/>
        </w:rPr>
      </w:pPr>
    </w:p>
    <w:p w14:paraId="2BA2A8A4" w14:textId="77777777" w:rsidR="00B96E5D" w:rsidRDefault="00B96E5D" w:rsidP="002B3C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A51E99" w14:textId="2CA499B3" w:rsidR="00E67924" w:rsidRPr="009834DF" w:rsidRDefault="009834DF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A777A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/>
          <w:b/>
          <w:bCs/>
          <w:i/>
          <w:iCs/>
          <w:sz w:val="30"/>
          <w:szCs w:val="30"/>
        </w:rPr>
        <w:t>.2)</w:t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9834D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5693AA20" w14:textId="77777777" w:rsidR="00E67924" w:rsidRPr="007E5EE5" w:rsidRDefault="00E67924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pacing w:val="-6"/>
          <w:sz w:val="20"/>
          <w:szCs w:val="20"/>
          <w:lang w:val="en-GB"/>
        </w:rPr>
      </w:pPr>
    </w:p>
    <w:p w14:paraId="79F25F98" w14:textId="77777777" w:rsidR="00610662" w:rsidRPr="00610662" w:rsidRDefault="00610662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lang w:val="en-GB"/>
        </w:rPr>
      </w:pPr>
      <w:r w:rsidRPr="00610662">
        <w:rPr>
          <w:rFonts w:ascii="Angsana New" w:hAnsi="Angsana New"/>
          <w:spacing w:val="-6"/>
          <w:sz w:val="30"/>
          <w:szCs w:val="30"/>
          <w:cs/>
          <w:lang w:val="en-GB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>
        <w:rPr>
          <w:rFonts w:ascii="Angsana New" w:hAnsi="Angsana New" w:hint="cs"/>
          <w:spacing w:val="-6"/>
          <w:sz w:val="30"/>
          <w:szCs w:val="30"/>
          <w:cs/>
          <w:lang w:val="en-GB"/>
        </w:rPr>
        <w:t xml:space="preserve"> </w:t>
      </w:r>
      <w:r w:rsidRPr="00610662">
        <w:rPr>
          <w:rFonts w:ascii="Angsana New" w:hAnsi="Angsana New"/>
          <w:spacing w:val="-6"/>
          <w:sz w:val="30"/>
          <w:szCs w:val="30"/>
          <w:cs/>
          <w:lang w:val="en-GB"/>
        </w:rPr>
        <w:t>และลดผลกระทบจากความผันผวนในกระแสเงินสด</w:t>
      </w:r>
    </w:p>
    <w:p w14:paraId="624A3F7B" w14:textId="77777777" w:rsidR="00610662" w:rsidRPr="007E5EE5" w:rsidRDefault="00610662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pacing w:val="-6"/>
          <w:sz w:val="20"/>
          <w:szCs w:val="20"/>
          <w:lang w:val="en-GB"/>
        </w:rPr>
      </w:pPr>
    </w:p>
    <w:p w14:paraId="557235DD" w14:textId="07391803" w:rsidR="00610662" w:rsidRPr="00610662" w:rsidRDefault="00610662" w:rsidP="00592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-6"/>
          <w:sz w:val="30"/>
          <w:szCs w:val="30"/>
          <w:cs/>
          <w:lang w:val="en-GB"/>
        </w:rPr>
      </w:pPr>
      <w:r w:rsidRPr="00610662">
        <w:rPr>
          <w:rFonts w:ascii="Angsana New" w:hAnsi="Angsana New"/>
          <w:spacing w:val="-6"/>
          <w:sz w:val="30"/>
          <w:szCs w:val="30"/>
          <w:cs/>
          <w:lang w:val="en-GB"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</w:t>
      </w:r>
      <w:r w:rsidR="00592A45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610662">
        <w:rPr>
          <w:rFonts w:ascii="Angsana New" w:hAnsi="Angsana New"/>
          <w:spacing w:val="-6"/>
          <w:sz w:val="30"/>
          <w:szCs w:val="30"/>
          <w:cs/>
          <w:lang w:val="en-GB"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9893382" w14:textId="77777777" w:rsidR="009834DF" w:rsidRPr="007E5EE5" w:rsidRDefault="009834DF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pacing w:val="-6"/>
          <w:sz w:val="20"/>
          <w:szCs w:val="20"/>
          <w:lang w:val="en-GB"/>
        </w:rPr>
      </w:pPr>
    </w:p>
    <w:tbl>
      <w:tblPr>
        <w:tblStyle w:val="TableGrid"/>
        <w:tblW w:w="9262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1"/>
        <w:gridCol w:w="81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610662" w:rsidRPr="00610662" w14:paraId="2880DA05" w14:textId="77777777" w:rsidTr="00F416D8">
        <w:trPr>
          <w:tblHeader/>
        </w:trPr>
        <w:tc>
          <w:tcPr>
            <w:tcW w:w="2471" w:type="dxa"/>
          </w:tcPr>
          <w:p w14:paraId="3F89BBFF" w14:textId="77777777" w:rsidR="00610662" w:rsidRPr="00A21D14" w:rsidRDefault="00610662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21FE0134" w14:textId="77777777" w:rsidR="00610662" w:rsidRPr="00610662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10662" w:rsidRPr="00610662" w14:paraId="4CB9C89A" w14:textId="77777777" w:rsidTr="00F416D8">
        <w:trPr>
          <w:tblHeader/>
        </w:trPr>
        <w:tc>
          <w:tcPr>
            <w:tcW w:w="2471" w:type="dxa"/>
          </w:tcPr>
          <w:p w14:paraId="7238B925" w14:textId="77777777" w:rsidR="00610662" w:rsidRPr="00610662" w:rsidRDefault="00610662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523BDA7" w14:textId="77777777" w:rsidR="00610662" w:rsidRPr="00610662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72F50DC" w14:textId="77777777" w:rsidR="00610662" w:rsidRPr="00610662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7D3DF3AA" w14:textId="77777777" w:rsidR="00610662" w:rsidRPr="00610662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10662" w:rsidRPr="00610662" w14:paraId="5C856209" w14:textId="77777777" w:rsidTr="00F416D8">
        <w:trPr>
          <w:tblHeader/>
        </w:trPr>
        <w:tc>
          <w:tcPr>
            <w:tcW w:w="2471" w:type="dxa"/>
            <w:vAlign w:val="bottom"/>
            <w:hideMark/>
          </w:tcPr>
          <w:p w14:paraId="0E51A1ED" w14:textId="77777777" w:rsidR="00610662" w:rsidRPr="00610662" w:rsidRDefault="00610662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106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6106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106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6CBDBCBD" w14:textId="77777777" w:rsidR="00610662" w:rsidRPr="00610662" w:rsidRDefault="00610662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45FE8EFA" w14:textId="77777777" w:rsidR="00610662" w:rsidRPr="00610662" w:rsidRDefault="00610662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51BFF173" w14:textId="77777777" w:rsidR="00610662" w:rsidRPr="00610662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4B9EA071" w14:textId="77777777" w:rsidR="00610662" w:rsidRPr="00610662" w:rsidRDefault="00610662" w:rsidP="004E57F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F7DFCD3" w14:textId="77777777" w:rsidR="00610662" w:rsidRPr="00610662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3F58E21A" w14:textId="77777777" w:rsidR="00610662" w:rsidRPr="00610662" w:rsidRDefault="00610662" w:rsidP="004E57F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FE6C2CE" w14:textId="77777777" w:rsidR="00610662" w:rsidRPr="00610662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62CC3DFD" w14:textId="77777777" w:rsidR="00610662" w:rsidRPr="00610662" w:rsidRDefault="00610662" w:rsidP="004E57F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72F4FE" w14:textId="77777777" w:rsidR="00610662" w:rsidRPr="00610662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652D8532" w14:textId="77777777" w:rsidR="00610662" w:rsidRPr="00610662" w:rsidRDefault="00610662" w:rsidP="004E57F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E5BAF99" w14:textId="77777777" w:rsidR="00610662" w:rsidRPr="00610662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3E6C51A8" w14:textId="77777777" w:rsidR="00610662" w:rsidRPr="00610662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10662" w:rsidRPr="00610662" w14:paraId="4B2926B2" w14:textId="77777777" w:rsidTr="00F416D8">
        <w:trPr>
          <w:tblHeader/>
        </w:trPr>
        <w:tc>
          <w:tcPr>
            <w:tcW w:w="2471" w:type="dxa"/>
          </w:tcPr>
          <w:p w14:paraId="040EE278" w14:textId="77777777" w:rsidR="00610662" w:rsidRPr="00610662" w:rsidRDefault="00610662" w:rsidP="004E57FC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4A12B7FC" w14:textId="77777777" w:rsidR="00610662" w:rsidRPr="00610662" w:rsidRDefault="00610662" w:rsidP="004E57F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6106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10662" w:rsidRPr="00610662" w14:paraId="32D3069A" w14:textId="77777777" w:rsidTr="00F416D8">
        <w:tc>
          <w:tcPr>
            <w:tcW w:w="2471" w:type="dxa"/>
            <w:hideMark/>
          </w:tcPr>
          <w:p w14:paraId="04BE66F0" w14:textId="77777777" w:rsidR="00610662" w:rsidRPr="00610662" w:rsidRDefault="00610662" w:rsidP="004E57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106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177FCAB9" w14:textId="77777777" w:rsidR="00610662" w:rsidRPr="00610662" w:rsidRDefault="00610662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C90E444" w14:textId="77777777" w:rsidR="00610662" w:rsidRPr="00610662" w:rsidRDefault="00610662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7D91BBFF" w14:textId="77777777" w:rsidR="00610662" w:rsidRPr="00610662" w:rsidRDefault="00610662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AE627C9" w14:textId="77777777" w:rsidR="00610662" w:rsidRPr="00610662" w:rsidRDefault="00610662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A91377D" w14:textId="77777777" w:rsidR="00610662" w:rsidRPr="00610662" w:rsidRDefault="00610662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00A9EB6" w14:textId="77777777" w:rsidR="00610662" w:rsidRPr="00610662" w:rsidRDefault="00610662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72777FF6" w14:textId="77777777" w:rsidR="00610662" w:rsidRPr="00610662" w:rsidRDefault="00610662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74E405" w14:textId="77777777" w:rsidR="00610662" w:rsidRPr="00610662" w:rsidRDefault="00610662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385C8422" w14:textId="77777777" w:rsidR="00610662" w:rsidRPr="00610662" w:rsidRDefault="00610662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045F0FB" w14:textId="77777777" w:rsidR="00610662" w:rsidRPr="00610662" w:rsidRDefault="00610662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263AA4DA" w14:textId="77777777" w:rsidR="00610662" w:rsidRPr="00610662" w:rsidRDefault="00610662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D7CE8" w:rsidRPr="00610662" w14:paraId="5A284D7A" w14:textId="77777777" w:rsidTr="00F416D8">
        <w:trPr>
          <w:trHeight w:val="119"/>
        </w:trPr>
        <w:tc>
          <w:tcPr>
            <w:tcW w:w="2471" w:type="dxa"/>
          </w:tcPr>
          <w:p w14:paraId="00AE2DEF" w14:textId="49D10221" w:rsidR="000D7CE8" w:rsidRPr="00610662" w:rsidRDefault="000D7CE8" w:rsidP="000D7C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3524CB9E" w14:textId="6E18CCD2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353,377</w:t>
            </w:r>
          </w:p>
        </w:tc>
        <w:tc>
          <w:tcPr>
            <w:tcW w:w="272" w:type="dxa"/>
            <w:vAlign w:val="bottom"/>
          </w:tcPr>
          <w:p w14:paraId="5FA4432A" w14:textId="77777777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BB194A3" w14:textId="6F7FD9FD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353,377</w:t>
            </w:r>
          </w:p>
        </w:tc>
        <w:tc>
          <w:tcPr>
            <w:tcW w:w="272" w:type="dxa"/>
            <w:vAlign w:val="bottom"/>
          </w:tcPr>
          <w:p w14:paraId="26A00270" w14:textId="77777777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38A58A1" w14:textId="48CBC4CE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4D76FF70" w14:textId="77777777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9325B8E" w14:textId="63CC485B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4BEF37B1" w14:textId="77777777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3386ABA" w14:textId="599DFB08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63" w:type="dxa"/>
            <w:vAlign w:val="bottom"/>
          </w:tcPr>
          <w:p w14:paraId="16632ADA" w14:textId="77777777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756FB965" w14:textId="06DAE742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353,377</w:t>
            </w:r>
          </w:p>
        </w:tc>
      </w:tr>
      <w:tr w:rsidR="00610662" w:rsidRPr="00610662" w14:paraId="08B4CA8C" w14:textId="77777777" w:rsidTr="00F416D8">
        <w:trPr>
          <w:trHeight w:val="119"/>
        </w:trPr>
        <w:tc>
          <w:tcPr>
            <w:tcW w:w="2471" w:type="dxa"/>
            <w:hideMark/>
          </w:tcPr>
          <w:p w14:paraId="38E4A07E" w14:textId="77777777" w:rsidR="00610662" w:rsidRPr="00610662" w:rsidRDefault="00610662" w:rsidP="004E57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35EDD638" w14:textId="24105586" w:rsidR="00610662" w:rsidRPr="00610662" w:rsidRDefault="00F416D8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184,322</w:t>
            </w:r>
          </w:p>
        </w:tc>
        <w:tc>
          <w:tcPr>
            <w:tcW w:w="272" w:type="dxa"/>
            <w:vAlign w:val="bottom"/>
          </w:tcPr>
          <w:p w14:paraId="003FF106" w14:textId="77777777" w:rsidR="00610662" w:rsidRPr="00610662" w:rsidRDefault="00610662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00E1C04" w14:textId="04A3226E" w:rsidR="00610662" w:rsidRPr="00610662" w:rsidRDefault="00F416D8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104,276</w:t>
            </w:r>
          </w:p>
        </w:tc>
        <w:tc>
          <w:tcPr>
            <w:tcW w:w="272" w:type="dxa"/>
            <w:vAlign w:val="bottom"/>
          </w:tcPr>
          <w:p w14:paraId="28559F12" w14:textId="77777777" w:rsidR="00610662" w:rsidRPr="00610662" w:rsidRDefault="00610662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7C440B0" w14:textId="62549A73" w:rsidR="00610662" w:rsidRPr="00610662" w:rsidRDefault="00F416D8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50,054</w:t>
            </w:r>
          </w:p>
        </w:tc>
        <w:tc>
          <w:tcPr>
            <w:tcW w:w="236" w:type="dxa"/>
            <w:vAlign w:val="bottom"/>
          </w:tcPr>
          <w:p w14:paraId="3EF2A742" w14:textId="77777777" w:rsidR="00610662" w:rsidRPr="00610662" w:rsidRDefault="00610662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E076A9C" w14:textId="578AAB15" w:rsidR="00610662" w:rsidRPr="00610662" w:rsidRDefault="00F416D8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37,686</w:t>
            </w:r>
          </w:p>
        </w:tc>
        <w:tc>
          <w:tcPr>
            <w:tcW w:w="236" w:type="dxa"/>
            <w:vAlign w:val="bottom"/>
          </w:tcPr>
          <w:p w14:paraId="7D91E87E" w14:textId="77777777" w:rsidR="00610662" w:rsidRPr="00610662" w:rsidRDefault="00610662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191137F" w14:textId="579EB5DD" w:rsidR="00610662" w:rsidRPr="00610662" w:rsidRDefault="00F416D8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2,616</w:t>
            </w:r>
          </w:p>
        </w:tc>
        <w:tc>
          <w:tcPr>
            <w:tcW w:w="263" w:type="dxa"/>
            <w:vAlign w:val="bottom"/>
          </w:tcPr>
          <w:p w14:paraId="15A5D45E" w14:textId="77777777" w:rsidR="00610662" w:rsidRPr="00610662" w:rsidRDefault="00610662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15D0DCD6" w14:textId="547A273A" w:rsidR="00610662" w:rsidRPr="00610662" w:rsidRDefault="00F416D8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194,632</w:t>
            </w:r>
          </w:p>
        </w:tc>
      </w:tr>
    </w:tbl>
    <w:p w14:paraId="5977E106" w14:textId="77777777" w:rsidR="00610662" w:rsidRPr="007E5EE5" w:rsidRDefault="00610662" w:rsidP="00610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pacing w:val="-6"/>
          <w:sz w:val="20"/>
          <w:szCs w:val="20"/>
          <w:lang w:val="en-GB"/>
        </w:rPr>
      </w:pPr>
    </w:p>
    <w:tbl>
      <w:tblPr>
        <w:tblStyle w:val="TableGrid"/>
        <w:tblW w:w="93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81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4E57FC" w:rsidRPr="00610662" w14:paraId="76FB923C" w14:textId="77777777" w:rsidTr="004E57FC">
        <w:trPr>
          <w:tblHeader/>
        </w:trPr>
        <w:tc>
          <w:tcPr>
            <w:tcW w:w="2556" w:type="dxa"/>
          </w:tcPr>
          <w:p w14:paraId="670083E4" w14:textId="77777777" w:rsidR="004E57FC" w:rsidRPr="00A21D14" w:rsidRDefault="004E57FC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19D0B6A5" w14:textId="77777777" w:rsidR="004E57FC" w:rsidRPr="00610662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E57FC" w:rsidRPr="00610662" w14:paraId="6BFEB3C0" w14:textId="77777777" w:rsidTr="004E57FC">
        <w:trPr>
          <w:tblHeader/>
        </w:trPr>
        <w:tc>
          <w:tcPr>
            <w:tcW w:w="2556" w:type="dxa"/>
          </w:tcPr>
          <w:p w14:paraId="2C25EDC7" w14:textId="77777777" w:rsidR="004E57FC" w:rsidRPr="00610662" w:rsidRDefault="004E57FC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61FA703" w14:textId="77777777" w:rsidR="004E57FC" w:rsidRPr="00610662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756EF03" w14:textId="77777777" w:rsidR="004E57FC" w:rsidRPr="00610662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6D1C2685" w14:textId="77777777" w:rsidR="004E57FC" w:rsidRPr="00610662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E57FC" w:rsidRPr="00610662" w14:paraId="51011C67" w14:textId="77777777" w:rsidTr="004E57FC">
        <w:trPr>
          <w:tblHeader/>
        </w:trPr>
        <w:tc>
          <w:tcPr>
            <w:tcW w:w="2556" w:type="dxa"/>
            <w:vAlign w:val="bottom"/>
            <w:hideMark/>
          </w:tcPr>
          <w:p w14:paraId="2542BB45" w14:textId="77777777" w:rsidR="004E57FC" w:rsidRPr="00610662" w:rsidRDefault="004E57FC" w:rsidP="004E57F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106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6106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106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0C171CE9" w14:textId="77777777" w:rsidR="004E57FC" w:rsidRPr="00610662" w:rsidRDefault="004E57FC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6DBCDE20" w14:textId="77777777" w:rsidR="004E57FC" w:rsidRPr="00610662" w:rsidRDefault="004E57FC" w:rsidP="004E57F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1A25668" w14:textId="77777777" w:rsidR="004E57FC" w:rsidRPr="00610662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14:paraId="4BD99318" w14:textId="77777777" w:rsidR="004E57FC" w:rsidRPr="00610662" w:rsidRDefault="004E57FC" w:rsidP="004E57F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74ECEC37" w14:textId="77777777" w:rsidR="004E57FC" w:rsidRPr="00610662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402EDFE2" w14:textId="77777777" w:rsidR="004E57FC" w:rsidRPr="00610662" w:rsidRDefault="004E57FC" w:rsidP="004E57F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14FBC23" w14:textId="77777777" w:rsidR="004E57FC" w:rsidRPr="00610662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4AF17F27" w14:textId="77777777" w:rsidR="004E57FC" w:rsidRPr="00610662" w:rsidRDefault="004E57FC" w:rsidP="004E57F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610662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DA7DF59" w14:textId="77777777" w:rsidR="004E57FC" w:rsidRPr="00610662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1C302D8E" w14:textId="77777777" w:rsidR="004E57FC" w:rsidRPr="00610662" w:rsidRDefault="004E57FC" w:rsidP="004E57F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610662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F505A5A" w14:textId="77777777" w:rsidR="004E57FC" w:rsidRPr="00610662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  <w:hideMark/>
          </w:tcPr>
          <w:p w14:paraId="48A7309F" w14:textId="77777777" w:rsidR="004E57FC" w:rsidRPr="00610662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E57FC" w:rsidRPr="00610662" w14:paraId="337C1C5D" w14:textId="77777777" w:rsidTr="004E57FC">
        <w:trPr>
          <w:tblHeader/>
        </w:trPr>
        <w:tc>
          <w:tcPr>
            <w:tcW w:w="2556" w:type="dxa"/>
          </w:tcPr>
          <w:p w14:paraId="32AB70B0" w14:textId="77777777" w:rsidR="004E57FC" w:rsidRPr="00610662" w:rsidRDefault="004E57FC" w:rsidP="004E57FC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1" w:type="dxa"/>
            <w:gridSpan w:val="11"/>
            <w:hideMark/>
          </w:tcPr>
          <w:p w14:paraId="760EDE89" w14:textId="77777777" w:rsidR="004E57FC" w:rsidRPr="00610662" w:rsidRDefault="004E57FC" w:rsidP="004E57F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6106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4E57FC" w:rsidRPr="00610662" w14:paraId="2636AEE4" w14:textId="77777777" w:rsidTr="004E57FC">
        <w:tc>
          <w:tcPr>
            <w:tcW w:w="2556" w:type="dxa"/>
            <w:hideMark/>
          </w:tcPr>
          <w:p w14:paraId="3B58F985" w14:textId="77777777" w:rsidR="004E57FC" w:rsidRPr="00610662" w:rsidRDefault="004E57FC" w:rsidP="004E57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106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5F694612" w14:textId="77777777" w:rsidR="004E57FC" w:rsidRPr="00610662" w:rsidRDefault="004E57FC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4B209D0" w14:textId="77777777" w:rsidR="004E57FC" w:rsidRPr="00610662" w:rsidRDefault="004E57FC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D2F5245" w14:textId="77777777" w:rsidR="004E57FC" w:rsidRPr="00610662" w:rsidRDefault="004E57FC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B73F583" w14:textId="77777777" w:rsidR="004E57FC" w:rsidRPr="00610662" w:rsidRDefault="004E57FC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A9E7143" w14:textId="77777777" w:rsidR="004E57FC" w:rsidRPr="00610662" w:rsidRDefault="004E57FC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6C0CE7" w14:textId="77777777" w:rsidR="004E57FC" w:rsidRPr="00610662" w:rsidRDefault="004E57FC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B37D388" w14:textId="77777777" w:rsidR="004E57FC" w:rsidRPr="00610662" w:rsidRDefault="004E57FC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7BAEB8A" w14:textId="77777777" w:rsidR="004E57FC" w:rsidRPr="00610662" w:rsidRDefault="004E57FC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28EACC86" w14:textId="77777777" w:rsidR="004E57FC" w:rsidRPr="00610662" w:rsidRDefault="004E57FC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2B4FDC8" w14:textId="77777777" w:rsidR="004E57FC" w:rsidRPr="00610662" w:rsidRDefault="004E57FC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</w:tcPr>
          <w:p w14:paraId="0478B7FA" w14:textId="77777777" w:rsidR="004E57FC" w:rsidRPr="00610662" w:rsidRDefault="004E57FC" w:rsidP="004E57F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D7CE8" w:rsidRPr="00610662" w14:paraId="647AE763" w14:textId="77777777" w:rsidTr="00BA2E8C">
        <w:trPr>
          <w:trHeight w:val="119"/>
        </w:trPr>
        <w:tc>
          <w:tcPr>
            <w:tcW w:w="2556" w:type="dxa"/>
          </w:tcPr>
          <w:p w14:paraId="1FEAEE8F" w14:textId="469DE451" w:rsidR="000D7CE8" w:rsidRPr="00610662" w:rsidRDefault="000D7CE8" w:rsidP="000D7CE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10" w:type="dxa"/>
            <w:vAlign w:val="bottom"/>
          </w:tcPr>
          <w:p w14:paraId="12CEA06B" w14:textId="55B4BFA8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77,120</w:t>
            </w:r>
          </w:p>
        </w:tc>
        <w:tc>
          <w:tcPr>
            <w:tcW w:w="272" w:type="dxa"/>
            <w:vAlign w:val="bottom"/>
          </w:tcPr>
          <w:p w14:paraId="1BECF2C1" w14:textId="77777777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6C298D55" w14:textId="3EF5CD07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77,120</w:t>
            </w:r>
          </w:p>
        </w:tc>
        <w:tc>
          <w:tcPr>
            <w:tcW w:w="272" w:type="dxa"/>
            <w:vAlign w:val="bottom"/>
          </w:tcPr>
          <w:p w14:paraId="111FF110" w14:textId="77777777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16FBDF8" w14:textId="07914C10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06D78DB1" w14:textId="77777777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663746E" w14:textId="7AD79D5B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00764B20" w14:textId="77777777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52CAFB7" w14:textId="321FAA85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-</w:t>
            </w:r>
          </w:p>
        </w:tc>
        <w:tc>
          <w:tcPr>
            <w:tcW w:w="263" w:type="dxa"/>
            <w:vAlign w:val="bottom"/>
          </w:tcPr>
          <w:p w14:paraId="2E5DD5F3" w14:textId="77777777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60E5A1BE" w14:textId="7637E78B" w:rsidR="000D7CE8" w:rsidRPr="00610662" w:rsidRDefault="000D7CE8" w:rsidP="000D7C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77,120</w:t>
            </w:r>
          </w:p>
        </w:tc>
      </w:tr>
      <w:tr w:rsidR="004E57FC" w:rsidRPr="00610662" w14:paraId="0D5A8EFC" w14:textId="77777777" w:rsidTr="00BA2E8C">
        <w:trPr>
          <w:trHeight w:val="119"/>
        </w:trPr>
        <w:tc>
          <w:tcPr>
            <w:tcW w:w="2556" w:type="dxa"/>
            <w:hideMark/>
          </w:tcPr>
          <w:p w14:paraId="1F847826" w14:textId="77777777" w:rsidR="004E57FC" w:rsidRPr="00610662" w:rsidRDefault="004E57FC" w:rsidP="004E57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6106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380208AC" w14:textId="199DD43D" w:rsidR="004E57FC" w:rsidRPr="00610662" w:rsidRDefault="00F416D8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17,479</w:t>
            </w:r>
          </w:p>
        </w:tc>
        <w:tc>
          <w:tcPr>
            <w:tcW w:w="272" w:type="dxa"/>
            <w:vAlign w:val="bottom"/>
          </w:tcPr>
          <w:p w14:paraId="4113712C" w14:textId="77777777" w:rsidR="004E57FC" w:rsidRPr="00610662" w:rsidRDefault="004E57FC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1E971CA" w14:textId="4A41F4DF" w:rsidR="004E57FC" w:rsidRPr="00610662" w:rsidRDefault="00F416D8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16,935</w:t>
            </w:r>
          </w:p>
        </w:tc>
        <w:tc>
          <w:tcPr>
            <w:tcW w:w="272" w:type="dxa"/>
            <w:vAlign w:val="bottom"/>
          </w:tcPr>
          <w:p w14:paraId="13BF0CD4" w14:textId="77777777" w:rsidR="004E57FC" w:rsidRPr="00610662" w:rsidRDefault="004E57FC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35BEE92" w14:textId="29B252C8" w:rsidR="004E57FC" w:rsidRPr="00610662" w:rsidRDefault="00F416D8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2,951</w:t>
            </w:r>
          </w:p>
        </w:tc>
        <w:tc>
          <w:tcPr>
            <w:tcW w:w="236" w:type="dxa"/>
            <w:vAlign w:val="bottom"/>
          </w:tcPr>
          <w:p w14:paraId="18DC0A71" w14:textId="77777777" w:rsidR="004E57FC" w:rsidRPr="00610662" w:rsidRDefault="004E57FC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C895BC1" w14:textId="57916BC4" w:rsidR="004E57FC" w:rsidRPr="00610662" w:rsidRDefault="000D7CE8" w:rsidP="00F416D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F41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C91D8A0" w14:textId="77777777" w:rsidR="004E57FC" w:rsidRPr="00610662" w:rsidRDefault="004E57FC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2303FFB" w14:textId="2AD1F5F0" w:rsidR="004E57FC" w:rsidRPr="00610662" w:rsidRDefault="000D7CE8" w:rsidP="00F416D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F41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60132918" w14:textId="77777777" w:rsidR="004E57FC" w:rsidRPr="00610662" w:rsidRDefault="004E57FC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8" w:type="dxa"/>
            <w:vAlign w:val="bottom"/>
          </w:tcPr>
          <w:p w14:paraId="5A1C5E4D" w14:textId="09D31D06" w:rsidR="004E57FC" w:rsidRPr="00610662" w:rsidRDefault="00F416D8" w:rsidP="004E57F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19,886</w:t>
            </w:r>
          </w:p>
        </w:tc>
      </w:tr>
    </w:tbl>
    <w:p w14:paraId="62260C38" w14:textId="77777777" w:rsidR="00592A45" w:rsidRPr="00BA0B44" w:rsidRDefault="00592A45" w:rsidP="000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134"/>
        <w:gridCol w:w="227"/>
        <w:gridCol w:w="1134"/>
        <w:gridCol w:w="227"/>
        <w:gridCol w:w="1134"/>
      </w:tblGrid>
      <w:tr w:rsidR="00094019" w:rsidRPr="00724413" w14:paraId="0F580677" w14:textId="77777777" w:rsidTr="00CE3D23">
        <w:trPr>
          <w:cantSplit/>
        </w:trPr>
        <w:tc>
          <w:tcPr>
            <w:tcW w:w="3960" w:type="dxa"/>
            <w:shd w:val="clear" w:color="auto" w:fill="auto"/>
          </w:tcPr>
          <w:p w14:paraId="732F43DA" w14:textId="77777777" w:rsidR="00094019" w:rsidRPr="004836F0" w:rsidRDefault="00094019" w:rsidP="00AA6B8C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7" w:name="_Hlk64020973"/>
          </w:p>
        </w:tc>
        <w:tc>
          <w:tcPr>
            <w:tcW w:w="5386" w:type="dxa"/>
            <w:gridSpan w:val="6"/>
            <w:shd w:val="clear" w:color="auto" w:fill="auto"/>
            <w:vAlign w:val="bottom"/>
          </w:tcPr>
          <w:p w14:paraId="774AE59F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94019" w:rsidRPr="00724413" w14:paraId="5B6CE0EF" w14:textId="77777777" w:rsidTr="00CE3D23">
        <w:trPr>
          <w:cantSplit/>
        </w:trPr>
        <w:tc>
          <w:tcPr>
            <w:tcW w:w="3960" w:type="dxa"/>
            <w:shd w:val="clear" w:color="auto" w:fill="auto"/>
          </w:tcPr>
          <w:p w14:paraId="3EFCC6E4" w14:textId="77777777" w:rsidR="00094019" w:rsidRPr="00724413" w:rsidRDefault="00094019" w:rsidP="00AA6B8C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66F37F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14:paraId="4297FA5F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094019" w:rsidRPr="00724413" w14:paraId="43A0E270" w14:textId="77777777" w:rsidTr="00CE3D23">
        <w:trPr>
          <w:cantSplit/>
        </w:trPr>
        <w:tc>
          <w:tcPr>
            <w:tcW w:w="3960" w:type="dxa"/>
            <w:shd w:val="clear" w:color="auto" w:fill="auto"/>
          </w:tcPr>
          <w:p w14:paraId="7AFE1A2C" w14:textId="77777777" w:rsidR="00094019" w:rsidRPr="00724413" w:rsidRDefault="00094019" w:rsidP="00AA6B8C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3EF2AA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F00DCA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14:paraId="224DFAC4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9A043A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19" w:rsidRPr="00724413" w14:paraId="560865B7" w14:textId="77777777" w:rsidTr="00AA6B8C">
        <w:trPr>
          <w:cantSplit/>
        </w:trPr>
        <w:tc>
          <w:tcPr>
            <w:tcW w:w="3960" w:type="dxa"/>
            <w:shd w:val="clear" w:color="auto" w:fill="auto"/>
          </w:tcPr>
          <w:p w14:paraId="0E1BB377" w14:textId="77777777" w:rsidR="00094019" w:rsidRPr="00724413" w:rsidRDefault="00094019" w:rsidP="00AA6B8C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4E57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E57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C0885D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3C311A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703479B3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2DBE44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7DE90274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100E7B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94019" w:rsidRPr="00724413" w14:paraId="5E8E77B9" w14:textId="77777777" w:rsidTr="00AA6B8C">
        <w:trPr>
          <w:cantSplit/>
        </w:trPr>
        <w:tc>
          <w:tcPr>
            <w:tcW w:w="3960" w:type="dxa"/>
            <w:shd w:val="clear" w:color="auto" w:fill="auto"/>
          </w:tcPr>
          <w:p w14:paraId="1B330004" w14:textId="77777777" w:rsidR="00094019" w:rsidRPr="00724413" w:rsidRDefault="00094019" w:rsidP="00AA6B8C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944776" w14:textId="77777777" w:rsidR="00094019" w:rsidRPr="00724413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4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14:paraId="69864192" w14:textId="77777777" w:rsidR="00094019" w:rsidRPr="00724413" w:rsidRDefault="00094019" w:rsidP="00AA6B8C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7"/>
      <w:tr w:rsidR="00094019" w:rsidRPr="00F85EEF" w14:paraId="3E2E20BF" w14:textId="77777777" w:rsidTr="00AA6B8C">
        <w:trPr>
          <w:cantSplit/>
        </w:trPr>
        <w:tc>
          <w:tcPr>
            <w:tcW w:w="3960" w:type="dxa"/>
            <w:shd w:val="clear" w:color="auto" w:fill="auto"/>
          </w:tcPr>
          <w:p w14:paraId="1A93CD73" w14:textId="77777777" w:rsidR="00094019" w:rsidRPr="00724413" w:rsidRDefault="00094019" w:rsidP="00AA6B8C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shd w:val="clear" w:color="auto" w:fill="auto"/>
          </w:tcPr>
          <w:p w14:paraId="333D7511" w14:textId="77777777" w:rsidR="00094019" w:rsidRPr="00F85EEF" w:rsidRDefault="00094019" w:rsidP="00AA6B8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7C0E12B" w14:textId="77777777" w:rsidR="00094019" w:rsidRPr="00F85EEF" w:rsidRDefault="00094019" w:rsidP="00AA6B8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D8B2037" w14:textId="77777777" w:rsidR="00094019" w:rsidRPr="00F85EEF" w:rsidRDefault="00094019" w:rsidP="00AA6B8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D5F9F8A" w14:textId="77777777" w:rsidR="00094019" w:rsidRPr="00F85EEF" w:rsidRDefault="00094019" w:rsidP="00AA6B8C">
            <w:pPr>
              <w:tabs>
                <w:tab w:val="decimal" w:pos="724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58786EDD" w14:textId="77777777" w:rsidR="00094019" w:rsidRPr="00F85EEF" w:rsidRDefault="00094019" w:rsidP="00AA6B8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F41E655" w14:textId="77777777" w:rsidR="00094019" w:rsidRPr="00F85EEF" w:rsidRDefault="00094019" w:rsidP="00AA6B8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19" w:rsidRPr="00F85EEF" w14:paraId="78C79478" w14:textId="77777777" w:rsidTr="00AA6B8C">
        <w:trPr>
          <w:cantSplit/>
        </w:trPr>
        <w:tc>
          <w:tcPr>
            <w:tcW w:w="3960" w:type="dxa"/>
            <w:shd w:val="clear" w:color="auto" w:fill="auto"/>
          </w:tcPr>
          <w:p w14:paraId="0AAB1F60" w14:textId="77777777" w:rsidR="00094019" w:rsidRPr="00C05BB4" w:rsidRDefault="00094019" w:rsidP="00AA6B8C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  <w:r w:rsidRPr="00C05BB4">
              <w:rPr>
                <w:rFonts w:ascii="Angsana New" w:hAnsi="Angsana New" w:hint="cs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30" w:type="dxa"/>
            <w:shd w:val="clear" w:color="auto" w:fill="auto"/>
          </w:tcPr>
          <w:p w14:paraId="61DF4D23" w14:textId="77777777" w:rsidR="00094019" w:rsidRPr="00F85EEF" w:rsidRDefault="00094019" w:rsidP="00AA6B8C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1.40</w:t>
            </w:r>
          </w:p>
        </w:tc>
        <w:tc>
          <w:tcPr>
            <w:tcW w:w="1134" w:type="dxa"/>
            <w:shd w:val="clear" w:color="auto" w:fill="auto"/>
          </w:tcPr>
          <w:p w14:paraId="4E9F1872" w14:textId="77777777" w:rsidR="00094019" w:rsidRPr="00F85EEF" w:rsidRDefault="00094019" w:rsidP="00AA6B8C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27" w:type="dxa"/>
            <w:shd w:val="clear" w:color="auto" w:fill="auto"/>
          </w:tcPr>
          <w:p w14:paraId="4879BA5C" w14:textId="77777777" w:rsidR="00094019" w:rsidRPr="00F85EEF" w:rsidRDefault="00094019" w:rsidP="00AA6B8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0EF3950" w14:textId="77777777" w:rsidR="00094019" w:rsidRPr="00F85EEF" w:rsidRDefault="00094019" w:rsidP="00AA6B8C">
            <w:pPr>
              <w:tabs>
                <w:tab w:val="clear" w:pos="907"/>
                <w:tab w:val="left" w:pos="825"/>
              </w:tabs>
              <w:spacing w:line="240" w:lineRule="auto"/>
              <w:ind w:right="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27" w:type="dxa"/>
            <w:shd w:val="clear" w:color="auto" w:fill="auto"/>
          </w:tcPr>
          <w:p w14:paraId="74765606" w14:textId="77777777" w:rsidR="00094019" w:rsidRPr="00F85EEF" w:rsidRDefault="00094019" w:rsidP="00AA6B8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ACF2B93" w14:textId="77777777" w:rsidR="00094019" w:rsidRPr="00C05BB4" w:rsidRDefault="00094019" w:rsidP="00AA6B8C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5BB4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094019" w:rsidRPr="00F85EEF" w14:paraId="476665C7" w14:textId="77777777" w:rsidTr="00BA0B44">
        <w:trPr>
          <w:cantSplit/>
        </w:trPr>
        <w:tc>
          <w:tcPr>
            <w:tcW w:w="3960" w:type="dxa"/>
            <w:shd w:val="clear" w:color="auto" w:fill="auto"/>
          </w:tcPr>
          <w:p w14:paraId="1B97B95B" w14:textId="77777777" w:rsidR="00094019" w:rsidRPr="003368F9" w:rsidRDefault="00094019" w:rsidP="00AA6B8C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3368F9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530" w:type="dxa"/>
            <w:shd w:val="clear" w:color="auto" w:fill="auto"/>
          </w:tcPr>
          <w:p w14:paraId="26AE91FB" w14:textId="77777777" w:rsidR="00094019" w:rsidRPr="003368F9" w:rsidRDefault="00094019" w:rsidP="00AA6B8C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68F9">
              <w:rPr>
                <w:rFonts w:ascii="Angsana New" w:hAnsi="Angsana New"/>
                <w:sz w:val="30"/>
                <w:szCs w:val="30"/>
              </w:rPr>
              <w:t>1.77 - 3.00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230D53" w14:textId="77777777" w:rsidR="00094019" w:rsidRPr="00C05BB4" w:rsidRDefault="00094019" w:rsidP="00AA6B8C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5BB4">
              <w:rPr>
                <w:rFonts w:ascii="Angsana New" w:hAnsi="Angsana New"/>
                <w:sz w:val="30"/>
                <w:szCs w:val="30"/>
              </w:rPr>
              <w:t>10,004</w:t>
            </w:r>
          </w:p>
        </w:tc>
        <w:tc>
          <w:tcPr>
            <w:tcW w:w="227" w:type="dxa"/>
            <w:shd w:val="clear" w:color="auto" w:fill="auto"/>
          </w:tcPr>
          <w:p w14:paraId="65C2D309" w14:textId="77777777" w:rsidR="00094019" w:rsidRPr="00C05BB4" w:rsidRDefault="00094019" w:rsidP="00AA6B8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26EEB6" w14:textId="77777777" w:rsidR="00094019" w:rsidRPr="00C05BB4" w:rsidRDefault="00094019" w:rsidP="00AA6B8C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5BB4">
              <w:rPr>
                <w:rFonts w:ascii="Angsana New" w:hAnsi="Angsana New"/>
                <w:sz w:val="30"/>
                <w:szCs w:val="30"/>
              </w:rPr>
              <w:t>700,000</w:t>
            </w:r>
          </w:p>
        </w:tc>
        <w:tc>
          <w:tcPr>
            <w:tcW w:w="227" w:type="dxa"/>
            <w:shd w:val="clear" w:color="auto" w:fill="auto"/>
          </w:tcPr>
          <w:p w14:paraId="36A0B248" w14:textId="77777777" w:rsidR="00094019" w:rsidRPr="00C05BB4" w:rsidRDefault="00094019" w:rsidP="00AA6B8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DE438DD" w14:textId="77777777" w:rsidR="00094019" w:rsidRPr="00C05BB4" w:rsidRDefault="00094019" w:rsidP="00AA6B8C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5BB4">
              <w:rPr>
                <w:rFonts w:ascii="Angsana New" w:hAnsi="Angsana New"/>
                <w:sz w:val="30"/>
                <w:szCs w:val="30"/>
              </w:rPr>
              <w:t>710,004</w:t>
            </w:r>
          </w:p>
        </w:tc>
      </w:tr>
      <w:tr w:rsidR="00094019" w:rsidRPr="00C05BB4" w14:paraId="650353DC" w14:textId="77777777" w:rsidTr="00BA0B44">
        <w:trPr>
          <w:cantSplit/>
        </w:trPr>
        <w:tc>
          <w:tcPr>
            <w:tcW w:w="3960" w:type="dxa"/>
            <w:shd w:val="clear" w:color="auto" w:fill="auto"/>
          </w:tcPr>
          <w:p w14:paraId="3E5B67EC" w14:textId="77777777" w:rsidR="00094019" w:rsidRPr="00C05BB4" w:rsidRDefault="00094019" w:rsidP="00AA6B8C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5B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53AEA066" w14:textId="77777777" w:rsidR="00094019" w:rsidRPr="00C05BB4" w:rsidRDefault="00094019" w:rsidP="00AA6B8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C56D2" w14:textId="77777777" w:rsidR="00094019" w:rsidRPr="00C05BB4" w:rsidRDefault="00094019" w:rsidP="00AA6B8C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60,004</w:t>
            </w:r>
          </w:p>
        </w:tc>
        <w:tc>
          <w:tcPr>
            <w:tcW w:w="227" w:type="dxa"/>
            <w:shd w:val="clear" w:color="auto" w:fill="auto"/>
          </w:tcPr>
          <w:p w14:paraId="24ABBA77" w14:textId="77777777" w:rsidR="00094019" w:rsidRPr="00C05BB4" w:rsidRDefault="00094019" w:rsidP="00AA6B8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D2A97" w14:textId="77777777" w:rsidR="00094019" w:rsidRPr="00C05BB4" w:rsidRDefault="00094019" w:rsidP="00AA6B8C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227" w:type="dxa"/>
            <w:shd w:val="clear" w:color="auto" w:fill="auto"/>
          </w:tcPr>
          <w:p w14:paraId="58F7C802" w14:textId="77777777" w:rsidR="00094019" w:rsidRPr="00C05BB4" w:rsidRDefault="00094019" w:rsidP="00AA6B8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0D6F5" w14:textId="77777777" w:rsidR="00094019" w:rsidRPr="00C05BB4" w:rsidRDefault="00094019" w:rsidP="00AA6B8C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5BB4">
              <w:rPr>
                <w:rFonts w:ascii="Angsana New" w:hAnsi="Angsana New"/>
                <w:b/>
                <w:bCs/>
                <w:sz w:val="30"/>
                <w:szCs w:val="30"/>
              </w:rPr>
              <w:t>760,004</w:t>
            </w:r>
          </w:p>
        </w:tc>
      </w:tr>
      <w:tr w:rsidR="00BA0B44" w:rsidRPr="00C05BB4" w14:paraId="3DE32036" w14:textId="77777777" w:rsidTr="00BA0B44">
        <w:trPr>
          <w:cantSplit/>
        </w:trPr>
        <w:tc>
          <w:tcPr>
            <w:tcW w:w="3960" w:type="dxa"/>
            <w:shd w:val="clear" w:color="auto" w:fill="auto"/>
          </w:tcPr>
          <w:p w14:paraId="6AC7BA71" w14:textId="77777777" w:rsidR="00BA0B44" w:rsidRPr="00C05BB4" w:rsidRDefault="00BA0B44" w:rsidP="00AA6B8C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B4864C9" w14:textId="77777777" w:rsidR="00BA0B44" w:rsidRPr="00C05BB4" w:rsidRDefault="00BA0B44" w:rsidP="00AA6B8C">
            <w:pPr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34F1D80" w14:textId="77777777" w:rsidR="00BA0B44" w:rsidRDefault="00BA0B44" w:rsidP="00AA6B8C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3D2BB754" w14:textId="77777777" w:rsidR="00BA0B44" w:rsidRPr="00C05BB4" w:rsidRDefault="00BA0B44" w:rsidP="00AA6B8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5124E6DC" w14:textId="77777777" w:rsidR="00BA0B44" w:rsidRDefault="00BA0B44" w:rsidP="00AA6B8C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0FB95B7E" w14:textId="77777777" w:rsidR="00BA0B44" w:rsidRPr="00C05BB4" w:rsidRDefault="00BA0B44" w:rsidP="00AA6B8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54F7B4E2" w14:textId="77777777" w:rsidR="00BA0B44" w:rsidRPr="00C05BB4" w:rsidRDefault="00BA0B44" w:rsidP="00AA6B8C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E5EE5" w:rsidRPr="00724413" w14:paraId="5C647A64" w14:textId="77777777" w:rsidTr="00CE3D23">
        <w:trPr>
          <w:cantSplit/>
        </w:trPr>
        <w:tc>
          <w:tcPr>
            <w:tcW w:w="3960" w:type="dxa"/>
            <w:shd w:val="clear" w:color="auto" w:fill="auto"/>
          </w:tcPr>
          <w:p w14:paraId="61E42CEF" w14:textId="77777777" w:rsidR="007E5EE5" w:rsidRPr="004836F0" w:rsidRDefault="007E5EE5" w:rsidP="00387547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6"/>
            <w:shd w:val="clear" w:color="auto" w:fill="auto"/>
            <w:vAlign w:val="bottom"/>
          </w:tcPr>
          <w:p w14:paraId="099CB8A6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4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5EE5" w:rsidRPr="00724413" w14:paraId="1F31D1F0" w14:textId="77777777" w:rsidTr="00CE3D23">
        <w:trPr>
          <w:cantSplit/>
        </w:trPr>
        <w:tc>
          <w:tcPr>
            <w:tcW w:w="3960" w:type="dxa"/>
            <w:shd w:val="clear" w:color="auto" w:fill="auto"/>
          </w:tcPr>
          <w:p w14:paraId="15B8301D" w14:textId="77777777" w:rsidR="007E5EE5" w:rsidRPr="00724413" w:rsidRDefault="007E5EE5" w:rsidP="00387547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61A7D95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14:paraId="5150AE0C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7E5EE5" w:rsidRPr="00724413" w14:paraId="66FF2410" w14:textId="77777777" w:rsidTr="00CE3D23">
        <w:trPr>
          <w:cantSplit/>
        </w:trPr>
        <w:tc>
          <w:tcPr>
            <w:tcW w:w="3960" w:type="dxa"/>
            <w:shd w:val="clear" w:color="auto" w:fill="auto"/>
          </w:tcPr>
          <w:p w14:paraId="554F93EA" w14:textId="77777777" w:rsidR="007E5EE5" w:rsidRPr="00724413" w:rsidRDefault="007E5EE5" w:rsidP="00387547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EA6CE5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6074D2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14:paraId="036E57C9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2A760A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EE5" w:rsidRPr="00724413" w14:paraId="556F41E2" w14:textId="77777777" w:rsidTr="00387547">
        <w:trPr>
          <w:cantSplit/>
        </w:trPr>
        <w:tc>
          <w:tcPr>
            <w:tcW w:w="3960" w:type="dxa"/>
            <w:shd w:val="clear" w:color="auto" w:fill="auto"/>
          </w:tcPr>
          <w:p w14:paraId="6517701F" w14:textId="77777777" w:rsidR="007E5EE5" w:rsidRPr="00724413" w:rsidRDefault="007E5EE5" w:rsidP="00387547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354E32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05B472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34E862EA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277B41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72441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7244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4FB05B0F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A21E40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4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E5EE5" w:rsidRPr="00724413" w14:paraId="6ED6940C" w14:textId="77777777" w:rsidTr="00387547">
        <w:trPr>
          <w:cantSplit/>
        </w:trPr>
        <w:tc>
          <w:tcPr>
            <w:tcW w:w="3960" w:type="dxa"/>
            <w:shd w:val="clear" w:color="auto" w:fill="auto"/>
          </w:tcPr>
          <w:p w14:paraId="283F63A1" w14:textId="77777777" w:rsidR="007E5EE5" w:rsidRPr="00724413" w:rsidRDefault="007E5EE5" w:rsidP="00387547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DDD9E0" w14:textId="77777777" w:rsidR="007E5EE5" w:rsidRPr="00724413" w:rsidRDefault="007E5EE5" w:rsidP="0038754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4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856" w:type="dxa"/>
            <w:gridSpan w:val="5"/>
            <w:shd w:val="clear" w:color="auto" w:fill="auto"/>
            <w:vAlign w:val="bottom"/>
          </w:tcPr>
          <w:p w14:paraId="33FC3DAB" w14:textId="77777777" w:rsidR="007E5EE5" w:rsidRPr="00724413" w:rsidRDefault="007E5EE5" w:rsidP="00387547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4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4019" w:rsidRPr="00F85EEF" w14:paraId="10CDD35D" w14:textId="77777777" w:rsidTr="00AA6B8C">
        <w:trPr>
          <w:cantSplit/>
        </w:trPr>
        <w:tc>
          <w:tcPr>
            <w:tcW w:w="3960" w:type="dxa"/>
            <w:shd w:val="clear" w:color="auto" w:fill="auto"/>
          </w:tcPr>
          <w:p w14:paraId="3FC0DAE7" w14:textId="77777777" w:rsidR="00094019" w:rsidRPr="000854AA" w:rsidRDefault="00094019" w:rsidP="00AA6B8C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854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shd w:val="clear" w:color="auto" w:fill="auto"/>
          </w:tcPr>
          <w:p w14:paraId="649AB4FF" w14:textId="77777777" w:rsidR="00094019" w:rsidRPr="00F85EEF" w:rsidRDefault="00094019" w:rsidP="00AA6B8C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E1E75C0" w14:textId="77777777" w:rsidR="00094019" w:rsidRPr="00F85EEF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11981BCC" w14:textId="77777777" w:rsidR="00094019" w:rsidRPr="00F85EEF" w:rsidRDefault="00094019" w:rsidP="00AA6B8C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36F1ACF" w14:textId="77777777" w:rsidR="00094019" w:rsidRPr="00F85EEF" w:rsidRDefault="00094019" w:rsidP="00AA6B8C">
            <w:pPr>
              <w:tabs>
                <w:tab w:val="clear" w:pos="907"/>
                <w:tab w:val="decimal" w:pos="724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" w:type="dxa"/>
            <w:shd w:val="clear" w:color="auto" w:fill="auto"/>
          </w:tcPr>
          <w:p w14:paraId="2864256F" w14:textId="77777777" w:rsidR="00094019" w:rsidRPr="00F85EEF" w:rsidRDefault="00094019" w:rsidP="00AA6B8C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FCC993" w14:textId="77777777" w:rsidR="00094019" w:rsidRPr="00F85EEF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19" w:rsidRPr="00F85EEF" w14:paraId="4F34FCA4" w14:textId="77777777" w:rsidTr="00AA6B8C">
        <w:trPr>
          <w:cantSplit/>
        </w:trPr>
        <w:tc>
          <w:tcPr>
            <w:tcW w:w="3960" w:type="dxa"/>
            <w:shd w:val="clear" w:color="auto" w:fill="auto"/>
          </w:tcPr>
          <w:p w14:paraId="43324AC9" w14:textId="77777777" w:rsidR="00094019" w:rsidRPr="00D87D96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530" w:type="dxa"/>
            <w:shd w:val="clear" w:color="auto" w:fill="auto"/>
          </w:tcPr>
          <w:p w14:paraId="7B6BDD1A" w14:textId="77777777" w:rsidR="00094019" w:rsidRPr="00753157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2.08 - 2.13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40E37B6" w14:textId="77777777" w:rsidR="00094019" w:rsidRPr="004E066F" w:rsidRDefault="00094019" w:rsidP="00AA6B8C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66F">
              <w:rPr>
                <w:rFonts w:ascii="Angsana New" w:hAnsi="Angsana New"/>
                <w:b/>
                <w:bCs/>
                <w:sz w:val="30"/>
                <w:szCs w:val="30"/>
              </w:rPr>
              <w:t>17,549</w:t>
            </w:r>
          </w:p>
        </w:tc>
        <w:tc>
          <w:tcPr>
            <w:tcW w:w="227" w:type="dxa"/>
            <w:shd w:val="clear" w:color="auto" w:fill="auto"/>
          </w:tcPr>
          <w:p w14:paraId="607C3854" w14:textId="77777777" w:rsidR="00094019" w:rsidRPr="004E066F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889C80F" w14:textId="77777777" w:rsidR="00094019" w:rsidRPr="004E066F" w:rsidRDefault="00094019" w:rsidP="00AA6B8C">
            <w:pPr>
              <w:tabs>
                <w:tab w:val="clear" w:pos="454"/>
                <w:tab w:val="clear" w:pos="907"/>
                <w:tab w:val="left" w:pos="435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066F">
              <w:rPr>
                <w:rFonts w:ascii="Angsana New" w:hAnsi="Angsana New"/>
                <w:b/>
                <w:bCs/>
                <w:sz w:val="30"/>
                <w:szCs w:val="30"/>
              </w:rPr>
              <w:t>16,410</w:t>
            </w:r>
          </w:p>
        </w:tc>
        <w:tc>
          <w:tcPr>
            <w:tcW w:w="227" w:type="dxa"/>
            <w:shd w:val="clear" w:color="auto" w:fill="auto"/>
          </w:tcPr>
          <w:p w14:paraId="78CC9D3F" w14:textId="77777777" w:rsidR="00094019" w:rsidRPr="004E066F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CB963C2" w14:textId="77777777" w:rsidR="00094019" w:rsidRPr="004E066F" w:rsidRDefault="00094019" w:rsidP="00AA6B8C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33,959</w:t>
            </w:r>
          </w:p>
        </w:tc>
      </w:tr>
    </w:tbl>
    <w:p w14:paraId="3ECD0063" w14:textId="77777777" w:rsidR="00094019" w:rsidRPr="000854AA" w:rsidRDefault="00094019" w:rsidP="00094019">
      <w:pPr>
        <w:rPr>
          <w:rFonts w:ascii="Angsana New" w:hAnsi="Angsana New"/>
          <w:sz w:val="30"/>
          <w:szCs w:val="30"/>
        </w:rPr>
      </w:pPr>
    </w:p>
    <w:tbl>
      <w:tblPr>
        <w:tblW w:w="93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5"/>
        <w:gridCol w:w="1363"/>
        <w:gridCol w:w="1158"/>
        <w:gridCol w:w="232"/>
        <w:gridCol w:w="1158"/>
        <w:gridCol w:w="232"/>
        <w:gridCol w:w="1158"/>
      </w:tblGrid>
      <w:tr w:rsidR="00094019" w:rsidRPr="00F409E9" w14:paraId="7CF3D58B" w14:textId="77777777" w:rsidTr="00CE3D23">
        <w:trPr>
          <w:cantSplit/>
        </w:trPr>
        <w:tc>
          <w:tcPr>
            <w:tcW w:w="4045" w:type="dxa"/>
            <w:shd w:val="clear" w:color="auto" w:fill="auto"/>
          </w:tcPr>
          <w:p w14:paraId="5994A384" w14:textId="77777777" w:rsidR="00094019" w:rsidRPr="004836F0" w:rsidRDefault="00094019" w:rsidP="00AA6B8C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01" w:type="dxa"/>
            <w:gridSpan w:val="6"/>
            <w:shd w:val="clear" w:color="auto" w:fill="auto"/>
            <w:vAlign w:val="bottom"/>
          </w:tcPr>
          <w:p w14:paraId="3651D8B8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09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019" w:rsidRPr="00F409E9" w14:paraId="5EEA7A08" w14:textId="77777777" w:rsidTr="00CE3D23">
        <w:trPr>
          <w:cantSplit/>
        </w:trPr>
        <w:tc>
          <w:tcPr>
            <w:tcW w:w="4045" w:type="dxa"/>
            <w:shd w:val="clear" w:color="auto" w:fill="auto"/>
          </w:tcPr>
          <w:p w14:paraId="3154395F" w14:textId="77777777" w:rsidR="00094019" w:rsidRPr="00F409E9" w:rsidRDefault="00094019" w:rsidP="00AA6B8C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0729BF5E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8" w:type="dxa"/>
            <w:gridSpan w:val="5"/>
            <w:shd w:val="clear" w:color="auto" w:fill="auto"/>
            <w:vAlign w:val="bottom"/>
          </w:tcPr>
          <w:p w14:paraId="679F220F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094019" w:rsidRPr="00F409E9" w14:paraId="112203D7" w14:textId="77777777" w:rsidTr="00CE3D23">
        <w:trPr>
          <w:cantSplit/>
        </w:trPr>
        <w:tc>
          <w:tcPr>
            <w:tcW w:w="4045" w:type="dxa"/>
            <w:shd w:val="clear" w:color="auto" w:fill="auto"/>
          </w:tcPr>
          <w:p w14:paraId="645863EA" w14:textId="77777777" w:rsidR="00094019" w:rsidRPr="00F409E9" w:rsidRDefault="00094019" w:rsidP="00AA6B8C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2DFDEE23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1A57E4C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2" w:type="dxa"/>
            <w:gridSpan w:val="3"/>
            <w:shd w:val="clear" w:color="auto" w:fill="auto"/>
            <w:vAlign w:val="bottom"/>
          </w:tcPr>
          <w:p w14:paraId="44EAEB52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หลังจาก</w:t>
            </w:r>
            <w:r w:rsidRPr="00F409E9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F409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3528E19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19" w:rsidRPr="00F409E9" w14:paraId="516A9062" w14:textId="77777777" w:rsidTr="00AA6B8C">
        <w:trPr>
          <w:cantSplit/>
        </w:trPr>
        <w:tc>
          <w:tcPr>
            <w:tcW w:w="4045" w:type="dxa"/>
            <w:shd w:val="clear" w:color="auto" w:fill="auto"/>
          </w:tcPr>
          <w:p w14:paraId="60FA0FC5" w14:textId="77777777" w:rsidR="00094019" w:rsidRPr="00724413" w:rsidRDefault="00094019" w:rsidP="00AA6B8C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4E57F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2562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43BE00A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80ED9EB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F409E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09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CCAD0A2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BB29C88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แต่</w:t>
            </w:r>
            <w:r w:rsidRPr="00F409E9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F409E9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F409E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E2C0AC4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AA5B055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9E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94019" w:rsidRPr="00F409E9" w14:paraId="3E8CE7E3" w14:textId="77777777" w:rsidTr="00AA6B8C">
        <w:trPr>
          <w:cantSplit/>
        </w:trPr>
        <w:tc>
          <w:tcPr>
            <w:tcW w:w="4045" w:type="dxa"/>
            <w:shd w:val="clear" w:color="auto" w:fill="auto"/>
          </w:tcPr>
          <w:p w14:paraId="0031E1D6" w14:textId="77777777" w:rsidR="00094019" w:rsidRPr="00F409E9" w:rsidRDefault="00094019" w:rsidP="00AA6B8C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14B1873E" w14:textId="77777777" w:rsidR="00094019" w:rsidRPr="00F409E9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09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938" w:type="dxa"/>
            <w:gridSpan w:val="5"/>
            <w:shd w:val="clear" w:color="auto" w:fill="auto"/>
            <w:vAlign w:val="bottom"/>
          </w:tcPr>
          <w:p w14:paraId="799E0759" w14:textId="77777777" w:rsidR="00094019" w:rsidRPr="00F409E9" w:rsidRDefault="00094019" w:rsidP="00AA6B8C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9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4019" w:rsidRPr="00F409E9" w14:paraId="37BE7F96" w14:textId="77777777" w:rsidTr="00AA6B8C">
        <w:trPr>
          <w:cantSplit/>
        </w:trPr>
        <w:tc>
          <w:tcPr>
            <w:tcW w:w="4045" w:type="dxa"/>
            <w:shd w:val="clear" w:color="auto" w:fill="auto"/>
          </w:tcPr>
          <w:p w14:paraId="3EA8B393" w14:textId="77777777" w:rsidR="00094019" w:rsidRPr="00250C49" w:rsidRDefault="00094019" w:rsidP="00AA6B8C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0C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63" w:type="dxa"/>
            <w:shd w:val="clear" w:color="auto" w:fill="auto"/>
          </w:tcPr>
          <w:p w14:paraId="68FDEC83" w14:textId="77777777" w:rsidR="00094019" w:rsidRPr="00250C49" w:rsidRDefault="00094019" w:rsidP="00AA6B8C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70673CD2" w14:textId="77777777" w:rsidR="00094019" w:rsidRPr="00250C49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3953F52" w14:textId="77777777" w:rsidR="00094019" w:rsidRPr="00250C49" w:rsidRDefault="00094019" w:rsidP="00AA6B8C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4FAB1085" w14:textId="77777777" w:rsidR="00094019" w:rsidRPr="00250C49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0A58F16" w14:textId="77777777" w:rsidR="00094019" w:rsidRPr="00250C49" w:rsidRDefault="00094019" w:rsidP="00AA6B8C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1A6F37DB" w14:textId="77777777" w:rsidR="00094019" w:rsidRPr="00250C49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19" w:rsidRPr="00F409E9" w14:paraId="40D75F2B" w14:textId="77777777" w:rsidTr="00AA6B8C">
        <w:trPr>
          <w:cantSplit/>
        </w:trPr>
        <w:tc>
          <w:tcPr>
            <w:tcW w:w="4045" w:type="dxa"/>
            <w:shd w:val="clear" w:color="auto" w:fill="auto"/>
          </w:tcPr>
          <w:p w14:paraId="22316BB8" w14:textId="77777777" w:rsidR="00094019" w:rsidRPr="00250C49" w:rsidRDefault="00094019" w:rsidP="00AA6B8C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250C49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363" w:type="dxa"/>
            <w:shd w:val="clear" w:color="auto" w:fill="auto"/>
          </w:tcPr>
          <w:p w14:paraId="5CFE3D98" w14:textId="77777777" w:rsidR="00094019" w:rsidRPr="00250C49" w:rsidRDefault="00094019" w:rsidP="00AA6B8C">
            <w:pPr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C49">
              <w:rPr>
                <w:rFonts w:ascii="Angsana New" w:hAnsi="Angsana New"/>
                <w:sz w:val="30"/>
                <w:szCs w:val="30"/>
              </w:rPr>
              <w:t>1.77 - 3.00</w:t>
            </w: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14:paraId="208DE290" w14:textId="77777777" w:rsidR="00094019" w:rsidRPr="00250C49" w:rsidRDefault="00094019" w:rsidP="00AA6B8C">
            <w:pPr>
              <w:tabs>
                <w:tab w:val="clear" w:pos="227"/>
                <w:tab w:val="clear" w:pos="454"/>
                <w:tab w:val="clear" w:pos="907"/>
                <w:tab w:val="left" w:pos="731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C49">
              <w:rPr>
                <w:rFonts w:ascii="Angsana New" w:hAnsi="Angsana New"/>
                <w:b/>
                <w:bCs/>
                <w:sz w:val="30"/>
                <w:szCs w:val="30"/>
              </w:rPr>
              <w:t>10,004</w:t>
            </w:r>
          </w:p>
        </w:tc>
        <w:tc>
          <w:tcPr>
            <w:tcW w:w="232" w:type="dxa"/>
            <w:shd w:val="clear" w:color="auto" w:fill="auto"/>
          </w:tcPr>
          <w:p w14:paraId="7E3968D4" w14:textId="77777777" w:rsidR="00094019" w:rsidRPr="00250C49" w:rsidRDefault="00094019" w:rsidP="00AA6B8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14:paraId="7B7787E5" w14:textId="77777777" w:rsidR="00094019" w:rsidRPr="00250C49" w:rsidRDefault="00094019" w:rsidP="00AA6B8C">
            <w:pPr>
              <w:tabs>
                <w:tab w:val="clear" w:pos="907"/>
                <w:tab w:val="left" w:pos="825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C49"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232" w:type="dxa"/>
            <w:shd w:val="clear" w:color="auto" w:fill="auto"/>
          </w:tcPr>
          <w:p w14:paraId="33A55833" w14:textId="77777777" w:rsidR="00094019" w:rsidRPr="00250C49" w:rsidRDefault="00094019" w:rsidP="00AA6B8C">
            <w:pPr>
              <w:tabs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14:paraId="693567AE" w14:textId="77777777" w:rsidR="00094019" w:rsidRPr="00250C49" w:rsidRDefault="00094019" w:rsidP="00AA6B8C">
            <w:pPr>
              <w:tabs>
                <w:tab w:val="clear" w:pos="907"/>
              </w:tabs>
              <w:spacing w:line="240" w:lineRule="auto"/>
              <w:ind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0C49">
              <w:rPr>
                <w:rFonts w:ascii="Angsana New" w:hAnsi="Angsana New"/>
                <w:b/>
                <w:bCs/>
                <w:sz w:val="30"/>
                <w:szCs w:val="30"/>
              </w:rPr>
              <w:t>710,004</w:t>
            </w:r>
          </w:p>
        </w:tc>
      </w:tr>
      <w:tr w:rsidR="00094019" w:rsidRPr="00F409E9" w14:paraId="21C26365" w14:textId="77777777" w:rsidTr="00AA6B8C">
        <w:trPr>
          <w:cantSplit/>
        </w:trPr>
        <w:tc>
          <w:tcPr>
            <w:tcW w:w="4045" w:type="dxa"/>
            <w:shd w:val="clear" w:color="auto" w:fill="auto"/>
          </w:tcPr>
          <w:p w14:paraId="216AD01C" w14:textId="77777777" w:rsidR="00094019" w:rsidRPr="00250C49" w:rsidRDefault="00094019" w:rsidP="00AA6B8C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6"/>
              </w:tabs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19BE93B2" w14:textId="77777777" w:rsidR="00094019" w:rsidRPr="00250C49" w:rsidRDefault="00094019" w:rsidP="00AA6B8C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3F34DF1E" w14:textId="77777777" w:rsidR="00094019" w:rsidRPr="00250C49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A60585D" w14:textId="77777777" w:rsidR="00094019" w:rsidRPr="00250C49" w:rsidRDefault="00094019" w:rsidP="00AA6B8C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0D2AD928" w14:textId="77777777" w:rsidR="00094019" w:rsidRPr="00250C49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FD98030" w14:textId="77777777" w:rsidR="00094019" w:rsidRPr="00250C49" w:rsidRDefault="00094019" w:rsidP="00AA6B8C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1617952C" w14:textId="77777777" w:rsidR="00094019" w:rsidRPr="00250C49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19" w:rsidRPr="00F409E9" w14:paraId="2AD05467" w14:textId="77777777" w:rsidTr="005379E4">
        <w:trPr>
          <w:cantSplit/>
        </w:trPr>
        <w:tc>
          <w:tcPr>
            <w:tcW w:w="4045" w:type="dxa"/>
            <w:shd w:val="clear" w:color="auto" w:fill="auto"/>
          </w:tcPr>
          <w:p w14:paraId="11D0B50F" w14:textId="77777777" w:rsidR="00094019" w:rsidRPr="00250C49" w:rsidRDefault="00094019" w:rsidP="00AA6B8C">
            <w:pPr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0C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63" w:type="dxa"/>
            <w:shd w:val="clear" w:color="auto" w:fill="auto"/>
          </w:tcPr>
          <w:p w14:paraId="0EBEC84F" w14:textId="77777777" w:rsidR="00094019" w:rsidRPr="00250C49" w:rsidRDefault="00094019" w:rsidP="00AA6B8C">
            <w:pPr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48173998" w14:textId="77777777" w:rsidR="00094019" w:rsidRPr="00250C49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E094D37" w14:textId="77777777" w:rsidR="00094019" w:rsidRPr="00250C49" w:rsidRDefault="00094019" w:rsidP="00AA6B8C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05E41E63" w14:textId="77777777" w:rsidR="00094019" w:rsidRPr="00250C49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1B6E628E" w14:textId="77777777" w:rsidR="00094019" w:rsidRPr="00250C49" w:rsidRDefault="00094019" w:rsidP="00AA6B8C">
            <w:pPr>
              <w:tabs>
                <w:tab w:val="clear" w:pos="907"/>
                <w:tab w:val="decimal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shd w:val="clear" w:color="auto" w:fill="auto"/>
          </w:tcPr>
          <w:p w14:paraId="74C7A9F7" w14:textId="77777777" w:rsidR="00094019" w:rsidRPr="00250C49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019" w:rsidRPr="00F409E9" w14:paraId="575F230D" w14:textId="77777777" w:rsidTr="005379E4">
        <w:trPr>
          <w:cantSplit/>
        </w:trPr>
        <w:tc>
          <w:tcPr>
            <w:tcW w:w="4045" w:type="dxa"/>
            <w:shd w:val="clear" w:color="auto" w:fill="auto"/>
          </w:tcPr>
          <w:p w14:paraId="1542CE02" w14:textId="77777777" w:rsidR="00094019" w:rsidRPr="0078604F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604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363" w:type="dxa"/>
            <w:shd w:val="clear" w:color="auto" w:fill="auto"/>
          </w:tcPr>
          <w:p w14:paraId="3EE5ED5B" w14:textId="77777777" w:rsidR="00094019" w:rsidRPr="00753157" w:rsidRDefault="00094019" w:rsidP="00AA6B8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2.08 - 2.13</w:t>
            </w: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14:paraId="15CF929B" w14:textId="77777777" w:rsidR="00094019" w:rsidRPr="00982A74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A74">
              <w:rPr>
                <w:rFonts w:ascii="Angsana New" w:hAnsi="Angsana New"/>
                <w:b/>
                <w:bCs/>
                <w:sz w:val="30"/>
                <w:szCs w:val="30"/>
              </w:rPr>
              <w:t>16,874</w:t>
            </w:r>
          </w:p>
        </w:tc>
        <w:tc>
          <w:tcPr>
            <w:tcW w:w="232" w:type="dxa"/>
            <w:shd w:val="clear" w:color="auto" w:fill="auto"/>
          </w:tcPr>
          <w:p w14:paraId="5737EFEA" w14:textId="77777777" w:rsidR="00094019" w:rsidRPr="00982A74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14:paraId="17FBD946" w14:textId="77777777" w:rsidR="00094019" w:rsidRPr="00982A74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98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A74">
              <w:rPr>
                <w:rFonts w:ascii="Angsana New" w:hAnsi="Angsana New"/>
                <w:b/>
                <w:bCs/>
                <w:sz w:val="30"/>
                <w:szCs w:val="30"/>
              </w:rPr>
              <w:t>16,059</w:t>
            </w:r>
          </w:p>
        </w:tc>
        <w:tc>
          <w:tcPr>
            <w:tcW w:w="232" w:type="dxa"/>
            <w:shd w:val="clear" w:color="auto" w:fill="auto"/>
          </w:tcPr>
          <w:p w14:paraId="33CB102C" w14:textId="77777777" w:rsidR="00094019" w:rsidRPr="00982A74" w:rsidRDefault="00094019" w:rsidP="00AA6B8C">
            <w:pPr>
              <w:tabs>
                <w:tab w:val="clear" w:pos="907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14:paraId="1038353D" w14:textId="77777777" w:rsidR="00094019" w:rsidRPr="00982A74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46"/>
              </w:tabs>
              <w:spacing w:line="240" w:lineRule="auto"/>
              <w:ind w:right="-3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2A74">
              <w:rPr>
                <w:rFonts w:ascii="Angsana New" w:hAnsi="Angsana New"/>
                <w:b/>
                <w:bCs/>
                <w:sz w:val="30"/>
                <w:szCs w:val="30"/>
              </w:rPr>
              <w:t>32,934</w:t>
            </w:r>
          </w:p>
        </w:tc>
      </w:tr>
    </w:tbl>
    <w:p w14:paraId="77D084E8" w14:textId="77777777" w:rsidR="00094019" w:rsidRPr="007E5EE5" w:rsidRDefault="00094019" w:rsidP="004E57FC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587BAA9" w14:textId="7D77CDDA" w:rsidR="004E57FC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7E5EE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/>
          <w:b/>
          <w:bCs/>
          <w:i/>
          <w:iCs/>
          <w:sz w:val="30"/>
          <w:szCs w:val="30"/>
        </w:rPr>
        <w:t>.3)</w:t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3109AF9" w14:textId="77777777" w:rsidR="00217179" w:rsidRPr="007E5EE5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pacing w:val="-6"/>
          <w:sz w:val="24"/>
          <w:szCs w:val="24"/>
          <w:lang w:val="en-GB"/>
        </w:rPr>
      </w:pPr>
    </w:p>
    <w:p w14:paraId="7F15F10F" w14:textId="77777777" w:rsidR="00217179" w:rsidRPr="00217179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z w:val="30"/>
          <w:szCs w:val="30"/>
          <w:lang w:val="en-GB"/>
        </w:rPr>
      </w:pPr>
      <w:r w:rsidRPr="00217179">
        <w:rPr>
          <w:rFonts w:ascii="Angsana New" w:hAnsi="Angsana New"/>
          <w:sz w:val="30"/>
          <w:szCs w:val="30"/>
          <w:cs/>
          <w:lang w:val="en-GB"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4B0DFE8D" w14:textId="77777777" w:rsidR="007E5EE5" w:rsidRPr="007E5EE5" w:rsidRDefault="007E5EE5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pacing w:val="-6"/>
          <w:sz w:val="24"/>
          <w:szCs w:val="24"/>
          <w:lang w:val="en-GB"/>
        </w:rPr>
      </w:pPr>
    </w:p>
    <w:p w14:paraId="7D1435B4" w14:textId="2A1F5325" w:rsidR="00217179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lang w:val="en-GB"/>
        </w:rPr>
        <w:t>(</w:t>
      </w:r>
      <w:r w:rsidR="007E5EE5">
        <w:rPr>
          <w:rFonts w:ascii="Angsana New" w:hAnsi="Angsana New" w:hint="cs"/>
          <w:spacing w:val="-6"/>
          <w:sz w:val="30"/>
          <w:szCs w:val="30"/>
          <w:cs/>
          <w:lang w:val="en-GB"/>
        </w:rPr>
        <w:t>ค</w:t>
      </w:r>
      <w:r>
        <w:rPr>
          <w:rFonts w:ascii="Angsana New" w:hAnsi="Angsana New"/>
          <w:spacing w:val="-6"/>
          <w:sz w:val="30"/>
          <w:szCs w:val="30"/>
        </w:rPr>
        <w:t>.3.1)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 ความเสี่ยงด้านอัตราแลกเปลี่ยน</w:t>
      </w:r>
    </w:p>
    <w:p w14:paraId="0B5D43F6" w14:textId="77777777" w:rsidR="00217179" w:rsidRPr="007E5EE5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1404FABA" w14:textId="77777777" w:rsidR="00217179" w:rsidRPr="00217179" w:rsidRDefault="00217179" w:rsidP="00217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28" w:right="-45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217179">
        <w:rPr>
          <w:rFonts w:ascii="Angsana New" w:hAnsi="Angsana New"/>
          <w:spacing w:val="-6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</w:t>
      </w:r>
      <w:r>
        <w:rPr>
          <w:rFonts w:ascii="Angsana New" w:hAnsi="Angsana New" w:hint="cs"/>
          <w:spacing w:val="-6"/>
          <w:sz w:val="30"/>
          <w:szCs w:val="30"/>
          <w:cs/>
        </w:rPr>
        <w:t>ลิขสิทธิ์และอุปกรณ์</w:t>
      </w:r>
      <w:r w:rsidRPr="00217179">
        <w:rPr>
          <w:rFonts w:ascii="Angsana New" w:hAnsi="Angsana New"/>
          <w:spacing w:val="-6"/>
          <w:sz w:val="30"/>
          <w:szCs w:val="30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tbl>
      <w:tblPr>
        <w:tblW w:w="8483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3996"/>
        <w:gridCol w:w="270"/>
        <w:gridCol w:w="846"/>
        <w:gridCol w:w="1530"/>
        <w:gridCol w:w="270"/>
        <w:gridCol w:w="1571"/>
      </w:tblGrid>
      <w:tr w:rsidR="00094019" w:rsidRPr="00E16530" w14:paraId="58525343" w14:textId="77777777" w:rsidTr="007F7254">
        <w:trPr>
          <w:trHeight w:val="420"/>
        </w:trPr>
        <w:tc>
          <w:tcPr>
            <w:tcW w:w="3996" w:type="dxa"/>
          </w:tcPr>
          <w:p w14:paraId="6C5149EA" w14:textId="77777777" w:rsidR="00094019" w:rsidRPr="007A6B21" w:rsidRDefault="00094019" w:rsidP="00AA6B8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8D75EB" w14:textId="77777777" w:rsidR="00094019" w:rsidRPr="007A6B21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1EF17F08" w14:textId="77777777" w:rsidR="00094019" w:rsidRPr="007A6B21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71" w:type="dxa"/>
            <w:gridSpan w:val="3"/>
          </w:tcPr>
          <w:p w14:paraId="31A31466" w14:textId="77777777" w:rsidR="00094019" w:rsidRPr="00E16530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65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E1653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  <w:r w:rsidRPr="00E1653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179" w:rsidRPr="00E16530" w14:paraId="53E84F56" w14:textId="77777777" w:rsidTr="007F7254">
        <w:trPr>
          <w:trHeight w:val="420"/>
        </w:trPr>
        <w:tc>
          <w:tcPr>
            <w:tcW w:w="3996" w:type="dxa"/>
          </w:tcPr>
          <w:p w14:paraId="695112BF" w14:textId="77777777" w:rsidR="00217179" w:rsidRPr="00CF344D" w:rsidRDefault="00217179" w:rsidP="0021717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ฐานะเปิดต่อความเสี่ยงจากเงินตราต่างประเทศ</w:t>
            </w:r>
          </w:p>
        </w:tc>
        <w:tc>
          <w:tcPr>
            <w:tcW w:w="270" w:type="dxa"/>
          </w:tcPr>
          <w:p w14:paraId="66490852" w14:textId="77777777" w:rsidR="00217179" w:rsidRPr="00E16530" w:rsidRDefault="00217179" w:rsidP="00217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1AD110F3" w14:textId="77777777" w:rsidR="00217179" w:rsidRPr="00E16530" w:rsidRDefault="00217179" w:rsidP="00217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8407FA" w14:textId="77777777" w:rsidR="00217179" w:rsidRPr="00E16530" w:rsidRDefault="00217179" w:rsidP="00217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32E986" w14:textId="77777777" w:rsidR="00217179" w:rsidRPr="00E16530" w:rsidRDefault="00217179" w:rsidP="00217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39357C24" w14:textId="77777777" w:rsidR="00217179" w:rsidRPr="00E16530" w:rsidRDefault="00217179" w:rsidP="00217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94019" w:rsidRPr="00E16530" w14:paraId="68B95031" w14:textId="77777777" w:rsidTr="007F7254">
        <w:trPr>
          <w:trHeight w:val="420"/>
        </w:trPr>
        <w:tc>
          <w:tcPr>
            <w:tcW w:w="3996" w:type="dxa"/>
          </w:tcPr>
          <w:p w14:paraId="1238836A" w14:textId="77777777" w:rsidR="00094019" w:rsidRPr="00CF344D" w:rsidRDefault="00217179" w:rsidP="00AA6B8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D1645F0" w14:textId="77777777" w:rsidR="00094019" w:rsidRPr="00E16530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7A85C626" w14:textId="77777777" w:rsidR="00094019" w:rsidRPr="00E16530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71" w:type="dxa"/>
            <w:gridSpan w:val="3"/>
          </w:tcPr>
          <w:p w14:paraId="790FA852" w14:textId="77777777" w:rsidR="00094019" w:rsidRPr="00CF344D" w:rsidRDefault="00094019" w:rsidP="00AA6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34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</w:tr>
      <w:tr w:rsidR="00094019" w:rsidRPr="00E16530" w14:paraId="5ED1F6C4" w14:textId="77777777" w:rsidTr="007F7254">
        <w:trPr>
          <w:trHeight w:val="420"/>
        </w:trPr>
        <w:tc>
          <w:tcPr>
            <w:tcW w:w="3996" w:type="dxa"/>
          </w:tcPr>
          <w:p w14:paraId="28465220" w14:textId="77777777" w:rsidR="00094019" w:rsidRPr="00E16530" w:rsidRDefault="00094019" w:rsidP="00AA6B8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965CD" w14:textId="77777777" w:rsidR="00094019" w:rsidRPr="00E16530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45532A96" w14:textId="77777777" w:rsidR="00094019" w:rsidRPr="00E16530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71" w:type="dxa"/>
            <w:gridSpan w:val="3"/>
          </w:tcPr>
          <w:p w14:paraId="2295906A" w14:textId="77777777" w:rsidR="00094019" w:rsidRPr="00E16530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653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4019" w:rsidRPr="00E16530" w14:paraId="5D1E87E4" w14:textId="77777777" w:rsidTr="007F7254">
        <w:trPr>
          <w:trHeight w:val="362"/>
        </w:trPr>
        <w:tc>
          <w:tcPr>
            <w:tcW w:w="3996" w:type="dxa"/>
          </w:tcPr>
          <w:p w14:paraId="37F4A940" w14:textId="77777777" w:rsidR="00094019" w:rsidRPr="00E16530" w:rsidRDefault="00094019" w:rsidP="00AA6B8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165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0" w:type="dxa"/>
          </w:tcPr>
          <w:p w14:paraId="400DD33E" w14:textId="77777777" w:rsidR="00094019" w:rsidRPr="00E16530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6D6DC6F0" w14:textId="77777777" w:rsidR="00094019" w:rsidRPr="00E16530" w:rsidRDefault="00094019" w:rsidP="00AA6B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2775E817" w14:textId="60A092AB" w:rsidR="00094019" w:rsidRPr="00D56B6C" w:rsidRDefault="00D56B6C" w:rsidP="00AA6B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6B6C"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70" w:type="dxa"/>
          </w:tcPr>
          <w:p w14:paraId="71557A6B" w14:textId="77777777" w:rsidR="00094019" w:rsidRPr="00E16530" w:rsidRDefault="00094019" w:rsidP="00AA6B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14:paraId="77464052" w14:textId="77777777" w:rsidR="00094019" w:rsidRPr="00E16530" w:rsidRDefault="00217179" w:rsidP="00AA6B8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</w:tr>
    </w:tbl>
    <w:p w14:paraId="77502AA3" w14:textId="77777777" w:rsidR="00094019" w:rsidRDefault="00094019" w:rsidP="000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09A96EC" w14:textId="664DF5C1" w:rsidR="00ED076A" w:rsidRPr="001634EF" w:rsidRDefault="00ED076A" w:rsidP="004F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="Angsana New" w:hAnsi="Angsana New"/>
          <w:b/>
          <w:bCs/>
          <w:i/>
          <w:iCs/>
          <w:sz w:val="30"/>
          <w:szCs w:val="30"/>
        </w:rPr>
      </w:pPr>
      <w:r w:rsidRPr="001634EF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7E5EE5" w:rsidRPr="001634E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1634EF">
        <w:rPr>
          <w:rFonts w:ascii="Angsana New" w:hAnsi="Angsana New"/>
          <w:b/>
          <w:bCs/>
          <w:i/>
          <w:iCs/>
          <w:sz w:val="30"/>
          <w:szCs w:val="30"/>
        </w:rPr>
        <w:t>.3.</w:t>
      </w:r>
      <w:r w:rsidR="001038E5" w:rsidRPr="001634EF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1634EF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4F40D4" w:rsidRPr="001634E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</w:t>
      </w:r>
      <w:r w:rsidRPr="001634E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57D9DE41" w14:textId="77777777" w:rsidR="007B783E" w:rsidRPr="001634EF" w:rsidRDefault="007B783E" w:rsidP="004F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900" w:hanging="36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A66649" w14:textId="0C2617E4" w:rsidR="00ED076A" w:rsidRPr="001634EF" w:rsidRDefault="00ED076A" w:rsidP="004F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87" w:right="-45" w:firstLine="18"/>
        <w:jc w:val="thaiDistribute"/>
        <w:rPr>
          <w:rFonts w:ascii="Angsana New" w:hAnsi="Angsana New"/>
          <w:sz w:val="30"/>
          <w:szCs w:val="30"/>
          <w:lang w:val="en-GB"/>
        </w:rPr>
      </w:pPr>
      <w:r w:rsidRPr="001634EF">
        <w:rPr>
          <w:rFonts w:ascii="Angsana New" w:hAnsi="Angsana New"/>
          <w:sz w:val="30"/>
          <w:szCs w:val="30"/>
          <w:cs/>
          <w:lang w:val="en-GB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1634E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1634EF">
        <w:rPr>
          <w:rFonts w:ascii="Angsana New" w:hAnsi="Angsana New"/>
          <w:sz w:val="30"/>
          <w:szCs w:val="30"/>
          <w:cs/>
          <w:lang w:val="en-GB"/>
        </w:rPr>
        <w:t>เนื่องจากตราสารหนี้และเงินกู้ยืมส่วนใหญ่มีอัตราดอกเบี้ยคงที่ กลุ่มบริษัทมีฐานะเปิดต่อความเสี่ยงด้านอัตราดอกเบี้ยโดยหลักมาจาก</w:t>
      </w:r>
      <w:r w:rsidR="0079595C" w:rsidRPr="001634EF">
        <w:rPr>
          <w:rFonts w:ascii="Angsana New" w:hAnsi="Angsana New" w:hint="cs"/>
          <w:sz w:val="30"/>
          <w:szCs w:val="30"/>
          <w:cs/>
          <w:lang w:val="en-GB"/>
        </w:rPr>
        <w:t>ตราสารหนี้และเงินกู้ยืม</w:t>
      </w:r>
      <w:r w:rsidRPr="001634EF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2FAEED91" w14:textId="77777777" w:rsidR="00094019" w:rsidRPr="001634EF" w:rsidRDefault="00094019" w:rsidP="004F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Style w:val="TableGrid"/>
        <w:tblW w:w="846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530"/>
        <w:gridCol w:w="270"/>
        <w:gridCol w:w="1530"/>
      </w:tblGrid>
      <w:tr w:rsidR="004F40D4" w:rsidRPr="0079595C" w14:paraId="1FACCA65" w14:textId="77777777" w:rsidTr="007F7254">
        <w:trPr>
          <w:tblHeader/>
        </w:trPr>
        <w:tc>
          <w:tcPr>
            <w:tcW w:w="5130" w:type="dxa"/>
            <w:hideMark/>
          </w:tcPr>
          <w:p w14:paraId="39623253" w14:textId="77777777" w:rsidR="004F40D4" w:rsidRPr="001634EF" w:rsidRDefault="004F40D4" w:rsidP="003C764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64DC8E7E" w14:textId="5ACB03EB" w:rsidR="004F40D4" w:rsidRPr="001634EF" w:rsidRDefault="004F40D4" w:rsidP="003C764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34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3330" w:type="dxa"/>
            <w:gridSpan w:val="3"/>
          </w:tcPr>
          <w:p w14:paraId="6755F744" w14:textId="77777777" w:rsidR="004F40D4" w:rsidRPr="001634EF" w:rsidRDefault="004F40D4" w:rsidP="003C764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34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634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1634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</w:p>
          <w:p w14:paraId="26CFFEC8" w14:textId="00D43084" w:rsidR="004F40D4" w:rsidRPr="004F40D4" w:rsidRDefault="004F40D4" w:rsidP="003C764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634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F40D4" w:rsidRPr="0079595C" w14:paraId="546955FE" w14:textId="77777777" w:rsidTr="007F7254">
        <w:trPr>
          <w:tblHeader/>
        </w:trPr>
        <w:tc>
          <w:tcPr>
            <w:tcW w:w="5130" w:type="dxa"/>
            <w:hideMark/>
          </w:tcPr>
          <w:p w14:paraId="42DD5670" w14:textId="77777777" w:rsidR="004F40D4" w:rsidRPr="0079595C" w:rsidRDefault="004F40D4" w:rsidP="003C7644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95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95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0" w:type="dxa"/>
            <w:hideMark/>
          </w:tcPr>
          <w:p w14:paraId="4049E70C" w14:textId="77777777" w:rsidR="004F40D4" w:rsidRPr="0079595C" w:rsidRDefault="004F40D4" w:rsidP="003C764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9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E318176" w14:textId="77777777" w:rsidR="004F40D4" w:rsidRPr="0079595C" w:rsidRDefault="004F40D4" w:rsidP="003C764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hideMark/>
          </w:tcPr>
          <w:p w14:paraId="7C407E5B" w14:textId="77777777" w:rsidR="004F40D4" w:rsidRPr="0079595C" w:rsidRDefault="004F40D4" w:rsidP="003C764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9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96C38" w:rsidRPr="0079595C" w14:paraId="670C292D" w14:textId="77777777" w:rsidTr="00E00B2D">
        <w:trPr>
          <w:tblHeader/>
        </w:trPr>
        <w:tc>
          <w:tcPr>
            <w:tcW w:w="5130" w:type="dxa"/>
          </w:tcPr>
          <w:p w14:paraId="6D79FC17" w14:textId="77777777" w:rsidR="00696C38" w:rsidRPr="0079595C" w:rsidRDefault="00696C38" w:rsidP="003C7644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30" w:type="dxa"/>
            <w:gridSpan w:val="3"/>
          </w:tcPr>
          <w:p w14:paraId="10AD6519" w14:textId="0F1D5C2A" w:rsidR="00696C38" w:rsidRPr="00696C38" w:rsidRDefault="00696C38" w:rsidP="003C764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96C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F40D4" w:rsidRPr="0079595C" w14:paraId="18BD4B21" w14:textId="77777777" w:rsidTr="007F7254">
        <w:tc>
          <w:tcPr>
            <w:tcW w:w="5130" w:type="dxa"/>
            <w:hideMark/>
          </w:tcPr>
          <w:p w14:paraId="336A256F" w14:textId="28366F9A" w:rsidR="004F40D4" w:rsidRPr="0079595C" w:rsidRDefault="004F40D4" w:rsidP="004F40D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959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530" w:type="dxa"/>
          </w:tcPr>
          <w:p w14:paraId="0A2ADF74" w14:textId="77777777" w:rsidR="004F40D4" w:rsidRPr="0079595C" w:rsidRDefault="004F40D4" w:rsidP="003C764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CB2D99" w14:textId="77777777" w:rsidR="004F40D4" w:rsidRPr="0079595C" w:rsidRDefault="004F40D4" w:rsidP="003C764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2A112DB" w14:textId="77777777" w:rsidR="004F40D4" w:rsidRPr="0079595C" w:rsidRDefault="004F40D4" w:rsidP="003C764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40D4" w:rsidRPr="0079595C" w14:paraId="1841A3FD" w14:textId="77777777" w:rsidTr="007F7254">
        <w:tc>
          <w:tcPr>
            <w:tcW w:w="5130" w:type="dxa"/>
          </w:tcPr>
          <w:p w14:paraId="30F7EE35" w14:textId="410C8404" w:rsidR="004F40D4" w:rsidRPr="0079595C" w:rsidRDefault="004F40D4" w:rsidP="003C764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เงินลงทุนระยะสั้น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327A2A17" w14:textId="28B531C3" w:rsidR="004F40D4" w:rsidRPr="007F7254" w:rsidRDefault="004F40D4" w:rsidP="007F725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 w:cs="Angsana New"/>
                <w:sz w:val="30"/>
                <w:szCs w:val="30"/>
              </w:rPr>
            </w:pPr>
            <w:r w:rsidRPr="007F7254">
              <w:rPr>
                <w:rFonts w:ascii="Angsana New" w:hAnsi="Angsana New" w:cs="Angsana New"/>
                <w:sz w:val="30"/>
                <w:szCs w:val="30"/>
              </w:rPr>
              <w:t>700,000</w:t>
            </w:r>
          </w:p>
        </w:tc>
        <w:tc>
          <w:tcPr>
            <w:tcW w:w="270" w:type="dxa"/>
          </w:tcPr>
          <w:p w14:paraId="13AD8F19" w14:textId="77777777" w:rsidR="004F40D4" w:rsidRPr="0079595C" w:rsidRDefault="004F40D4" w:rsidP="003C764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457644A" w14:textId="18E57F50" w:rsidR="004F40D4" w:rsidRPr="007F7254" w:rsidRDefault="004F40D4" w:rsidP="007F725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0" w:right="57"/>
              <w:rPr>
                <w:rFonts w:ascii="Angsana New" w:hAnsi="Angsana New" w:cs="Angsana New"/>
                <w:sz w:val="30"/>
                <w:szCs w:val="30"/>
              </w:rPr>
            </w:pPr>
            <w:r w:rsidRPr="007F72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F40D4" w:rsidRPr="0079595C" w14:paraId="39B0BA8E" w14:textId="77777777" w:rsidTr="007F7254">
        <w:tc>
          <w:tcPr>
            <w:tcW w:w="5130" w:type="dxa"/>
          </w:tcPr>
          <w:p w14:paraId="293CD8E2" w14:textId="74FB8E3A" w:rsidR="004F40D4" w:rsidRPr="0079595C" w:rsidRDefault="004F40D4" w:rsidP="004F40D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เงินลงทุนระยะสั้น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พันธบัตรรัฐบาล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E5923E1" w14:textId="28749AAF" w:rsidR="004F40D4" w:rsidRPr="007F7254" w:rsidRDefault="004F40D4" w:rsidP="007F725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 w:cs="Angsana New"/>
                <w:sz w:val="30"/>
                <w:szCs w:val="30"/>
              </w:rPr>
            </w:pPr>
            <w:r w:rsidRPr="007F7254">
              <w:rPr>
                <w:rFonts w:ascii="Angsana New" w:hAnsi="Angsana New" w:cs="Angsana New"/>
                <w:sz w:val="30"/>
                <w:szCs w:val="30"/>
              </w:rPr>
              <w:t>10,053</w:t>
            </w:r>
          </w:p>
        </w:tc>
        <w:tc>
          <w:tcPr>
            <w:tcW w:w="270" w:type="dxa"/>
          </w:tcPr>
          <w:p w14:paraId="5CC2370B" w14:textId="77777777" w:rsidR="004F40D4" w:rsidRPr="0079595C" w:rsidRDefault="004F40D4" w:rsidP="004F40D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1C685B4" w14:textId="38E1C940" w:rsidR="004F40D4" w:rsidRPr="007F7254" w:rsidRDefault="004F40D4" w:rsidP="007F725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 w:cs="Angsana New"/>
                <w:sz w:val="30"/>
                <w:szCs w:val="30"/>
              </w:rPr>
            </w:pPr>
            <w:r w:rsidRPr="007F7254">
              <w:rPr>
                <w:rFonts w:ascii="Angsana New" w:hAnsi="Angsana New" w:cs="Angsana New"/>
                <w:sz w:val="30"/>
                <w:szCs w:val="30"/>
              </w:rPr>
              <w:t>10,004</w:t>
            </w:r>
          </w:p>
        </w:tc>
      </w:tr>
      <w:tr w:rsidR="004F40D4" w:rsidRPr="0079595C" w14:paraId="1F0038EF" w14:textId="77777777" w:rsidTr="007F7254">
        <w:tc>
          <w:tcPr>
            <w:tcW w:w="5130" w:type="dxa"/>
          </w:tcPr>
          <w:p w14:paraId="6D29C338" w14:textId="1E492668" w:rsidR="004F40D4" w:rsidRPr="004F40D4" w:rsidRDefault="004F40D4" w:rsidP="003C764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เงินลงทุนระยะยาว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329C9" w14:textId="50F947AA" w:rsidR="004F40D4" w:rsidRPr="007F7254" w:rsidRDefault="004F40D4" w:rsidP="007F725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 w:cs="Angsana New"/>
                <w:sz w:val="30"/>
                <w:szCs w:val="30"/>
              </w:rPr>
            </w:pPr>
            <w:r w:rsidRPr="007F7254">
              <w:rPr>
                <w:rFonts w:ascii="Angsana New" w:hAnsi="Angsana New" w:cs="Angsana New"/>
                <w:sz w:val="30"/>
                <w:szCs w:val="30"/>
              </w:rPr>
              <w:t>235,000</w:t>
            </w:r>
          </w:p>
        </w:tc>
        <w:tc>
          <w:tcPr>
            <w:tcW w:w="270" w:type="dxa"/>
          </w:tcPr>
          <w:p w14:paraId="23D6FA55" w14:textId="77777777" w:rsidR="004F40D4" w:rsidRPr="0079595C" w:rsidRDefault="004F40D4" w:rsidP="003C764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E6187" w14:textId="1DCB638D" w:rsidR="004F40D4" w:rsidRPr="007F7254" w:rsidRDefault="004F40D4" w:rsidP="007F725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 w:cs="Angsana New"/>
                <w:sz w:val="30"/>
                <w:szCs w:val="30"/>
              </w:rPr>
            </w:pPr>
            <w:r w:rsidRPr="007F7254">
              <w:rPr>
                <w:rFonts w:ascii="Angsana New" w:hAnsi="Angsana New" w:cs="Angsana New"/>
                <w:sz w:val="30"/>
                <w:szCs w:val="30"/>
              </w:rPr>
              <w:t>700,000</w:t>
            </w:r>
          </w:p>
        </w:tc>
      </w:tr>
      <w:tr w:rsidR="004F40D4" w:rsidRPr="0079595C" w14:paraId="0D52C2C3" w14:textId="77777777" w:rsidTr="007F7254">
        <w:tc>
          <w:tcPr>
            <w:tcW w:w="5130" w:type="dxa"/>
          </w:tcPr>
          <w:p w14:paraId="4BF1BD8A" w14:textId="77777777" w:rsidR="004F40D4" w:rsidRPr="0079595C" w:rsidRDefault="004F40D4" w:rsidP="003C764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13CD0" w14:textId="01FC95D4" w:rsidR="004F40D4" w:rsidRPr="007F7254" w:rsidRDefault="004F40D4" w:rsidP="007F725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72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945,053</w:t>
            </w:r>
          </w:p>
        </w:tc>
        <w:tc>
          <w:tcPr>
            <w:tcW w:w="270" w:type="dxa"/>
          </w:tcPr>
          <w:p w14:paraId="0E86BDB3" w14:textId="77777777" w:rsidR="004F40D4" w:rsidRPr="0079595C" w:rsidRDefault="004F40D4" w:rsidP="003C764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28301A" w14:textId="1E3D8118" w:rsidR="004F40D4" w:rsidRPr="007F7254" w:rsidRDefault="004F40D4" w:rsidP="007F725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0" w:right="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72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710,004</w:t>
            </w:r>
          </w:p>
        </w:tc>
      </w:tr>
    </w:tbl>
    <w:p w14:paraId="3B065D06" w14:textId="77777777" w:rsidR="0079595C" w:rsidRDefault="0079595C" w:rsidP="00094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7E2B9321" w14:textId="77777777" w:rsidR="001038E5" w:rsidRDefault="001038E5" w:rsidP="0048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27</w:t>
      </w:r>
      <w:r w:rsidRPr="00CD5290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68B86507" w14:textId="77777777" w:rsidR="0079595C" w:rsidRDefault="0079595C" w:rsidP="00386EA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08AA1E" w14:textId="64CDFAD2" w:rsidR="0079595C" w:rsidRPr="00CF344D" w:rsidRDefault="00386EA7" w:rsidP="00386EA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86EA7">
        <w:rPr>
          <w:rFonts w:ascii="Angsana New" w:hAnsi="Angsana New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E56D6B" w:rsidRPr="00E56D6B">
        <w:rPr>
          <w:rFonts w:ascii="Angsana New" w:hAnsi="Angsana New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</w:t>
      </w:r>
      <w:r w:rsidR="00E56D6B">
        <w:rPr>
          <w:rFonts w:ascii="Angsana New" w:hAnsi="Angsana New" w:hint="cs"/>
          <w:sz w:val="30"/>
          <w:szCs w:val="30"/>
          <w:cs/>
        </w:rPr>
        <w:t xml:space="preserve">    </w:t>
      </w:r>
      <w:r w:rsidR="00E56D6B" w:rsidRPr="00E56D6B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872FBF1" w14:textId="520C95E5" w:rsidR="00094019" w:rsidRDefault="00094019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DF4EA8" w14:textId="5CD9530E" w:rsidR="004F40D4" w:rsidRDefault="004F40D4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382B7D" w14:textId="77777777" w:rsidR="00E479D1" w:rsidRDefault="00386EA7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28</w:t>
      </w:r>
      <w:r w:rsidR="00E479D1" w:rsidRPr="00CD5290">
        <w:rPr>
          <w:rFonts w:ascii="Angsana New" w:hAnsi="Angsana New"/>
          <w:b/>
          <w:bCs/>
          <w:sz w:val="30"/>
          <w:szCs w:val="30"/>
        </w:rPr>
        <w:tab/>
      </w:r>
      <w:r w:rsidR="00E479D1" w:rsidRPr="00CD5290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E479D1">
        <w:rPr>
          <w:rFonts w:ascii="Angsana New" w:hAnsi="Angsana New" w:hint="cs"/>
          <w:b/>
          <w:bCs/>
          <w:sz w:val="30"/>
          <w:szCs w:val="30"/>
          <w:cs/>
        </w:rPr>
        <w:t>กับ</w:t>
      </w:r>
      <w:r w:rsidR="00E479D1" w:rsidRPr="00CD5290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3BE91335" w14:textId="77777777" w:rsidR="008A67BD" w:rsidRPr="00CD5290" w:rsidRDefault="008A67BD" w:rsidP="00E47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9"/>
        <w:gridCol w:w="1109"/>
        <w:gridCol w:w="19"/>
        <w:gridCol w:w="239"/>
        <w:gridCol w:w="7"/>
        <w:gridCol w:w="1099"/>
        <w:gridCol w:w="19"/>
        <w:gridCol w:w="237"/>
        <w:gridCol w:w="7"/>
        <w:gridCol w:w="1079"/>
        <w:gridCol w:w="11"/>
        <w:gridCol w:w="241"/>
        <w:gridCol w:w="1103"/>
        <w:gridCol w:w="32"/>
      </w:tblGrid>
      <w:tr w:rsidR="00E479D1" w:rsidRPr="005B3147" w14:paraId="21F71284" w14:textId="77777777" w:rsidTr="00386EA7">
        <w:trPr>
          <w:gridAfter w:val="1"/>
          <w:wAfter w:w="17" w:type="pct"/>
          <w:cantSplit/>
          <w:trHeight w:val="420"/>
          <w:tblHeader/>
        </w:trPr>
        <w:tc>
          <w:tcPr>
            <w:tcW w:w="2194" w:type="pct"/>
            <w:gridSpan w:val="2"/>
          </w:tcPr>
          <w:p w14:paraId="7792A5F4" w14:textId="77777777" w:rsidR="00E479D1" w:rsidRPr="00881BDB" w:rsidRDefault="00E479D1" w:rsidP="00F7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5"/>
          </w:tcPr>
          <w:p w14:paraId="4FF56957" w14:textId="77777777" w:rsidR="00E479D1" w:rsidRPr="00881BDB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3"/>
          </w:tcPr>
          <w:p w14:paraId="14D7176F" w14:textId="77777777" w:rsidR="00E479D1" w:rsidRPr="00881BDB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4"/>
          </w:tcPr>
          <w:p w14:paraId="1AAAB539" w14:textId="77777777" w:rsidR="00E479D1" w:rsidRPr="00881BDB" w:rsidRDefault="00E479D1" w:rsidP="00F7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00B" w:rsidRPr="005B3147" w14:paraId="6005E947" w14:textId="77777777" w:rsidTr="00386EA7">
        <w:trPr>
          <w:gridAfter w:val="1"/>
          <w:wAfter w:w="17" w:type="pct"/>
          <w:cantSplit/>
          <w:trHeight w:val="420"/>
          <w:tblHeader/>
        </w:trPr>
        <w:tc>
          <w:tcPr>
            <w:tcW w:w="2194" w:type="pct"/>
            <w:gridSpan w:val="2"/>
          </w:tcPr>
          <w:p w14:paraId="1E8E1E62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4D305391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86EA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  <w:gridSpan w:val="3"/>
          </w:tcPr>
          <w:p w14:paraId="5202C3D5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F1F9A45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86EA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gridSpan w:val="3"/>
          </w:tcPr>
          <w:p w14:paraId="0A6E2562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9CCBB0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86EA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6" w:type="pct"/>
            <w:gridSpan w:val="2"/>
          </w:tcPr>
          <w:p w14:paraId="203EE36D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7A780D3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86EA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0600B" w:rsidRPr="005B3147" w14:paraId="7AC3ECE5" w14:textId="77777777" w:rsidTr="00386EA7">
        <w:trPr>
          <w:gridAfter w:val="1"/>
          <w:wAfter w:w="17" w:type="pct"/>
          <w:cantSplit/>
          <w:trHeight w:val="420"/>
        </w:trPr>
        <w:tc>
          <w:tcPr>
            <w:tcW w:w="2194" w:type="pct"/>
            <w:gridSpan w:val="2"/>
          </w:tcPr>
          <w:p w14:paraId="5DD345B2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9" w:type="pct"/>
            <w:gridSpan w:val="12"/>
          </w:tcPr>
          <w:p w14:paraId="0D25B601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600B" w:rsidRPr="005B3147" w14:paraId="6E186352" w14:textId="77777777" w:rsidTr="00386EA7">
        <w:trPr>
          <w:gridAfter w:val="1"/>
          <w:wAfter w:w="17" w:type="pct"/>
          <w:trHeight w:val="420"/>
        </w:trPr>
        <w:tc>
          <w:tcPr>
            <w:tcW w:w="2194" w:type="pct"/>
            <w:gridSpan w:val="2"/>
          </w:tcPr>
          <w:p w14:paraId="496417A9" w14:textId="77777777" w:rsidR="0090600B" w:rsidRPr="00881BDB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8" w:type="pct"/>
          </w:tcPr>
          <w:p w14:paraId="1FEC7BA6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gridSpan w:val="3"/>
          </w:tcPr>
          <w:p w14:paraId="4E504D32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AE5259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14:paraId="2F9A22B5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73255B1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10E3C44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A2AFC28" w14:textId="77777777" w:rsidR="0090600B" w:rsidRPr="00881BDB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6EA7" w:rsidRPr="005B3147" w14:paraId="44BC1638" w14:textId="77777777" w:rsidTr="00386EA7">
        <w:trPr>
          <w:gridAfter w:val="1"/>
          <w:wAfter w:w="17" w:type="pct"/>
          <w:trHeight w:val="420"/>
        </w:trPr>
        <w:tc>
          <w:tcPr>
            <w:tcW w:w="2194" w:type="pct"/>
            <w:gridSpan w:val="2"/>
          </w:tcPr>
          <w:p w14:paraId="38A723FF" w14:textId="77777777" w:rsidR="00386EA7" w:rsidRPr="00881BDB" w:rsidRDefault="00386EA7" w:rsidP="00386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98" w:type="pct"/>
            <w:shd w:val="clear" w:color="auto" w:fill="FFFFFF"/>
          </w:tcPr>
          <w:p w14:paraId="7F1CB3FE" w14:textId="03E2E9DB" w:rsidR="00386EA7" w:rsidRPr="00881BDB" w:rsidRDefault="00D85C21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43" w:type="pct"/>
            <w:gridSpan w:val="3"/>
          </w:tcPr>
          <w:p w14:paraId="0B32069F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FFFFFF"/>
          </w:tcPr>
          <w:p w14:paraId="1934B23E" w14:textId="77777777" w:rsidR="00386EA7" w:rsidRPr="00881BDB" w:rsidRDefault="00386EA7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9,485</w:t>
            </w:r>
          </w:p>
        </w:tc>
        <w:tc>
          <w:tcPr>
            <w:tcW w:w="142" w:type="pct"/>
            <w:gridSpan w:val="3"/>
          </w:tcPr>
          <w:p w14:paraId="15A6BC02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8875725" w14:textId="3BF8D0A2" w:rsidR="00386EA7" w:rsidRPr="00881BDB" w:rsidRDefault="00D85C21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36" w:type="pct"/>
            <w:gridSpan w:val="2"/>
          </w:tcPr>
          <w:p w14:paraId="3B26E5AE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E4629BD" w14:textId="77777777" w:rsidR="00386EA7" w:rsidRPr="00881BDB" w:rsidRDefault="00386EA7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9,485</w:t>
            </w:r>
          </w:p>
        </w:tc>
      </w:tr>
      <w:tr w:rsidR="00386EA7" w:rsidRPr="005B3147" w14:paraId="1F3A8255" w14:textId="77777777" w:rsidTr="00386EA7">
        <w:trPr>
          <w:gridAfter w:val="1"/>
          <w:wAfter w:w="17" w:type="pct"/>
          <w:trHeight w:val="420"/>
        </w:trPr>
        <w:tc>
          <w:tcPr>
            <w:tcW w:w="2194" w:type="pct"/>
            <w:gridSpan w:val="2"/>
          </w:tcPr>
          <w:p w14:paraId="7EAD4505" w14:textId="77777777" w:rsidR="00386EA7" w:rsidRPr="00881BDB" w:rsidRDefault="00386EA7" w:rsidP="00386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FFFFFF"/>
          </w:tcPr>
          <w:p w14:paraId="583DD97C" w14:textId="08CD22E1" w:rsidR="00386EA7" w:rsidRPr="00881BDB" w:rsidRDefault="00D85C21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1,873</w:t>
            </w:r>
          </w:p>
        </w:tc>
        <w:tc>
          <w:tcPr>
            <w:tcW w:w="143" w:type="pct"/>
            <w:gridSpan w:val="3"/>
          </w:tcPr>
          <w:p w14:paraId="57CD4FE0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FFFFFF"/>
          </w:tcPr>
          <w:p w14:paraId="7A7E1871" w14:textId="77777777" w:rsidR="00386EA7" w:rsidRPr="00881BDB" w:rsidRDefault="00386EA7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  <w:tc>
          <w:tcPr>
            <w:tcW w:w="142" w:type="pct"/>
            <w:gridSpan w:val="3"/>
          </w:tcPr>
          <w:p w14:paraId="527C9F9C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204078E" w14:textId="65E51F39" w:rsidR="00386EA7" w:rsidRPr="00881BDB" w:rsidRDefault="00D85C21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1,873</w:t>
            </w:r>
          </w:p>
        </w:tc>
        <w:tc>
          <w:tcPr>
            <w:tcW w:w="136" w:type="pct"/>
            <w:gridSpan w:val="2"/>
          </w:tcPr>
          <w:p w14:paraId="3FA28AEF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9B8BD14" w14:textId="77777777" w:rsidR="00386EA7" w:rsidRPr="00881BDB" w:rsidRDefault="00386EA7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</w:tr>
      <w:tr w:rsidR="00386EA7" w:rsidRPr="005B3147" w14:paraId="0D528C32" w14:textId="77777777" w:rsidTr="00386EA7">
        <w:trPr>
          <w:gridAfter w:val="1"/>
          <w:wAfter w:w="17" w:type="pct"/>
          <w:trHeight w:val="420"/>
        </w:trPr>
        <w:tc>
          <w:tcPr>
            <w:tcW w:w="2194" w:type="pct"/>
            <w:gridSpan w:val="2"/>
          </w:tcPr>
          <w:p w14:paraId="22A6B718" w14:textId="77777777" w:rsidR="00386EA7" w:rsidRPr="00881BDB" w:rsidRDefault="00386EA7" w:rsidP="00386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0CAE0BE" w14:textId="216FF3DF" w:rsidR="00386EA7" w:rsidRPr="00881BDB" w:rsidRDefault="00D85C21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2,342</w:t>
            </w:r>
          </w:p>
        </w:tc>
        <w:tc>
          <w:tcPr>
            <w:tcW w:w="143" w:type="pct"/>
            <w:gridSpan w:val="3"/>
          </w:tcPr>
          <w:p w14:paraId="321CCEBD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633E9ED" w14:textId="77777777" w:rsidR="00386EA7" w:rsidRPr="00881BDB" w:rsidRDefault="00386EA7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10,614</w:t>
            </w:r>
          </w:p>
        </w:tc>
        <w:tc>
          <w:tcPr>
            <w:tcW w:w="142" w:type="pct"/>
            <w:gridSpan w:val="3"/>
          </w:tcPr>
          <w:p w14:paraId="60A1E497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DCB573D" w14:textId="2CBEF7ED" w:rsidR="00386EA7" w:rsidRPr="00881BDB" w:rsidRDefault="00D85C21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2,342</w:t>
            </w:r>
          </w:p>
        </w:tc>
        <w:tc>
          <w:tcPr>
            <w:tcW w:w="136" w:type="pct"/>
            <w:gridSpan w:val="2"/>
          </w:tcPr>
          <w:p w14:paraId="3CDE8598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FB7E82B" w14:textId="77777777" w:rsidR="00386EA7" w:rsidRPr="00881BDB" w:rsidRDefault="00386EA7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10,614</w:t>
            </w:r>
          </w:p>
        </w:tc>
      </w:tr>
      <w:tr w:rsidR="00386EA7" w:rsidRPr="005B3147" w14:paraId="6E55E93C" w14:textId="77777777" w:rsidTr="00386EA7">
        <w:trPr>
          <w:gridAfter w:val="1"/>
          <w:wAfter w:w="17" w:type="pct"/>
          <w:trHeight w:val="420"/>
        </w:trPr>
        <w:tc>
          <w:tcPr>
            <w:tcW w:w="2194" w:type="pct"/>
            <w:gridSpan w:val="2"/>
          </w:tcPr>
          <w:p w14:paraId="32D91416" w14:textId="77777777" w:rsidR="00386EA7" w:rsidRPr="00881BDB" w:rsidRDefault="00386EA7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9" w:type="pct"/>
            <w:gridSpan w:val="12"/>
          </w:tcPr>
          <w:p w14:paraId="4CE45321" w14:textId="57EEA240" w:rsidR="00386EA7" w:rsidRPr="00386EA7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90600B" w:rsidRPr="005B3147" w14:paraId="7EF9F38A" w14:textId="77777777" w:rsidTr="00386EA7">
        <w:trPr>
          <w:gridAfter w:val="1"/>
          <w:wAfter w:w="17" w:type="pct"/>
          <w:trHeight w:val="420"/>
        </w:trPr>
        <w:tc>
          <w:tcPr>
            <w:tcW w:w="2194" w:type="pct"/>
            <w:gridSpan w:val="2"/>
          </w:tcPr>
          <w:p w14:paraId="70E1913D" w14:textId="77777777" w:rsidR="0090600B" w:rsidRPr="00881BDB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1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98" w:type="pct"/>
          </w:tcPr>
          <w:p w14:paraId="188DC77A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gridSpan w:val="3"/>
          </w:tcPr>
          <w:p w14:paraId="122A3F9B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</w:tcPr>
          <w:p w14:paraId="79D6DE31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  <w:gridSpan w:val="3"/>
          </w:tcPr>
          <w:p w14:paraId="4317098B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</w:tcPr>
          <w:p w14:paraId="65D5EA31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" w:type="pct"/>
            <w:gridSpan w:val="2"/>
          </w:tcPr>
          <w:p w14:paraId="5A864BB1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14:paraId="6D12A2BC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0600B" w:rsidRPr="005B3147" w14:paraId="5432D51E" w14:textId="77777777" w:rsidTr="00386EA7">
        <w:trPr>
          <w:gridAfter w:val="1"/>
          <w:wAfter w:w="17" w:type="pct"/>
          <w:trHeight w:val="420"/>
        </w:trPr>
        <w:tc>
          <w:tcPr>
            <w:tcW w:w="2194" w:type="pct"/>
            <w:gridSpan w:val="2"/>
          </w:tcPr>
          <w:p w14:paraId="5600EF0A" w14:textId="77777777" w:rsidR="0090600B" w:rsidRPr="00881BDB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81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สัญญาที่</w:t>
            </w:r>
            <w:r w:rsidRPr="00881B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881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598" w:type="pct"/>
          </w:tcPr>
          <w:p w14:paraId="7CDF40D9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  <w:gridSpan w:val="3"/>
          </w:tcPr>
          <w:p w14:paraId="1BC7CC74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</w:tcPr>
          <w:p w14:paraId="5AFB4F49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2" w:type="pct"/>
            <w:gridSpan w:val="3"/>
          </w:tcPr>
          <w:p w14:paraId="761D98DB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</w:tcPr>
          <w:p w14:paraId="687DF4A1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" w:type="pct"/>
            <w:gridSpan w:val="2"/>
          </w:tcPr>
          <w:p w14:paraId="431EB40F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14:paraId="0BEE68B0" w14:textId="77777777" w:rsidR="0090600B" w:rsidRPr="005B3147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86EA7" w:rsidRPr="005B3147" w14:paraId="3356FACD" w14:textId="77777777" w:rsidTr="00386EA7">
        <w:trPr>
          <w:gridAfter w:val="1"/>
          <w:wAfter w:w="17" w:type="pct"/>
          <w:trHeight w:val="420"/>
        </w:trPr>
        <w:tc>
          <w:tcPr>
            <w:tcW w:w="2194" w:type="pct"/>
            <w:gridSpan w:val="2"/>
          </w:tcPr>
          <w:p w14:paraId="3D26CE0B" w14:textId="77777777" w:rsidR="00386EA7" w:rsidRPr="00881BDB" w:rsidRDefault="00386EA7" w:rsidP="00386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8" w:type="pct"/>
            <w:shd w:val="clear" w:color="auto" w:fill="FFFFFF"/>
            <w:vAlign w:val="bottom"/>
          </w:tcPr>
          <w:p w14:paraId="14BB564A" w14:textId="7905D3D4" w:rsidR="00386EA7" w:rsidRPr="00A062D0" w:rsidRDefault="00D85C21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</w:t>
            </w:r>
            <w:r w:rsidR="001634EF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143" w:type="pct"/>
            <w:gridSpan w:val="3"/>
            <w:vAlign w:val="bottom"/>
          </w:tcPr>
          <w:p w14:paraId="71EA03A3" w14:textId="77777777" w:rsidR="00386EA7" w:rsidRPr="005B3147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shd w:val="clear" w:color="auto" w:fill="FFFFFF"/>
            <w:vAlign w:val="bottom"/>
          </w:tcPr>
          <w:p w14:paraId="399A6B3E" w14:textId="77777777" w:rsidR="00386EA7" w:rsidRPr="00A062D0" w:rsidRDefault="00386EA7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97,284</w:t>
            </w:r>
          </w:p>
        </w:tc>
        <w:tc>
          <w:tcPr>
            <w:tcW w:w="142" w:type="pct"/>
            <w:gridSpan w:val="3"/>
            <w:vAlign w:val="bottom"/>
          </w:tcPr>
          <w:p w14:paraId="7410FA12" w14:textId="77777777" w:rsidR="00386EA7" w:rsidRPr="005B3147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vAlign w:val="bottom"/>
          </w:tcPr>
          <w:p w14:paraId="4A56687E" w14:textId="2F6D78E6" w:rsidR="00386EA7" w:rsidRPr="00881BDB" w:rsidRDefault="001634EF" w:rsidP="001634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36" w:type="pct"/>
            <w:gridSpan w:val="2"/>
            <w:vAlign w:val="bottom"/>
          </w:tcPr>
          <w:p w14:paraId="6FF38F99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6DD8DB03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721</w:t>
            </w:r>
          </w:p>
        </w:tc>
      </w:tr>
      <w:tr w:rsidR="00386EA7" w:rsidRPr="005B3147" w14:paraId="4C5D0433" w14:textId="77777777" w:rsidTr="00386EA7">
        <w:trPr>
          <w:gridAfter w:val="1"/>
          <w:wAfter w:w="17" w:type="pct"/>
          <w:trHeight w:val="420"/>
        </w:trPr>
        <w:tc>
          <w:tcPr>
            <w:tcW w:w="2194" w:type="pct"/>
            <w:gridSpan w:val="2"/>
          </w:tcPr>
          <w:p w14:paraId="2AE055ED" w14:textId="77777777" w:rsidR="00386EA7" w:rsidRPr="00881BDB" w:rsidRDefault="00386EA7" w:rsidP="00386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881B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81BDB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598" w:type="pct"/>
            <w:shd w:val="clear" w:color="auto" w:fill="FFFFFF"/>
          </w:tcPr>
          <w:p w14:paraId="7B4D3B90" w14:textId="73189041" w:rsidR="00386EA7" w:rsidRPr="00A062D0" w:rsidRDefault="00D85C21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32,467</w:t>
            </w:r>
          </w:p>
        </w:tc>
        <w:tc>
          <w:tcPr>
            <w:tcW w:w="143" w:type="pct"/>
            <w:gridSpan w:val="3"/>
            <w:vAlign w:val="bottom"/>
          </w:tcPr>
          <w:p w14:paraId="5CF2F4AD" w14:textId="77777777" w:rsidR="00386EA7" w:rsidRPr="005B3147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shd w:val="clear" w:color="auto" w:fill="FFFFFF"/>
          </w:tcPr>
          <w:p w14:paraId="6FA18A4E" w14:textId="77777777" w:rsidR="00386EA7" w:rsidRPr="00A062D0" w:rsidRDefault="00386EA7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79,979</w:t>
            </w:r>
          </w:p>
        </w:tc>
        <w:tc>
          <w:tcPr>
            <w:tcW w:w="142" w:type="pct"/>
            <w:gridSpan w:val="3"/>
            <w:vAlign w:val="bottom"/>
          </w:tcPr>
          <w:p w14:paraId="2343BD09" w14:textId="77777777" w:rsidR="00386EA7" w:rsidRPr="005B3147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vAlign w:val="bottom"/>
          </w:tcPr>
          <w:p w14:paraId="78B7CEEB" w14:textId="584BC196" w:rsidR="00386EA7" w:rsidRPr="00881BDB" w:rsidRDefault="00D85C21" w:rsidP="00D85C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  <w:vAlign w:val="bottom"/>
          </w:tcPr>
          <w:p w14:paraId="3E8A069B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502C3E40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386EA7" w:rsidRPr="005B3147" w14:paraId="4C4A28C9" w14:textId="77777777" w:rsidTr="00386EA7">
        <w:trPr>
          <w:gridAfter w:val="1"/>
          <w:wAfter w:w="17" w:type="pct"/>
          <w:trHeight w:val="420"/>
        </w:trPr>
        <w:tc>
          <w:tcPr>
            <w:tcW w:w="2194" w:type="pct"/>
            <w:gridSpan w:val="2"/>
          </w:tcPr>
          <w:p w14:paraId="27770866" w14:textId="77777777" w:rsidR="00386EA7" w:rsidRPr="00881BDB" w:rsidRDefault="00386EA7" w:rsidP="00386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1BD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98" w:type="pct"/>
            <w:shd w:val="clear" w:color="auto" w:fill="FFFFFF"/>
          </w:tcPr>
          <w:p w14:paraId="1C89EBCD" w14:textId="1062F564" w:rsidR="00386EA7" w:rsidRPr="00A062D0" w:rsidRDefault="00D85C21" w:rsidP="00D85C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3"/>
            <w:vAlign w:val="bottom"/>
          </w:tcPr>
          <w:p w14:paraId="7227DA88" w14:textId="77777777" w:rsidR="00386EA7" w:rsidRPr="005B3147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shd w:val="clear" w:color="auto" w:fill="FFFFFF"/>
          </w:tcPr>
          <w:p w14:paraId="7DF7830C" w14:textId="77777777" w:rsidR="00386EA7" w:rsidRPr="00A062D0" w:rsidRDefault="00386EA7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42" w:type="pct"/>
            <w:gridSpan w:val="3"/>
            <w:vAlign w:val="bottom"/>
          </w:tcPr>
          <w:p w14:paraId="1B6B5614" w14:textId="77777777" w:rsidR="00386EA7" w:rsidRPr="005B3147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vAlign w:val="bottom"/>
          </w:tcPr>
          <w:p w14:paraId="7FD1F456" w14:textId="6D4E8DCD" w:rsidR="00386EA7" w:rsidRPr="00881BDB" w:rsidRDefault="00D85C21" w:rsidP="00D85C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  <w:vAlign w:val="bottom"/>
          </w:tcPr>
          <w:p w14:paraId="3497747D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vAlign w:val="bottom"/>
          </w:tcPr>
          <w:p w14:paraId="315CB2F5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  <w:tab w:val="left" w:pos="916"/>
              </w:tabs>
              <w:spacing w:after="0" w:line="240" w:lineRule="auto"/>
              <w:ind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1B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6EA7" w:rsidRPr="004B7F96" w14:paraId="00A9D193" w14:textId="77777777" w:rsidTr="00386EA7">
        <w:trPr>
          <w:gridAfter w:val="1"/>
          <w:wAfter w:w="17" w:type="pct"/>
          <w:trHeight w:val="420"/>
        </w:trPr>
        <w:tc>
          <w:tcPr>
            <w:tcW w:w="2194" w:type="pct"/>
            <w:gridSpan w:val="2"/>
          </w:tcPr>
          <w:p w14:paraId="540B814F" w14:textId="77777777" w:rsidR="00386EA7" w:rsidRPr="00881BDB" w:rsidRDefault="00386EA7" w:rsidP="00386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1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86C88D1" w14:textId="10640FC6" w:rsidR="00386EA7" w:rsidRPr="00A062D0" w:rsidRDefault="00D85C21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</w:t>
            </w:r>
            <w:r w:rsidR="00DF018A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  <w:tc>
          <w:tcPr>
            <w:tcW w:w="143" w:type="pct"/>
            <w:gridSpan w:val="3"/>
            <w:vAlign w:val="bottom"/>
          </w:tcPr>
          <w:p w14:paraId="56C9A0F3" w14:textId="77777777" w:rsidR="00386EA7" w:rsidRPr="005B3147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030811E" w14:textId="77777777" w:rsidR="00386EA7" w:rsidRPr="00386EA7" w:rsidRDefault="00386EA7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EA7">
              <w:rPr>
                <w:rFonts w:ascii="Angsana New" w:hAnsi="Angsana New"/>
                <w:b/>
                <w:bCs/>
                <w:sz w:val="30"/>
                <w:szCs w:val="30"/>
              </w:rPr>
              <w:t>177,346</w:t>
            </w:r>
          </w:p>
        </w:tc>
        <w:tc>
          <w:tcPr>
            <w:tcW w:w="142" w:type="pct"/>
            <w:gridSpan w:val="3"/>
            <w:vAlign w:val="bottom"/>
          </w:tcPr>
          <w:p w14:paraId="2FD61286" w14:textId="77777777" w:rsidR="00386EA7" w:rsidRPr="005B3147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1621E" w14:textId="24483DEE" w:rsidR="00386EA7" w:rsidRPr="00D85C21" w:rsidRDefault="001634EF" w:rsidP="001634E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136" w:type="pct"/>
            <w:gridSpan w:val="2"/>
            <w:vAlign w:val="bottom"/>
          </w:tcPr>
          <w:p w14:paraId="5E6DDEA8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3B0FE" w14:textId="77777777" w:rsidR="00386EA7" w:rsidRPr="00881BDB" w:rsidRDefault="00386EA7" w:rsidP="00386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3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</w:p>
        </w:tc>
      </w:tr>
      <w:tr w:rsidR="0090600B" w:rsidRPr="00D3037D" w14:paraId="35D07A8E" w14:textId="77777777" w:rsidTr="00386EA7">
        <w:trPr>
          <w:trHeight w:val="420"/>
        </w:trPr>
        <w:tc>
          <w:tcPr>
            <w:tcW w:w="2184" w:type="pct"/>
          </w:tcPr>
          <w:p w14:paraId="0DD9AAF4" w14:textId="77777777" w:rsidR="0090600B" w:rsidRPr="00D3037D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14"/>
          </w:tcPr>
          <w:p w14:paraId="72800F1B" w14:textId="77777777" w:rsidR="0090600B" w:rsidRPr="00386EA7" w:rsidRDefault="0090600B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00B" w:rsidRPr="00D3037D" w14:paraId="194F8DC1" w14:textId="77777777" w:rsidTr="00386EA7">
        <w:trPr>
          <w:trHeight w:val="420"/>
        </w:trPr>
        <w:tc>
          <w:tcPr>
            <w:tcW w:w="2184" w:type="pct"/>
          </w:tcPr>
          <w:p w14:paraId="19FA5F7F" w14:textId="77777777" w:rsidR="0090600B" w:rsidRPr="00D3037D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0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18" w:type="pct"/>
            <w:gridSpan w:val="3"/>
          </w:tcPr>
          <w:p w14:paraId="352E50AC" w14:textId="77777777" w:rsidR="0090600B" w:rsidRPr="00D3037D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CD99F8A" w14:textId="77777777" w:rsidR="0090600B" w:rsidRPr="00D3037D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3"/>
          </w:tcPr>
          <w:p w14:paraId="53CA4ECB" w14:textId="77777777" w:rsidR="0090600B" w:rsidRPr="00D3037D" w:rsidRDefault="0090600B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33D9D89" w14:textId="77777777" w:rsidR="0090600B" w:rsidRPr="00D3037D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3"/>
          </w:tcPr>
          <w:p w14:paraId="3DD157CD" w14:textId="77777777" w:rsidR="0090600B" w:rsidRPr="00D3037D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32234CE" w14:textId="77777777" w:rsidR="0090600B" w:rsidRPr="00D3037D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72509ACD" w14:textId="77777777" w:rsidR="0090600B" w:rsidRPr="00D3037D" w:rsidRDefault="0090600B" w:rsidP="0090600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87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00B" w:rsidRPr="005B3147" w14:paraId="02E33C59" w14:textId="77777777" w:rsidTr="00386EA7">
        <w:trPr>
          <w:trHeight w:val="420"/>
        </w:trPr>
        <w:tc>
          <w:tcPr>
            <w:tcW w:w="2184" w:type="pct"/>
            <w:shd w:val="clear" w:color="auto" w:fill="auto"/>
          </w:tcPr>
          <w:p w14:paraId="1BFDF284" w14:textId="77777777" w:rsidR="0090600B" w:rsidRPr="00D3037D" w:rsidRDefault="0090600B" w:rsidP="0090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303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  <w:r w:rsidRPr="00D3037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8" w:type="pct"/>
            <w:gridSpan w:val="3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84D7DC7" w14:textId="5EAE4EE7" w:rsidR="0090600B" w:rsidRPr="00D3037D" w:rsidRDefault="001634EF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46,876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FDF349A" w14:textId="77777777" w:rsidR="0090600B" w:rsidRPr="00D3037D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F1D4C8" w14:textId="77777777" w:rsidR="0090600B" w:rsidRPr="00386EA7" w:rsidRDefault="00386EA7" w:rsidP="00386EA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EA7">
              <w:rPr>
                <w:rFonts w:ascii="Angsana New" w:hAnsi="Angsana New"/>
                <w:b/>
                <w:bCs/>
                <w:sz w:val="30"/>
                <w:szCs w:val="30"/>
              </w:rPr>
              <w:t>59,066</w:t>
            </w:r>
          </w:p>
        </w:tc>
        <w:tc>
          <w:tcPr>
            <w:tcW w:w="128" w:type="pct"/>
          </w:tcPr>
          <w:p w14:paraId="187CD885" w14:textId="77777777" w:rsidR="0090600B" w:rsidRPr="00D3037D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3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88B3452" w14:textId="2AB13932" w:rsidR="0090600B" w:rsidRPr="00D3037D" w:rsidRDefault="00D85C21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14,850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F62E4A3" w14:textId="77777777" w:rsidR="0090600B" w:rsidRPr="00D3037D" w:rsidRDefault="0090600B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EA198D" w14:textId="77777777" w:rsidR="0090600B" w:rsidRPr="00D3037D" w:rsidRDefault="00386EA7" w:rsidP="009060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6EA7">
              <w:rPr>
                <w:rFonts w:ascii="Angsana New" w:hAnsi="Angsana New"/>
                <w:b/>
                <w:bCs/>
                <w:sz w:val="30"/>
                <w:szCs w:val="30"/>
              </w:rPr>
              <w:t>25,010</w:t>
            </w:r>
          </w:p>
        </w:tc>
      </w:tr>
    </w:tbl>
    <w:p w14:paraId="628EDB33" w14:textId="77777777" w:rsidR="00873F7F" w:rsidRDefault="00873F7F" w:rsidP="0001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7CD09A48" w14:textId="6C543540" w:rsidR="00EE1CF8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5A0A98">
        <w:rPr>
          <w:rFonts w:ascii="Angsana New" w:hAnsi="Angsana New"/>
          <w:spacing w:val="-4"/>
          <w:sz w:val="30"/>
          <w:szCs w:val="30"/>
          <w:cs/>
        </w:rPr>
        <w:t>บริษัทย่อยมีภาระผูกพันตามสัญญาเช่าใช้บริการโครงข่ายโทรทัศน์ประเภทที่ใช้คลื่นความถี่ภาคพื้นดินในระบบดิจิทัล กับสถานีวิทยุโทรทัศน์กองทัพบก โดยตกลงจะใช้บริการเป็นระยะเวลา</w:t>
      </w:r>
      <w:r w:rsidR="001159E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1159E8">
        <w:rPr>
          <w:rFonts w:ascii="Angsana New" w:hAnsi="Angsana New"/>
          <w:spacing w:val="-4"/>
          <w:sz w:val="30"/>
          <w:szCs w:val="30"/>
        </w:rPr>
        <w:t>14</w:t>
      </w:r>
      <w:r w:rsidRPr="005A0A98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="001159E8">
        <w:rPr>
          <w:rFonts w:ascii="Angsana New" w:hAnsi="Angsana New"/>
          <w:spacing w:val="-4"/>
          <w:sz w:val="30"/>
          <w:szCs w:val="30"/>
        </w:rPr>
        <w:t xml:space="preserve"> 5</w:t>
      </w:r>
      <w:r w:rsidRPr="005A0A98">
        <w:rPr>
          <w:rFonts w:ascii="Angsana New" w:hAnsi="Angsana New"/>
          <w:spacing w:val="-4"/>
          <w:sz w:val="30"/>
          <w:szCs w:val="30"/>
          <w:cs/>
        </w:rPr>
        <w:t xml:space="preserve"> เดือน (นับตั้งแต่วันที่</w:t>
      </w:r>
      <w:r w:rsidR="001159E8">
        <w:rPr>
          <w:rFonts w:ascii="Angsana New" w:hAnsi="Angsana New"/>
          <w:spacing w:val="-4"/>
          <w:sz w:val="30"/>
          <w:szCs w:val="30"/>
        </w:rPr>
        <w:t xml:space="preserve"> 17</w:t>
      </w:r>
      <w:r w:rsidRPr="005A0A98">
        <w:rPr>
          <w:rFonts w:ascii="Angsana New" w:hAnsi="Angsana New"/>
          <w:spacing w:val="-4"/>
          <w:sz w:val="30"/>
          <w:szCs w:val="30"/>
          <w:cs/>
        </w:rPr>
        <w:t xml:space="preserve"> มกราคม</w:t>
      </w:r>
      <w:r w:rsidR="001159E8">
        <w:rPr>
          <w:rFonts w:ascii="Angsana New" w:hAnsi="Angsana New"/>
          <w:spacing w:val="-4"/>
          <w:sz w:val="30"/>
          <w:szCs w:val="30"/>
        </w:rPr>
        <w:t xml:space="preserve"> 2557</w:t>
      </w:r>
      <w:r w:rsidRPr="005A0A98">
        <w:rPr>
          <w:rFonts w:ascii="Angsana New" w:hAnsi="Angsana New"/>
          <w:spacing w:val="-4"/>
          <w:sz w:val="30"/>
          <w:szCs w:val="30"/>
          <w:cs/>
        </w:rPr>
        <w:t xml:space="preserve"> ถึงวันที่</w:t>
      </w:r>
      <w:r w:rsidR="001159E8">
        <w:rPr>
          <w:rFonts w:ascii="Angsana New" w:hAnsi="Angsana New"/>
          <w:spacing w:val="-4"/>
          <w:sz w:val="30"/>
          <w:szCs w:val="30"/>
        </w:rPr>
        <w:t xml:space="preserve"> 31 </w:t>
      </w:r>
      <w:r w:rsidRPr="005A0A98">
        <w:rPr>
          <w:rFonts w:ascii="Angsana New" w:hAnsi="Angsana New"/>
          <w:spacing w:val="-4"/>
          <w:sz w:val="30"/>
          <w:szCs w:val="30"/>
          <w:cs/>
        </w:rPr>
        <w:t>พฤษภาคม</w:t>
      </w:r>
      <w:r w:rsidR="001159E8">
        <w:rPr>
          <w:rFonts w:ascii="Angsana New" w:hAnsi="Angsana New"/>
          <w:spacing w:val="-4"/>
          <w:sz w:val="30"/>
          <w:szCs w:val="30"/>
        </w:rPr>
        <w:t xml:space="preserve"> 2571</w:t>
      </w:r>
      <w:r w:rsidRPr="005A0A98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0A3D13">
        <w:rPr>
          <w:rFonts w:ascii="Angsana New" w:hAnsi="Angsana New"/>
          <w:spacing w:val="-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4"/>
          <w:sz w:val="30"/>
          <w:szCs w:val="30"/>
          <w:cs/>
        </w:rPr>
        <w:t>ย่อย</w:t>
      </w:r>
      <w:r w:rsidRPr="000A3D13">
        <w:rPr>
          <w:rFonts w:ascii="Angsana New" w:hAnsi="Angsana New"/>
          <w:spacing w:val="-4"/>
          <w:sz w:val="30"/>
          <w:szCs w:val="30"/>
          <w:cs/>
        </w:rPr>
        <w:t>มีภาระผูกพันต้องจ่ายค่าใช้บริการเป็นจำนวนเงิน</w:t>
      </w:r>
      <w:r w:rsidR="001159E8">
        <w:rPr>
          <w:rFonts w:ascii="Angsana New" w:hAnsi="Angsana New"/>
          <w:spacing w:val="-4"/>
          <w:sz w:val="30"/>
          <w:szCs w:val="30"/>
        </w:rPr>
        <w:t xml:space="preserve"> 10.50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 ล้านบาท ตั้งแต่วันที่         </w:t>
      </w:r>
      <w:r>
        <w:rPr>
          <w:rFonts w:ascii="Angsana New" w:hAnsi="Angsana New"/>
          <w:spacing w:val="-4"/>
          <w:sz w:val="30"/>
          <w:szCs w:val="30"/>
        </w:rPr>
        <w:t xml:space="preserve">  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159E8">
        <w:rPr>
          <w:rFonts w:ascii="Angsana New" w:hAnsi="Angsana New"/>
          <w:spacing w:val="-4"/>
          <w:sz w:val="30"/>
          <w:szCs w:val="30"/>
        </w:rPr>
        <w:t>1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 มิถุนายน</w:t>
      </w:r>
      <w:r w:rsidR="001159E8">
        <w:rPr>
          <w:rFonts w:ascii="Angsana New" w:hAnsi="Angsana New"/>
          <w:spacing w:val="-4"/>
          <w:sz w:val="30"/>
          <w:szCs w:val="30"/>
        </w:rPr>
        <w:t xml:space="preserve"> 2561 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ถึงวันที่ </w:t>
      </w:r>
      <w:r w:rsidR="001159E8">
        <w:rPr>
          <w:rFonts w:ascii="Angsana New" w:hAnsi="Angsana New"/>
          <w:spacing w:val="-4"/>
          <w:sz w:val="30"/>
          <w:szCs w:val="30"/>
        </w:rPr>
        <w:t>31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 พฤษภาคม</w:t>
      </w:r>
      <w:r w:rsidR="001159E8">
        <w:rPr>
          <w:rFonts w:ascii="Angsana New" w:hAnsi="Angsana New"/>
          <w:spacing w:val="-4"/>
          <w:sz w:val="30"/>
          <w:szCs w:val="30"/>
        </w:rPr>
        <w:t xml:space="preserve"> 2563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 และจำนวนเงิน</w:t>
      </w:r>
      <w:r w:rsidR="001159E8">
        <w:rPr>
          <w:rFonts w:ascii="Angsana New" w:hAnsi="Angsana New"/>
          <w:spacing w:val="-4"/>
          <w:sz w:val="30"/>
          <w:szCs w:val="30"/>
        </w:rPr>
        <w:t xml:space="preserve"> 14.16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 ล้านบาท ต่อเดือน ตั้งแต่ </w:t>
      </w:r>
      <w:r w:rsidR="001159E8">
        <w:rPr>
          <w:rFonts w:ascii="Angsana New" w:hAnsi="Angsana New"/>
          <w:spacing w:val="-4"/>
          <w:sz w:val="30"/>
          <w:szCs w:val="30"/>
        </w:rPr>
        <w:t>1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="001159E8">
        <w:rPr>
          <w:rFonts w:ascii="Angsana New" w:hAnsi="Angsana New"/>
          <w:spacing w:val="-4"/>
          <w:sz w:val="30"/>
          <w:szCs w:val="30"/>
        </w:rPr>
        <w:t>2563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        </w:t>
      </w:r>
      <w:r>
        <w:rPr>
          <w:rFonts w:ascii="Angsana New" w:hAnsi="Angsana New"/>
          <w:spacing w:val="-4"/>
          <w:sz w:val="30"/>
          <w:szCs w:val="30"/>
        </w:rPr>
        <w:t xml:space="preserve">     </w:t>
      </w:r>
      <w:r w:rsidRPr="000A3D13">
        <w:rPr>
          <w:rFonts w:ascii="Angsana New" w:hAnsi="Angsana New"/>
          <w:spacing w:val="-4"/>
          <w:sz w:val="30"/>
          <w:szCs w:val="30"/>
          <w:cs/>
        </w:rPr>
        <w:t xml:space="preserve">  เป็นต้นไป</w:t>
      </w:r>
      <w:r w:rsidR="0091559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E1CF8" w:rsidRPr="00EE1CF8">
        <w:rPr>
          <w:rFonts w:ascii="Angsana New" w:hAnsi="Angsana New"/>
          <w:spacing w:val="-4"/>
          <w:sz w:val="30"/>
          <w:szCs w:val="30"/>
          <w:cs/>
        </w:rPr>
        <w:t>โดยสำนักงานคณะกรรมการกิจการกระจายเสียง กิจการโทรทัศน์ และกิจการโทรคมนาคมแห่งชาติ (“สำนักงาน กสทช.”) ดำเนินการสนับสนุนจ่ายค่าเช่าใช้บริการโครงข่ายโทรทัศน์ดังกล่าว</w:t>
      </w:r>
      <w:r w:rsidR="00022517" w:rsidRPr="00022517">
        <w:rPr>
          <w:rFonts w:ascii="Angsana New" w:hAnsi="Angsana New"/>
          <w:spacing w:val="-4"/>
          <w:sz w:val="30"/>
          <w:szCs w:val="30"/>
          <w:cs/>
        </w:rPr>
        <w:t>ตามจำนวนที่เกิดขึ้นจริง</w:t>
      </w:r>
      <w:r w:rsidR="00022517">
        <w:rPr>
          <w:rFonts w:ascii="Angsana New" w:hAnsi="Angsana New"/>
          <w:spacing w:val="-4"/>
          <w:sz w:val="30"/>
          <w:szCs w:val="30"/>
        </w:rPr>
        <w:t xml:space="preserve">        </w:t>
      </w:r>
      <w:r w:rsidR="00022517" w:rsidRPr="00022517">
        <w:rPr>
          <w:rFonts w:ascii="Angsana New" w:hAnsi="Angsana New"/>
          <w:spacing w:val="-4"/>
          <w:sz w:val="30"/>
          <w:szCs w:val="30"/>
          <w:cs/>
        </w:rPr>
        <w:t>ที่คู่สัญญาตกลงกัน ซึ่งต้องไม่เกินอัตราที่สำนักงาน กสทช. ให้ความเห็นชอบ ตามคำสั่งหัวหน้าคณะรักษาความสงบแห่งชาติ (“คสช.”)</w:t>
      </w:r>
    </w:p>
    <w:p w14:paraId="683B96A3" w14:textId="77777777" w:rsidR="00022517" w:rsidRDefault="00022517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EB818D" w14:textId="77777777" w:rsidR="00EE1CF8" w:rsidRDefault="00EE1CF8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887278A" w14:textId="68D5DB48" w:rsidR="00343579" w:rsidRDefault="00343579" w:rsidP="00343579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5A6286">
        <w:rPr>
          <w:rFonts w:ascii="Angsana New" w:hAnsi="Angsana New"/>
          <w:sz w:val="30"/>
          <w:szCs w:val="30"/>
          <w:cs/>
        </w:rPr>
        <w:lastRenderedPageBreak/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5A6286">
        <w:rPr>
          <w:rFonts w:ascii="Angsana New" w:hAnsi="Angsana New"/>
          <w:sz w:val="30"/>
          <w:szCs w:val="30"/>
          <w:cs/>
        </w:rPr>
        <w:t>ได้ทำสัญญากับบริษัทในประเทศสองแห่ง 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Pr="005A6286">
        <w:rPr>
          <w:rFonts w:ascii="Angsana New" w:hAnsi="Angsana New"/>
          <w:sz w:val="30"/>
          <w:szCs w:val="30"/>
        </w:rPr>
        <w:t xml:space="preserve"> </w:t>
      </w:r>
      <w:r w:rsidRPr="005A6286">
        <w:rPr>
          <w:rFonts w:ascii="Angsana New" w:hAnsi="Angsana New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Pr="005A6286">
        <w:rPr>
          <w:rFonts w:ascii="Angsana New" w:hAnsi="Angsana New"/>
          <w:sz w:val="30"/>
          <w:szCs w:val="30"/>
        </w:rPr>
        <w:t xml:space="preserve">C-band </w:t>
      </w:r>
      <w:r w:rsidRPr="005A628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5A6286">
        <w:rPr>
          <w:rFonts w:ascii="Angsana New" w:hAnsi="Angsana New"/>
          <w:sz w:val="30"/>
          <w:szCs w:val="30"/>
        </w:rPr>
        <w:t xml:space="preserve">Ku-band </w:t>
      </w:r>
      <w:r w:rsidRPr="005A6286">
        <w:rPr>
          <w:rFonts w:ascii="Angsana New" w:hAnsi="Angsana New" w:hint="cs"/>
          <w:sz w:val="30"/>
          <w:szCs w:val="30"/>
          <w:cs/>
        </w:rPr>
        <w:t xml:space="preserve">ระยะเวลาการให้บริการตั้งแต่วันที่ </w:t>
      </w:r>
      <w:r w:rsidRPr="005A6286">
        <w:rPr>
          <w:rFonts w:ascii="Angsana New" w:hAnsi="Angsana New"/>
          <w:sz w:val="30"/>
          <w:szCs w:val="30"/>
        </w:rPr>
        <w:t xml:space="preserve">20 </w:t>
      </w:r>
      <w:r w:rsidRPr="005A6286">
        <w:rPr>
          <w:rFonts w:ascii="Angsana New" w:hAnsi="Angsana New" w:hint="cs"/>
          <w:sz w:val="30"/>
          <w:szCs w:val="30"/>
          <w:cs/>
        </w:rPr>
        <w:t>ธันวาคม</w:t>
      </w:r>
      <w:r w:rsidR="0094485F">
        <w:rPr>
          <w:rFonts w:ascii="Angsana New" w:hAnsi="Angsana New" w:hint="cs"/>
          <w:sz w:val="30"/>
          <w:szCs w:val="30"/>
          <w:cs/>
        </w:rPr>
        <w:t xml:space="preserve"> </w:t>
      </w:r>
      <w:r w:rsidR="0094485F">
        <w:rPr>
          <w:rFonts w:ascii="Angsana New" w:hAnsi="Angsana New"/>
          <w:sz w:val="30"/>
          <w:szCs w:val="30"/>
        </w:rPr>
        <w:t>2563</w:t>
      </w:r>
      <w:r w:rsidRPr="005A6286">
        <w:rPr>
          <w:rFonts w:ascii="Angsana New" w:hAnsi="Angsana New"/>
          <w:sz w:val="30"/>
          <w:szCs w:val="30"/>
        </w:rPr>
        <w:t xml:space="preserve"> </w:t>
      </w:r>
      <w:r w:rsidRPr="005A6286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B61C97">
        <w:rPr>
          <w:rFonts w:ascii="Angsana New" w:hAnsi="Angsana New"/>
          <w:sz w:val="30"/>
          <w:szCs w:val="30"/>
        </w:rPr>
        <w:t xml:space="preserve">             </w:t>
      </w:r>
      <w:r w:rsidR="0094485F">
        <w:rPr>
          <w:rFonts w:ascii="Angsana New" w:hAnsi="Angsana New"/>
          <w:sz w:val="30"/>
          <w:szCs w:val="30"/>
        </w:rPr>
        <w:t xml:space="preserve">10 </w:t>
      </w:r>
      <w:r w:rsidR="0094485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4485F">
        <w:rPr>
          <w:rFonts w:ascii="Angsana New" w:hAnsi="Angsana New"/>
          <w:sz w:val="30"/>
          <w:szCs w:val="30"/>
        </w:rPr>
        <w:t>2564</w:t>
      </w:r>
      <w:r w:rsidRPr="005A6286">
        <w:rPr>
          <w:rFonts w:ascii="Angsana New" w:hAnsi="Angsana New"/>
          <w:sz w:val="30"/>
          <w:szCs w:val="30"/>
        </w:rPr>
        <w:t xml:space="preserve"> </w:t>
      </w:r>
      <w:r w:rsidRPr="005A6286">
        <w:rPr>
          <w:rFonts w:ascii="Angsana New" w:hAnsi="Angsana New"/>
          <w:sz w:val="30"/>
          <w:szCs w:val="30"/>
          <w:cs/>
        </w:rPr>
        <w:t>โดยบริษัท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5A6286">
        <w:rPr>
          <w:rFonts w:ascii="Angsana New" w:hAnsi="Angsana New"/>
          <w:sz w:val="30"/>
          <w:szCs w:val="30"/>
          <w:cs/>
        </w:rPr>
        <w:t>ต้องจ่ายค่าใช้บริการดังกล่าวตามที่ระบุไว้ในสัญญา</w:t>
      </w:r>
    </w:p>
    <w:p w14:paraId="6F4A49EC" w14:textId="77777777" w:rsidR="00EE1CF8" w:rsidRPr="005A6286" w:rsidRDefault="00EE1CF8" w:rsidP="00343579">
      <w:pPr>
        <w:tabs>
          <w:tab w:val="left" w:pos="630"/>
        </w:tabs>
        <w:spacing w:line="240" w:lineRule="auto"/>
        <w:ind w:lef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94E928" w14:textId="6CB005CE" w:rsidR="00445411" w:rsidRDefault="00445411" w:rsidP="00445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</w:rPr>
      </w:pPr>
      <w:r w:rsidRPr="008044D6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ได้ทำสัญญารับบริการการวัดผลความนิยมในการรับชมโทรทัศน์ของช่องโทรทัศน์ในประเทศไทยกับสมาคมในประเทศแห่งหนึ่ง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เป็นระยะเวลา</w:t>
      </w:r>
      <w:r w:rsidR="00D6715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D67152">
        <w:rPr>
          <w:rFonts w:ascii="Angsana New" w:hAnsi="Angsana New"/>
          <w:spacing w:val="4"/>
          <w:sz w:val="30"/>
          <w:szCs w:val="30"/>
        </w:rPr>
        <w:t xml:space="preserve">6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ปี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โดยเริ่มตั้งแต่วันที่</w:t>
      </w:r>
      <w:r w:rsidR="00D67152">
        <w:rPr>
          <w:rFonts w:ascii="Angsana New" w:hAnsi="Angsana New"/>
          <w:spacing w:val="4"/>
          <w:sz w:val="30"/>
          <w:szCs w:val="30"/>
        </w:rPr>
        <w:t xml:space="preserve"> 1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="00D67152">
        <w:rPr>
          <w:rFonts w:ascii="Angsana New" w:hAnsi="Angsana New"/>
          <w:spacing w:val="4"/>
          <w:sz w:val="30"/>
          <w:szCs w:val="30"/>
        </w:rPr>
        <w:t xml:space="preserve"> 255</w:t>
      </w:r>
      <w:r w:rsidRPr="008044D6">
        <w:rPr>
          <w:rFonts w:ascii="Angsana New" w:hAnsi="Angsana New"/>
          <w:spacing w:val="4"/>
          <w:sz w:val="30"/>
          <w:szCs w:val="30"/>
        </w:rPr>
        <w:t>9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ถึงวันที่</w:t>
      </w:r>
      <w:r w:rsidR="00D67152">
        <w:rPr>
          <w:rFonts w:ascii="Angsana New" w:hAnsi="Angsana New"/>
          <w:spacing w:val="4"/>
          <w:sz w:val="30"/>
          <w:szCs w:val="30"/>
        </w:rPr>
        <w:t xml:space="preserve"> 30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="00D67152">
        <w:rPr>
          <w:rFonts w:ascii="Angsana New" w:hAnsi="Angsana New"/>
          <w:spacing w:val="4"/>
          <w:sz w:val="30"/>
          <w:szCs w:val="30"/>
        </w:rPr>
        <w:t xml:space="preserve"> 2565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4"/>
          <w:sz w:val="30"/>
          <w:szCs w:val="30"/>
          <w:cs/>
        </w:rPr>
        <w:t>ย่อย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ตกลงชำระค่าบริการตามอัตราที่ตกลงในสัญญา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ในระหว่างปี</w:t>
      </w:r>
      <w:r w:rsidR="00D67152">
        <w:rPr>
          <w:rFonts w:ascii="Angsana New" w:hAnsi="Angsana New"/>
          <w:spacing w:val="4"/>
          <w:sz w:val="30"/>
          <w:szCs w:val="30"/>
        </w:rPr>
        <w:t xml:space="preserve"> 2560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ผู้ให้บริการได้ทำบันทึกแนบท้ายสัญญารับบริการดังกล่าว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โดยเปลี่ยนแปลงวันครบกำหนดชำระค่าบริการจากวันที่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D67152">
        <w:rPr>
          <w:rFonts w:ascii="Angsana New" w:hAnsi="Angsana New"/>
          <w:spacing w:val="4"/>
          <w:sz w:val="30"/>
          <w:szCs w:val="30"/>
        </w:rPr>
        <w:t>30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เมษายน</w:t>
      </w:r>
      <w:r w:rsidR="00D67152">
        <w:rPr>
          <w:rFonts w:ascii="Angsana New" w:hAnsi="Angsana New"/>
          <w:spacing w:val="4"/>
          <w:sz w:val="30"/>
          <w:szCs w:val="30"/>
        </w:rPr>
        <w:t xml:space="preserve"> 2565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เป็นวันที่</w:t>
      </w:r>
      <w:r w:rsidRPr="008044D6">
        <w:rPr>
          <w:rFonts w:ascii="Angsana New" w:hAnsi="Angsana New"/>
          <w:spacing w:val="4"/>
          <w:sz w:val="30"/>
          <w:szCs w:val="30"/>
          <w:cs/>
        </w:rPr>
        <w:t xml:space="preserve"> 3</w:t>
      </w:r>
      <w:r>
        <w:rPr>
          <w:rFonts w:ascii="Angsana New" w:hAnsi="Angsana New"/>
          <w:spacing w:val="4"/>
          <w:sz w:val="30"/>
          <w:szCs w:val="30"/>
        </w:rPr>
        <w:t xml:space="preserve">1 </w:t>
      </w:r>
      <w:r>
        <w:rPr>
          <w:rFonts w:ascii="Angsana New" w:hAnsi="Angsana New" w:hint="cs"/>
          <w:spacing w:val="4"/>
          <w:sz w:val="30"/>
          <w:szCs w:val="30"/>
          <w:cs/>
        </w:rPr>
        <w:t>กรกฎาคม</w:t>
      </w:r>
      <w:r w:rsidR="00D67152">
        <w:rPr>
          <w:rFonts w:ascii="Angsana New" w:hAnsi="Angsana New"/>
          <w:spacing w:val="4"/>
          <w:sz w:val="30"/>
          <w:szCs w:val="30"/>
        </w:rPr>
        <w:t xml:space="preserve"> 2566 </w:t>
      </w:r>
      <w:r w:rsidRPr="008044D6">
        <w:rPr>
          <w:rFonts w:ascii="Angsana New" w:hAnsi="Angsana New" w:hint="cs"/>
          <w:spacing w:val="4"/>
          <w:sz w:val="30"/>
          <w:szCs w:val="30"/>
          <w:cs/>
        </w:rPr>
        <w:t>โดยเงื่อนไขอื่นๆในสัญญาไม่เปลี่ยนแปลง</w:t>
      </w:r>
    </w:p>
    <w:p w14:paraId="483FF48B" w14:textId="77777777" w:rsidR="008C17C6" w:rsidRPr="004F40D4" w:rsidRDefault="008C17C6" w:rsidP="00DE549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5895643E" w14:textId="77777777" w:rsidR="00747EE1" w:rsidRPr="00D200E9" w:rsidRDefault="008C17C6" w:rsidP="00747E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747EE1" w:rsidRPr="00D200E9">
        <w:rPr>
          <w:rFonts w:ascii="Angsana New" w:hAnsi="Angsana New"/>
          <w:sz w:val="30"/>
          <w:szCs w:val="30"/>
          <w:cs/>
        </w:rPr>
        <w:tab/>
      </w:r>
      <w:r w:rsidR="00747EE1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6338B77" w14:textId="77777777" w:rsidR="00747EE1" w:rsidRPr="00D203FE" w:rsidRDefault="00747EE1" w:rsidP="00DE5494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327A587B" w14:textId="13A03962" w:rsidR="00437397" w:rsidRPr="00437397" w:rsidRDefault="00437397" w:rsidP="00437397">
      <w:pPr>
        <w:tabs>
          <w:tab w:val="left" w:pos="630"/>
        </w:tabs>
        <w:spacing w:line="240" w:lineRule="auto"/>
        <w:ind w:left="533"/>
        <w:jc w:val="thaiDistribute"/>
        <w:rPr>
          <w:rFonts w:ascii="Angsana New" w:hAnsi="Angsana New"/>
          <w:sz w:val="30"/>
          <w:szCs w:val="30"/>
        </w:rPr>
      </w:pPr>
      <w:r w:rsidRPr="00336A3F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336A3F">
        <w:rPr>
          <w:rFonts w:ascii="Angsana New" w:hAnsi="Angsana New"/>
          <w:sz w:val="30"/>
          <w:szCs w:val="30"/>
        </w:rPr>
        <w:t>2</w:t>
      </w:r>
      <w:r w:rsidR="00CC3589">
        <w:rPr>
          <w:rFonts w:ascii="Angsana New" w:hAnsi="Angsana New"/>
          <w:sz w:val="30"/>
          <w:szCs w:val="30"/>
        </w:rPr>
        <w:t>5</w:t>
      </w:r>
      <w:r w:rsidRPr="00336A3F">
        <w:rPr>
          <w:rFonts w:ascii="Angsana New" w:hAnsi="Angsana New"/>
          <w:sz w:val="30"/>
          <w:szCs w:val="30"/>
        </w:rPr>
        <w:t xml:space="preserve"> </w:t>
      </w:r>
      <w:r w:rsidRPr="00336A3F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336A3F">
        <w:rPr>
          <w:rFonts w:ascii="Angsana New" w:hAnsi="Angsana New"/>
          <w:sz w:val="30"/>
          <w:szCs w:val="30"/>
        </w:rPr>
        <w:t>256</w:t>
      </w:r>
      <w:r w:rsidR="00CC3589">
        <w:rPr>
          <w:rFonts w:ascii="Angsana New" w:hAnsi="Angsana New"/>
          <w:sz w:val="30"/>
          <w:szCs w:val="30"/>
        </w:rPr>
        <w:t>4</w:t>
      </w:r>
      <w:r w:rsidRPr="00336A3F">
        <w:rPr>
          <w:rFonts w:ascii="Angsana New" w:hAnsi="Angsana New"/>
          <w:sz w:val="30"/>
          <w:szCs w:val="30"/>
        </w:rPr>
        <w:t xml:space="preserve"> </w:t>
      </w:r>
      <w:r w:rsidRPr="00336A3F">
        <w:rPr>
          <w:rFonts w:ascii="Angsana New" w:hAnsi="Angsana New"/>
          <w:sz w:val="30"/>
          <w:szCs w:val="30"/>
          <w:cs/>
        </w:rPr>
        <w:t xml:space="preserve">คณะกรรมการบริษัทมีมติให้เสนอที่ประชุมสามัญผู้ถือหุ้นประจำปี </w:t>
      </w:r>
      <w:r w:rsidRPr="00336A3F">
        <w:rPr>
          <w:rFonts w:ascii="Angsana New" w:hAnsi="Angsana New"/>
          <w:sz w:val="30"/>
          <w:szCs w:val="30"/>
        </w:rPr>
        <w:t>256</w:t>
      </w:r>
      <w:r w:rsidR="00CC3589">
        <w:rPr>
          <w:rFonts w:ascii="Angsana New" w:hAnsi="Angsana New"/>
          <w:sz w:val="30"/>
          <w:szCs w:val="30"/>
        </w:rPr>
        <w:t>3</w:t>
      </w:r>
      <w:r w:rsidRPr="00336A3F">
        <w:rPr>
          <w:rFonts w:ascii="Angsana New" w:hAnsi="Angsana New"/>
          <w:sz w:val="30"/>
          <w:szCs w:val="30"/>
        </w:rPr>
        <w:t xml:space="preserve"> </w:t>
      </w:r>
      <w:r w:rsidRPr="00336A3F">
        <w:rPr>
          <w:rFonts w:ascii="Angsana New" w:hAnsi="Angsana New"/>
          <w:sz w:val="30"/>
          <w:szCs w:val="30"/>
          <w:cs/>
        </w:rPr>
        <w:t>เพื่ออนุมัติการจัดสรรกำไรเป็นเงินปันผลในอัตราหุ้นละ</w:t>
      </w:r>
      <w:r w:rsidR="009873AF">
        <w:rPr>
          <w:rFonts w:ascii="Angsana New" w:hAnsi="Angsana New"/>
          <w:sz w:val="30"/>
          <w:szCs w:val="30"/>
        </w:rPr>
        <w:t xml:space="preserve"> </w:t>
      </w:r>
      <w:r w:rsidR="00E802C0">
        <w:rPr>
          <w:rFonts w:ascii="Angsana New" w:hAnsi="Angsana New"/>
          <w:sz w:val="30"/>
          <w:szCs w:val="30"/>
        </w:rPr>
        <w:t>0.12</w:t>
      </w:r>
      <w:r w:rsidRPr="00336A3F">
        <w:rPr>
          <w:rFonts w:ascii="Angsana New" w:hAnsi="Angsana New"/>
          <w:sz w:val="30"/>
          <w:szCs w:val="30"/>
        </w:rPr>
        <w:t xml:space="preserve"> </w:t>
      </w:r>
      <w:r w:rsidRPr="00336A3F">
        <w:rPr>
          <w:rFonts w:ascii="Angsana New" w:hAnsi="Angsana New"/>
          <w:sz w:val="30"/>
          <w:szCs w:val="30"/>
          <w:cs/>
        </w:rPr>
        <w:t xml:space="preserve">บาท เป็นจำนวนเงินรวมทั้งสิ้น </w:t>
      </w:r>
      <w:r w:rsidR="00E802C0">
        <w:rPr>
          <w:rFonts w:ascii="Angsana New" w:hAnsi="Angsana New"/>
          <w:sz w:val="30"/>
          <w:szCs w:val="30"/>
        </w:rPr>
        <w:t>119.79</w:t>
      </w:r>
      <w:r w:rsidRPr="00336A3F">
        <w:rPr>
          <w:rFonts w:ascii="Angsana New" w:hAnsi="Angsana New"/>
          <w:sz w:val="30"/>
          <w:szCs w:val="30"/>
        </w:rPr>
        <w:t xml:space="preserve"> </w:t>
      </w:r>
      <w:r w:rsidRPr="00336A3F">
        <w:rPr>
          <w:rFonts w:ascii="Angsana New" w:hAnsi="Angsana New"/>
          <w:sz w:val="30"/>
          <w:szCs w:val="30"/>
          <w:cs/>
        </w:rPr>
        <w:t>ล้านบาท</w:t>
      </w:r>
    </w:p>
    <w:p w14:paraId="1AA13117" w14:textId="77777777" w:rsidR="00437397" w:rsidRPr="00437397" w:rsidRDefault="00437397" w:rsidP="0074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900" w:right="-45" w:hanging="360"/>
        <w:jc w:val="thaiDistribute"/>
        <w:rPr>
          <w:rFonts w:ascii="Angsana New" w:hAnsi="Angsana New"/>
          <w:sz w:val="24"/>
          <w:szCs w:val="24"/>
        </w:rPr>
      </w:pPr>
    </w:p>
    <w:sectPr w:rsidR="00437397" w:rsidRPr="00437397" w:rsidSect="005E58FF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D52C3" w14:textId="77777777" w:rsidR="00F82319" w:rsidRDefault="00F82319">
      <w:r>
        <w:separator/>
      </w:r>
    </w:p>
  </w:endnote>
  <w:endnote w:type="continuationSeparator" w:id="0">
    <w:p w14:paraId="37466D39" w14:textId="77777777" w:rsidR="00F82319" w:rsidRDefault="00F82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601C1" w14:textId="77777777" w:rsidR="00B274DB" w:rsidRPr="007B3D4F" w:rsidRDefault="00B274DB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53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3E0FFE" w14:textId="77777777" w:rsidR="00B274DB" w:rsidRPr="007B715D" w:rsidRDefault="00B274DB" w:rsidP="007B715D">
    <w:pPr>
      <w:pStyle w:val="Footer"/>
      <w:rPr>
        <w:rFonts w:ascii="Angsana New" w:hAnsi="Angsana New"/>
        <w:i/>
        <w:iCs/>
        <w:sz w:val="30"/>
        <w:szCs w:val="30"/>
        <w:cs/>
        <w:lang w:val="nl-NL"/>
      </w:rPr>
    </w:pPr>
    <w:r>
      <w:rPr>
        <w:rFonts w:ascii="Angsana New" w:hAnsi="Angsana New" w:hint="cs"/>
        <w:i/>
        <w:iCs/>
        <w:sz w:val="30"/>
        <w:szCs w:val="30"/>
        <w:cs/>
        <w:lang w:val="nl-N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17C31" w14:textId="77777777" w:rsidR="00B274DB" w:rsidRPr="007916B1" w:rsidRDefault="00B274D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56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B662703" w14:textId="77777777" w:rsidR="00B274DB" w:rsidRPr="002F7024" w:rsidRDefault="00B274D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414CB" w14:textId="77777777" w:rsidR="00B274DB" w:rsidRPr="007916B1" w:rsidRDefault="00B274D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91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0DE9965" w14:textId="77777777" w:rsidR="00B274DB" w:rsidRPr="002F7024" w:rsidRDefault="00B274D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F5D35" w14:textId="77777777" w:rsidR="00B274DB" w:rsidRPr="00CE24D0" w:rsidRDefault="00B274D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A97AA93" w14:textId="77777777" w:rsidR="00B274DB" w:rsidRPr="00AC7B7C" w:rsidRDefault="00B274D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7200B" w14:textId="77777777" w:rsidR="00B274DB" w:rsidRPr="001E26BA" w:rsidRDefault="00B274DB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105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A1546A5" w14:textId="77777777" w:rsidR="00B274DB" w:rsidRPr="00E4104E" w:rsidRDefault="00B274DB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2AD22" w14:textId="3B3C553D" w:rsidR="00B274DB" w:rsidRPr="004B7A13" w:rsidRDefault="00B274DB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01355D">
      <w:rPr>
        <w:rFonts w:ascii="Angsana New" w:hAnsi="Angsana New"/>
        <w:noProof/>
        <w:sz w:val="30"/>
        <w:szCs w:val="30"/>
      </w:rPr>
      <w:t>Amarint3-Set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DF118" w14:textId="77777777" w:rsidR="00F82319" w:rsidRDefault="00F82319">
      <w:r>
        <w:separator/>
      </w:r>
    </w:p>
  </w:footnote>
  <w:footnote w:type="continuationSeparator" w:id="0">
    <w:p w14:paraId="18472917" w14:textId="77777777" w:rsidR="00F82319" w:rsidRDefault="00F82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5CBA5" w14:textId="77777777" w:rsidR="00B274DB" w:rsidRPr="008D22B2" w:rsidRDefault="00B274DB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D7242E6" w14:textId="77777777" w:rsidR="00B274DB" w:rsidRDefault="00B274D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37D2FC0" w14:textId="77777777" w:rsidR="00B274DB" w:rsidRPr="008D22B2" w:rsidRDefault="00B274D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 w:rsidRPr="006B3F95"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2563</w:t>
    </w:r>
  </w:p>
  <w:p w14:paraId="449D8316" w14:textId="77777777" w:rsidR="00B274DB" w:rsidRPr="008D22B2" w:rsidRDefault="00B274D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81BA9" w14:textId="77777777" w:rsidR="00B274DB" w:rsidRPr="008D22B2" w:rsidRDefault="00B274DB" w:rsidP="00ED2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</w:tabs>
      <w:ind w:left="450" w:hanging="45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979F291" w14:textId="77777777" w:rsidR="00B274DB" w:rsidRDefault="00B274DB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665B8C26" w14:textId="77777777" w:rsidR="00B274DB" w:rsidRPr="008D22B2" w:rsidRDefault="00B274DB" w:rsidP="00ED270E">
    <w:pPr>
      <w:pStyle w:val="acctmainheading"/>
      <w:tabs>
        <w:tab w:val="left" w:pos="900"/>
      </w:tabs>
      <w:spacing w:after="0" w:line="240" w:lineRule="atLeast"/>
      <w:ind w:left="450" w:hanging="45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2563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611C8816" w14:textId="77777777" w:rsidR="00B274DB" w:rsidRPr="008D22B2" w:rsidRDefault="00B274D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AD916" w14:textId="77777777" w:rsidR="00B274DB" w:rsidRPr="008D22B2" w:rsidRDefault="00B274DB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C6D19F" w14:textId="77777777" w:rsidR="00B274DB" w:rsidRDefault="00B274DB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B64962E" w14:textId="77777777" w:rsidR="00B274DB" w:rsidRPr="008D22B2" w:rsidRDefault="00B274DB" w:rsidP="00081B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jc w:val="both"/>
      <w:rPr>
        <w:rFonts w:ascii="Angsana New" w:hAnsi="Angsana New"/>
        <w:b/>
        <w:bCs/>
        <w:sz w:val="32"/>
        <w:szCs w:val="32"/>
      </w:rPr>
    </w:pPr>
    <w:r w:rsidRPr="00081BD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81BDF">
      <w:rPr>
        <w:rFonts w:ascii="Angsana New" w:hAnsi="Angsana New"/>
        <w:b/>
        <w:bCs/>
        <w:sz w:val="32"/>
        <w:szCs w:val="32"/>
      </w:rPr>
      <w:t>31</w:t>
    </w:r>
    <w:r w:rsidRPr="00081BDF"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/>
        <w:b/>
        <w:bCs/>
        <w:sz w:val="32"/>
        <w:szCs w:val="32"/>
      </w:rPr>
      <w:t xml:space="preserve"> 2563</w:t>
    </w:r>
  </w:p>
  <w:p w14:paraId="6CE23F3F" w14:textId="77777777" w:rsidR="00B274DB" w:rsidRPr="008D22B2" w:rsidRDefault="00B274D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59893" w14:textId="77777777" w:rsidR="00B274DB" w:rsidRPr="008D22B2" w:rsidRDefault="00B274DB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อมรินทร์พริ้นติ้ง แอนด์ พับลิชชิ่ง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C8B3650" w14:textId="77777777" w:rsidR="00B274DB" w:rsidRDefault="00B274D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3AF7F18" w14:textId="77777777" w:rsidR="00B274DB" w:rsidRPr="008D22B2" w:rsidRDefault="00B274D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295FFE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 ธันวาคม</w:t>
    </w:r>
    <w:r w:rsidRPr="006B3F95">
      <w:rPr>
        <w:rFonts w:ascii="Angsana New" w:hAnsi="Angsana New" w:cs="Angsana New"/>
        <w:sz w:val="32"/>
        <w:szCs w:val="32"/>
        <w:lang w:bidi="th-TH"/>
      </w:rPr>
      <w:t xml:space="preserve"> 2563</w:t>
    </w:r>
  </w:p>
  <w:p w14:paraId="4EAB8200" w14:textId="77777777" w:rsidR="00B274DB" w:rsidRPr="008D22B2" w:rsidRDefault="00B274D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E97B0" w14:textId="77777777" w:rsidR="00B274DB" w:rsidRDefault="00B274DB" w:rsidP="004572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จำกัด (มหาชน) และบริษัทย่อย</w:t>
    </w:r>
  </w:p>
  <w:p w14:paraId="086E1A7A" w14:textId="77777777" w:rsidR="00B274DB" w:rsidRDefault="00B274DB" w:rsidP="00CF1A4A">
    <w:pPr>
      <w:pStyle w:val="acctmainheading"/>
      <w:spacing w:after="60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หมายเหตุประกอบงบการเงินระหว่างกาล </w:t>
    </w:r>
  </w:p>
  <w:p w14:paraId="02FA5E24" w14:textId="77777777" w:rsidR="00B274DB" w:rsidRDefault="00B274DB" w:rsidP="00CF1A4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ปี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 xml:space="preserve">1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2563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</w:p>
  <w:p w14:paraId="59FA37CF" w14:textId="77777777" w:rsidR="00B274DB" w:rsidRPr="00333087" w:rsidRDefault="00B274D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9A2EA" w14:textId="77777777" w:rsidR="00B274DB" w:rsidRPr="00E66B73" w:rsidRDefault="00B274DB" w:rsidP="00877C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E66B7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202C2">
      <w:rPr>
        <w:rFonts w:ascii="Angsana New" w:hAnsi="Angsana New"/>
        <w:b/>
        <w:bCs/>
        <w:sz w:val="32"/>
        <w:szCs w:val="32"/>
        <w:cs/>
      </w:rPr>
      <w:t>อมรินทร์พริ้นติ้ง แอนด์ พับลิชชิ่ง</w:t>
    </w:r>
    <w:r w:rsidRPr="00E66B73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40BDCE7" w14:textId="77777777" w:rsidR="00B274DB" w:rsidRPr="001D530E" w:rsidRDefault="00B274DB" w:rsidP="00877C7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E4201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762640FD" w14:textId="77777777" w:rsidR="00B274DB" w:rsidRPr="008D22B2" w:rsidRDefault="00B274DB" w:rsidP="000C356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 w:rsidRPr="006B3F95">
      <w:rPr>
        <w:rFonts w:ascii="Angsana New" w:hAnsi="Angsana New" w:cs="Angsana New"/>
        <w:sz w:val="32"/>
        <w:szCs w:val="32"/>
        <w:lang w:val="en-US" w:bidi="th-TH"/>
      </w:rPr>
      <w:t>2563</w:t>
    </w:r>
  </w:p>
  <w:p w14:paraId="34981728" w14:textId="77777777" w:rsidR="00B274DB" w:rsidRDefault="00B274DB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7B0E68"/>
    <w:multiLevelType w:val="hybridMultilevel"/>
    <w:tmpl w:val="8CF65C3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75604EE2"/>
    <w:lvl w:ilvl="0" w:tplc="94CCE95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19412D1"/>
    <w:multiLevelType w:val="hybridMultilevel"/>
    <w:tmpl w:val="5F54A42E"/>
    <w:lvl w:ilvl="0" w:tplc="0CB0386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5C4712"/>
    <w:multiLevelType w:val="hybridMultilevel"/>
    <w:tmpl w:val="9272C86E"/>
    <w:lvl w:ilvl="0" w:tplc="AA2E5B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E23D67"/>
    <w:multiLevelType w:val="hybridMultilevel"/>
    <w:tmpl w:val="C27CC562"/>
    <w:lvl w:ilvl="0" w:tplc="2614422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185C3160"/>
    <w:multiLevelType w:val="multilevel"/>
    <w:tmpl w:val="F152998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D546711"/>
    <w:multiLevelType w:val="hybridMultilevel"/>
    <w:tmpl w:val="D82482A2"/>
    <w:lvl w:ilvl="0" w:tplc="0C9AD6E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DCC3076"/>
    <w:multiLevelType w:val="hybridMultilevel"/>
    <w:tmpl w:val="452876B2"/>
    <w:lvl w:ilvl="0" w:tplc="9C3C15D8">
      <w:start w:val="1"/>
      <w:numFmt w:val="decimal"/>
      <w:lvlText w:val="%1)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F272913"/>
    <w:multiLevelType w:val="hybridMultilevel"/>
    <w:tmpl w:val="9966465C"/>
    <w:lvl w:ilvl="0" w:tplc="7DB2984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4D33308"/>
    <w:multiLevelType w:val="hybridMultilevel"/>
    <w:tmpl w:val="5F54A42E"/>
    <w:lvl w:ilvl="0" w:tplc="0CB0386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BB1479C"/>
    <w:multiLevelType w:val="hybridMultilevel"/>
    <w:tmpl w:val="387C63F8"/>
    <w:lvl w:ilvl="0" w:tplc="BE58C8D6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06067592"/>
    <w:lvl w:ilvl="0" w:tplc="DF8C951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52BB05EE"/>
    <w:multiLevelType w:val="hybridMultilevel"/>
    <w:tmpl w:val="8A6E3C60"/>
    <w:lvl w:ilvl="0" w:tplc="9CDC2FA8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B52344"/>
    <w:multiLevelType w:val="hybridMultilevel"/>
    <w:tmpl w:val="B284EFD4"/>
    <w:lvl w:ilvl="0" w:tplc="5582E69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CED004A"/>
    <w:multiLevelType w:val="hybridMultilevel"/>
    <w:tmpl w:val="59F6CB9A"/>
    <w:lvl w:ilvl="0" w:tplc="4978C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4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2"/>
  </w:num>
  <w:num w:numId="13">
    <w:abstractNumId w:val="40"/>
  </w:num>
  <w:num w:numId="14">
    <w:abstractNumId w:val="27"/>
  </w:num>
  <w:num w:numId="15">
    <w:abstractNumId w:val="31"/>
  </w:num>
  <w:num w:numId="16">
    <w:abstractNumId w:val="16"/>
  </w:num>
  <w:num w:numId="17">
    <w:abstractNumId w:val="24"/>
  </w:num>
  <w:num w:numId="18">
    <w:abstractNumId w:val="14"/>
  </w:num>
  <w:num w:numId="19">
    <w:abstractNumId w:val="20"/>
  </w:num>
  <w:num w:numId="20">
    <w:abstractNumId w:val="36"/>
  </w:num>
  <w:num w:numId="21">
    <w:abstractNumId w:val="45"/>
  </w:num>
  <w:num w:numId="22">
    <w:abstractNumId w:val="10"/>
  </w:num>
  <w:num w:numId="23">
    <w:abstractNumId w:val="41"/>
  </w:num>
  <w:num w:numId="24">
    <w:abstractNumId w:val="19"/>
  </w:num>
  <w:num w:numId="25">
    <w:abstractNumId w:val="28"/>
  </w:num>
  <w:num w:numId="26">
    <w:abstractNumId w:val="17"/>
  </w:num>
  <w:num w:numId="27">
    <w:abstractNumId w:val="25"/>
  </w:num>
  <w:num w:numId="28">
    <w:abstractNumId w:val="46"/>
  </w:num>
  <w:num w:numId="29">
    <w:abstractNumId w:val="47"/>
  </w:num>
  <w:num w:numId="30">
    <w:abstractNumId w:val="26"/>
  </w:num>
  <w:num w:numId="31">
    <w:abstractNumId w:val="38"/>
  </w:num>
  <w:num w:numId="32">
    <w:abstractNumId w:val="18"/>
  </w:num>
  <w:num w:numId="33">
    <w:abstractNumId w:val="13"/>
  </w:num>
  <w:num w:numId="34">
    <w:abstractNumId w:val="37"/>
  </w:num>
  <w:num w:numId="35">
    <w:abstractNumId w:val="44"/>
  </w:num>
  <w:num w:numId="36">
    <w:abstractNumId w:val="34"/>
  </w:num>
  <w:num w:numId="37">
    <w:abstractNumId w:val="32"/>
  </w:num>
  <w:num w:numId="38">
    <w:abstractNumId w:val="49"/>
  </w:num>
  <w:num w:numId="39">
    <w:abstractNumId w:val="21"/>
  </w:num>
  <w:num w:numId="40">
    <w:abstractNumId w:val="35"/>
  </w:num>
  <w:num w:numId="41">
    <w:abstractNumId w:val="33"/>
  </w:num>
  <w:num w:numId="42">
    <w:abstractNumId w:val="15"/>
  </w:num>
  <w:num w:numId="43">
    <w:abstractNumId w:val="42"/>
  </w:num>
  <w:num w:numId="44">
    <w:abstractNumId w:val="23"/>
  </w:num>
  <w:num w:numId="45">
    <w:abstractNumId w:val="48"/>
  </w:num>
  <w:num w:numId="46">
    <w:abstractNumId w:val="30"/>
  </w:num>
  <w:num w:numId="47">
    <w:abstractNumId w:val="12"/>
  </w:num>
  <w:num w:numId="48">
    <w:abstractNumId w:val="39"/>
  </w:num>
  <w:num w:numId="49">
    <w:abstractNumId w:val="43"/>
  </w:num>
  <w:num w:numId="5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86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C8"/>
    <w:rsid w:val="00001A62"/>
    <w:rsid w:val="00001B17"/>
    <w:rsid w:val="00001B39"/>
    <w:rsid w:val="00001B47"/>
    <w:rsid w:val="00001BC5"/>
    <w:rsid w:val="000026AE"/>
    <w:rsid w:val="000029DE"/>
    <w:rsid w:val="00002B18"/>
    <w:rsid w:val="000035E3"/>
    <w:rsid w:val="0000361A"/>
    <w:rsid w:val="00003804"/>
    <w:rsid w:val="00003832"/>
    <w:rsid w:val="000038E6"/>
    <w:rsid w:val="00003BED"/>
    <w:rsid w:val="00003D19"/>
    <w:rsid w:val="00003E43"/>
    <w:rsid w:val="00003EEC"/>
    <w:rsid w:val="00004F47"/>
    <w:rsid w:val="00005628"/>
    <w:rsid w:val="00005682"/>
    <w:rsid w:val="000056DD"/>
    <w:rsid w:val="000058F6"/>
    <w:rsid w:val="00005B3B"/>
    <w:rsid w:val="000062F0"/>
    <w:rsid w:val="00006499"/>
    <w:rsid w:val="00006C56"/>
    <w:rsid w:val="00006DA6"/>
    <w:rsid w:val="00007083"/>
    <w:rsid w:val="000076F5"/>
    <w:rsid w:val="00007C5B"/>
    <w:rsid w:val="00007CBA"/>
    <w:rsid w:val="00007F68"/>
    <w:rsid w:val="00010187"/>
    <w:rsid w:val="0001025E"/>
    <w:rsid w:val="000103CA"/>
    <w:rsid w:val="00010875"/>
    <w:rsid w:val="00010AA3"/>
    <w:rsid w:val="00010B2D"/>
    <w:rsid w:val="00010F2D"/>
    <w:rsid w:val="00011114"/>
    <w:rsid w:val="0001113D"/>
    <w:rsid w:val="0001117B"/>
    <w:rsid w:val="00011511"/>
    <w:rsid w:val="000117D9"/>
    <w:rsid w:val="000119D0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A90"/>
    <w:rsid w:val="00012F3A"/>
    <w:rsid w:val="00013352"/>
    <w:rsid w:val="00013385"/>
    <w:rsid w:val="0001352D"/>
    <w:rsid w:val="0001355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EBD"/>
    <w:rsid w:val="00014FF4"/>
    <w:rsid w:val="00015241"/>
    <w:rsid w:val="00015BCB"/>
    <w:rsid w:val="00015F48"/>
    <w:rsid w:val="000160C4"/>
    <w:rsid w:val="0001616C"/>
    <w:rsid w:val="000162B2"/>
    <w:rsid w:val="00016378"/>
    <w:rsid w:val="000164FD"/>
    <w:rsid w:val="00016611"/>
    <w:rsid w:val="00016752"/>
    <w:rsid w:val="0001687E"/>
    <w:rsid w:val="0001689D"/>
    <w:rsid w:val="0001698B"/>
    <w:rsid w:val="00016AFB"/>
    <w:rsid w:val="00016B39"/>
    <w:rsid w:val="00016E05"/>
    <w:rsid w:val="00016F77"/>
    <w:rsid w:val="00017219"/>
    <w:rsid w:val="00017B72"/>
    <w:rsid w:val="00017CD4"/>
    <w:rsid w:val="00020331"/>
    <w:rsid w:val="000204CD"/>
    <w:rsid w:val="00020593"/>
    <w:rsid w:val="000207E3"/>
    <w:rsid w:val="000208D9"/>
    <w:rsid w:val="000209F7"/>
    <w:rsid w:val="00020BF2"/>
    <w:rsid w:val="00020E0D"/>
    <w:rsid w:val="000211F7"/>
    <w:rsid w:val="00021D0E"/>
    <w:rsid w:val="000221BA"/>
    <w:rsid w:val="0002244C"/>
    <w:rsid w:val="00022517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5D28"/>
    <w:rsid w:val="0002656A"/>
    <w:rsid w:val="0002674C"/>
    <w:rsid w:val="00026BE1"/>
    <w:rsid w:val="0002700E"/>
    <w:rsid w:val="0002724A"/>
    <w:rsid w:val="00027574"/>
    <w:rsid w:val="000277DA"/>
    <w:rsid w:val="00027E5C"/>
    <w:rsid w:val="00027F23"/>
    <w:rsid w:val="0003014A"/>
    <w:rsid w:val="0003047C"/>
    <w:rsid w:val="000305C0"/>
    <w:rsid w:val="00030BBF"/>
    <w:rsid w:val="00030BCB"/>
    <w:rsid w:val="00030ED3"/>
    <w:rsid w:val="000310D3"/>
    <w:rsid w:val="0003114D"/>
    <w:rsid w:val="00031156"/>
    <w:rsid w:val="000313E7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618"/>
    <w:rsid w:val="00032918"/>
    <w:rsid w:val="00032C1C"/>
    <w:rsid w:val="00032DD3"/>
    <w:rsid w:val="00032F61"/>
    <w:rsid w:val="000335A7"/>
    <w:rsid w:val="0003374D"/>
    <w:rsid w:val="00033956"/>
    <w:rsid w:val="0003409F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3F"/>
    <w:rsid w:val="0003564F"/>
    <w:rsid w:val="000356BA"/>
    <w:rsid w:val="000357C6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3"/>
    <w:rsid w:val="0003704C"/>
    <w:rsid w:val="000374FD"/>
    <w:rsid w:val="00037BBB"/>
    <w:rsid w:val="00037C28"/>
    <w:rsid w:val="00037CDD"/>
    <w:rsid w:val="00037F1A"/>
    <w:rsid w:val="0004002E"/>
    <w:rsid w:val="0004078D"/>
    <w:rsid w:val="00040A75"/>
    <w:rsid w:val="00041233"/>
    <w:rsid w:val="000413F1"/>
    <w:rsid w:val="0004164F"/>
    <w:rsid w:val="00041A70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4391"/>
    <w:rsid w:val="0004444F"/>
    <w:rsid w:val="00044584"/>
    <w:rsid w:val="0004465B"/>
    <w:rsid w:val="000447C9"/>
    <w:rsid w:val="000449B1"/>
    <w:rsid w:val="00044C85"/>
    <w:rsid w:val="000450BF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74F"/>
    <w:rsid w:val="0004785C"/>
    <w:rsid w:val="00047C73"/>
    <w:rsid w:val="00047D8B"/>
    <w:rsid w:val="00050257"/>
    <w:rsid w:val="000502D0"/>
    <w:rsid w:val="00050828"/>
    <w:rsid w:val="00050AA8"/>
    <w:rsid w:val="00050C53"/>
    <w:rsid w:val="00051285"/>
    <w:rsid w:val="0005146F"/>
    <w:rsid w:val="0005184E"/>
    <w:rsid w:val="00051CFE"/>
    <w:rsid w:val="0005208D"/>
    <w:rsid w:val="00052332"/>
    <w:rsid w:val="00052738"/>
    <w:rsid w:val="000527EE"/>
    <w:rsid w:val="00052A8A"/>
    <w:rsid w:val="00053015"/>
    <w:rsid w:val="00053083"/>
    <w:rsid w:val="00053733"/>
    <w:rsid w:val="00053D6E"/>
    <w:rsid w:val="00053DDD"/>
    <w:rsid w:val="00053E50"/>
    <w:rsid w:val="00053EA2"/>
    <w:rsid w:val="00053F4C"/>
    <w:rsid w:val="00054130"/>
    <w:rsid w:val="0005425D"/>
    <w:rsid w:val="00054312"/>
    <w:rsid w:val="00054588"/>
    <w:rsid w:val="0005460B"/>
    <w:rsid w:val="00054D35"/>
    <w:rsid w:val="000554B8"/>
    <w:rsid w:val="00056175"/>
    <w:rsid w:val="000561AA"/>
    <w:rsid w:val="0005622E"/>
    <w:rsid w:val="00057122"/>
    <w:rsid w:val="00057492"/>
    <w:rsid w:val="00057A15"/>
    <w:rsid w:val="00057C78"/>
    <w:rsid w:val="00057EED"/>
    <w:rsid w:val="000602DB"/>
    <w:rsid w:val="000605F1"/>
    <w:rsid w:val="00060918"/>
    <w:rsid w:val="00060DFF"/>
    <w:rsid w:val="00060FAC"/>
    <w:rsid w:val="000612BE"/>
    <w:rsid w:val="0006145F"/>
    <w:rsid w:val="00061B99"/>
    <w:rsid w:val="00062182"/>
    <w:rsid w:val="000623DC"/>
    <w:rsid w:val="000625CF"/>
    <w:rsid w:val="000625DB"/>
    <w:rsid w:val="00062668"/>
    <w:rsid w:val="0006274E"/>
    <w:rsid w:val="0006284F"/>
    <w:rsid w:val="00062E18"/>
    <w:rsid w:val="000632AF"/>
    <w:rsid w:val="000634B9"/>
    <w:rsid w:val="00063511"/>
    <w:rsid w:val="00063AC6"/>
    <w:rsid w:val="00063E9C"/>
    <w:rsid w:val="000646D2"/>
    <w:rsid w:val="000647B3"/>
    <w:rsid w:val="000647F8"/>
    <w:rsid w:val="000648D5"/>
    <w:rsid w:val="00064996"/>
    <w:rsid w:val="00064B44"/>
    <w:rsid w:val="00064D98"/>
    <w:rsid w:val="000651A1"/>
    <w:rsid w:val="000654D3"/>
    <w:rsid w:val="00065A5B"/>
    <w:rsid w:val="00066212"/>
    <w:rsid w:val="000662C9"/>
    <w:rsid w:val="00066625"/>
    <w:rsid w:val="000668A7"/>
    <w:rsid w:val="00066A6F"/>
    <w:rsid w:val="00066A80"/>
    <w:rsid w:val="00066DA8"/>
    <w:rsid w:val="00066F4E"/>
    <w:rsid w:val="00067062"/>
    <w:rsid w:val="0006716F"/>
    <w:rsid w:val="000674A8"/>
    <w:rsid w:val="0006761C"/>
    <w:rsid w:val="0006764D"/>
    <w:rsid w:val="000678F9"/>
    <w:rsid w:val="0006791F"/>
    <w:rsid w:val="0006799D"/>
    <w:rsid w:val="00067C17"/>
    <w:rsid w:val="00067CB6"/>
    <w:rsid w:val="00067DBE"/>
    <w:rsid w:val="00070054"/>
    <w:rsid w:val="0007075F"/>
    <w:rsid w:val="000707D9"/>
    <w:rsid w:val="000709CB"/>
    <w:rsid w:val="00070BC6"/>
    <w:rsid w:val="00070CA0"/>
    <w:rsid w:val="00070D5A"/>
    <w:rsid w:val="00071022"/>
    <w:rsid w:val="000711A0"/>
    <w:rsid w:val="000712AB"/>
    <w:rsid w:val="000716C5"/>
    <w:rsid w:val="000717E2"/>
    <w:rsid w:val="00071ADA"/>
    <w:rsid w:val="00071E45"/>
    <w:rsid w:val="00071E61"/>
    <w:rsid w:val="0007213A"/>
    <w:rsid w:val="000721C1"/>
    <w:rsid w:val="00072357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147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5E6F"/>
    <w:rsid w:val="000764B2"/>
    <w:rsid w:val="0007655A"/>
    <w:rsid w:val="00076709"/>
    <w:rsid w:val="00076A05"/>
    <w:rsid w:val="00076BE8"/>
    <w:rsid w:val="00076DEC"/>
    <w:rsid w:val="00076E7D"/>
    <w:rsid w:val="00076EFB"/>
    <w:rsid w:val="00077164"/>
    <w:rsid w:val="000771EA"/>
    <w:rsid w:val="000777BB"/>
    <w:rsid w:val="00077C97"/>
    <w:rsid w:val="00077CAF"/>
    <w:rsid w:val="00077E06"/>
    <w:rsid w:val="00077E41"/>
    <w:rsid w:val="00077F3F"/>
    <w:rsid w:val="00077F46"/>
    <w:rsid w:val="00077F90"/>
    <w:rsid w:val="000800C4"/>
    <w:rsid w:val="000800F1"/>
    <w:rsid w:val="00080546"/>
    <w:rsid w:val="00080553"/>
    <w:rsid w:val="000805A6"/>
    <w:rsid w:val="00080900"/>
    <w:rsid w:val="00080F97"/>
    <w:rsid w:val="000810FA"/>
    <w:rsid w:val="00081568"/>
    <w:rsid w:val="000817F1"/>
    <w:rsid w:val="00081954"/>
    <w:rsid w:val="00081BDF"/>
    <w:rsid w:val="00081BFB"/>
    <w:rsid w:val="00081D03"/>
    <w:rsid w:val="00081FC8"/>
    <w:rsid w:val="00082352"/>
    <w:rsid w:val="000823A8"/>
    <w:rsid w:val="00082455"/>
    <w:rsid w:val="000825B1"/>
    <w:rsid w:val="000827F0"/>
    <w:rsid w:val="00082873"/>
    <w:rsid w:val="00082C3E"/>
    <w:rsid w:val="000832C3"/>
    <w:rsid w:val="0008384F"/>
    <w:rsid w:val="00083B9E"/>
    <w:rsid w:val="00083C04"/>
    <w:rsid w:val="00083CA4"/>
    <w:rsid w:val="00083EDC"/>
    <w:rsid w:val="00084149"/>
    <w:rsid w:val="000843FA"/>
    <w:rsid w:val="00084EBF"/>
    <w:rsid w:val="00084FF5"/>
    <w:rsid w:val="000854AA"/>
    <w:rsid w:val="00085638"/>
    <w:rsid w:val="00085CD9"/>
    <w:rsid w:val="00085D68"/>
    <w:rsid w:val="0008635C"/>
    <w:rsid w:val="000867AA"/>
    <w:rsid w:val="00086B68"/>
    <w:rsid w:val="00086D70"/>
    <w:rsid w:val="00086DC1"/>
    <w:rsid w:val="00086E2A"/>
    <w:rsid w:val="00087836"/>
    <w:rsid w:val="00087963"/>
    <w:rsid w:val="000879E9"/>
    <w:rsid w:val="00090095"/>
    <w:rsid w:val="00090E53"/>
    <w:rsid w:val="00091066"/>
    <w:rsid w:val="000917D6"/>
    <w:rsid w:val="00091F4C"/>
    <w:rsid w:val="00092821"/>
    <w:rsid w:val="00092895"/>
    <w:rsid w:val="000928A3"/>
    <w:rsid w:val="00092944"/>
    <w:rsid w:val="00092D16"/>
    <w:rsid w:val="000932ED"/>
    <w:rsid w:val="0009333E"/>
    <w:rsid w:val="00093349"/>
    <w:rsid w:val="00093389"/>
    <w:rsid w:val="00093736"/>
    <w:rsid w:val="00094019"/>
    <w:rsid w:val="0009417A"/>
    <w:rsid w:val="0009419B"/>
    <w:rsid w:val="00094446"/>
    <w:rsid w:val="00094447"/>
    <w:rsid w:val="000945CD"/>
    <w:rsid w:val="00094BD7"/>
    <w:rsid w:val="00094CE4"/>
    <w:rsid w:val="000950D5"/>
    <w:rsid w:val="0009518B"/>
    <w:rsid w:val="000951B7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F4E"/>
    <w:rsid w:val="00097FC6"/>
    <w:rsid w:val="000A019F"/>
    <w:rsid w:val="000A05C9"/>
    <w:rsid w:val="000A07A0"/>
    <w:rsid w:val="000A0874"/>
    <w:rsid w:val="000A09C1"/>
    <w:rsid w:val="000A0C50"/>
    <w:rsid w:val="000A0F37"/>
    <w:rsid w:val="000A1008"/>
    <w:rsid w:val="000A1091"/>
    <w:rsid w:val="000A14B5"/>
    <w:rsid w:val="000A1773"/>
    <w:rsid w:val="000A1946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30FC"/>
    <w:rsid w:val="000A325C"/>
    <w:rsid w:val="000A32AC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010"/>
    <w:rsid w:val="000A62A0"/>
    <w:rsid w:val="000A630F"/>
    <w:rsid w:val="000A681D"/>
    <w:rsid w:val="000A6A51"/>
    <w:rsid w:val="000A6C32"/>
    <w:rsid w:val="000A6EA9"/>
    <w:rsid w:val="000A7413"/>
    <w:rsid w:val="000A7923"/>
    <w:rsid w:val="000A79E5"/>
    <w:rsid w:val="000A7A9C"/>
    <w:rsid w:val="000A7D4E"/>
    <w:rsid w:val="000A7E06"/>
    <w:rsid w:val="000A7FA6"/>
    <w:rsid w:val="000B00CD"/>
    <w:rsid w:val="000B01CA"/>
    <w:rsid w:val="000B02BF"/>
    <w:rsid w:val="000B034D"/>
    <w:rsid w:val="000B08F7"/>
    <w:rsid w:val="000B0CC4"/>
    <w:rsid w:val="000B0D4B"/>
    <w:rsid w:val="000B0E0D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9F"/>
    <w:rsid w:val="000B22AD"/>
    <w:rsid w:val="000B232C"/>
    <w:rsid w:val="000B23BA"/>
    <w:rsid w:val="000B243C"/>
    <w:rsid w:val="000B26A1"/>
    <w:rsid w:val="000B29E2"/>
    <w:rsid w:val="000B2B32"/>
    <w:rsid w:val="000B2BE0"/>
    <w:rsid w:val="000B2F10"/>
    <w:rsid w:val="000B335D"/>
    <w:rsid w:val="000B35A7"/>
    <w:rsid w:val="000B3711"/>
    <w:rsid w:val="000B409C"/>
    <w:rsid w:val="000B41D2"/>
    <w:rsid w:val="000B4285"/>
    <w:rsid w:val="000B42CA"/>
    <w:rsid w:val="000B431C"/>
    <w:rsid w:val="000B442A"/>
    <w:rsid w:val="000B4481"/>
    <w:rsid w:val="000B4847"/>
    <w:rsid w:val="000B4933"/>
    <w:rsid w:val="000B495E"/>
    <w:rsid w:val="000B4A2D"/>
    <w:rsid w:val="000B4A7F"/>
    <w:rsid w:val="000B4BB2"/>
    <w:rsid w:val="000B4BFD"/>
    <w:rsid w:val="000B4E19"/>
    <w:rsid w:val="000B4EC0"/>
    <w:rsid w:val="000B4FDA"/>
    <w:rsid w:val="000B5075"/>
    <w:rsid w:val="000B5376"/>
    <w:rsid w:val="000B5755"/>
    <w:rsid w:val="000B5799"/>
    <w:rsid w:val="000B598F"/>
    <w:rsid w:val="000B5A0D"/>
    <w:rsid w:val="000B5A4A"/>
    <w:rsid w:val="000B5CF1"/>
    <w:rsid w:val="000B5EC1"/>
    <w:rsid w:val="000B5F36"/>
    <w:rsid w:val="000B6429"/>
    <w:rsid w:val="000B687F"/>
    <w:rsid w:val="000B69EE"/>
    <w:rsid w:val="000B6D8D"/>
    <w:rsid w:val="000B6DE0"/>
    <w:rsid w:val="000B726B"/>
    <w:rsid w:val="000C054A"/>
    <w:rsid w:val="000C05D8"/>
    <w:rsid w:val="000C05E3"/>
    <w:rsid w:val="000C08C9"/>
    <w:rsid w:val="000C095E"/>
    <w:rsid w:val="000C0979"/>
    <w:rsid w:val="000C0AC3"/>
    <w:rsid w:val="000C0B3E"/>
    <w:rsid w:val="000C0E6A"/>
    <w:rsid w:val="000C0E6F"/>
    <w:rsid w:val="000C0EE1"/>
    <w:rsid w:val="000C1472"/>
    <w:rsid w:val="000C1BC9"/>
    <w:rsid w:val="000C2531"/>
    <w:rsid w:val="000C2568"/>
    <w:rsid w:val="000C2752"/>
    <w:rsid w:val="000C27DC"/>
    <w:rsid w:val="000C27E3"/>
    <w:rsid w:val="000C294B"/>
    <w:rsid w:val="000C29E5"/>
    <w:rsid w:val="000C2A92"/>
    <w:rsid w:val="000C2B17"/>
    <w:rsid w:val="000C320E"/>
    <w:rsid w:val="000C342C"/>
    <w:rsid w:val="000C3562"/>
    <w:rsid w:val="000C3DB4"/>
    <w:rsid w:val="000C401E"/>
    <w:rsid w:val="000C4BD0"/>
    <w:rsid w:val="000C4DC3"/>
    <w:rsid w:val="000C5180"/>
    <w:rsid w:val="000C58DE"/>
    <w:rsid w:val="000C59E1"/>
    <w:rsid w:val="000C5A5D"/>
    <w:rsid w:val="000C5F11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87"/>
    <w:rsid w:val="000D10C2"/>
    <w:rsid w:val="000D11E2"/>
    <w:rsid w:val="000D171B"/>
    <w:rsid w:val="000D17BF"/>
    <w:rsid w:val="000D1C75"/>
    <w:rsid w:val="000D1C7D"/>
    <w:rsid w:val="000D1D26"/>
    <w:rsid w:val="000D21AC"/>
    <w:rsid w:val="000D23B0"/>
    <w:rsid w:val="000D24E6"/>
    <w:rsid w:val="000D29A6"/>
    <w:rsid w:val="000D2E95"/>
    <w:rsid w:val="000D3062"/>
    <w:rsid w:val="000D3086"/>
    <w:rsid w:val="000D3164"/>
    <w:rsid w:val="000D3336"/>
    <w:rsid w:val="000D38D0"/>
    <w:rsid w:val="000D3AE0"/>
    <w:rsid w:val="000D3F52"/>
    <w:rsid w:val="000D4054"/>
    <w:rsid w:val="000D415C"/>
    <w:rsid w:val="000D42A9"/>
    <w:rsid w:val="000D4705"/>
    <w:rsid w:val="000D4C01"/>
    <w:rsid w:val="000D5600"/>
    <w:rsid w:val="000D561C"/>
    <w:rsid w:val="000D587B"/>
    <w:rsid w:val="000D5D4A"/>
    <w:rsid w:val="000D63C6"/>
    <w:rsid w:val="000D6BE9"/>
    <w:rsid w:val="000D6DF4"/>
    <w:rsid w:val="000D6E4A"/>
    <w:rsid w:val="000D6FEF"/>
    <w:rsid w:val="000D7461"/>
    <w:rsid w:val="000D748A"/>
    <w:rsid w:val="000D769D"/>
    <w:rsid w:val="000D7843"/>
    <w:rsid w:val="000D7CE8"/>
    <w:rsid w:val="000D7E3D"/>
    <w:rsid w:val="000D7FEA"/>
    <w:rsid w:val="000E005D"/>
    <w:rsid w:val="000E0477"/>
    <w:rsid w:val="000E07A4"/>
    <w:rsid w:val="000E08CC"/>
    <w:rsid w:val="000E093B"/>
    <w:rsid w:val="000E0A01"/>
    <w:rsid w:val="000E0AD5"/>
    <w:rsid w:val="000E0E9F"/>
    <w:rsid w:val="000E0EEB"/>
    <w:rsid w:val="000E2591"/>
    <w:rsid w:val="000E2AA7"/>
    <w:rsid w:val="000E2D0A"/>
    <w:rsid w:val="000E2EE8"/>
    <w:rsid w:val="000E32A6"/>
    <w:rsid w:val="000E363D"/>
    <w:rsid w:val="000E38AD"/>
    <w:rsid w:val="000E3937"/>
    <w:rsid w:val="000E39CD"/>
    <w:rsid w:val="000E409A"/>
    <w:rsid w:val="000E44B3"/>
    <w:rsid w:val="000E44CA"/>
    <w:rsid w:val="000E4574"/>
    <w:rsid w:val="000E4913"/>
    <w:rsid w:val="000E4B37"/>
    <w:rsid w:val="000E4B8A"/>
    <w:rsid w:val="000E4C7F"/>
    <w:rsid w:val="000E4C8C"/>
    <w:rsid w:val="000E5044"/>
    <w:rsid w:val="000E542C"/>
    <w:rsid w:val="000E5939"/>
    <w:rsid w:val="000E598F"/>
    <w:rsid w:val="000E5D90"/>
    <w:rsid w:val="000E64F9"/>
    <w:rsid w:val="000E671C"/>
    <w:rsid w:val="000E6EE0"/>
    <w:rsid w:val="000E71ED"/>
    <w:rsid w:val="000E77E0"/>
    <w:rsid w:val="000E79B9"/>
    <w:rsid w:val="000E7A3D"/>
    <w:rsid w:val="000E7D7C"/>
    <w:rsid w:val="000F042A"/>
    <w:rsid w:val="000F07DF"/>
    <w:rsid w:val="000F0AC3"/>
    <w:rsid w:val="000F0EC3"/>
    <w:rsid w:val="000F1056"/>
    <w:rsid w:val="000F17A0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AF"/>
    <w:rsid w:val="000F2ED0"/>
    <w:rsid w:val="000F32DB"/>
    <w:rsid w:val="000F3725"/>
    <w:rsid w:val="000F387E"/>
    <w:rsid w:val="000F3A0E"/>
    <w:rsid w:val="000F3A17"/>
    <w:rsid w:val="000F3AE7"/>
    <w:rsid w:val="000F3BB5"/>
    <w:rsid w:val="000F3DFA"/>
    <w:rsid w:val="000F3EB2"/>
    <w:rsid w:val="000F3F62"/>
    <w:rsid w:val="000F4962"/>
    <w:rsid w:val="000F4BCC"/>
    <w:rsid w:val="000F4EAF"/>
    <w:rsid w:val="000F4F1B"/>
    <w:rsid w:val="000F5005"/>
    <w:rsid w:val="000F503C"/>
    <w:rsid w:val="000F533B"/>
    <w:rsid w:val="000F5801"/>
    <w:rsid w:val="000F58BC"/>
    <w:rsid w:val="000F5AF6"/>
    <w:rsid w:val="000F5BC7"/>
    <w:rsid w:val="000F5D03"/>
    <w:rsid w:val="000F5E9B"/>
    <w:rsid w:val="000F5EDC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477"/>
    <w:rsid w:val="00101FB2"/>
    <w:rsid w:val="001020A3"/>
    <w:rsid w:val="0010225B"/>
    <w:rsid w:val="0010227C"/>
    <w:rsid w:val="00102991"/>
    <w:rsid w:val="00102DA2"/>
    <w:rsid w:val="00103296"/>
    <w:rsid w:val="001032B4"/>
    <w:rsid w:val="00103828"/>
    <w:rsid w:val="001038E5"/>
    <w:rsid w:val="0010391D"/>
    <w:rsid w:val="00103AB4"/>
    <w:rsid w:val="00103BFC"/>
    <w:rsid w:val="00104276"/>
    <w:rsid w:val="00104A8F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74E"/>
    <w:rsid w:val="001068B6"/>
    <w:rsid w:val="00106901"/>
    <w:rsid w:val="00106B89"/>
    <w:rsid w:val="00106D00"/>
    <w:rsid w:val="00107460"/>
    <w:rsid w:val="001078DC"/>
    <w:rsid w:val="00107AFB"/>
    <w:rsid w:val="00107C13"/>
    <w:rsid w:val="00107E8D"/>
    <w:rsid w:val="00110463"/>
    <w:rsid w:val="00110D9C"/>
    <w:rsid w:val="00110E6E"/>
    <w:rsid w:val="001116A2"/>
    <w:rsid w:val="0011184D"/>
    <w:rsid w:val="00111CFE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F82"/>
    <w:rsid w:val="00113610"/>
    <w:rsid w:val="0011362C"/>
    <w:rsid w:val="00113750"/>
    <w:rsid w:val="001138A0"/>
    <w:rsid w:val="001138EF"/>
    <w:rsid w:val="00113B22"/>
    <w:rsid w:val="00113C5E"/>
    <w:rsid w:val="00113EC0"/>
    <w:rsid w:val="001140A4"/>
    <w:rsid w:val="00114118"/>
    <w:rsid w:val="001141EE"/>
    <w:rsid w:val="0011448E"/>
    <w:rsid w:val="001145D4"/>
    <w:rsid w:val="00114C17"/>
    <w:rsid w:val="00114E63"/>
    <w:rsid w:val="00115041"/>
    <w:rsid w:val="00115470"/>
    <w:rsid w:val="001154BD"/>
    <w:rsid w:val="001155B1"/>
    <w:rsid w:val="0011566A"/>
    <w:rsid w:val="001157C0"/>
    <w:rsid w:val="001159E8"/>
    <w:rsid w:val="00115A5C"/>
    <w:rsid w:val="001161F8"/>
    <w:rsid w:val="001163EE"/>
    <w:rsid w:val="001165FA"/>
    <w:rsid w:val="00116710"/>
    <w:rsid w:val="001167B0"/>
    <w:rsid w:val="001169AC"/>
    <w:rsid w:val="00116D85"/>
    <w:rsid w:val="00116DA2"/>
    <w:rsid w:val="00117A8E"/>
    <w:rsid w:val="00117CD8"/>
    <w:rsid w:val="001205DF"/>
    <w:rsid w:val="00120A9F"/>
    <w:rsid w:val="00120AAC"/>
    <w:rsid w:val="00120E9F"/>
    <w:rsid w:val="00121331"/>
    <w:rsid w:val="00121427"/>
    <w:rsid w:val="00121B28"/>
    <w:rsid w:val="00121B8F"/>
    <w:rsid w:val="00121E79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595"/>
    <w:rsid w:val="00123789"/>
    <w:rsid w:val="00123935"/>
    <w:rsid w:val="00123A1E"/>
    <w:rsid w:val="00123A2C"/>
    <w:rsid w:val="001241F1"/>
    <w:rsid w:val="0012444E"/>
    <w:rsid w:val="001246AE"/>
    <w:rsid w:val="00124791"/>
    <w:rsid w:val="00124A32"/>
    <w:rsid w:val="00124AEF"/>
    <w:rsid w:val="00124B2F"/>
    <w:rsid w:val="00124F88"/>
    <w:rsid w:val="00125088"/>
    <w:rsid w:val="0012523B"/>
    <w:rsid w:val="00125490"/>
    <w:rsid w:val="001254C6"/>
    <w:rsid w:val="001256A9"/>
    <w:rsid w:val="00125DFB"/>
    <w:rsid w:val="0012602A"/>
    <w:rsid w:val="00126113"/>
    <w:rsid w:val="00126160"/>
    <w:rsid w:val="0012691E"/>
    <w:rsid w:val="00126B46"/>
    <w:rsid w:val="00126E57"/>
    <w:rsid w:val="001272F9"/>
    <w:rsid w:val="001275C6"/>
    <w:rsid w:val="001279CB"/>
    <w:rsid w:val="00127BD5"/>
    <w:rsid w:val="00127C86"/>
    <w:rsid w:val="00127DB8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30F"/>
    <w:rsid w:val="001316DD"/>
    <w:rsid w:val="001316F3"/>
    <w:rsid w:val="00131876"/>
    <w:rsid w:val="00131A2F"/>
    <w:rsid w:val="00131B66"/>
    <w:rsid w:val="001320D5"/>
    <w:rsid w:val="00132257"/>
    <w:rsid w:val="001324E7"/>
    <w:rsid w:val="001325C2"/>
    <w:rsid w:val="0013267B"/>
    <w:rsid w:val="00132874"/>
    <w:rsid w:val="001328DF"/>
    <w:rsid w:val="001330B6"/>
    <w:rsid w:val="00133286"/>
    <w:rsid w:val="00133C4A"/>
    <w:rsid w:val="0013464F"/>
    <w:rsid w:val="00134B29"/>
    <w:rsid w:val="00134D7B"/>
    <w:rsid w:val="00134F62"/>
    <w:rsid w:val="001353DF"/>
    <w:rsid w:val="00135570"/>
    <w:rsid w:val="001355AF"/>
    <w:rsid w:val="001356CD"/>
    <w:rsid w:val="00135F0C"/>
    <w:rsid w:val="00136098"/>
    <w:rsid w:val="00136217"/>
    <w:rsid w:val="0013642B"/>
    <w:rsid w:val="001366B4"/>
    <w:rsid w:val="0013693B"/>
    <w:rsid w:val="00136941"/>
    <w:rsid w:val="00136B32"/>
    <w:rsid w:val="001378C0"/>
    <w:rsid w:val="001379FE"/>
    <w:rsid w:val="00137C46"/>
    <w:rsid w:val="00140107"/>
    <w:rsid w:val="00140A87"/>
    <w:rsid w:val="00140D40"/>
    <w:rsid w:val="001414F5"/>
    <w:rsid w:val="00141891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540"/>
    <w:rsid w:val="001437BD"/>
    <w:rsid w:val="00143987"/>
    <w:rsid w:val="00143B8E"/>
    <w:rsid w:val="00143CDA"/>
    <w:rsid w:val="00144CE0"/>
    <w:rsid w:val="00144D5B"/>
    <w:rsid w:val="00144DE0"/>
    <w:rsid w:val="001451A2"/>
    <w:rsid w:val="001453B4"/>
    <w:rsid w:val="001454C0"/>
    <w:rsid w:val="00145601"/>
    <w:rsid w:val="0014579B"/>
    <w:rsid w:val="00145911"/>
    <w:rsid w:val="001460A9"/>
    <w:rsid w:val="001461A3"/>
    <w:rsid w:val="00146475"/>
    <w:rsid w:val="001466B9"/>
    <w:rsid w:val="00146D9D"/>
    <w:rsid w:val="00146FC4"/>
    <w:rsid w:val="0014714A"/>
    <w:rsid w:val="001473F2"/>
    <w:rsid w:val="001474A4"/>
    <w:rsid w:val="001477E9"/>
    <w:rsid w:val="0014796C"/>
    <w:rsid w:val="001500A6"/>
    <w:rsid w:val="00150189"/>
    <w:rsid w:val="0015048A"/>
    <w:rsid w:val="001504F7"/>
    <w:rsid w:val="00150678"/>
    <w:rsid w:val="001509F3"/>
    <w:rsid w:val="00150A4A"/>
    <w:rsid w:val="00151039"/>
    <w:rsid w:val="001510D3"/>
    <w:rsid w:val="00151379"/>
    <w:rsid w:val="00151654"/>
    <w:rsid w:val="00151C14"/>
    <w:rsid w:val="00151D07"/>
    <w:rsid w:val="00151F34"/>
    <w:rsid w:val="00152182"/>
    <w:rsid w:val="001521BA"/>
    <w:rsid w:val="0015263F"/>
    <w:rsid w:val="0015267A"/>
    <w:rsid w:val="001526BB"/>
    <w:rsid w:val="00152B4E"/>
    <w:rsid w:val="00152FB9"/>
    <w:rsid w:val="0015302E"/>
    <w:rsid w:val="00153BA2"/>
    <w:rsid w:val="00153C44"/>
    <w:rsid w:val="00153D5D"/>
    <w:rsid w:val="00153F35"/>
    <w:rsid w:val="00154163"/>
    <w:rsid w:val="0015446D"/>
    <w:rsid w:val="001544D7"/>
    <w:rsid w:val="00154526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58D"/>
    <w:rsid w:val="0015767F"/>
    <w:rsid w:val="001577E9"/>
    <w:rsid w:val="00157C31"/>
    <w:rsid w:val="00160059"/>
    <w:rsid w:val="001605FF"/>
    <w:rsid w:val="00160AF2"/>
    <w:rsid w:val="00160E6C"/>
    <w:rsid w:val="00161101"/>
    <w:rsid w:val="00161215"/>
    <w:rsid w:val="00161467"/>
    <w:rsid w:val="00161791"/>
    <w:rsid w:val="00161DDA"/>
    <w:rsid w:val="00161EF0"/>
    <w:rsid w:val="00161EF5"/>
    <w:rsid w:val="00162094"/>
    <w:rsid w:val="001622BB"/>
    <w:rsid w:val="00162440"/>
    <w:rsid w:val="001627C9"/>
    <w:rsid w:val="001627FC"/>
    <w:rsid w:val="0016298D"/>
    <w:rsid w:val="001629D4"/>
    <w:rsid w:val="00162C42"/>
    <w:rsid w:val="00162DCE"/>
    <w:rsid w:val="00162DD0"/>
    <w:rsid w:val="00162DF3"/>
    <w:rsid w:val="00163377"/>
    <w:rsid w:val="001634EF"/>
    <w:rsid w:val="001639FE"/>
    <w:rsid w:val="00163C92"/>
    <w:rsid w:val="00163D8D"/>
    <w:rsid w:val="001643E6"/>
    <w:rsid w:val="00164413"/>
    <w:rsid w:val="001646A9"/>
    <w:rsid w:val="001649C5"/>
    <w:rsid w:val="00164D08"/>
    <w:rsid w:val="00164D54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2DD"/>
    <w:rsid w:val="0016645E"/>
    <w:rsid w:val="001665D6"/>
    <w:rsid w:val="00166700"/>
    <w:rsid w:val="001668C9"/>
    <w:rsid w:val="00166F9B"/>
    <w:rsid w:val="001671AB"/>
    <w:rsid w:val="001672F5"/>
    <w:rsid w:val="0016747E"/>
    <w:rsid w:val="00167482"/>
    <w:rsid w:val="001679F1"/>
    <w:rsid w:val="00167BAE"/>
    <w:rsid w:val="00167BE5"/>
    <w:rsid w:val="00167C9A"/>
    <w:rsid w:val="00167EAC"/>
    <w:rsid w:val="00167F17"/>
    <w:rsid w:val="001704AF"/>
    <w:rsid w:val="00170F23"/>
    <w:rsid w:val="0017118E"/>
    <w:rsid w:val="001712FB"/>
    <w:rsid w:val="001715E5"/>
    <w:rsid w:val="001719CD"/>
    <w:rsid w:val="00171BC3"/>
    <w:rsid w:val="0017209C"/>
    <w:rsid w:val="0017256D"/>
    <w:rsid w:val="001727F9"/>
    <w:rsid w:val="001730A8"/>
    <w:rsid w:val="00173167"/>
    <w:rsid w:val="0017317D"/>
    <w:rsid w:val="001731E5"/>
    <w:rsid w:val="0017333F"/>
    <w:rsid w:val="00173641"/>
    <w:rsid w:val="00173C08"/>
    <w:rsid w:val="00173D5A"/>
    <w:rsid w:val="00173E01"/>
    <w:rsid w:val="0017421C"/>
    <w:rsid w:val="00174626"/>
    <w:rsid w:val="00174828"/>
    <w:rsid w:val="0017539E"/>
    <w:rsid w:val="00175610"/>
    <w:rsid w:val="00175892"/>
    <w:rsid w:val="00175D50"/>
    <w:rsid w:val="00176325"/>
    <w:rsid w:val="001763EB"/>
    <w:rsid w:val="001768C6"/>
    <w:rsid w:val="001768F9"/>
    <w:rsid w:val="00176CC5"/>
    <w:rsid w:val="00176DA0"/>
    <w:rsid w:val="00176E4C"/>
    <w:rsid w:val="001772A8"/>
    <w:rsid w:val="001773BC"/>
    <w:rsid w:val="00177641"/>
    <w:rsid w:val="00177810"/>
    <w:rsid w:val="00177CA2"/>
    <w:rsid w:val="001803E0"/>
    <w:rsid w:val="001805BD"/>
    <w:rsid w:val="00180673"/>
    <w:rsid w:val="00180ADF"/>
    <w:rsid w:val="00180B53"/>
    <w:rsid w:val="00180B99"/>
    <w:rsid w:val="00180B9A"/>
    <w:rsid w:val="00180D38"/>
    <w:rsid w:val="001812E9"/>
    <w:rsid w:val="00181544"/>
    <w:rsid w:val="0018197D"/>
    <w:rsid w:val="001825DF"/>
    <w:rsid w:val="001826BF"/>
    <w:rsid w:val="001831A2"/>
    <w:rsid w:val="00183221"/>
    <w:rsid w:val="00183590"/>
    <w:rsid w:val="00183744"/>
    <w:rsid w:val="00183B14"/>
    <w:rsid w:val="00183F6E"/>
    <w:rsid w:val="001841C9"/>
    <w:rsid w:val="001849FF"/>
    <w:rsid w:val="00184C3F"/>
    <w:rsid w:val="00184EE9"/>
    <w:rsid w:val="00185D04"/>
    <w:rsid w:val="00185E75"/>
    <w:rsid w:val="001860C8"/>
    <w:rsid w:val="001860F9"/>
    <w:rsid w:val="0018632C"/>
    <w:rsid w:val="00186B07"/>
    <w:rsid w:val="00186C3B"/>
    <w:rsid w:val="00186C55"/>
    <w:rsid w:val="00186CF7"/>
    <w:rsid w:val="001871AE"/>
    <w:rsid w:val="0018772D"/>
    <w:rsid w:val="00187954"/>
    <w:rsid w:val="00187982"/>
    <w:rsid w:val="001905AF"/>
    <w:rsid w:val="0019095D"/>
    <w:rsid w:val="00190AEE"/>
    <w:rsid w:val="00190BDD"/>
    <w:rsid w:val="00190EB8"/>
    <w:rsid w:val="00190F28"/>
    <w:rsid w:val="001916A2"/>
    <w:rsid w:val="00191905"/>
    <w:rsid w:val="00191A77"/>
    <w:rsid w:val="00191E06"/>
    <w:rsid w:val="001920F0"/>
    <w:rsid w:val="001924B0"/>
    <w:rsid w:val="00192527"/>
    <w:rsid w:val="00192611"/>
    <w:rsid w:val="00192AC2"/>
    <w:rsid w:val="00192D44"/>
    <w:rsid w:val="00192DBF"/>
    <w:rsid w:val="0019339E"/>
    <w:rsid w:val="001935C5"/>
    <w:rsid w:val="0019364D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780"/>
    <w:rsid w:val="00195857"/>
    <w:rsid w:val="00195876"/>
    <w:rsid w:val="001958E5"/>
    <w:rsid w:val="00195BC3"/>
    <w:rsid w:val="00195C2B"/>
    <w:rsid w:val="00195D17"/>
    <w:rsid w:val="001961B0"/>
    <w:rsid w:val="001962EA"/>
    <w:rsid w:val="001965A7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A0A9F"/>
    <w:rsid w:val="001A0D4C"/>
    <w:rsid w:val="001A0ED1"/>
    <w:rsid w:val="001A1071"/>
    <w:rsid w:val="001A110F"/>
    <w:rsid w:val="001A14F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C4A"/>
    <w:rsid w:val="001A2D7D"/>
    <w:rsid w:val="001A33A6"/>
    <w:rsid w:val="001A3F0F"/>
    <w:rsid w:val="001A3FAD"/>
    <w:rsid w:val="001A4045"/>
    <w:rsid w:val="001A41DF"/>
    <w:rsid w:val="001A47A9"/>
    <w:rsid w:val="001A4952"/>
    <w:rsid w:val="001A4B93"/>
    <w:rsid w:val="001A4BB9"/>
    <w:rsid w:val="001A4F2A"/>
    <w:rsid w:val="001A5172"/>
    <w:rsid w:val="001A5232"/>
    <w:rsid w:val="001A5CEF"/>
    <w:rsid w:val="001A6020"/>
    <w:rsid w:val="001A60AC"/>
    <w:rsid w:val="001A62E6"/>
    <w:rsid w:val="001A6818"/>
    <w:rsid w:val="001A6948"/>
    <w:rsid w:val="001A6B16"/>
    <w:rsid w:val="001A6BB2"/>
    <w:rsid w:val="001A6D18"/>
    <w:rsid w:val="001A6E9E"/>
    <w:rsid w:val="001A6F28"/>
    <w:rsid w:val="001A7374"/>
    <w:rsid w:val="001A7A60"/>
    <w:rsid w:val="001A7A8A"/>
    <w:rsid w:val="001A7CB3"/>
    <w:rsid w:val="001B0081"/>
    <w:rsid w:val="001B016A"/>
    <w:rsid w:val="001B0261"/>
    <w:rsid w:val="001B03CE"/>
    <w:rsid w:val="001B04FF"/>
    <w:rsid w:val="001B055A"/>
    <w:rsid w:val="001B09CA"/>
    <w:rsid w:val="001B121D"/>
    <w:rsid w:val="001B13B0"/>
    <w:rsid w:val="001B14DE"/>
    <w:rsid w:val="001B1500"/>
    <w:rsid w:val="001B1574"/>
    <w:rsid w:val="001B185D"/>
    <w:rsid w:val="001B1947"/>
    <w:rsid w:val="001B1A74"/>
    <w:rsid w:val="001B1B37"/>
    <w:rsid w:val="001B1DF7"/>
    <w:rsid w:val="001B204D"/>
    <w:rsid w:val="001B22B4"/>
    <w:rsid w:val="001B23CA"/>
    <w:rsid w:val="001B26B9"/>
    <w:rsid w:val="001B2B33"/>
    <w:rsid w:val="001B2C46"/>
    <w:rsid w:val="001B2EE2"/>
    <w:rsid w:val="001B3437"/>
    <w:rsid w:val="001B3594"/>
    <w:rsid w:val="001B3612"/>
    <w:rsid w:val="001B3DA7"/>
    <w:rsid w:val="001B3EAE"/>
    <w:rsid w:val="001B3F04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C77"/>
    <w:rsid w:val="001B5E83"/>
    <w:rsid w:val="001B60C8"/>
    <w:rsid w:val="001B62FD"/>
    <w:rsid w:val="001B66F0"/>
    <w:rsid w:val="001B6B19"/>
    <w:rsid w:val="001B71F7"/>
    <w:rsid w:val="001B7360"/>
    <w:rsid w:val="001B7556"/>
    <w:rsid w:val="001B76E0"/>
    <w:rsid w:val="001B7BC0"/>
    <w:rsid w:val="001B7C6A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3B5"/>
    <w:rsid w:val="001C28CE"/>
    <w:rsid w:val="001C2962"/>
    <w:rsid w:val="001C2A06"/>
    <w:rsid w:val="001C3207"/>
    <w:rsid w:val="001C3259"/>
    <w:rsid w:val="001C340C"/>
    <w:rsid w:val="001C3464"/>
    <w:rsid w:val="001C359C"/>
    <w:rsid w:val="001C375D"/>
    <w:rsid w:val="001C3A10"/>
    <w:rsid w:val="001C3DB0"/>
    <w:rsid w:val="001C4152"/>
    <w:rsid w:val="001C43CE"/>
    <w:rsid w:val="001C4918"/>
    <w:rsid w:val="001C4932"/>
    <w:rsid w:val="001C52F5"/>
    <w:rsid w:val="001C5354"/>
    <w:rsid w:val="001C5361"/>
    <w:rsid w:val="001C57F1"/>
    <w:rsid w:val="001C595E"/>
    <w:rsid w:val="001C596E"/>
    <w:rsid w:val="001C5A49"/>
    <w:rsid w:val="001C5B95"/>
    <w:rsid w:val="001C5C2B"/>
    <w:rsid w:val="001C5E91"/>
    <w:rsid w:val="001C5EC0"/>
    <w:rsid w:val="001C5F5B"/>
    <w:rsid w:val="001C642A"/>
    <w:rsid w:val="001C65EC"/>
    <w:rsid w:val="001C69BD"/>
    <w:rsid w:val="001C69FA"/>
    <w:rsid w:val="001C6A63"/>
    <w:rsid w:val="001C6BD7"/>
    <w:rsid w:val="001C6C08"/>
    <w:rsid w:val="001C73EB"/>
    <w:rsid w:val="001C745C"/>
    <w:rsid w:val="001C7585"/>
    <w:rsid w:val="001C784A"/>
    <w:rsid w:val="001C796A"/>
    <w:rsid w:val="001C7B5F"/>
    <w:rsid w:val="001C7D13"/>
    <w:rsid w:val="001D13BD"/>
    <w:rsid w:val="001D1441"/>
    <w:rsid w:val="001D1809"/>
    <w:rsid w:val="001D1C34"/>
    <w:rsid w:val="001D1C41"/>
    <w:rsid w:val="001D2209"/>
    <w:rsid w:val="001D233C"/>
    <w:rsid w:val="001D24C9"/>
    <w:rsid w:val="001D2763"/>
    <w:rsid w:val="001D2774"/>
    <w:rsid w:val="001D2CBF"/>
    <w:rsid w:val="001D2F81"/>
    <w:rsid w:val="001D3012"/>
    <w:rsid w:val="001D32DC"/>
    <w:rsid w:val="001D362E"/>
    <w:rsid w:val="001D3CD5"/>
    <w:rsid w:val="001D4067"/>
    <w:rsid w:val="001D4AD3"/>
    <w:rsid w:val="001D4D94"/>
    <w:rsid w:val="001D4F2A"/>
    <w:rsid w:val="001D4FB7"/>
    <w:rsid w:val="001D5018"/>
    <w:rsid w:val="001D5250"/>
    <w:rsid w:val="001D530E"/>
    <w:rsid w:val="001D57DA"/>
    <w:rsid w:val="001D596E"/>
    <w:rsid w:val="001D5AAA"/>
    <w:rsid w:val="001D5B4C"/>
    <w:rsid w:val="001D5BBB"/>
    <w:rsid w:val="001D5BDE"/>
    <w:rsid w:val="001D5C74"/>
    <w:rsid w:val="001D5EB4"/>
    <w:rsid w:val="001D60E5"/>
    <w:rsid w:val="001D61F7"/>
    <w:rsid w:val="001D6335"/>
    <w:rsid w:val="001D65AD"/>
    <w:rsid w:val="001D65E2"/>
    <w:rsid w:val="001D693E"/>
    <w:rsid w:val="001D790D"/>
    <w:rsid w:val="001D7943"/>
    <w:rsid w:val="001E0140"/>
    <w:rsid w:val="001E0326"/>
    <w:rsid w:val="001E0369"/>
    <w:rsid w:val="001E0473"/>
    <w:rsid w:val="001E066E"/>
    <w:rsid w:val="001E0B57"/>
    <w:rsid w:val="001E0DEC"/>
    <w:rsid w:val="001E0E92"/>
    <w:rsid w:val="001E14A6"/>
    <w:rsid w:val="001E18DB"/>
    <w:rsid w:val="001E1B42"/>
    <w:rsid w:val="001E2483"/>
    <w:rsid w:val="001E24AC"/>
    <w:rsid w:val="001E26BA"/>
    <w:rsid w:val="001E26D0"/>
    <w:rsid w:val="001E2965"/>
    <w:rsid w:val="001E2F3C"/>
    <w:rsid w:val="001E2F41"/>
    <w:rsid w:val="001E3562"/>
    <w:rsid w:val="001E3809"/>
    <w:rsid w:val="001E38B9"/>
    <w:rsid w:val="001E3B29"/>
    <w:rsid w:val="001E3C05"/>
    <w:rsid w:val="001E443B"/>
    <w:rsid w:val="001E4960"/>
    <w:rsid w:val="001E4B97"/>
    <w:rsid w:val="001E4C6A"/>
    <w:rsid w:val="001E4DA8"/>
    <w:rsid w:val="001E4F61"/>
    <w:rsid w:val="001E53F9"/>
    <w:rsid w:val="001E5B36"/>
    <w:rsid w:val="001E5EB4"/>
    <w:rsid w:val="001E63EF"/>
    <w:rsid w:val="001E67F9"/>
    <w:rsid w:val="001E6D27"/>
    <w:rsid w:val="001E6D4A"/>
    <w:rsid w:val="001E746B"/>
    <w:rsid w:val="001E75C7"/>
    <w:rsid w:val="001E7651"/>
    <w:rsid w:val="001E79F5"/>
    <w:rsid w:val="001E7F9F"/>
    <w:rsid w:val="001F007E"/>
    <w:rsid w:val="001F025E"/>
    <w:rsid w:val="001F026A"/>
    <w:rsid w:val="001F08A0"/>
    <w:rsid w:val="001F08ED"/>
    <w:rsid w:val="001F0953"/>
    <w:rsid w:val="001F0B6E"/>
    <w:rsid w:val="001F0D56"/>
    <w:rsid w:val="001F1127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057"/>
    <w:rsid w:val="001F2AA8"/>
    <w:rsid w:val="001F2B91"/>
    <w:rsid w:val="001F318A"/>
    <w:rsid w:val="001F31B1"/>
    <w:rsid w:val="001F328F"/>
    <w:rsid w:val="001F3308"/>
    <w:rsid w:val="001F3453"/>
    <w:rsid w:val="001F36EC"/>
    <w:rsid w:val="001F3CB3"/>
    <w:rsid w:val="001F3DD4"/>
    <w:rsid w:val="001F3F81"/>
    <w:rsid w:val="001F40D7"/>
    <w:rsid w:val="001F4130"/>
    <w:rsid w:val="001F41DF"/>
    <w:rsid w:val="001F4461"/>
    <w:rsid w:val="001F45DA"/>
    <w:rsid w:val="001F46A2"/>
    <w:rsid w:val="001F4851"/>
    <w:rsid w:val="001F5057"/>
    <w:rsid w:val="001F517B"/>
    <w:rsid w:val="001F57C4"/>
    <w:rsid w:val="001F58EB"/>
    <w:rsid w:val="001F59AD"/>
    <w:rsid w:val="001F66C7"/>
    <w:rsid w:val="001F6750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CDA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71C"/>
    <w:rsid w:val="0020492C"/>
    <w:rsid w:val="00204AB6"/>
    <w:rsid w:val="00204C57"/>
    <w:rsid w:val="00204DD6"/>
    <w:rsid w:val="00204F11"/>
    <w:rsid w:val="00204F6D"/>
    <w:rsid w:val="00205060"/>
    <w:rsid w:val="00205B82"/>
    <w:rsid w:val="00205E0F"/>
    <w:rsid w:val="002060C9"/>
    <w:rsid w:val="002061E0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2BF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4110"/>
    <w:rsid w:val="002144D4"/>
    <w:rsid w:val="002147FE"/>
    <w:rsid w:val="00214D1A"/>
    <w:rsid w:val="00214D86"/>
    <w:rsid w:val="00214EB4"/>
    <w:rsid w:val="0021519D"/>
    <w:rsid w:val="00215343"/>
    <w:rsid w:val="0021567F"/>
    <w:rsid w:val="002157DA"/>
    <w:rsid w:val="002157EC"/>
    <w:rsid w:val="002158EB"/>
    <w:rsid w:val="00215A36"/>
    <w:rsid w:val="00215CD5"/>
    <w:rsid w:val="00215DDA"/>
    <w:rsid w:val="00215E00"/>
    <w:rsid w:val="00216341"/>
    <w:rsid w:val="00216577"/>
    <w:rsid w:val="00216579"/>
    <w:rsid w:val="00216620"/>
    <w:rsid w:val="00216917"/>
    <w:rsid w:val="00216A03"/>
    <w:rsid w:val="00216B70"/>
    <w:rsid w:val="00216CB1"/>
    <w:rsid w:val="00217179"/>
    <w:rsid w:val="00217700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A80"/>
    <w:rsid w:val="00220C80"/>
    <w:rsid w:val="002212C7"/>
    <w:rsid w:val="00221431"/>
    <w:rsid w:val="00221876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3400"/>
    <w:rsid w:val="00223913"/>
    <w:rsid w:val="00224141"/>
    <w:rsid w:val="0022459F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A67"/>
    <w:rsid w:val="00225C74"/>
    <w:rsid w:val="00225D25"/>
    <w:rsid w:val="00225D38"/>
    <w:rsid w:val="00225F5E"/>
    <w:rsid w:val="002260FD"/>
    <w:rsid w:val="00226105"/>
    <w:rsid w:val="002262FE"/>
    <w:rsid w:val="00226720"/>
    <w:rsid w:val="00226CF1"/>
    <w:rsid w:val="002270BC"/>
    <w:rsid w:val="00227388"/>
    <w:rsid w:val="00227570"/>
    <w:rsid w:val="00227886"/>
    <w:rsid w:val="00227A59"/>
    <w:rsid w:val="00227CDC"/>
    <w:rsid w:val="002300C8"/>
    <w:rsid w:val="00230137"/>
    <w:rsid w:val="00230765"/>
    <w:rsid w:val="00230976"/>
    <w:rsid w:val="00230A04"/>
    <w:rsid w:val="00230CDB"/>
    <w:rsid w:val="00231580"/>
    <w:rsid w:val="002315F1"/>
    <w:rsid w:val="00231926"/>
    <w:rsid w:val="0023193F"/>
    <w:rsid w:val="00231980"/>
    <w:rsid w:val="00231C58"/>
    <w:rsid w:val="0023218C"/>
    <w:rsid w:val="00232234"/>
    <w:rsid w:val="00232320"/>
    <w:rsid w:val="00232580"/>
    <w:rsid w:val="00232B28"/>
    <w:rsid w:val="00232BE0"/>
    <w:rsid w:val="00232C9C"/>
    <w:rsid w:val="00232F3A"/>
    <w:rsid w:val="00233085"/>
    <w:rsid w:val="002331E3"/>
    <w:rsid w:val="002333AC"/>
    <w:rsid w:val="0023342A"/>
    <w:rsid w:val="0023342D"/>
    <w:rsid w:val="0023355B"/>
    <w:rsid w:val="0023389E"/>
    <w:rsid w:val="00233CE2"/>
    <w:rsid w:val="0023431C"/>
    <w:rsid w:val="002344EE"/>
    <w:rsid w:val="00234A9B"/>
    <w:rsid w:val="00234CDA"/>
    <w:rsid w:val="00234D12"/>
    <w:rsid w:val="00234EAF"/>
    <w:rsid w:val="00234FBA"/>
    <w:rsid w:val="00235606"/>
    <w:rsid w:val="002357DB"/>
    <w:rsid w:val="00235829"/>
    <w:rsid w:val="00235A5B"/>
    <w:rsid w:val="00235D78"/>
    <w:rsid w:val="00236038"/>
    <w:rsid w:val="0023611F"/>
    <w:rsid w:val="002362A1"/>
    <w:rsid w:val="0023632C"/>
    <w:rsid w:val="00236350"/>
    <w:rsid w:val="00236874"/>
    <w:rsid w:val="00236ACB"/>
    <w:rsid w:val="00236B36"/>
    <w:rsid w:val="00236C4E"/>
    <w:rsid w:val="00236FEC"/>
    <w:rsid w:val="00237137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58"/>
    <w:rsid w:val="0024206F"/>
    <w:rsid w:val="0024211A"/>
    <w:rsid w:val="00242446"/>
    <w:rsid w:val="002426C6"/>
    <w:rsid w:val="00242DBA"/>
    <w:rsid w:val="002433AD"/>
    <w:rsid w:val="00244252"/>
    <w:rsid w:val="002443E1"/>
    <w:rsid w:val="002445C2"/>
    <w:rsid w:val="00244992"/>
    <w:rsid w:val="00244EF2"/>
    <w:rsid w:val="00244F60"/>
    <w:rsid w:val="00245499"/>
    <w:rsid w:val="002454B6"/>
    <w:rsid w:val="0024564B"/>
    <w:rsid w:val="00245A8E"/>
    <w:rsid w:val="00245D2E"/>
    <w:rsid w:val="00245FDF"/>
    <w:rsid w:val="00246099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0C49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119"/>
    <w:rsid w:val="00255223"/>
    <w:rsid w:val="00255285"/>
    <w:rsid w:val="002553F6"/>
    <w:rsid w:val="00255577"/>
    <w:rsid w:val="0025561E"/>
    <w:rsid w:val="00255AA5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B14"/>
    <w:rsid w:val="00256CFC"/>
    <w:rsid w:val="00256D29"/>
    <w:rsid w:val="002571C7"/>
    <w:rsid w:val="0025768D"/>
    <w:rsid w:val="002578BF"/>
    <w:rsid w:val="00260007"/>
    <w:rsid w:val="00260781"/>
    <w:rsid w:val="002607FE"/>
    <w:rsid w:val="00260F2B"/>
    <w:rsid w:val="0026101D"/>
    <w:rsid w:val="002611EA"/>
    <w:rsid w:val="002614A4"/>
    <w:rsid w:val="0026196E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CCC"/>
    <w:rsid w:val="00263D87"/>
    <w:rsid w:val="00263D89"/>
    <w:rsid w:val="00263DDE"/>
    <w:rsid w:val="00263E46"/>
    <w:rsid w:val="002647D0"/>
    <w:rsid w:val="00264BEA"/>
    <w:rsid w:val="00264C5F"/>
    <w:rsid w:val="00264F50"/>
    <w:rsid w:val="002652FB"/>
    <w:rsid w:val="00265354"/>
    <w:rsid w:val="002654E3"/>
    <w:rsid w:val="002655EB"/>
    <w:rsid w:val="00265650"/>
    <w:rsid w:val="00265663"/>
    <w:rsid w:val="00265BF4"/>
    <w:rsid w:val="00266198"/>
    <w:rsid w:val="00266620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70529"/>
    <w:rsid w:val="00270A9C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81"/>
    <w:rsid w:val="002732C4"/>
    <w:rsid w:val="002735A5"/>
    <w:rsid w:val="002737A8"/>
    <w:rsid w:val="002737EC"/>
    <w:rsid w:val="0027381C"/>
    <w:rsid w:val="00273914"/>
    <w:rsid w:val="00273D99"/>
    <w:rsid w:val="00273E1A"/>
    <w:rsid w:val="00273FD0"/>
    <w:rsid w:val="002745CD"/>
    <w:rsid w:val="00274C16"/>
    <w:rsid w:val="00275277"/>
    <w:rsid w:val="00276133"/>
    <w:rsid w:val="002762E6"/>
    <w:rsid w:val="002768F5"/>
    <w:rsid w:val="00276AFF"/>
    <w:rsid w:val="00276BB1"/>
    <w:rsid w:val="00276D70"/>
    <w:rsid w:val="00276E61"/>
    <w:rsid w:val="00276FEF"/>
    <w:rsid w:val="002770F3"/>
    <w:rsid w:val="0027725A"/>
    <w:rsid w:val="00277266"/>
    <w:rsid w:val="002778F2"/>
    <w:rsid w:val="00277B64"/>
    <w:rsid w:val="00277C6A"/>
    <w:rsid w:val="00277D9A"/>
    <w:rsid w:val="0028018D"/>
    <w:rsid w:val="0028023F"/>
    <w:rsid w:val="0028033B"/>
    <w:rsid w:val="00280847"/>
    <w:rsid w:val="00280D38"/>
    <w:rsid w:val="00280D9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811"/>
    <w:rsid w:val="00282B75"/>
    <w:rsid w:val="00282E99"/>
    <w:rsid w:val="002831A4"/>
    <w:rsid w:val="002831DC"/>
    <w:rsid w:val="0028331B"/>
    <w:rsid w:val="002834AD"/>
    <w:rsid w:val="0028375B"/>
    <w:rsid w:val="00283E27"/>
    <w:rsid w:val="0028406D"/>
    <w:rsid w:val="002840C1"/>
    <w:rsid w:val="00284710"/>
    <w:rsid w:val="002847A1"/>
    <w:rsid w:val="00284F4A"/>
    <w:rsid w:val="00285030"/>
    <w:rsid w:val="0028503B"/>
    <w:rsid w:val="002856A6"/>
    <w:rsid w:val="0028570F"/>
    <w:rsid w:val="00285763"/>
    <w:rsid w:val="00285855"/>
    <w:rsid w:val="00286258"/>
    <w:rsid w:val="00286580"/>
    <w:rsid w:val="002866FF"/>
    <w:rsid w:val="00286A6D"/>
    <w:rsid w:val="00286C26"/>
    <w:rsid w:val="00286C7E"/>
    <w:rsid w:val="00286CA7"/>
    <w:rsid w:val="002871F6"/>
    <w:rsid w:val="0028725A"/>
    <w:rsid w:val="002872C0"/>
    <w:rsid w:val="00287A70"/>
    <w:rsid w:val="00287EA4"/>
    <w:rsid w:val="002901BB"/>
    <w:rsid w:val="0029028B"/>
    <w:rsid w:val="002903EF"/>
    <w:rsid w:val="00290561"/>
    <w:rsid w:val="002905EC"/>
    <w:rsid w:val="00290821"/>
    <w:rsid w:val="002908F9"/>
    <w:rsid w:val="00291022"/>
    <w:rsid w:val="0029148F"/>
    <w:rsid w:val="002916DE"/>
    <w:rsid w:val="0029191C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9D8"/>
    <w:rsid w:val="00293AD8"/>
    <w:rsid w:val="00293CD4"/>
    <w:rsid w:val="00293F54"/>
    <w:rsid w:val="00293FCD"/>
    <w:rsid w:val="002940C2"/>
    <w:rsid w:val="00294384"/>
    <w:rsid w:val="002948E2"/>
    <w:rsid w:val="00294FC7"/>
    <w:rsid w:val="00295260"/>
    <w:rsid w:val="002953A9"/>
    <w:rsid w:val="0029577E"/>
    <w:rsid w:val="00295A9A"/>
    <w:rsid w:val="00295B37"/>
    <w:rsid w:val="00295B74"/>
    <w:rsid w:val="00295BA9"/>
    <w:rsid w:val="00295CD7"/>
    <w:rsid w:val="00295E32"/>
    <w:rsid w:val="00295FFE"/>
    <w:rsid w:val="002962A0"/>
    <w:rsid w:val="00296674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A31"/>
    <w:rsid w:val="00297B72"/>
    <w:rsid w:val="002A00C1"/>
    <w:rsid w:val="002A012E"/>
    <w:rsid w:val="002A0B6F"/>
    <w:rsid w:val="002A17B7"/>
    <w:rsid w:val="002A1851"/>
    <w:rsid w:val="002A1906"/>
    <w:rsid w:val="002A19D4"/>
    <w:rsid w:val="002A1DF4"/>
    <w:rsid w:val="002A1EE5"/>
    <w:rsid w:val="002A249A"/>
    <w:rsid w:val="002A257D"/>
    <w:rsid w:val="002A266B"/>
    <w:rsid w:val="002A2FCA"/>
    <w:rsid w:val="002A33F5"/>
    <w:rsid w:val="002A3909"/>
    <w:rsid w:val="002A39FC"/>
    <w:rsid w:val="002A3AF5"/>
    <w:rsid w:val="002A41F1"/>
    <w:rsid w:val="002A4A3B"/>
    <w:rsid w:val="002A4B62"/>
    <w:rsid w:val="002A4E81"/>
    <w:rsid w:val="002A5160"/>
    <w:rsid w:val="002A5274"/>
    <w:rsid w:val="002A52A3"/>
    <w:rsid w:val="002A540F"/>
    <w:rsid w:val="002A5413"/>
    <w:rsid w:val="002A54B4"/>
    <w:rsid w:val="002A5640"/>
    <w:rsid w:val="002A5799"/>
    <w:rsid w:val="002A57FE"/>
    <w:rsid w:val="002A5ACA"/>
    <w:rsid w:val="002A5E64"/>
    <w:rsid w:val="002A5F7C"/>
    <w:rsid w:val="002A60D7"/>
    <w:rsid w:val="002A6276"/>
    <w:rsid w:val="002A643D"/>
    <w:rsid w:val="002A66C9"/>
    <w:rsid w:val="002A69EE"/>
    <w:rsid w:val="002A6F84"/>
    <w:rsid w:val="002A6FE1"/>
    <w:rsid w:val="002A72A5"/>
    <w:rsid w:val="002A774A"/>
    <w:rsid w:val="002A788B"/>
    <w:rsid w:val="002B00C1"/>
    <w:rsid w:val="002B0320"/>
    <w:rsid w:val="002B037A"/>
    <w:rsid w:val="002B0CCA"/>
    <w:rsid w:val="002B1325"/>
    <w:rsid w:val="002B1466"/>
    <w:rsid w:val="002B16E1"/>
    <w:rsid w:val="002B1A8F"/>
    <w:rsid w:val="002B1CCC"/>
    <w:rsid w:val="002B1CF1"/>
    <w:rsid w:val="002B224A"/>
    <w:rsid w:val="002B2893"/>
    <w:rsid w:val="002B2983"/>
    <w:rsid w:val="002B2AA7"/>
    <w:rsid w:val="002B2EC4"/>
    <w:rsid w:val="002B2EF8"/>
    <w:rsid w:val="002B2F31"/>
    <w:rsid w:val="002B3003"/>
    <w:rsid w:val="002B31C9"/>
    <w:rsid w:val="002B3A2C"/>
    <w:rsid w:val="002B3AF8"/>
    <w:rsid w:val="002B3C22"/>
    <w:rsid w:val="002B3C8A"/>
    <w:rsid w:val="002B3DC3"/>
    <w:rsid w:val="002B3EE3"/>
    <w:rsid w:val="002B4136"/>
    <w:rsid w:val="002B479C"/>
    <w:rsid w:val="002B49AF"/>
    <w:rsid w:val="002B4CBF"/>
    <w:rsid w:val="002B5400"/>
    <w:rsid w:val="002B5489"/>
    <w:rsid w:val="002B5A02"/>
    <w:rsid w:val="002B5B22"/>
    <w:rsid w:val="002B5D20"/>
    <w:rsid w:val="002B6295"/>
    <w:rsid w:val="002B6943"/>
    <w:rsid w:val="002B6AF6"/>
    <w:rsid w:val="002B6BCB"/>
    <w:rsid w:val="002B6FC4"/>
    <w:rsid w:val="002B71F3"/>
    <w:rsid w:val="002B71F9"/>
    <w:rsid w:val="002B7293"/>
    <w:rsid w:val="002B73C3"/>
    <w:rsid w:val="002B7679"/>
    <w:rsid w:val="002B7BB7"/>
    <w:rsid w:val="002B7CBD"/>
    <w:rsid w:val="002B7D93"/>
    <w:rsid w:val="002B7FE3"/>
    <w:rsid w:val="002C01AC"/>
    <w:rsid w:val="002C023D"/>
    <w:rsid w:val="002C061D"/>
    <w:rsid w:val="002C0709"/>
    <w:rsid w:val="002C0D3F"/>
    <w:rsid w:val="002C0F5C"/>
    <w:rsid w:val="002C102B"/>
    <w:rsid w:val="002C1369"/>
    <w:rsid w:val="002C1559"/>
    <w:rsid w:val="002C19CA"/>
    <w:rsid w:val="002C1D7C"/>
    <w:rsid w:val="002C26F7"/>
    <w:rsid w:val="002C27BC"/>
    <w:rsid w:val="002C29C0"/>
    <w:rsid w:val="002C2AC0"/>
    <w:rsid w:val="002C2CD1"/>
    <w:rsid w:val="002C2EEB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1BA"/>
    <w:rsid w:val="002C632C"/>
    <w:rsid w:val="002C6422"/>
    <w:rsid w:val="002C644F"/>
    <w:rsid w:val="002C653E"/>
    <w:rsid w:val="002C6DE0"/>
    <w:rsid w:val="002C6FF9"/>
    <w:rsid w:val="002C709F"/>
    <w:rsid w:val="002C7B24"/>
    <w:rsid w:val="002C7FD5"/>
    <w:rsid w:val="002D003D"/>
    <w:rsid w:val="002D09BB"/>
    <w:rsid w:val="002D0B19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95"/>
    <w:rsid w:val="002D26D5"/>
    <w:rsid w:val="002D26F4"/>
    <w:rsid w:val="002D274F"/>
    <w:rsid w:val="002D2837"/>
    <w:rsid w:val="002D2A77"/>
    <w:rsid w:val="002D2C78"/>
    <w:rsid w:val="002D2DA6"/>
    <w:rsid w:val="002D2E3F"/>
    <w:rsid w:val="002D3165"/>
    <w:rsid w:val="002D3586"/>
    <w:rsid w:val="002D367C"/>
    <w:rsid w:val="002D3C49"/>
    <w:rsid w:val="002D3D85"/>
    <w:rsid w:val="002D426A"/>
    <w:rsid w:val="002D46B9"/>
    <w:rsid w:val="002D4AB8"/>
    <w:rsid w:val="002D4C32"/>
    <w:rsid w:val="002D4DFD"/>
    <w:rsid w:val="002D5075"/>
    <w:rsid w:val="002D5332"/>
    <w:rsid w:val="002D546D"/>
    <w:rsid w:val="002D551C"/>
    <w:rsid w:val="002D55B3"/>
    <w:rsid w:val="002D55B6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F"/>
    <w:rsid w:val="002E01E5"/>
    <w:rsid w:val="002E023F"/>
    <w:rsid w:val="002E0723"/>
    <w:rsid w:val="002E0DA6"/>
    <w:rsid w:val="002E13FE"/>
    <w:rsid w:val="002E17FC"/>
    <w:rsid w:val="002E1879"/>
    <w:rsid w:val="002E1BF0"/>
    <w:rsid w:val="002E22F2"/>
    <w:rsid w:val="002E2484"/>
    <w:rsid w:val="002E26C7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A47"/>
    <w:rsid w:val="002E4B37"/>
    <w:rsid w:val="002E4B57"/>
    <w:rsid w:val="002E4D96"/>
    <w:rsid w:val="002E513F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6DD5"/>
    <w:rsid w:val="002E7314"/>
    <w:rsid w:val="002E73B8"/>
    <w:rsid w:val="002E7637"/>
    <w:rsid w:val="002E784C"/>
    <w:rsid w:val="002E7AD7"/>
    <w:rsid w:val="002E7B59"/>
    <w:rsid w:val="002F00F9"/>
    <w:rsid w:val="002F01E6"/>
    <w:rsid w:val="002F050C"/>
    <w:rsid w:val="002F09D6"/>
    <w:rsid w:val="002F1466"/>
    <w:rsid w:val="002F16A7"/>
    <w:rsid w:val="002F177D"/>
    <w:rsid w:val="002F1988"/>
    <w:rsid w:val="002F1995"/>
    <w:rsid w:val="002F19E2"/>
    <w:rsid w:val="002F1A24"/>
    <w:rsid w:val="002F1D2C"/>
    <w:rsid w:val="002F1ED6"/>
    <w:rsid w:val="002F20E9"/>
    <w:rsid w:val="002F2707"/>
    <w:rsid w:val="002F2B2B"/>
    <w:rsid w:val="002F2F1A"/>
    <w:rsid w:val="002F3102"/>
    <w:rsid w:val="002F33B3"/>
    <w:rsid w:val="002F3603"/>
    <w:rsid w:val="002F37B3"/>
    <w:rsid w:val="002F37EB"/>
    <w:rsid w:val="002F38E7"/>
    <w:rsid w:val="002F3B04"/>
    <w:rsid w:val="002F3EA9"/>
    <w:rsid w:val="002F4119"/>
    <w:rsid w:val="002F41C7"/>
    <w:rsid w:val="002F42CE"/>
    <w:rsid w:val="002F47D9"/>
    <w:rsid w:val="002F48B4"/>
    <w:rsid w:val="002F4B0F"/>
    <w:rsid w:val="002F5001"/>
    <w:rsid w:val="002F548D"/>
    <w:rsid w:val="002F61BF"/>
    <w:rsid w:val="002F61FD"/>
    <w:rsid w:val="002F6210"/>
    <w:rsid w:val="002F64A6"/>
    <w:rsid w:val="002F6A29"/>
    <w:rsid w:val="002F6AB5"/>
    <w:rsid w:val="002F6FB7"/>
    <w:rsid w:val="002F7024"/>
    <w:rsid w:val="002F7287"/>
    <w:rsid w:val="002F7CF5"/>
    <w:rsid w:val="002F7DA6"/>
    <w:rsid w:val="002F7F39"/>
    <w:rsid w:val="00300872"/>
    <w:rsid w:val="003009C3"/>
    <w:rsid w:val="00300C16"/>
    <w:rsid w:val="00300D6F"/>
    <w:rsid w:val="00300DC3"/>
    <w:rsid w:val="00300F71"/>
    <w:rsid w:val="00301040"/>
    <w:rsid w:val="00301074"/>
    <w:rsid w:val="00301121"/>
    <w:rsid w:val="00301360"/>
    <w:rsid w:val="003015BE"/>
    <w:rsid w:val="003017DA"/>
    <w:rsid w:val="003017EA"/>
    <w:rsid w:val="0030180B"/>
    <w:rsid w:val="00301846"/>
    <w:rsid w:val="00301888"/>
    <w:rsid w:val="00301899"/>
    <w:rsid w:val="00301B34"/>
    <w:rsid w:val="00301D2B"/>
    <w:rsid w:val="00302465"/>
    <w:rsid w:val="003027D0"/>
    <w:rsid w:val="0030305F"/>
    <w:rsid w:val="003030FB"/>
    <w:rsid w:val="003034F1"/>
    <w:rsid w:val="003036F3"/>
    <w:rsid w:val="00303B45"/>
    <w:rsid w:val="00303C2B"/>
    <w:rsid w:val="00303D4B"/>
    <w:rsid w:val="00304000"/>
    <w:rsid w:val="0030470B"/>
    <w:rsid w:val="003047D8"/>
    <w:rsid w:val="00304A4E"/>
    <w:rsid w:val="00304A86"/>
    <w:rsid w:val="00304BA6"/>
    <w:rsid w:val="00304D99"/>
    <w:rsid w:val="00304DDC"/>
    <w:rsid w:val="00305073"/>
    <w:rsid w:val="00305593"/>
    <w:rsid w:val="003055EC"/>
    <w:rsid w:val="00305675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10987"/>
    <w:rsid w:val="00311402"/>
    <w:rsid w:val="00311501"/>
    <w:rsid w:val="00311907"/>
    <w:rsid w:val="00311ACD"/>
    <w:rsid w:val="00311CE3"/>
    <w:rsid w:val="00311D92"/>
    <w:rsid w:val="00312007"/>
    <w:rsid w:val="003121A1"/>
    <w:rsid w:val="0031244A"/>
    <w:rsid w:val="0031280F"/>
    <w:rsid w:val="003129A7"/>
    <w:rsid w:val="00312A46"/>
    <w:rsid w:val="00312FA3"/>
    <w:rsid w:val="00312FB1"/>
    <w:rsid w:val="0031322A"/>
    <w:rsid w:val="00313D06"/>
    <w:rsid w:val="00313D65"/>
    <w:rsid w:val="00313DBD"/>
    <w:rsid w:val="003144C0"/>
    <w:rsid w:val="003148E6"/>
    <w:rsid w:val="00314B8C"/>
    <w:rsid w:val="00314D93"/>
    <w:rsid w:val="00314E8F"/>
    <w:rsid w:val="003157FF"/>
    <w:rsid w:val="00315F74"/>
    <w:rsid w:val="00315F81"/>
    <w:rsid w:val="00315FAD"/>
    <w:rsid w:val="00316224"/>
    <w:rsid w:val="003167E7"/>
    <w:rsid w:val="0031681C"/>
    <w:rsid w:val="0031696E"/>
    <w:rsid w:val="00316CD1"/>
    <w:rsid w:val="00316DAD"/>
    <w:rsid w:val="00316FE1"/>
    <w:rsid w:val="00317004"/>
    <w:rsid w:val="003170FD"/>
    <w:rsid w:val="003171F0"/>
    <w:rsid w:val="003173BE"/>
    <w:rsid w:val="00317511"/>
    <w:rsid w:val="0031771F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B9D"/>
    <w:rsid w:val="00320CF6"/>
    <w:rsid w:val="003217EE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4E1B"/>
    <w:rsid w:val="00325349"/>
    <w:rsid w:val="003255DC"/>
    <w:rsid w:val="003256BC"/>
    <w:rsid w:val="00325786"/>
    <w:rsid w:val="0032594F"/>
    <w:rsid w:val="0032623E"/>
    <w:rsid w:val="00326F9B"/>
    <w:rsid w:val="0032710D"/>
    <w:rsid w:val="00327379"/>
    <w:rsid w:val="00327479"/>
    <w:rsid w:val="0032748C"/>
    <w:rsid w:val="00327789"/>
    <w:rsid w:val="00327C3C"/>
    <w:rsid w:val="00327F7C"/>
    <w:rsid w:val="003302BC"/>
    <w:rsid w:val="003306C3"/>
    <w:rsid w:val="00330B38"/>
    <w:rsid w:val="00330F60"/>
    <w:rsid w:val="0033107C"/>
    <w:rsid w:val="00331AEA"/>
    <w:rsid w:val="00331BBF"/>
    <w:rsid w:val="00331BCE"/>
    <w:rsid w:val="00331EF8"/>
    <w:rsid w:val="003321AA"/>
    <w:rsid w:val="0033229B"/>
    <w:rsid w:val="00332570"/>
    <w:rsid w:val="0033272F"/>
    <w:rsid w:val="00332789"/>
    <w:rsid w:val="00332898"/>
    <w:rsid w:val="00332BF9"/>
    <w:rsid w:val="00332D7D"/>
    <w:rsid w:val="00332DDE"/>
    <w:rsid w:val="0033327A"/>
    <w:rsid w:val="003332C8"/>
    <w:rsid w:val="003336E5"/>
    <w:rsid w:val="00333E3D"/>
    <w:rsid w:val="00334021"/>
    <w:rsid w:val="00334619"/>
    <w:rsid w:val="003346AD"/>
    <w:rsid w:val="00334798"/>
    <w:rsid w:val="00334A7B"/>
    <w:rsid w:val="00334AE8"/>
    <w:rsid w:val="00334E54"/>
    <w:rsid w:val="00334F50"/>
    <w:rsid w:val="0033502E"/>
    <w:rsid w:val="0033515B"/>
    <w:rsid w:val="0033566D"/>
    <w:rsid w:val="00335B79"/>
    <w:rsid w:val="00335DC5"/>
    <w:rsid w:val="00335F1F"/>
    <w:rsid w:val="0033623F"/>
    <w:rsid w:val="0033684C"/>
    <w:rsid w:val="003368F9"/>
    <w:rsid w:val="0033698F"/>
    <w:rsid w:val="00336A3F"/>
    <w:rsid w:val="00336BCD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493"/>
    <w:rsid w:val="003405B3"/>
    <w:rsid w:val="003405C2"/>
    <w:rsid w:val="0034069F"/>
    <w:rsid w:val="00340885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9B7"/>
    <w:rsid w:val="00341BDD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79"/>
    <w:rsid w:val="003435A0"/>
    <w:rsid w:val="003435F5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869"/>
    <w:rsid w:val="0034587E"/>
    <w:rsid w:val="003459A5"/>
    <w:rsid w:val="00345BEE"/>
    <w:rsid w:val="00345C1F"/>
    <w:rsid w:val="00345DD7"/>
    <w:rsid w:val="00345E15"/>
    <w:rsid w:val="00346007"/>
    <w:rsid w:val="0034632B"/>
    <w:rsid w:val="003463F2"/>
    <w:rsid w:val="0034675F"/>
    <w:rsid w:val="00346DBE"/>
    <w:rsid w:val="00346F7C"/>
    <w:rsid w:val="00346FF6"/>
    <w:rsid w:val="00347292"/>
    <w:rsid w:val="00347443"/>
    <w:rsid w:val="003475BE"/>
    <w:rsid w:val="003475FA"/>
    <w:rsid w:val="00347701"/>
    <w:rsid w:val="00347AD7"/>
    <w:rsid w:val="00347BF8"/>
    <w:rsid w:val="00347C19"/>
    <w:rsid w:val="0035003E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C3B"/>
    <w:rsid w:val="00351F25"/>
    <w:rsid w:val="003522CA"/>
    <w:rsid w:val="003522EE"/>
    <w:rsid w:val="00352647"/>
    <w:rsid w:val="00352851"/>
    <w:rsid w:val="003529A3"/>
    <w:rsid w:val="00352EE5"/>
    <w:rsid w:val="00352F17"/>
    <w:rsid w:val="0035309E"/>
    <w:rsid w:val="00353442"/>
    <w:rsid w:val="00353500"/>
    <w:rsid w:val="00353B6D"/>
    <w:rsid w:val="0035438F"/>
    <w:rsid w:val="0035440C"/>
    <w:rsid w:val="0035513E"/>
    <w:rsid w:val="00355357"/>
    <w:rsid w:val="0035574C"/>
    <w:rsid w:val="00355993"/>
    <w:rsid w:val="00355AA0"/>
    <w:rsid w:val="00355DA8"/>
    <w:rsid w:val="00355E4F"/>
    <w:rsid w:val="00356018"/>
    <w:rsid w:val="0035656B"/>
    <w:rsid w:val="00356619"/>
    <w:rsid w:val="00356C93"/>
    <w:rsid w:val="003570BA"/>
    <w:rsid w:val="003571A5"/>
    <w:rsid w:val="00360143"/>
    <w:rsid w:val="00360184"/>
    <w:rsid w:val="003601DC"/>
    <w:rsid w:val="00360359"/>
    <w:rsid w:val="0036046E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C22"/>
    <w:rsid w:val="00362C63"/>
    <w:rsid w:val="00362DF5"/>
    <w:rsid w:val="00362EF6"/>
    <w:rsid w:val="00362FC5"/>
    <w:rsid w:val="00363096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4D2F"/>
    <w:rsid w:val="003653A5"/>
    <w:rsid w:val="00365E02"/>
    <w:rsid w:val="003660F6"/>
    <w:rsid w:val="003663A1"/>
    <w:rsid w:val="00366442"/>
    <w:rsid w:val="0036646E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C36"/>
    <w:rsid w:val="00370018"/>
    <w:rsid w:val="0037001D"/>
    <w:rsid w:val="0037018B"/>
    <w:rsid w:val="00370631"/>
    <w:rsid w:val="0037068B"/>
    <w:rsid w:val="00370BF7"/>
    <w:rsid w:val="00370CB6"/>
    <w:rsid w:val="00371456"/>
    <w:rsid w:val="003714EC"/>
    <w:rsid w:val="0037155F"/>
    <w:rsid w:val="00371603"/>
    <w:rsid w:val="0037161D"/>
    <w:rsid w:val="00371B2D"/>
    <w:rsid w:val="00371B66"/>
    <w:rsid w:val="00371BF1"/>
    <w:rsid w:val="00371DBC"/>
    <w:rsid w:val="00371FFB"/>
    <w:rsid w:val="0037203C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5316"/>
    <w:rsid w:val="003753A6"/>
    <w:rsid w:val="003759EA"/>
    <w:rsid w:val="00375E52"/>
    <w:rsid w:val="00375E99"/>
    <w:rsid w:val="00375F0C"/>
    <w:rsid w:val="00376071"/>
    <w:rsid w:val="0037609E"/>
    <w:rsid w:val="003762F7"/>
    <w:rsid w:val="00376513"/>
    <w:rsid w:val="00376974"/>
    <w:rsid w:val="00376BB6"/>
    <w:rsid w:val="00376CE2"/>
    <w:rsid w:val="00376E23"/>
    <w:rsid w:val="00376E87"/>
    <w:rsid w:val="0037741E"/>
    <w:rsid w:val="0037773E"/>
    <w:rsid w:val="00377AA1"/>
    <w:rsid w:val="00377BCD"/>
    <w:rsid w:val="00377D6C"/>
    <w:rsid w:val="00380501"/>
    <w:rsid w:val="0038068C"/>
    <w:rsid w:val="0038078D"/>
    <w:rsid w:val="003808A6"/>
    <w:rsid w:val="00380B70"/>
    <w:rsid w:val="00380D5E"/>
    <w:rsid w:val="00381187"/>
    <w:rsid w:val="00381259"/>
    <w:rsid w:val="003813A5"/>
    <w:rsid w:val="00381587"/>
    <w:rsid w:val="00381623"/>
    <w:rsid w:val="0038171D"/>
    <w:rsid w:val="003819C6"/>
    <w:rsid w:val="00382934"/>
    <w:rsid w:val="003829E2"/>
    <w:rsid w:val="00382FE0"/>
    <w:rsid w:val="00382FF0"/>
    <w:rsid w:val="00383158"/>
    <w:rsid w:val="003831EE"/>
    <w:rsid w:val="00383886"/>
    <w:rsid w:val="003838B3"/>
    <w:rsid w:val="00383BCF"/>
    <w:rsid w:val="00383F11"/>
    <w:rsid w:val="00383F81"/>
    <w:rsid w:val="00383F9B"/>
    <w:rsid w:val="003840B0"/>
    <w:rsid w:val="003842B0"/>
    <w:rsid w:val="003846B7"/>
    <w:rsid w:val="0038494E"/>
    <w:rsid w:val="00384C95"/>
    <w:rsid w:val="00384D8A"/>
    <w:rsid w:val="00384F3A"/>
    <w:rsid w:val="00384F78"/>
    <w:rsid w:val="00384FE7"/>
    <w:rsid w:val="003853FE"/>
    <w:rsid w:val="003854C5"/>
    <w:rsid w:val="0038550F"/>
    <w:rsid w:val="0038567C"/>
    <w:rsid w:val="00385B22"/>
    <w:rsid w:val="00386172"/>
    <w:rsid w:val="00386205"/>
    <w:rsid w:val="0038634E"/>
    <w:rsid w:val="003863C0"/>
    <w:rsid w:val="003865C5"/>
    <w:rsid w:val="003867E2"/>
    <w:rsid w:val="003868A8"/>
    <w:rsid w:val="00386A18"/>
    <w:rsid w:val="00386D5A"/>
    <w:rsid w:val="00386EA7"/>
    <w:rsid w:val="00386F68"/>
    <w:rsid w:val="00387445"/>
    <w:rsid w:val="00387459"/>
    <w:rsid w:val="00387547"/>
    <w:rsid w:val="00387B59"/>
    <w:rsid w:val="00390082"/>
    <w:rsid w:val="00390153"/>
    <w:rsid w:val="003902CE"/>
    <w:rsid w:val="00390559"/>
    <w:rsid w:val="0039090C"/>
    <w:rsid w:val="00390B2A"/>
    <w:rsid w:val="00390E1E"/>
    <w:rsid w:val="00390FB9"/>
    <w:rsid w:val="00390FD0"/>
    <w:rsid w:val="003912A9"/>
    <w:rsid w:val="0039166E"/>
    <w:rsid w:val="00391841"/>
    <w:rsid w:val="00391912"/>
    <w:rsid w:val="00391B38"/>
    <w:rsid w:val="00391BC8"/>
    <w:rsid w:val="00391D4F"/>
    <w:rsid w:val="00391DC4"/>
    <w:rsid w:val="003926A3"/>
    <w:rsid w:val="00392EBA"/>
    <w:rsid w:val="0039343C"/>
    <w:rsid w:val="00393611"/>
    <w:rsid w:val="00393749"/>
    <w:rsid w:val="00393810"/>
    <w:rsid w:val="00393866"/>
    <w:rsid w:val="00393D44"/>
    <w:rsid w:val="00393E83"/>
    <w:rsid w:val="0039472F"/>
    <w:rsid w:val="00394D95"/>
    <w:rsid w:val="00394D9C"/>
    <w:rsid w:val="00394F10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562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8F9"/>
    <w:rsid w:val="003A194A"/>
    <w:rsid w:val="003A1D02"/>
    <w:rsid w:val="003A2670"/>
    <w:rsid w:val="003A2D75"/>
    <w:rsid w:val="003A2E78"/>
    <w:rsid w:val="003A2F25"/>
    <w:rsid w:val="003A321B"/>
    <w:rsid w:val="003A329F"/>
    <w:rsid w:val="003A3404"/>
    <w:rsid w:val="003A345D"/>
    <w:rsid w:val="003A36A3"/>
    <w:rsid w:val="003A36D9"/>
    <w:rsid w:val="003A3943"/>
    <w:rsid w:val="003A456F"/>
    <w:rsid w:val="003A4895"/>
    <w:rsid w:val="003A48AC"/>
    <w:rsid w:val="003A4921"/>
    <w:rsid w:val="003A495F"/>
    <w:rsid w:val="003A4B16"/>
    <w:rsid w:val="003A4C30"/>
    <w:rsid w:val="003A5158"/>
    <w:rsid w:val="003A520A"/>
    <w:rsid w:val="003A5A1E"/>
    <w:rsid w:val="003A6005"/>
    <w:rsid w:val="003A618C"/>
    <w:rsid w:val="003A687D"/>
    <w:rsid w:val="003A6C09"/>
    <w:rsid w:val="003A6EC1"/>
    <w:rsid w:val="003A74B6"/>
    <w:rsid w:val="003A7846"/>
    <w:rsid w:val="003A7E29"/>
    <w:rsid w:val="003A7E5B"/>
    <w:rsid w:val="003A7F37"/>
    <w:rsid w:val="003B011E"/>
    <w:rsid w:val="003B0163"/>
    <w:rsid w:val="003B038E"/>
    <w:rsid w:val="003B0593"/>
    <w:rsid w:val="003B0716"/>
    <w:rsid w:val="003B101E"/>
    <w:rsid w:val="003B1148"/>
    <w:rsid w:val="003B12CC"/>
    <w:rsid w:val="003B197A"/>
    <w:rsid w:val="003B1DCA"/>
    <w:rsid w:val="003B1E22"/>
    <w:rsid w:val="003B1E74"/>
    <w:rsid w:val="003B1EDF"/>
    <w:rsid w:val="003B1EF0"/>
    <w:rsid w:val="003B2562"/>
    <w:rsid w:val="003B2584"/>
    <w:rsid w:val="003B264B"/>
    <w:rsid w:val="003B2848"/>
    <w:rsid w:val="003B2D00"/>
    <w:rsid w:val="003B30B0"/>
    <w:rsid w:val="003B30E3"/>
    <w:rsid w:val="003B31CF"/>
    <w:rsid w:val="003B3856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B6C"/>
    <w:rsid w:val="003B4D3D"/>
    <w:rsid w:val="003B4DBD"/>
    <w:rsid w:val="003B50E4"/>
    <w:rsid w:val="003B5518"/>
    <w:rsid w:val="003B58D8"/>
    <w:rsid w:val="003B593C"/>
    <w:rsid w:val="003B5CDF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2CC"/>
    <w:rsid w:val="003B7708"/>
    <w:rsid w:val="003B7715"/>
    <w:rsid w:val="003B78A2"/>
    <w:rsid w:val="003B78F7"/>
    <w:rsid w:val="003B7A14"/>
    <w:rsid w:val="003B7C94"/>
    <w:rsid w:val="003B7D63"/>
    <w:rsid w:val="003B7DE0"/>
    <w:rsid w:val="003B7FDA"/>
    <w:rsid w:val="003C010A"/>
    <w:rsid w:val="003C0794"/>
    <w:rsid w:val="003C07F9"/>
    <w:rsid w:val="003C0916"/>
    <w:rsid w:val="003C0AAC"/>
    <w:rsid w:val="003C0EF6"/>
    <w:rsid w:val="003C10F7"/>
    <w:rsid w:val="003C1782"/>
    <w:rsid w:val="003C1B38"/>
    <w:rsid w:val="003C1B89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3E2A"/>
    <w:rsid w:val="003C41E8"/>
    <w:rsid w:val="003C440E"/>
    <w:rsid w:val="003C45C9"/>
    <w:rsid w:val="003C487D"/>
    <w:rsid w:val="003C50AA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644"/>
    <w:rsid w:val="003C7CFC"/>
    <w:rsid w:val="003C7E38"/>
    <w:rsid w:val="003C7EC1"/>
    <w:rsid w:val="003D0064"/>
    <w:rsid w:val="003D0135"/>
    <w:rsid w:val="003D0387"/>
    <w:rsid w:val="003D060E"/>
    <w:rsid w:val="003D08DF"/>
    <w:rsid w:val="003D0995"/>
    <w:rsid w:val="003D0CC7"/>
    <w:rsid w:val="003D107B"/>
    <w:rsid w:val="003D155C"/>
    <w:rsid w:val="003D1970"/>
    <w:rsid w:val="003D1CB5"/>
    <w:rsid w:val="003D21A0"/>
    <w:rsid w:val="003D221F"/>
    <w:rsid w:val="003D245D"/>
    <w:rsid w:val="003D2772"/>
    <w:rsid w:val="003D2839"/>
    <w:rsid w:val="003D2951"/>
    <w:rsid w:val="003D299E"/>
    <w:rsid w:val="003D2BA9"/>
    <w:rsid w:val="003D3173"/>
    <w:rsid w:val="003D33B1"/>
    <w:rsid w:val="003D3423"/>
    <w:rsid w:val="003D3556"/>
    <w:rsid w:val="003D36EB"/>
    <w:rsid w:val="003D3B8C"/>
    <w:rsid w:val="003D406F"/>
    <w:rsid w:val="003D4098"/>
    <w:rsid w:val="003D429C"/>
    <w:rsid w:val="003D43F1"/>
    <w:rsid w:val="003D4E92"/>
    <w:rsid w:val="003D4F7F"/>
    <w:rsid w:val="003D53FD"/>
    <w:rsid w:val="003D5414"/>
    <w:rsid w:val="003D562D"/>
    <w:rsid w:val="003D5B5B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4E6"/>
    <w:rsid w:val="003D7709"/>
    <w:rsid w:val="003E004A"/>
    <w:rsid w:val="003E014B"/>
    <w:rsid w:val="003E020E"/>
    <w:rsid w:val="003E0361"/>
    <w:rsid w:val="003E0744"/>
    <w:rsid w:val="003E0E19"/>
    <w:rsid w:val="003E0F2D"/>
    <w:rsid w:val="003E1077"/>
    <w:rsid w:val="003E11D2"/>
    <w:rsid w:val="003E16EC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6AF"/>
    <w:rsid w:val="003E4774"/>
    <w:rsid w:val="003E487F"/>
    <w:rsid w:val="003E4C40"/>
    <w:rsid w:val="003E4FB2"/>
    <w:rsid w:val="003E5441"/>
    <w:rsid w:val="003E564D"/>
    <w:rsid w:val="003E5B90"/>
    <w:rsid w:val="003E5BB9"/>
    <w:rsid w:val="003E5BE1"/>
    <w:rsid w:val="003E6078"/>
    <w:rsid w:val="003E62CF"/>
    <w:rsid w:val="003E648E"/>
    <w:rsid w:val="003E6B4C"/>
    <w:rsid w:val="003E6E9C"/>
    <w:rsid w:val="003E70DE"/>
    <w:rsid w:val="003E71E7"/>
    <w:rsid w:val="003E72F3"/>
    <w:rsid w:val="003E7965"/>
    <w:rsid w:val="003E79B6"/>
    <w:rsid w:val="003E7B38"/>
    <w:rsid w:val="003E7C8A"/>
    <w:rsid w:val="003E7EC1"/>
    <w:rsid w:val="003E7F61"/>
    <w:rsid w:val="003F02E1"/>
    <w:rsid w:val="003F065E"/>
    <w:rsid w:val="003F0CE1"/>
    <w:rsid w:val="003F0EA9"/>
    <w:rsid w:val="003F1517"/>
    <w:rsid w:val="003F16D7"/>
    <w:rsid w:val="003F1B35"/>
    <w:rsid w:val="003F1FB0"/>
    <w:rsid w:val="003F2471"/>
    <w:rsid w:val="003F2A26"/>
    <w:rsid w:val="003F2AE5"/>
    <w:rsid w:val="003F2B74"/>
    <w:rsid w:val="003F2D3F"/>
    <w:rsid w:val="003F2F09"/>
    <w:rsid w:val="003F308E"/>
    <w:rsid w:val="003F31A5"/>
    <w:rsid w:val="003F32EE"/>
    <w:rsid w:val="003F3C74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990"/>
    <w:rsid w:val="003F6C2C"/>
    <w:rsid w:val="003F6CCB"/>
    <w:rsid w:val="003F6D33"/>
    <w:rsid w:val="003F7160"/>
    <w:rsid w:val="003F7481"/>
    <w:rsid w:val="003F78FE"/>
    <w:rsid w:val="003F7901"/>
    <w:rsid w:val="003F7DD3"/>
    <w:rsid w:val="003F7E92"/>
    <w:rsid w:val="00400311"/>
    <w:rsid w:val="004005B5"/>
    <w:rsid w:val="0040067A"/>
    <w:rsid w:val="004007D0"/>
    <w:rsid w:val="00400908"/>
    <w:rsid w:val="00400A10"/>
    <w:rsid w:val="00400B77"/>
    <w:rsid w:val="00400F4A"/>
    <w:rsid w:val="0040145F"/>
    <w:rsid w:val="004014D5"/>
    <w:rsid w:val="004017CE"/>
    <w:rsid w:val="00401A1B"/>
    <w:rsid w:val="00401C57"/>
    <w:rsid w:val="004024E4"/>
    <w:rsid w:val="00402CD9"/>
    <w:rsid w:val="00402D29"/>
    <w:rsid w:val="00402EBA"/>
    <w:rsid w:val="00402EC9"/>
    <w:rsid w:val="004033F6"/>
    <w:rsid w:val="0040350D"/>
    <w:rsid w:val="00403C55"/>
    <w:rsid w:val="00403C9E"/>
    <w:rsid w:val="00403CF5"/>
    <w:rsid w:val="00404206"/>
    <w:rsid w:val="004044F8"/>
    <w:rsid w:val="00404508"/>
    <w:rsid w:val="0040483E"/>
    <w:rsid w:val="00405130"/>
    <w:rsid w:val="004060E9"/>
    <w:rsid w:val="00406662"/>
    <w:rsid w:val="00406970"/>
    <w:rsid w:val="00406C49"/>
    <w:rsid w:val="00406DD1"/>
    <w:rsid w:val="004073DC"/>
    <w:rsid w:val="004074E7"/>
    <w:rsid w:val="00407963"/>
    <w:rsid w:val="00407B77"/>
    <w:rsid w:val="004100F9"/>
    <w:rsid w:val="004101DE"/>
    <w:rsid w:val="004102CF"/>
    <w:rsid w:val="00410595"/>
    <w:rsid w:val="0041064D"/>
    <w:rsid w:val="0041071D"/>
    <w:rsid w:val="00410D1F"/>
    <w:rsid w:val="00410E40"/>
    <w:rsid w:val="00410F3D"/>
    <w:rsid w:val="00410FA4"/>
    <w:rsid w:val="00411090"/>
    <w:rsid w:val="00411742"/>
    <w:rsid w:val="00411A64"/>
    <w:rsid w:val="00411BB9"/>
    <w:rsid w:val="00411E7F"/>
    <w:rsid w:val="00412790"/>
    <w:rsid w:val="00412795"/>
    <w:rsid w:val="00412911"/>
    <w:rsid w:val="00412F69"/>
    <w:rsid w:val="004132B9"/>
    <w:rsid w:val="0041330E"/>
    <w:rsid w:val="0041338D"/>
    <w:rsid w:val="004136BB"/>
    <w:rsid w:val="004136CD"/>
    <w:rsid w:val="0041386E"/>
    <w:rsid w:val="004139C3"/>
    <w:rsid w:val="00413C52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665"/>
    <w:rsid w:val="00416A3D"/>
    <w:rsid w:val="00416ACD"/>
    <w:rsid w:val="00416E96"/>
    <w:rsid w:val="00416F64"/>
    <w:rsid w:val="004172B8"/>
    <w:rsid w:val="0041759F"/>
    <w:rsid w:val="00417BCA"/>
    <w:rsid w:val="00417C0A"/>
    <w:rsid w:val="00417CE2"/>
    <w:rsid w:val="00420057"/>
    <w:rsid w:val="0042019D"/>
    <w:rsid w:val="00420462"/>
    <w:rsid w:val="00420468"/>
    <w:rsid w:val="0042080B"/>
    <w:rsid w:val="00420A85"/>
    <w:rsid w:val="00421120"/>
    <w:rsid w:val="004213C8"/>
    <w:rsid w:val="0042140B"/>
    <w:rsid w:val="0042182C"/>
    <w:rsid w:val="0042194E"/>
    <w:rsid w:val="004219C5"/>
    <w:rsid w:val="00421D32"/>
    <w:rsid w:val="00422124"/>
    <w:rsid w:val="00422C92"/>
    <w:rsid w:val="00422CE5"/>
    <w:rsid w:val="00422DA0"/>
    <w:rsid w:val="00423027"/>
    <w:rsid w:val="0042309C"/>
    <w:rsid w:val="00423133"/>
    <w:rsid w:val="004233A5"/>
    <w:rsid w:val="004238CE"/>
    <w:rsid w:val="004239BC"/>
    <w:rsid w:val="00423B1D"/>
    <w:rsid w:val="00424685"/>
    <w:rsid w:val="0042496B"/>
    <w:rsid w:val="00424A69"/>
    <w:rsid w:val="00424D90"/>
    <w:rsid w:val="00424FDC"/>
    <w:rsid w:val="004259D2"/>
    <w:rsid w:val="00425FD1"/>
    <w:rsid w:val="0042603D"/>
    <w:rsid w:val="004263CE"/>
    <w:rsid w:val="004268BD"/>
    <w:rsid w:val="004268CC"/>
    <w:rsid w:val="0042695F"/>
    <w:rsid w:val="00426B72"/>
    <w:rsid w:val="0042791D"/>
    <w:rsid w:val="00427B3A"/>
    <w:rsid w:val="00427D16"/>
    <w:rsid w:val="00427FDB"/>
    <w:rsid w:val="004308C4"/>
    <w:rsid w:val="00430A18"/>
    <w:rsid w:val="004312BF"/>
    <w:rsid w:val="004313C7"/>
    <w:rsid w:val="00431554"/>
    <w:rsid w:val="00431592"/>
    <w:rsid w:val="0043165C"/>
    <w:rsid w:val="00431A79"/>
    <w:rsid w:val="00431F90"/>
    <w:rsid w:val="00432038"/>
    <w:rsid w:val="0043216A"/>
    <w:rsid w:val="0043238E"/>
    <w:rsid w:val="00432728"/>
    <w:rsid w:val="00432874"/>
    <w:rsid w:val="00432974"/>
    <w:rsid w:val="004330E9"/>
    <w:rsid w:val="00433252"/>
    <w:rsid w:val="00433279"/>
    <w:rsid w:val="004332F9"/>
    <w:rsid w:val="0043349D"/>
    <w:rsid w:val="004335ED"/>
    <w:rsid w:val="004338E1"/>
    <w:rsid w:val="00433CC6"/>
    <w:rsid w:val="00433CDD"/>
    <w:rsid w:val="00434E0D"/>
    <w:rsid w:val="00434E30"/>
    <w:rsid w:val="0043515D"/>
    <w:rsid w:val="00435419"/>
    <w:rsid w:val="00435830"/>
    <w:rsid w:val="00435999"/>
    <w:rsid w:val="00435B9A"/>
    <w:rsid w:val="00435E76"/>
    <w:rsid w:val="00435EB1"/>
    <w:rsid w:val="0043619E"/>
    <w:rsid w:val="00436287"/>
    <w:rsid w:val="004365EC"/>
    <w:rsid w:val="0043679B"/>
    <w:rsid w:val="00436AC1"/>
    <w:rsid w:val="00436B26"/>
    <w:rsid w:val="00436C72"/>
    <w:rsid w:val="00436E50"/>
    <w:rsid w:val="0043714B"/>
    <w:rsid w:val="00437397"/>
    <w:rsid w:val="004378F5"/>
    <w:rsid w:val="00437A1E"/>
    <w:rsid w:val="00437EC0"/>
    <w:rsid w:val="00440026"/>
    <w:rsid w:val="0044034D"/>
    <w:rsid w:val="00440D5E"/>
    <w:rsid w:val="0044116C"/>
    <w:rsid w:val="00441267"/>
    <w:rsid w:val="00441756"/>
    <w:rsid w:val="00441D50"/>
    <w:rsid w:val="00441DAD"/>
    <w:rsid w:val="00442146"/>
    <w:rsid w:val="00442676"/>
    <w:rsid w:val="004426F3"/>
    <w:rsid w:val="0044286D"/>
    <w:rsid w:val="00442F27"/>
    <w:rsid w:val="0044332F"/>
    <w:rsid w:val="0044336A"/>
    <w:rsid w:val="004434FB"/>
    <w:rsid w:val="004435CF"/>
    <w:rsid w:val="004437D9"/>
    <w:rsid w:val="0044441E"/>
    <w:rsid w:val="0044444A"/>
    <w:rsid w:val="004445C2"/>
    <w:rsid w:val="004445D6"/>
    <w:rsid w:val="00444A73"/>
    <w:rsid w:val="00444B6B"/>
    <w:rsid w:val="00444C7D"/>
    <w:rsid w:val="00445334"/>
    <w:rsid w:val="00445411"/>
    <w:rsid w:val="0044546D"/>
    <w:rsid w:val="004456DC"/>
    <w:rsid w:val="00445C69"/>
    <w:rsid w:val="0044622F"/>
    <w:rsid w:val="00446245"/>
    <w:rsid w:val="0044643E"/>
    <w:rsid w:val="00446985"/>
    <w:rsid w:val="00446B84"/>
    <w:rsid w:val="00446C61"/>
    <w:rsid w:val="00446CE8"/>
    <w:rsid w:val="00446DCF"/>
    <w:rsid w:val="004470C0"/>
    <w:rsid w:val="0044726B"/>
    <w:rsid w:val="00447593"/>
    <w:rsid w:val="004477B4"/>
    <w:rsid w:val="004479DE"/>
    <w:rsid w:val="00447A7B"/>
    <w:rsid w:val="00447CF5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AF9"/>
    <w:rsid w:val="00451B51"/>
    <w:rsid w:val="00451FA5"/>
    <w:rsid w:val="0045214D"/>
    <w:rsid w:val="0045225D"/>
    <w:rsid w:val="004522AF"/>
    <w:rsid w:val="00452718"/>
    <w:rsid w:val="004527FA"/>
    <w:rsid w:val="00452C44"/>
    <w:rsid w:val="00452F0F"/>
    <w:rsid w:val="00452F2A"/>
    <w:rsid w:val="00453410"/>
    <w:rsid w:val="0045343E"/>
    <w:rsid w:val="004535C7"/>
    <w:rsid w:val="00453AF0"/>
    <w:rsid w:val="00453C0C"/>
    <w:rsid w:val="00453DDF"/>
    <w:rsid w:val="00453FF9"/>
    <w:rsid w:val="004546E6"/>
    <w:rsid w:val="00454881"/>
    <w:rsid w:val="00454A65"/>
    <w:rsid w:val="00455552"/>
    <w:rsid w:val="0045570E"/>
    <w:rsid w:val="00455A6A"/>
    <w:rsid w:val="00455E77"/>
    <w:rsid w:val="00455E94"/>
    <w:rsid w:val="00456211"/>
    <w:rsid w:val="004563C0"/>
    <w:rsid w:val="00456F65"/>
    <w:rsid w:val="00457263"/>
    <w:rsid w:val="004572BE"/>
    <w:rsid w:val="004579B2"/>
    <w:rsid w:val="00457CA8"/>
    <w:rsid w:val="00457EFE"/>
    <w:rsid w:val="00460269"/>
    <w:rsid w:val="004607A2"/>
    <w:rsid w:val="00460A48"/>
    <w:rsid w:val="00460B09"/>
    <w:rsid w:val="00460B30"/>
    <w:rsid w:val="00460BA8"/>
    <w:rsid w:val="00460F02"/>
    <w:rsid w:val="00460F78"/>
    <w:rsid w:val="00461324"/>
    <w:rsid w:val="0046161D"/>
    <w:rsid w:val="004617E9"/>
    <w:rsid w:val="0046180A"/>
    <w:rsid w:val="0046199A"/>
    <w:rsid w:val="00461BB3"/>
    <w:rsid w:val="00461E5F"/>
    <w:rsid w:val="00462A3C"/>
    <w:rsid w:val="00462A69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D9"/>
    <w:rsid w:val="00464BDE"/>
    <w:rsid w:val="00464F21"/>
    <w:rsid w:val="004653D3"/>
    <w:rsid w:val="004657E7"/>
    <w:rsid w:val="00466115"/>
    <w:rsid w:val="00466320"/>
    <w:rsid w:val="004666CC"/>
    <w:rsid w:val="0046684D"/>
    <w:rsid w:val="00466A6D"/>
    <w:rsid w:val="00466B6D"/>
    <w:rsid w:val="00466E87"/>
    <w:rsid w:val="004670FB"/>
    <w:rsid w:val="0046736D"/>
    <w:rsid w:val="00467557"/>
    <w:rsid w:val="00467940"/>
    <w:rsid w:val="00467A7C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F34"/>
    <w:rsid w:val="00473265"/>
    <w:rsid w:val="00473602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19"/>
    <w:rsid w:val="00474C4A"/>
    <w:rsid w:val="00474E56"/>
    <w:rsid w:val="00474E78"/>
    <w:rsid w:val="00475122"/>
    <w:rsid w:val="004753B8"/>
    <w:rsid w:val="004757B5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42"/>
    <w:rsid w:val="00476EB9"/>
    <w:rsid w:val="00477232"/>
    <w:rsid w:val="004773FF"/>
    <w:rsid w:val="004775BC"/>
    <w:rsid w:val="0047767E"/>
    <w:rsid w:val="0047771B"/>
    <w:rsid w:val="0047774C"/>
    <w:rsid w:val="00477A43"/>
    <w:rsid w:val="00477B5D"/>
    <w:rsid w:val="00477F1A"/>
    <w:rsid w:val="004804CA"/>
    <w:rsid w:val="00480654"/>
    <w:rsid w:val="00480A78"/>
    <w:rsid w:val="00480C77"/>
    <w:rsid w:val="00480FE5"/>
    <w:rsid w:val="004812A1"/>
    <w:rsid w:val="004816C0"/>
    <w:rsid w:val="0048179C"/>
    <w:rsid w:val="00482624"/>
    <w:rsid w:val="0048273C"/>
    <w:rsid w:val="0048278A"/>
    <w:rsid w:val="00482824"/>
    <w:rsid w:val="00482E4E"/>
    <w:rsid w:val="00482E86"/>
    <w:rsid w:val="00482F28"/>
    <w:rsid w:val="00483128"/>
    <w:rsid w:val="00483384"/>
    <w:rsid w:val="00483AD0"/>
    <w:rsid w:val="00483D7D"/>
    <w:rsid w:val="00483EF7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C42"/>
    <w:rsid w:val="00486C94"/>
    <w:rsid w:val="00486E2F"/>
    <w:rsid w:val="00486F3E"/>
    <w:rsid w:val="004873B2"/>
    <w:rsid w:val="00487935"/>
    <w:rsid w:val="00487B0B"/>
    <w:rsid w:val="00487C12"/>
    <w:rsid w:val="00487CE6"/>
    <w:rsid w:val="00487F31"/>
    <w:rsid w:val="004901DC"/>
    <w:rsid w:val="00490291"/>
    <w:rsid w:val="0049033B"/>
    <w:rsid w:val="0049045D"/>
    <w:rsid w:val="00490765"/>
    <w:rsid w:val="0049094E"/>
    <w:rsid w:val="00490A5E"/>
    <w:rsid w:val="00490A98"/>
    <w:rsid w:val="00490D53"/>
    <w:rsid w:val="00491270"/>
    <w:rsid w:val="0049133F"/>
    <w:rsid w:val="0049138E"/>
    <w:rsid w:val="004913D0"/>
    <w:rsid w:val="004917CF"/>
    <w:rsid w:val="004918BC"/>
    <w:rsid w:val="004919D3"/>
    <w:rsid w:val="00491EA3"/>
    <w:rsid w:val="00491EFD"/>
    <w:rsid w:val="00491F31"/>
    <w:rsid w:val="00492212"/>
    <w:rsid w:val="004923FC"/>
    <w:rsid w:val="00492B48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75"/>
    <w:rsid w:val="00494ABE"/>
    <w:rsid w:val="00494C9D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F56"/>
    <w:rsid w:val="0049618D"/>
    <w:rsid w:val="00496466"/>
    <w:rsid w:val="0049674D"/>
    <w:rsid w:val="0049698A"/>
    <w:rsid w:val="00496AD3"/>
    <w:rsid w:val="00496B83"/>
    <w:rsid w:val="00496BC9"/>
    <w:rsid w:val="00496BFE"/>
    <w:rsid w:val="00496DC5"/>
    <w:rsid w:val="00497BF2"/>
    <w:rsid w:val="00497C74"/>
    <w:rsid w:val="00497D04"/>
    <w:rsid w:val="00497D4D"/>
    <w:rsid w:val="00497D57"/>
    <w:rsid w:val="004A002F"/>
    <w:rsid w:val="004A01BD"/>
    <w:rsid w:val="004A01D9"/>
    <w:rsid w:val="004A0301"/>
    <w:rsid w:val="004A049F"/>
    <w:rsid w:val="004A06C7"/>
    <w:rsid w:val="004A0C34"/>
    <w:rsid w:val="004A0DD0"/>
    <w:rsid w:val="004A0FD4"/>
    <w:rsid w:val="004A0FE4"/>
    <w:rsid w:val="004A1251"/>
    <w:rsid w:val="004A1BFC"/>
    <w:rsid w:val="004A1CDC"/>
    <w:rsid w:val="004A1D33"/>
    <w:rsid w:val="004A1D8C"/>
    <w:rsid w:val="004A1E30"/>
    <w:rsid w:val="004A1ECA"/>
    <w:rsid w:val="004A1F12"/>
    <w:rsid w:val="004A2129"/>
    <w:rsid w:val="004A22B9"/>
    <w:rsid w:val="004A234A"/>
    <w:rsid w:val="004A28C0"/>
    <w:rsid w:val="004A2906"/>
    <w:rsid w:val="004A2CAC"/>
    <w:rsid w:val="004A3267"/>
    <w:rsid w:val="004A336D"/>
    <w:rsid w:val="004A33E1"/>
    <w:rsid w:val="004A346E"/>
    <w:rsid w:val="004A34A2"/>
    <w:rsid w:val="004A3B65"/>
    <w:rsid w:val="004A3F56"/>
    <w:rsid w:val="004A4307"/>
    <w:rsid w:val="004A45EC"/>
    <w:rsid w:val="004A5BFC"/>
    <w:rsid w:val="004A5FE9"/>
    <w:rsid w:val="004A625C"/>
    <w:rsid w:val="004A648C"/>
    <w:rsid w:val="004A64EE"/>
    <w:rsid w:val="004A6634"/>
    <w:rsid w:val="004A66E4"/>
    <w:rsid w:val="004A6CF6"/>
    <w:rsid w:val="004A7039"/>
    <w:rsid w:val="004A73A9"/>
    <w:rsid w:val="004A7796"/>
    <w:rsid w:val="004A77B6"/>
    <w:rsid w:val="004A7B68"/>
    <w:rsid w:val="004B0039"/>
    <w:rsid w:val="004B01C2"/>
    <w:rsid w:val="004B0AA2"/>
    <w:rsid w:val="004B0D43"/>
    <w:rsid w:val="004B0DF2"/>
    <w:rsid w:val="004B0E57"/>
    <w:rsid w:val="004B166C"/>
    <w:rsid w:val="004B1CC3"/>
    <w:rsid w:val="004B1DD5"/>
    <w:rsid w:val="004B2B95"/>
    <w:rsid w:val="004B30D4"/>
    <w:rsid w:val="004B3284"/>
    <w:rsid w:val="004B3410"/>
    <w:rsid w:val="004B345B"/>
    <w:rsid w:val="004B364C"/>
    <w:rsid w:val="004B4057"/>
    <w:rsid w:val="004B4532"/>
    <w:rsid w:val="004B45D5"/>
    <w:rsid w:val="004B47F8"/>
    <w:rsid w:val="004B4C47"/>
    <w:rsid w:val="004B4FB7"/>
    <w:rsid w:val="004B54B3"/>
    <w:rsid w:val="004B54B7"/>
    <w:rsid w:val="004B5702"/>
    <w:rsid w:val="004B5867"/>
    <w:rsid w:val="004B5B97"/>
    <w:rsid w:val="004B5BC0"/>
    <w:rsid w:val="004B5CA7"/>
    <w:rsid w:val="004B5FDC"/>
    <w:rsid w:val="004B61C3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172"/>
    <w:rsid w:val="004C11BE"/>
    <w:rsid w:val="004C179C"/>
    <w:rsid w:val="004C1AB9"/>
    <w:rsid w:val="004C1B73"/>
    <w:rsid w:val="004C1E11"/>
    <w:rsid w:val="004C1F69"/>
    <w:rsid w:val="004C2651"/>
    <w:rsid w:val="004C2890"/>
    <w:rsid w:val="004C2A3B"/>
    <w:rsid w:val="004C2A94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CF1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D8C"/>
    <w:rsid w:val="004C7E4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998"/>
    <w:rsid w:val="004D1A0C"/>
    <w:rsid w:val="004D256D"/>
    <w:rsid w:val="004D25FC"/>
    <w:rsid w:val="004D2675"/>
    <w:rsid w:val="004D27E4"/>
    <w:rsid w:val="004D2BD1"/>
    <w:rsid w:val="004D2C4E"/>
    <w:rsid w:val="004D2D63"/>
    <w:rsid w:val="004D3234"/>
    <w:rsid w:val="004D3486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2BB"/>
    <w:rsid w:val="004D5496"/>
    <w:rsid w:val="004D5660"/>
    <w:rsid w:val="004D5788"/>
    <w:rsid w:val="004D5892"/>
    <w:rsid w:val="004D5B99"/>
    <w:rsid w:val="004D6033"/>
    <w:rsid w:val="004D66AA"/>
    <w:rsid w:val="004D66CD"/>
    <w:rsid w:val="004D67F4"/>
    <w:rsid w:val="004D6C06"/>
    <w:rsid w:val="004D6FB7"/>
    <w:rsid w:val="004D703E"/>
    <w:rsid w:val="004D72DB"/>
    <w:rsid w:val="004D739A"/>
    <w:rsid w:val="004D756B"/>
    <w:rsid w:val="004D79AE"/>
    <w:rsid w:val="004D7F7F"/>
    <w:rsid w:val="004E0091"/>
    <w:rsid w:val="004E01F9"/>
    <w:rsid w:val="004E02C9"/>
    <w:rsid w:val="004E066F"/>
    <w:rsid w:val="004E067A"/>
    <w:rsid w:val="004E0997"/>
    <w:rsid w:val="004E0A5B"/>
    <w:rsid w:val="004E0AC5"/>
    <w:rsid w:val="004E0CA5"/>
    <w:rsid w:val="004E0EF7"/>
    <w:rsid w:val="004E113A"/>
    <w:rsid w:val="004E11F5"/>
    <w:rsid w:val="004E147B"/>
    <w:rsid w:val="004E1C9E"/>
    <w:rsid w:val="004E1E02"/>
    <w:rsid w:val="004E1F0A"/>
    <w:rsid w:val="004E1F1A"/>
    <w:rsid w:val="004E1FC4"/>
    <w:rsid w:val="004E262A"/>
    <w:rsid w:val="004E26A6"/>
    <w:rsid w:val="004E2B50"/>
    <w:rsid w:val="004E2D9D"/>
    <w:rsid w:val="004E2E9D"/>
    <w:rsid w:val="004E32C9"/>
    <w:rsid w:val="004E3422"/>
    <w:rsid w:val="004E3448"/>
    <w:rsid w:val="004E3C3C"/>
    <w:rsid w:val="004E3EA5"/>
    <w:rsid w:val="004E4135"/>
    <w:rsid w:val="004E44D2"/>
    <w:rsid w:val="004E475B"/>
    <w:rsid w:val="004E477E"/>
    <w:rsid w:val="004E47E4"/>
    <w:rsid w:val="004E49B1"/>
    <w:rsid w:val="004E49F0"/>
    <w:rsid w:val="004E4AD7"/>
    <w:rsid w:val="004E4D8E"/>
    <w:rsid w:val="004E4FB0"/>
    <w:rsid w:val="004E5178"/>
    <w:rsid w:val="004E51A9"/>
    <w:rsid w:val="004E5454"/>
    <w:rsid w:val="004E54A8"/>
    <w:rsid w:val="004E57FC"/>
    <w:rsid w:val="004E5AD6"/>
    <w:rsid w:val="004E61DC"/>
    <w:rsid w:val="004E64C6"/>
    <w:rsid w:val="004E6859"/>
    <w:rsid w:val="004E685F"/>
    <w:rsid w:val="004E6D82"/>
    <w:rsid w:val="004E6DE3"/>
    <w:rsid w:val="004E6F4E"/>
    <w:rsid w:val="004E7004"/>
    <w:rsid w:val="004E76C1"/>
    <w:rsid w:val="004E76CD"/>
    <w:rsid w:val="004E78B5"/>
    <w:rsid w:val="004E7967"/>
    <w:rsid w:val="004E7B63"/>
    <w:rsid w:val="004E7FC8"/>
    <w:rsid w:val="004F004F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3ED"/>
    <w:rsid w:val="004F367B"/>
    <w:rsid w:val="004F4000"/>
    <w:rsid w:val="004F40D4"/>
    <w:rsid w:val="004F4419"/>
    <w:rsid w:val="004F4721"/>
    <w:rsid w:val="004F4AC5"/>
    <w:rsid w:val="004F4E59"/>
    <w:rsid w:val="004F4E8C"/>
    <w:rsid w:val="004F4F2A"/>
    <w:rsid w:val="004F507F"/>
    <w:rsid w:val="004F5A9C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74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ED"/>
    <w:rsid w:val="00501EEA"/>
    <w:rsid w:val="00502329"/>
    <w:rsid w:val="0050273A"/>
    <w:rsid w:val="00502CD8"/>
    <w:rsid w:val="00503054"/>
    <w:rsid w:val="005030A7"/>
    <w:rsid w:val="005030E8"/>
    <w:rsid w:val="0050333C"/>
    <w:rsid w:val="00503498"/>
    <w:rsid w:val="0050389D"/>
    <w:rsid w:val="00503962"/>
    <w:rsid w:val="00503DB1"/>
    <w:rsid w:val="00504B2A"/>
    <w:rsid w:val="00504F10"/>
    <w:rsid w:val="00504F20"/>
    <w:rsid w:val="005050A4"/>
    <w:rsid w:val="0050559E"/>
    <w:rsid w:val="00505B61"/>
    <w:rsid w:val="0050617C"/>
    <w:rsid w:val="0050626E"/>
    <w:rsid w:val="00506C5E"/>
    <w:rsid w:val="00506E67"/>
    <w:rsid w:val="00506EE0"/>
    <w:rsid w:val="005072ED"/>
    <w:rsid w:val="00507903"/>
    <w:rsid w:val="005100DF"/>
    <w:rsid w:val="005102FB"/>
    <w:rsid w:val="0051048A"/>
    <w:rsid w:val="0051053D"/>
    <w:rsid w:val="0051082B"/>
    <w:rsid w:val="00510842"/>
    <w:rsid w:val="00510B97"/>
    <w:rsid w:val="00510E72"/>
    <w:rsid w:val="00510ECC"/>
    <w:rsid w:val="005118D8"/>
    <w:rsid w:val="00511975"/>
    <w:rsid w:val="005119FA"/>
    <w:rsid w:val="00511A1C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839"/>
    <w:rsid w:val="00514876"/>
    <w:rsid w:val="00514998"/>
    <w:rsid w:val="00514C39"/>
    <w:rsid w:val="00514DBA"/>
    <w:rsid w:val="00515259"/>
    <w:rsid w:val="005152EA"/>
    <w:rsid w:val="00515653"/>
    <w:rsid w:val="00515740"/>
    <w:rsid w:val="005157F9"/>
    <w:rsid w:val="0051591E"/>
    <w:rsid w:val="00515A36"/>
    <w:rsid w:val="00515C34"/>
    <w:rsid w:val="00515FB7"/>
    <w:rsid w:val="0051603C"/>
    <w:rsid w:val="00516184"/>
    <w:rsid w:val="005162F9"/>
    <w:rsid w:val="00516A67"/>
    <w:rsid w:val="00516DBF"/>
    <w:rsid w:val="00516FC5"/>
    <w:rsid w:val="00517230"/>
    <w:rsid w:val="0051766F"/>
    <w:rsid w:val="00517688"/>
    <w:rsid w:val="00517A1A"/>
    <w:rsid w:val="00517B4E"/>
    <w:rsid w:val="00517D6F"/>
    <w:rsid w:val="00520023"/>
    <w:rsid w:val="00520557"/>
    <w:rsid w:val="00520576"/>
    <w:rsid w:val="0052090A"/>
    <w:rsid w:val="00520B02"/>
    <w:rsid w:val="00520BFE"/>
    <w:rsid w:val="0052145A"/>
    <w:rsid w:val="00521473"/>
    <w:rsid w:val="005214C9"/>
    <w:rsid w:val="0052191C"/>
    <w:rsid w:val="00521D48"/>
    <w:rsid w:val="00521ED1"/>
    <w:rsid w:val="00521F99"/>
    <w:rsid w:val="0052214C"/>
    <w:rsid w:val="005223C5"/>
    <w:rsid w:val="00522542"/>
    <w:rsid w:val="0052262C"/>
    <w:rsid w:val="00522784"/>
    <w:rsid w:val="005227E1"/>
    <w:rsid w:val="005229E9"/>
    <w:rsid w:val="00522A2C"/>
    <w:rsid w:val="00522C2D"/>
    <w:rsid w:val="00522DE1"/>
    <w:rsid w:val="005238D2"/>
    <w:rsid w:val="005241FF"/>
    <w:rsid w:val="0052427A"/>
    <w:rsid w:val="0052434A"/>
    <w:rsid w:val="00524400"/>
    <w:rsid w:val="005245DB"/>
    <w:rsid w:val="005249B6"/>
    <w:rsid w:val="00524A05"/>
    <w:rsid w:val="00524B7F"/>
    <w:rsid w:val="00524C54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95"/>
    <w:rsid w:val="00525E77"/>
    <w:rsid w:val="00526287"/>
    <w:rsid w:val="0052652C"/>
    <w:rsid w:val="00526596"/>
    <w:rsid w:val="00526642"/>
    <w:rsid w:val="00527104"/>
    <w:rsid w:val="00527132"/>
    <w:rsid w:val="005271FE"/>
    <w:rsid w:val="005273CF"/>
    <w:rsid w:val="00527490"/>
    <w:rsid w:val="00527844"/>
    <w:rsid w:val="00527C7D"/>
    <w:rsid w:val="00530291"/>
    <w:rsid w:val="0053042E"/>
    <w:rsid w:val="0053067E"/>
    <w:rsid w:val="005308DE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65"/>
    <w:rsid w:val="005321A0"/>
    <w:rsid w:val="005321AA"/>
    <w:rsid w:val="0053237E"/>
    <w:rsid w:val="005327AD"/>
    <w:rsid w:val="0053280B"/>
    <w:rsid w:val="00532A94"/>
    <w:rsid w:val="00532C4F"/>
    <w:rsid w:val="00532CF0"/>
    <w:rsid w:val="00532D0A"/>
    <w:rsid w:val="00532E67"/>
    <w:rsid w:val="0053305E"/>
    <w:rsid w:val="005330D6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085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877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17E"/>
    <w:rsid w:val="00537579"/>
    <w:rsid w:val="00537666"/>
    <w:rsid w:val="0053777D"/>
    <w:rsid w:val="005378E1"/>
    <w:rsid w:val="005379E4"/>
    <w:rsid w:val="00537A73"/>
    <w:rsid w:val="00537C76"/>
    <w:rsid w:val="00537CB4"/>
    <w:rsid w:val="00537CF7"/>
    <w:rsid w:val="00540502"/>
    <w:rsid w:val="005407B1"/>
    <w:rsid w:val="00540F98"/>
    <w:rsid w:val="005410D4"/>
    <w:rsid w:val="00541340"/>
    <w:rsid w:val="00541422"/>
    <w:rsid w:val="00541591"/>
    <w:rsid w:val="0054162D"/>
    <w:rsid w:val="00541680"/>
    <w:rsid w:val="00541832"/>
    <w:rsid w:val="005419C8"/>
    <w:rsid w:val="00541AC7"/>
    <w:rsid w:val="00541BA4"/>
    <w:rsid w:val="00541C2F"/>
    <w:rsid w:val="00542579"/>
    <w:rsid w:val="005426D6"/>
    <w:rsid w:val="0054272F"/>
    <w:rsid w:val="00542A58"/>
    <w:rsid w:val="00542B3C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18"/>
    <w:rsid w:val="005442E6"/>
    <w:rsid w:val="00544695"/>
    <w:rsid w:val="00544762"/>
    <w:rsid w:val="0054476B"/>
    <w:rsid w:val="005449B0"/>
    <w:rsid w:val="00544A22"/>
    <w:rsid w:val="00544E33"/>
    <w:rsid w:val="0054545C"/>
    <w:rsid w:val="0054579A"/>
    <w:rsid w:val="00545BD9"/>
    <w:rsid w:val="00545CB1"/>
    <w:rsid w:val="00545F17"/>
    <w:rsid w:val="005461E5"/>
    <w:rsid w:val="005463A7"/>
    <w:rsid w:val="00546576"/>
    <w:rsid w:val="00547556"/>
    <w:rsid w:val="00547616"/>
    <w:rsid w:val="00547667"/>
    <w:rsid w:val="00547CC9"/>
    <w:rsid w:val="00547CE7"/>
    <w:rsid w:val="00550217"/>
    <w:rsid w:val="005505E3"/>
    <w:rsid w:val="00550C05"/>
    <w:rsid w:val="00550FC2"/>
    <w:rsid w:val="005511D9"/>
    <w:rsid w:val="005513DE"/>
    <w:rsid w:val="00551589"/>
    <w:rsid w:val="00551651"/>
    <w:rsid w:val="00551707"/>
    <w:rsid w:val="005518D2"/>
    <w:rsid w:val="0055190E"/>
    <w:rsid w:val="00551C06"/>
    <w:rsid w:val="00551FDB"/>
    <w:rsid w:val="005522CF"/>
    <w:rsid w:val="00552412"/>
    <w:rsid w:val="005528DE"/>
    <w:rsid w:val="00552F68"/>
    <w:rsid w:val="005534EA"/>
    <w:rsid w:val="005539FA"/>
    <w:rsid w:val="00553D2D"/>
    <w:rsid w:val="00553F23"/>
    <w:rsid w:val="005543C1"/>
    <w:rsid w:val="0055465A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BBB"/>
    <w:rsid w:val="00555CBC"/>
    <w:rsid w:val="0055630F"/>
    <w:rsid w:val="00556A89"/>
    <w:rsid w:val="00556F4D"/>
    <w:rsid w:val="0055707C"/>
    <w:rsid w:val="005570DC"/>
    <w:rsid w:val="00557253"/>
    <w:rsid w:val="0055731D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1E1"/>
    <w:rsid w:val="005612E1"/>
    <w:rsid w:val="00561340"/>
    <w:rsid w:val="00561653"/>
    <w:rsid w:val="00561F94"/>
    <w:rsid w:val="0056248B"/>
    <w:rsid w:val="00562601"/>
    <w:rsid w:val="00562912"/>
    <w:rsid w:val="00562A76"/>
    <w:rsid w:val="00562BFF"/>
    <w:rsid w:val="00562D56"/>
    <w:rsid w:val="00562DC0"/>
    <w:rsid w:val="00563762"/>
    <w:rsid w:val="00563A18"/>
    <w:rsid w:val="00563AAE"/>
    <w:rsid w:val="00563CB9"/>
    <w:rsid w:val="00563D3C"/>
    <w:rsid w:val="00563E58"/>
    <w:rsid w:val="00563FA6"/>
    <w:rsid w:val="00564278"/>
    <w:rsid w:val="00564559"/>
    <w:rsid w:val="00564BC4"/>
    <w:rsid w:val="00564C2B"/>
    <w:rsid w:val="00564D13"/>
    <w:rsid w:val="00564F3C"/>
    <w:rsid w:val="00565350"/>
    <w:rsid w:val="005654BE"/>
    <w:rsid w:val="00565740"/>
    <w:rsid w:val="00565A32"/>
    <w:rsid w:val="00565B1C"/>
    <w:rsid w:val="00565FCF"/>
    <w:rsid w:val="00566142"/>
    <w:rsid w:val="005665F5"/>
    <w:rsid w:val="0056699C"/>
    <w:rsid w:val="00566AE3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117"/>
    <w:rsid w:val="005704A3"/>
    <w:rsid w:val="005704B2"/>
    <w:rsid w:val="00570523"/>
    <w:rsid w:val="0057085D"/>
    <w:rsid w:val="005709C0"/>
    <w:rsid w:val="00570A34"/>
    <w:rsid w:val="00570ABA"/>
    <w:rsid w:val="00570BEE"/>
    <w:rsid w:val="00570D03"/>
    <w:rsid w:val="00570D42"/>
    <w:rsid w:val="005712EA"/>
    <w:rsid w:val="005712EF"/>
    <w:rsid w:val="0057141B"/>
    <w:rsid w:val="00571740"/>
    <w:rsid w:val="00571AD2"/>
    <w:rsid w:val="00571BAB"/>
    <w:rsid w:val="00571BF0"/>
    <w:rsid w:val="0057203E"/>
    <w:rsid w:val="00572090"/>
    <w:rsid w:val="0057227E"/>
    <w:rsid w:val="00572294"/>
    <w:rsid w:val="0057243F"/>
    <w:rsid w:val="00572447"/>
    <w:rsid w:val="0057249C"/>
    <w:rsid w:val="0057266E"/>
    <w:rsid w:val="00572C09"/>
    <w:rsid w:val="00572D11"/>
    <w:rsid w:val="0057306F"/>
    <w:rsid w:val="0057314F"/>
    <w:rsid w:val="00573227"/>
    <w:rsid w:val="0057325D"/>
    <w:rsid w:val="005734E9"/>
    <w:rsid w:val="005735F1"/>
    <w:rsid w:val="00573A13"/>
    <w:rsid w:val="00574113"/>
    <w:rsid w:val="0057456C"/>
    <w:rsid w:val="00574575"/>
    <w:rsid w:val="00574613"/>
    <w:rsid w:val="00574797"/>
    <w:rsid w:val="00574814"/>
    <w:rsid w:val="00574997"/>
    <w:rsid w:val="00575448"/>
    <w:rsid w:val="005755A7"/>
    <w:rsid w:val="0057573D"/>
    <w:rsid w:val="00575797"/>
    <w:rsid w:val="00575A34"/>
    <w:rsid w:val="00575DA2"/>
    <w:rsid w:val="00576413"/>
    <w:rsid w:val="00576702"/>
    <w:rsid w:val="00576ADA"/>
    <w:rsid w:val="00576AF5"/>
    <w:rsid w:val="00576B20"/>
    <w:rsid w:val="00576C62"/>
    <w:rsid w:val="00577229"/>
    <w:rsid w:val="00577401"/>
    <w:rsid w:val="005779D2"/>
    <w:rsid w:val="00577B47"/>
    <w:rsid w:val="0058084A"/>
    <w:rsid w:val="005808A6"/>
    <w:rsid w:val="00580B0D"/>
    <w:rsid w:val="00580B2E"/>
    <w:rsid w:val="00580C87"/>
    <w:rsid w:val="00580D0B"/>
    <w:rsid w:val="00580F86"/>
    <w:rsid w:val="00581670"/>
    <w:rsid w:val="005817A3"/>
    <w:rsid w:val="0058180B"/>
    <w:rsid w:val="005821FD"/>
    <w:rsid w:val="00582268"/>
    <w:rsid w:val="005822FA"/>
    <w:rsid w:val="005824EA"/>
    <w:rsid w:val="00582703"/>
    <w:rsid w:val="0058290E"/>
    <w:rsid w:val="00582A4D"/>
    <w:rsid w:val="005837AA"/>
    <w:rsid w:val="00583DEB"/>
    <w:rsid w:val="00583E3A"/>
    <w:rsid w:val="00583FB4"/>
    <w:rsid w:val="005843C1"/>
    <w:rsid w:val="00584880"/>
    <w:rsid w:val="00584F45"/>
    <w:rsid w:val="005850E7"/>
    <w:rsid w:val="00585254"/>
    <w:rsid w:val="0058551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7221"/>
    <w:rsid w:val="00587661"/>
    <w:rsid w:val="00587D43"/>
    <w:rsid w:val="00587E66"/>
    <w:rsid w:val="005904A2"/>
    <w:rsid w:val="00590602"/>
    <w:rsid w:val="0059071E"/>
    <w:rsid w:val="00590C9E"/>
    <w:rsid w:val="00590E71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73F"/>
    <w:rsid w:val="005928B5"/>
    <w:rsid w:val="00592A45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1D3"/>
    <w:rsid w:val="005946F4"/>
    <w:rsid w:val="00595D77"/>
    <w:rsid w:val="00595EC6"/>
    <w:rsid w:val="005960F3"/>
    <w:rsid w:val="005961AE"/>
    <w:rsid w:val="0059659E"/>
    <w:rsid w:val="00596648"/>
    <w:rsid w:val="005969DB"/>
    <w:rsid w:val="00596E19"/>
    <w:rsid w:val="00597024"/>
    <w:rsid w:val="0059713C"/>
    <w:rsid w:val="005972A4"/>
    <w:rsid w:val="005976E9"/>
    <w:rsid w:val="00597776"/>
    <w:rsid w:val="00597AD5"/>
    <w:rsid w:val="00597DED"/>
    <w:rsid w:val="005A05A7"/>
    <w:rsid w:val="005A064E"/>
    <w:rsid w:val="005A0962"/>
    <w:rsid w:val="005A0CE6"/>
    <w:rsid w:val="005A0D4D"/>
    <w:rsid w:val="005A0DBB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C90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DA4"/>
    <w:rsid w:val="005A4EF4"/>
    <w:rsid w:val="005A56A2"/>
    <w:rsid w:val="005A5BFE"/>
    <w:rsid w:val="005A5C42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695"/>
    <w:rsid w:val="005B072A"/>
    <w:rsid w:val="005B11E7"/>
    <w:rsid w:val="005B1412"/>
    <w:rsid w:val="005B155D"/>
    <w:rsid w:val="005B15BF"/>
    <w:rsid w:val="005B1616"/>
    <w:rsid w:val="005B169B"/>
    <w:rsid w:val="005B1B58"/>
    <w:rsid w:val="005B1F3E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63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360"/>
    <w:rsid w:val="005B44EF"/>
    <w:rsid w:val="005B4615"/>
    <w:rsid w:val="005B477C"/>
    <w:rsid w:val="005B47A7"/>
    <w:rsid w:val="005B4881"/>
    <w:rsid w:val="005B48F9"/>
    <w:rsid w:val="005B4A43"/>
    <w:rsid w:val="005B50A0"/>
    <w:rsid w:val="005B5464"/>
    <w:rsid w:val="005B55EA"/>
    <w:rsid w:val="005B56D6"/>
    <w:rsid w:val="005B5706"/>
    <w:rsid w:val="005B5A7C"/>
    <w:rsid w:val="005B5D69"/>
    <w:rsid w:val="005B5EF7"/>
    <w:rsid w:val="005B6094"/>
    <w:rsid w:val="005B6367"/>
    <w:rsid w:val="005B6629"/>
    <w:rsid w:val="005B666B"/>
    <w:rsid w:val="005B6769"/>
    <w:rsid w:val="005B68B9"/>
    <w:rsid w:val="005B6BCC"/>
    <w:rsid w:val="005B6C31"/>
    <w:rsid w:val="005B6CC0"/>
    <w:rsid w:val="005B6F45"/>
    <w:rsid w:val="005B7029"/>
    <w:rsid w:val="005B7367"/>
    <w:rsid w:val="005B73A2"/>
    <w:rsid w:val="005B78C1"/>
    <w:rsid w:val="005B7C89"/>
    <w:rsid w:val="005C02C7"/>
    <w:rsid w:val="005C02CE"/>
    <w:rsid w:val="005C0453"/>
    <w:rsid w:val="005C0783"/>
    <w:rsid w:val="005C0E01"/>
    <w:rsid w:val="005C15B6"/>
    <w:rsid w:val="005C1DAE"/>
    <w:rsid w:val="005C26C9"/>
    <w:rsid w:val="005C276F"/>
    <w:rsid w:val="005C2DFE"/>
    <w:rsid w:val="005C2F41"/>
    <w:rsid w:val="005C2F56"/>
    <w:rsid w:val="005C3082"/>
    <w:rsid w:val="005C32AF"/>
    <w:rsid w:val="005C361F"/>
    <w:rsid w:val="005C383A"/>
    <w:rsid w:val="005C3898"/>
    <w:rsid w:val="005C3AAD"/>
    <w:rsid w:val="005C3B7A"/>
    <w:rsid w:val="005C3F93"/>
    <w:rsid w:val="005C42FF"/>
    <w:rsid w:val="005C4653"/>
    <w:rsid w:val="005C468A"/>
    <w:rsid w:val="005C4871"/>
    <w:rsid w:val="005C49F7"/>
    <w:rsid w:val="005C4C23"/>
    <w:rsid w:val="005C4DDA"/>
    <w:rsid w:val="005C53BD"/>
    <w:rsid w:val="005C55C2"/>
    <w:rsid w:val="005C5751"/>
    <w:rsid w:val="005C579F"/>
    <w:rsid w:val="005C580B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6D52"/>
    <w:rsid w:val="005C711F"/>
    <w:rsid w:val="005C716E"/>
    <w:rsid w:val="005C7219"/>
    <w:rsid w:val="005C725C"/>
    <w:rsid w:val="005C7716"/>
    <w:rsid w:val="005C789B"/>
    <w:rsid w:val="005C7ADF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52A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4354"/>
    <w:rsid w:val="005D4447"/>
    <w:rsid w:val="005D44F2"/>
    <w:rsid w:val="005D459C"/>
    <w:rsid w:val="005D45EF"/>
    <w:rsid w:val="005D46BE"/>
    <w:rsid w:val="005D46C3"/>
    <w:rsid w:val="005D46DC"/>
    <w:rsid w:val="005D497D"/>
    <w:rsid w:val="005D4DF2"/>
    <w:rsid w:val="005D5145"/>
    <w:rsid w:val="005D5ED3"/>
    <w:rsid w:val="005D611B"/>
    <w:rsid w:val="005D625C"/>
    <w:rsid w:val="005D6695"/>
    <w:rsid w:val="005D66D7"/>
    <w:rsid w:val="005D690E"/>
    <w:rsid w:val="005D6C73"/>
    <w:rsid w:val="005D6EE1"/>
    <w:rsid w:val="005D7031"/>
    <w:rsid w:val="005D7151"/>
    <w:rsid w:val="005D71D0"/>
    <w:rsid w:val="005D72D3"/>
    <w:rsid w:val="005D7493"/>
    <w:rsid w:val="005D7541"/>
    <w:rsid w:val="005D79DE"/>
    <w:rsid w:val="005D7D5B"/>
    <w:rsid w:val="005D7DD0"/>
    <w:rsid w:val="005D7F20"/>
    <w:rsid w:val="005E0226"/>
    <w:rsid w:val="005E03AE"/>
    <w:rsid w:val="005E03F3"/>
    <w:rsid w:val="005E0686"/>
    <w:rsid w:val="005E09A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0DD"/>
    <w:rsid w:val="005E336F"/>
    <w:rsid w:val="005E355A"/>
    <w:rsid w:val="005E39AF"/>
    <w:rsid w:val="005E39E5"/>
    <w:rsid w:val="005E3C14"/>
    <w:rsid w:val="005E3E0E"/>
    <w:rsid w:val="005E3E23"/>
    <w:rsid w:val="005E41FB"/>
    <w:rsid w:val="005E42E0"/>
    <w:rsid w:val="005E4335"/>
    <w:rsid w:val="005E4503"/>
    <w:rsid w:val="005E4793"/>
    <w:rsid w:val="005E481E"/>
    <w:rsid w:val="005E4E48"/>
    <w:rsid w:val="005E4F08"/>
    <w:rsid w:val="005E56CF"/>
    <w:rsid w:val="005E56F8"/>
    <w:rsid w:val="005E58FF"/>
    <w:rsid w:val="005E595F"/>
    <w:rsid w:val="005E5A73"/>
    <w:rsid w:val="005E5BFF"/>
    <w:rsid w:val="005E60BE"/>
    <w:rsid w:val="005E60E3"/>
    <w:rsid w:val="005E6253"/>
    <w:rsid w:val="005E638D"/>
    <w:rsid w:val="005E6533"/>
    <w:rsid w:val="005E6581"/>
    <w:rsid w:val="005E669F"/>
    <w:rsid w:val="005E6906"/>
    <w:rsid w:val="005E7184"/>
    <w:rsid w:val="005E758B"/>
    <w:rsid w:val="005E78E3"/>
    <w:rsid w:val="005E7A34"/>
    <w:rsid w:val="005F03E8"/>
    <w:rsid w:val="005F0528"/>
    <w:rsid w:val="005F0652"/>
    <w:rsid w:val="005F0797"/>
    <w:rsid w:val="005F084A"/>
    <w:rsid w:val="005F12E4"/>
    <w:rsid w:val="005F1593"/>
    <w:rsid w:val="005F15A6"/>
    <w:rsid w:val="005F15EB"/>
    <w:rsid w:val="005F164B"/>
    <w:rsid w:val="005F1AC8"/>
    <w:rsid w:val="005F1B2C"/>
    <w:rsid w:val="005F1D67"/>
    <w:rsid w:val="005F21C1"/>
    <w:rsid w:val="005F2334"/>
    <w:rsid w:val="005F271F"/>
    <w:rsid w:val="005F274F"/>
    <w:rsid w:val="005F2E5B"/>
    <w:rsid w:val="005F2EF2"/>
    <w:rsid w:val="005F2FC3"/>
    <w:rsid w:val="005F3274"/>
    <w:rsid w:val="005F377B"/>
    <w:rsid w:val="005F3A11"/>
    <w:rsid w:val="005F3D18"/>
    <w:rsid w:val="005F3FA8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E79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033"/>
    <w:rsid w:val="00602190"/>
    <w:rsid w:val="00602197"/>
    <w:rsid w:val="006023BF"/>
    <w:rsid w:val="0060248D"/>
    <w:rsid w:val="00602637"/>
    <w:rsid w:val="00602737"/>
    <w:rsid w:val="006028E2"/>
    <w:rsid w:val="00602B94"/>
    <w:rsid w:val="00602CB5"/>
    <w:rsid w:val="00602E62"/>
    <w:rsid w:val="0060327A"/>
    <w:rsid w:val="00603718"/>
    <w:rsid w:val="00603773"/>
    <w:rsid w:val="00603921"/>
    <w:rsid w:val="00603BB7"/>
    <w:rsid w:val="00603BC1"/>
    <w:rsid w:val="00603C09"/>
    <w:rsid w:val="00604103"/>
    <w:rsid w:val="00604A9A"/>
    <w:rsid w:val="00604E0D"/>
    <w:rsid w:val="00604E44"/>
    <w:rsid w:val="00605210"/>
    <w:rsid w:val="006056D8"/>
    <w:rsid w:val="00606247"/>
    <w:rsid w:val="0060624A"/>
    <w:rsid w:val="0060680C"/>
    <w:rsid w:val="00606B1E"/>
    <w:rsid w:val="00606F0F"/>
    <w:rsid w:val="006073B3"/>
    <w:rsid w:val="006074F3"/>
    <w:rsid w:val="00607A77"/>
    <w:rsid w:val="00607DA6"/>
    <w:rsid w:val="00607F54"/>
    <w:rsid w:val="006104FD"/>
    <w:rsid w:val="00610662"/>
    <w:rsid w:val="00610686"/>
    <w:rsid w:val="006109C5"/>
    <w:rsid w:val="00610D3A"/>
    <w:rsid w:val="00610DE1"/>
    <w:rsid w:val="00610F0A"/>
    <w:rsid w:val="006110E9"/>
    <w:rsid w:val="006112BB"/>
    <w:rsid w:val="00611AB0"/>
    <w:rsid w:val="00611C2B"/>
    <w:rsid w:val="00612353"/>
    <w:rsid w:val="006127F0"/>
    <w:rsid w:val="00612E5C"/>
    <w:rsid w:val="00612F78"/>
    <w:rsid w:val="00613304"/>
    <w:rsid w:val="00613542"/>
    <w:rsid w:val="00613C1E"/>
    <w:rsid w:val="0061416E"/>
    <w:rsid w:val="006143E0"/>
    <w:rsid w:val="00614789"/>
    <w:rsid w:val="006147F7"/>
    <w:rsid w:val="00614956"/>
    <w:rsid w:val="00614990"/>
    <w:rsid w:val="00614CCB"/>
    <w:rsid w:val="00615184"/>
    <w:rsid w:val="00615401"/>
    <w:rsid w:val="006157F8"/>
    <w:rsid w:val="0061595A"/>
    <w:rsid w:val="0061597E"/>
    <w:rsid w:val="00615B86"/>
    <w:rsid w:val="00615C80"/>
    <w:rsid w:val="00615D01"/>
    <w:rsid w:val="00616069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649"/>
    <w:rsid w:val="00621A62"/>
    <w:rsid w:val="00621C93"/>
    <w:rsid w:val="00622192"/>
    <w:rsid w:val="0062227A"/>
    <w:rsid w:val="006223A5"/>
    <w:rsid w:val="0062243A"/>
    <w:rsid w:val="00622465"/>
    <w:rsid w:val="00622614"/>
    <w:rsid w:val="006226BF"/>
    <w:rsid w:val="006228C7"/>
    <w:rsid w:val="00622B5A"/>
    <w:rsid w:val="00622C23"/>
    <w:rsid w:val="00622D72"/>
    <w:rsid w:val="00622FF8"/>
    <w:rsid w:val="00623690"/>
    <w:rsid w:val="006239B6"/>
    <w:rsid w:val="00623BC4"/>
    <w:rsid w:val="00624328"/>
    <w:rsid w:val="00624696"/>
    <w:rsid w:val="006247DE"/>
    <w:rsid w:val="006249B3"/>
    <w:rsid w:val="006254E3"/>
    <w:rsid w:val="006255ED"/>
    <w:rsid w:val="00625626"/>
    <w:rsid w:val="00625ED3"/>
    <w:rsid w:val="006265DB"/>
    <w:rsid w:val="00626641"/>
    <w:rsid w:val="00626746"/>
    <w:rsid w:val="0062682A"/>
    <w:rsid w:val="0062682D"/>
    <w:rsid w:val="00626AAF"/>
    <w:rsid w:val="00626AEA"/>
    <w:rsid w:val="00627023"/>
    <w:rsid w:val="0062707C"/>
    <w:rsid w:val="0062711C"/>
    <w:rsid w:val="006271F2"/>
    <w:rsid w:val="00627227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3E4"/>
    <w:rsid w:val="00630618"/>
    <w:rsid w:val="00630805"/>
    <w:rsid w:val="006308F0"/>
    <w:rsid w:val="00630923"/>
    <w:rsid w:val="00630DDC"/>
    <w:rsid w:val="00630E31"/>
    <w:rsid w:val="00631000"/>
    <w:rsid w:val="00631003"/>
    <w:rsid w:val="00631168"/>
    <w:rsid w:val="006312D2"/>
    <w:rsid w:val="00631378"/>
    <w:rsid w:val="0063152A"/>
    <w:rsid w:val="006315FA"/>
    <w:rsid w:val="006316F6"/>
    <w:rsid w:val="00631BD0"/>
    <w:rsid w:val="0063227B"/>
    <w:rsid w:val="006322AD"/>
    <w:rsid w:val="0063231A"/>
    <w:rsid w:val="0063234A"/>
    <w:rsid w:val="00632710"/>
    <w:rsid w:val="00632A44"/>
    <w:rsid w:val="00632AC1"/>
    <w:rsid w:val="00632B04"/>
    <w:rsid w:val="00632ED9"/>
    <w:rsid w:val="006330A0"/>
    <w:rsid w:val="0063339C"/>
    <w:rsid w:val="00633592"/>
    <w:rsid w:val="006336DC"/>
    <w:rsid w:val="00633940"/>
    <w:rsid w:val="00633A02"/>
    <w:rsid w:val="00633AD0"/>
    <w:rsid w:val="00633B02"/>
    <w:rsid w:val="0063451C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A65"/>
    <w:rsid w:val="00640C31"/>
    <w:rsid w:val="00640C83"/>
    <w:rsid w:val="00640EE3"/>
    <w:rsid w:val="00640F24"/>
    <w:rsid w:val="0064102A"/>
    <w:rsid w:val="0064113B"/>
    <w:rsid w:val="00641322"/>
    <w:rsid w:val="006414A5"/>
    <w:rsid w:val="00641AE5"/>
    <w:rsid w:val="00641C76"/>
    <w:rsid w:val="006420A5"/>
    <w:rsid w:val="0064212E"/>
    <w:rsid w:val="00642183"/>
    <w:rsid w:val="00642243"/>
    <w:rsid w:val="006422FD"/>
    <w:rsid w:val="00642A08"/>
    <w:rsid w:val="00642D91"/>
    <w:rsid w:val="00642E98"/>
    <w:rsid w:val="00643087"/>
    <w:rsid w:val="006432A3"/>
    <w:rsid w:val="00643325"/>
    <w:rsid w:val="0064334E"/>
    <w:rsid w:val="00643941"/>
    <w:rsid w:val="00644127"/>
    <w:rsid w:val="0064429A"/>
    <w:rsid w:val="006446FE"/>
    <w:rsid w:val="00644749"/>
    <w:rsid w:val="00644771"/>
    <w:rsid w:val="006447D2"/>
    <w:rsid w:val="006448FC"/>
    <w:rsid w:val="0064498B"/>
    <w:rsid w:val="006449C2"/>
    <w:rsid w:val="00644E21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5A"/>
    <w:rsid w:val="006467D8"/>
    <w:rsid w:val="00646D7F"/>
    <w:rsid w:val="00646DE8"/>
    <w:rsid w:val="00646DEA"/>
    <w:rsid w:val="00647D4E"/>
    <w:rsid w:val="0065010F"/>
    <w:rsid w:val="006502D2"/>
    <w:rsid w:val="006504CD"/>
    <w:rsid w:val="00650744"/>
    <w:rsid w:val="006509CA"/>
    <w:rsid w:val="00650A9C"/>
    <w:rsid w:val="00650D2B"/>
    <w:rsid w:val="00650FF3"/>
    <w:rsid w:val="00651228"/>
    <w:rsid w:val="00651235"/>
    <w:rsid w:val="00651484"/>
    <w:rsid w:val="006517FA"/>
    <w:rsid w:val="006518AE"/>
    <w:rsid w:val="00651E5E"/>
    <w:rsid w:val="00652378"/>
    <w:rsid w:val="00652592"/>
    <w:rsid w:val="00652C25"/>
    <w:rsid w:val="00652F13"/>
    <w:rsid w:val="00653654"/>
    <w:rsid w:val="00653659"/>
    <w:rsid w:val="006536F1"/>
    <w:rsid w:val="00653824"/>
    <w:rsid w:val="00653A07"/>
    <w:rsid w:val="00653B6A"/>
    <w:rsid w:val="00653D2E"/>
    <w:rsid w:val="00653DDC"/>
    <w:rsid w:val="00653FA2"/>
    <w:rsid w:val="00653FEB"/>
    <w:rsid w:val="006546C2"/>
    <w:rsid w:val="00654A70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CB"/>
    <w:rsid w:val="00656EDB"/>
    <w:rsid w:val="00656FD6"/>
    <w:rsid w:val="0065732D"/>
    <w:rsid w:val="0065736F"/>
    <w:rsid w:val="00657588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4E1"/>
    <w:rsid w:val="00662AB3"/>
    <w:rsid w:val="00662BD3"/>
    <w:rsid w:val="0066315F"/>
    <w:rsid w:val="006631FC"/>
    <w:rsid w:val="00663425"/>
    <w:rsid w:val="006637F0"/>
    <w:rsid w:val="00663800"/>
    <w:rsid w:val="00663B8A"/>
    <w:rsid w:val="00663D20"/>
    <w:rsid w:val="00664034"/>
    <w:rsid w:val="00664091"/>
    <w:rsid w:val="006644E1"/>
    <w:rsid w:val="00664522"/>
    <w:rsid w:val="00664A3D"/>
    <w:rsid w:val="00664AF0"/>
    <w:rsid w:val="00664C1E"/>
    <w:rsid w:val="00664DBF"/>
    <w:rsid w:val="00665263"/>
    <w:rsid w:val="006658AD"/>
    <w:rsid w:val="006658CD"/>
    <w:rsid w:val="00665A7D"/>
    <w:rsid w:val="00665B01"/>
    <w:rsid w:val="00666079"/>
    <w:rsid w:val="00666096"/>
    <w:rsid w:val="00666363"/>
    <w:rsid w:val="00666626"/>
    <w:rsid w:val="006666CE"/>
    <w:rsid w:val="006668D2"/>
    <w:rsid w:val="00666DE4"/>
    <w:rsid w:val="00666E41"/>
    <w:rsid w:val="00666E61"/>
    <w:rsid w:val="00666E62"/>
    <w:rsid w:val="00666E63"/>
    <w:rsid w:val="00666EFF"/>
    <w:rsid w:val="0066700A"/>
    <w:rsid w:val="00667137"/>
    <w:rsid w:val="0066746F"/>
    <w:rsid w:val="00667517"/>
    <w:rsid w:val="0066770D"/>
    <w:rsid w:val="00667E75"/>
    <w:rsid w:val="006701F3"/>
    <w:rsid w:val="00670797"/>
    <w:rsid w:val="00670B30"/>
    <w:rsid w:val="00670C03"/>
    <w:rsid w:val="00670DBA"/>
    <w:rsid w:val="0067141C"/>
    <w:rsid w:val="006716B7"/>
    <w:rsid w:val="00671AC7"/>
    <w:rsid w:val="00671C9E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10E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6E6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EA3"/>
    <w:rsid w:val="00681FB8"/>
    <w:rsid w:val="00682213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EC9"/>
    <w:rsid w:val="00684F3D"/>
    <w:rsid w:val="0068521E"/>
    <w:rsid w:val="00685383"/>
    <w:rsid w:val="00685689"/>
    <w:rsid w:val="00685698"/>
    <w:rsid w:val="00685E4B"/>
    <w:rsid w:val="0068614E"/>
    <w:rsid w:val="0068630F"/>
    <w:rsid w:val="00686337"/>
    <w:rsid w:val="00686B28"/>
    <w:rsid w:val="00686CDB"/>
    <w:rsid w:val="006874FB"/>
    <w:rsid w:val="00687A7A"/>
    <w:rsid w:val="00687DF0"/>
    <w:rsid w:val="00687E19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BEE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9B2"/>
    <w:rsid w:val="00694DD6"/>
    <w:rsid w:val="006950F8"/>
    <w:rsid w:val="00695264"/>
    <w:rsid w:val="00695D73"/>
    <w:rsid w:val="00695E46"/>
    <w:rsid w:val="006961B4"/>
    <w:rsid w:val="006962A2"/>
    <w:rsid w:val="00696564"/>
    <w:rsid w:val="00696695"/>
    <w:rsid w:val="006967C7"/>
    <w:rsid w:val="00696B98"/>
    <w:rsid w:val="00696C38"/>
    <w:rsid w:val="00696CB5"/>
    <w:rsid w:val="00696E39"/>
    <w:rsid w:val="00696F58"/>
    <w:rsid w:val="006971F0"/>
    <w:rsid w:val="0069754A"/>
    <w:rsid w:val="006975D9"/>
    <w:rsid w:val="00697B20"/>
    <w:rsid w:val="00697D5C"/>
    <w:rsid w:val="006A03C1"/>
    <w:rsid w:val="006A05F0"/>
    <w:rsid w:val="006A061C"/>
    <w:rsid w:val="006A072E"/>
    <w:rsid w:val="006A090E"/>
    <w:rsid w:val="006A0E88"/>
    <w:rsid w:val="006A1104"/>
    <w:rsid w:val="006A14CA"/>
    <w:rsid w:val="006A16AE"/>
    <w:rsid w:val="006A1740"/>
    <w:rsid w:val="006A1B16"/>
    <w:rsid w:val="006A2189"/>
    <w:rsid w:val="006A2987"/>
    <w:rsid w:val="006A2CD4"/>
    <w:rsid w:val="006A3316"/>
    <w:rsid w:val="006A3432"/>
    <w:rsid w:val="006A3A3D"/>
    <w:rsid w:val="006A4B7A"/>
    <w:rsid w:val="006A4FDA"/>
    <w:rsid w:val="006A534A"/>
    <w:rsid w:val="006A5584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A7CEB"/>
    <w:rsid w:val="006B0158"/>
    <w:rsid w:val="006B05AC"/>
    <w:rsid w:val="006B0672"/>
    <w:rsid w:val="006B11AD"/>
    <w:rsid w:val="006B11B9"/>
    <w:rsid w:val="006B15E2"/>
    <w:rsid w:val="006B162E"/>
    <w:rsid w:val="006B19F3"/>
    <w:rsid w:val="006B1B5F"/>
    <w:rsid w:val="006B1DA4"/>
    <w:rsid w:val="006B1EDF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3C"/>
    <w:rsid w:val="006B2D9B"/>
    <w:rsid w:val="006B2E45"/>
    <w:rsid w:val="006B2F35"/>
    <w:rsid w:val="006B354E"/>
    <w:rsid w:val="006B390A"/>
    <w:rsid w:val="006B3A86"/>
    <w:rsid w:val="006B3CBF"/>
    <w:rsid w:val="006B3F95"/>
    <w:rsid w:val="006B43BE"/>
    <w:rsid w:val="006B4671"/>
    <w:rsid w:val="006B47B0"/>
    <w:rsid w:val="006B497B"/>
    <w:rsid w:val="006B4B89"/>
    <w:rsid w:val="006B4BC7"/>
    <w:rsid w:val="006B5166"/>
    <w:rsid w:val="006B5338"/>
    <w:rsid w:val="006B570F"/>
    <w:rsid w:val="006B5842"/>
    <w:rsid w:val="006B586D"/>
    <w:rsid w:val="006B5B95"/>
    <w:rsid w:val="006B5C05"/>
    <w:rsid w:val="006B5DA2"/>
    <w:rsid w:val="006B6018"/>
    <w:rsid w:val="006B607C"/>
    <w:rsid w:val="006B61F8"/>
    <w:rsid w:val="006B66F5"/>
    <w:rsid w:val="006B6952"/>
    <w:rsid w:val="006B6975"/>
    <w:rsid w:val="006B6B1F"/>
    <w:rsid w:val="006B6B61"/>
    <w:rsid w:val="006B702C"/>
    <w:rsid w:val="006B7166"/>
    <w:rsid w:val="006B7181"/>
    <w:rsid w:val="006B74F0"/>
    <w:rsid w:val="006B77D8"/>
    <w:rsid w:val="006B7827"/>
    <w:rsid w:val="006B784F"/>
    <w:rsid w:val="006B7C1A"/>
    <w:rsid w:val="006C002B"/>
    <w:rsid w:val="006C0240"/>
    <w:rsid w:val="006C05A1"/>
    <w:rsid w:val="006C0927"/>
    <w:rsid w:val="006C0A4D"/>
    <w:rsid w:val="006C0C73"/>
    <w:rsid w:val="006C0E29"/>
    <w:rsid w:val="006C1098"/>
    <w:rsid w:val="006C1391"/>
    <w:rsid w:val="006C1BA4"/>
    <w:rsid w:val="006C1CDF"/>
    <w:rsid w:val="006C1D57"/>
    <w:rsid w:val="006C1EE2"/>
    <w:rsid w:val="006C253B"/>
    <w:rsid w:val="006C2A66"/>
    <w:rsid w:val="006C2C97"/>
    <w:rsid w:val="006C3342"/>
    <w:rsid w:val="006C3376"/>
    <w:rsid w:val="006C33DF"/>
    <w:rsid w:val="006C3431"/>
    <w:rsid w:val="006C3433"/>
    <w:rsid w:val="006C3A1A"/>
    <w:rsid w:val="006C3A71"/>
    <w:rsid w:val="006C3EF7"/>
    <w:rsid w:val="006C4106"/>
    <w:rsid w:val="006C47F5"/>
    <w:rsid w:val="006C492A"/>
    <w:rsid w:val="006C4B68"/>
    <w:rsid w:val="006C4D38"/>
    <w:rsid w:val="006C57DD"/>
    <w:rsid w:val="006C5BFE"/>
    <w:rsid w:val="006C5E11"/>
    <w:rsid w:val="006C6242"/>
    <w:rsid w:val="006C69AB"/>
    <w:rsid w:val="006C6A12"/>
    <w:rsid w:val="006C6B7B"/>
    <w:rsid w:val="006C6C3F"/>
    <w:rsid w:val="006C703E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3B6"/>
    <w:rsid w:val="006D13CF"/>
    <w:rsid w:val="006D1401"/>
    <w:rsid w:val="006D16DC"/>
    <w:rsid w:val="006D16F2"/>
    <w:rsid w:val="006D18CC"/>
    <w:rsid w:val="006D1B21"/>
    <w:rsid w:val="006D1BE3"/>
    <w:rsid w:val="006D1D14"/>
    <w:rsid w:val="006D21AB"/>
    <w:rsid w:val="006D24AB"/>
    <w:rsid w:val="006D2519"/>
    <w:rsid w:val="006D2AE7"/>
    <w:rsid w:val="006D2BBE"/>
    <w:rsid w:val="006D2BC4"/>
    <w:rsid w:val="006D2C29"/>
    <w:rsid w:val="006D2D7B"/>
    <w:rsid w:val="006D35CB"/>
    <w:rsid w:val="006D3792"/>
    <w:rsid w:val="006D391F"/>
    <w:rsid w:val="006D3ACC"/>
    <w:rsid w:val="006D3B71"/>
    <w:rsid w:val="006D52EE"/>
    <w:rsid w:val="006D585A"/>
    <w:rsid w:val="006D5B95"/>
    <w:rsid w:val="006D6056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3A7"/>
    <w:rsid w:val="006D7634"/>
    <w:rsid w:val="006D76A8"/>
    <w:rsid w:val="006D7B35"/>
    <w:rsid w:val="006D7B95"/>
    <w:rsid w:val="006D7D72"/>
    <w:rsid w:val="006D7FF3"/>
    <w:rsid w:val="006E00B9"/>
    <w:rsid w:val="006E0142"/>
    <w:rsid w:val="006E0302"/>
    <w:rsid w:val="006E052E"/>
    <w:rsid w:val="006E0706"/>
    <w:rsid w:val="006E0877"/>
    <w:rsid w:val="006E0AF7"/>
    <w:rsid w:val="006E0B49"/>
    <w:rsid w:val="006E0D05"/>
    <w:rsid w:val="006E0F4A"/>
    <w:rsid w:val="006E133E"/>
    <w:rsid w:val="006E1633"/>
    <w:rsid w:val="006E16A0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3C1"/>
    <w:rsid w:val="006E392A"/>
    <w:rsid w:val="006E39B6"/>
    <w:rsid w:val="006E39FA"/>
    <w:rsid w:val="006E3AA6"/>
    <w:rsid w:val="006E3E4B"/>
    <w:rsid w:val="006E3F2C"/>
    <w:rsid w:val="006E4408"/>
    <w:rsid w:val="006E4666"/>
    <w:rsid w:val="006E47EC"/>
    <w:rsid w:val="006E4B5B"/>
    <w:rsid w:val="006E4E01"/>
    <w:rsid w:val="006E504D"/>
    <w:rsid w:val="006E5060"/>
    <w:rsid w:val="006E526F"/>
    <w:rsid w:val="006E5375"/>
    <w:rsid w:val="006E53C7"/>
    <w:rsid w:val="006E594F"/>
    <w:rsid w:val="006E5B40"/>
    <w:rsid w:val="006E5C56"/>
    <w:rsid w:val="006E640D"/>
    <w:rsid w:val="006E6643"/>
    <w:rsid w:val="006E674A"/>
    <w:rsid w:val="006E6A41"/>
    <w:rsid w:val="006E70C1"/>
    <w:rsid w:val="006E71BF"/>
    <w:rsid w:val="006E7432"/>
    <w:rsid w:val="006E773A"/>
    <w:rsid w:val="006E7880"/>
    <w:rsid w:val="006E7B5E"/>
    <w:rsid w:val="006E7DED"/>
    <w:rsid w:val="006E7FDA"/>
    <w:rsid w:val="006F00EF"/>
    <w:rsid w:val="006F02DD"/>
    <w:rsid w:val="006F043C"/>
    <w:rsid w:val="006F05B0"/>
    <w:rsid w:val="006F07C1"/>
    <w:rsid w:val="006F09EF"/>
    <w:rsid w:val="006F0DD7"/>
    <w:rsid w:val="006F0F8B"/>
    <w:rsid w:val="006F1006"/>
    <w:rsid w:val="006F1352"/>
    <w:rsid w:val="006F135D"/>
    <w:rsid w:val="006F1737"/>
    <w:rsid w:val="006F20D1"/>
    <w:rsid w:val="006F2192"/>
    <w:rsid w:val="006F21D6"/>
    <w:rsid w:val="006F2642"/>
    <w:rsid w:val="006F2F28"/>
    <w:rsid w:val="006F2F96"/>
    <w:rsid w:val="006F2FE3"/>
    <w:rsid w:val="006F378C"/>
    <w:rsid w:val="006F3AED"/>
    <w:rsid w:val="006F3B9E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557"/>
    <w:rsid w:val="006F55A7"/>
    <w:rsid w:val="006F5620"/>
    <w:rsid w:val="006F56F7"/>
    <w:rsid w:val="006F5A24"/>
    <w:rsid w:val="006F5AB4"/>
    <w:rsid w:val="006F5CE4"/>
    <w:rsid w:val="006F5D6C"/>
    <w:rsid w:val="006F5FDB"/>
    <w:rsid w:val="006F607C"/>
    <w:rsid w:val="006F677A"/>
    <w:rsid w:val="006F69F2"/>
    <w:rsid w:val="006F6A4F"/>
    <w:rsid w:val="006F6CF5"/>
    <w:rsid w:val="006F6D6E"/>
    <w:rsid w:val="006F6FBA"/>
    <w:rsid w:val="006F6FDE"/>
    <w:rsid w:val="006F6FE2"/>
    <w:rsid w:val="006F6FF3"/>
    <w:rsid w:val="006F73F7"/>
    <w:rsid w:val="006F7558"/>
    <w:rsid w:val="006F75C6"/>
    <w:rsid w:val="006F792F"/>
    <w:rsid w:val="006F7D1B"/>
    <w:rsid w:val="006F7FB7"/>
    <w:rsid w:val="006F7FCE"/>
    <w:rsid w:val="00700016"/>
    <w:rsid w:val="00700377"/>
    <w:rsid w:val="00700443"/>
    <w:rsid w:val="0070048B"/>
    <w:rsid w:val="00700966"/>
    <w:rsid w:val="00700D73"/>
    <w:rsid w:val="00700E4A"/>
    <w:rsid w:val="00700E68"/>
    <w:rsid w:val="00700EF8"/>
    <w:rsid w:val="0070123B"/>
    <w:rsid w:val="00701A77"/>
    <w:rsid w:val="00701C68"/>
    <w:rsid w:val="00701C6E"/>
    <w:rsid w:val="00701C97"/>
    <w:rsid w:val="0070246F"/>
    <w:rsid w:val="007028E1"/>
    <w:rsid w:val="00702BC6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901"/>
    <w:rsid w:val="00705D39"/>
    <w:rsid w:val="007060B7"/>
    <w:rsid w:val="007060C6"/>
    <w:rsid w:val="0070642B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043"/>
    <w:rsid w:val="00711279"/>
    <w:rsid w:val="00711327"/>
    <w:rsid w:val="0071143D"/>
    <w:rsid w:val="00711448"/>
    <w:rsid w:val="0071176C"/>
    <w:rsid w:val="007118BB"/>
    <w:rsid w:val="00711A23"/>
    <w:rsid w:val="00711C2C"/>
    <w:rsid w:val="0071222C"/>
    <w:rsid w:val="007122D5"/>
    <w:rsid w:val="007122FE"/>
    <w:rsid w:val="0071244A"/>
    <w:rsid w:val="00712529"/>
    <w:rsid w:val="00712563"/>
    <w:rsid w:val="00712622"/>
    <w:rsid w:val="0071265E"/>
    <w:rsid w:val="007129FF"/>
    <w:rsid w:val="00712ED8"/>
    <w:rsid w:val="0071336A"/>
    <w:rsid w:val="00713446"/>
    <w:rsid w:val="007134BE"/>
    <w:rsid w:val="0071352E"/>
    <w:rsid w:val="0071368D"/>
    <w:rsid w:val="00713A64"/>
    <w:rsid w:val="00713D71"/>
    <w:rsid w:val="00713D92"/>
    <w:rsid w:val="00713EAA"/>
    <w:rsid w:val="007141E8"/>
    <w:rsid w:val="00714212"/>
    <w:rsid w:val="00714254"/>
    <w:rsid w:val="00714349"/>
    <w:rsid w:val="0071455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F60"/>
    <w:rsid w:val="0071710D"/>
    <w:rsid w:val="007173DF"/>
    <w:rsid w:val="0071749D"/>
    <w:rsid w:val="0071769F"/>
    <w:rsid w:val="007177A8"/>
    <w:rsid w:val="00717D4D"/>
    <w:rsid w:val="00717D74"/>
    <w:rsid w:val="007202BB"/>
    <w:rsid w:val="00720520"/>
    <w:rsid w:val="00720B2E"/>
    <w:rsid w:val="00720F2B"/>
    <w:rsid w:val="00721166"/>
    <w:rsid w:val="00721925"/>
    <w:rsid w:val="00721B36"/>
    <w:rsid w:val="00721CE4"/>
    <w:rsid w:val="00722055"/>
    <w:rsid w:val="007221DF"/>
    <w:rsid w:val="0072256D"/>
    <w:rsid w:val="00722E93"/>
    <w:rsid w:val="00722FAE"/>
    <w:rsid w:val="00723214"/>
    <w:rsid w:val="00723316"/>
    <w:rsid w:val="00723448"/>
    <w:rsid w:val="007235AD"/>
    <w:rsid w:val="00723704"/>
    <w:rsid w:val="00723B80"/>
    <w:rsid w:val="00723D91"/>
    <w:rsid w:val="00723FF7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CD6"/>
    <w:rsid w:val="00724D59"/>
    <w:rsid w:val="00724DE3"/>
    <w:rsid w:val="00725644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8C8"/>
    <w:rsid w:val="00730C84"/>
    <w:rsid w:val="00730D10"/>
    <w:rsid w:val="00730E1B"/>
    <w:rsid w:val="00730EF4"/>
    <w:rsid w:val="0073188E"/>
    <w:rsid w:val="007318D9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3FE7"/>
    <w:rsid w:val="0073477F"/>
    <w:rsid w:val="00734A4C"/>
    <w:rsid w:val="00734B5F"/>
    <w:rsid w:val="00734C23"/>
    <w:rsid w:val="00734EB9"/>
    <w:rsid w:val="00734F9F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3E3"/>
    <w:rsid w:val="00736511"/>
    <w:rsid w:val="00736603"/>
    <w:rsid w:val="00736A64"/>
    <w:rsid w:val="00736B87"/>
    <w:rsid w:val="0073701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761"/>
    <w:rsid w:val="00741859"/>
    <w:rsid w:val="00741A44"/>
    <w:rsid w:val="00741C03"/>
    <w:rsid w:val="00741FED"/>
    <w:rsid w:val="007422E2"/>
    <w:rsid w:val="007424CB"/>
    <w:rsid w:val="0074273A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0AA"/>
    <w:rsid w:val="0074417F"/>
    <w:rsid w:val="00744490"/>
    <w:rsid w:val="00744554"/>
    <w:rsid w:val="007445D7"/>
    <w:rsid w:val="00744ABE"/>
    <w:rsid w:val="00744C40"/>
    <w:rsid w:val="0074501B"/>
    <w:rsid w:val="007452A3"/>
    <w:rsid w:val="00745308"/>
    <w:rsid w:val="0074593F"/>
    <w:rsid w:val="00745A0C"/>
    <w:rsid w:val="00745EB9"/>
    <w:rsid w:val="00745F04"/>
    <w:rsid w:val="00745FEA"/>
    <w:rsid w:val="0074619F"/>
    <w:rsid w:val="00746249"/>
    <w:rsid w:val="00746261"/>
    <w:rsid w:val="00746334"/>
    <w:rsid w:val="0074675B"/>
    <w:rsid w:val="0074690A"/>
    <w:rsid w:val="00746B2B"/>
    <w:rsid w:val="00746BBA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5E6"/>
    <w:rsid w:val="00750A39"/>
    <w:rsid w:val="00750A40"/>
    <w:rsid w:val="00750CE5"/>
    <w:rsid w:val="00750DAD"/>
    <w:rsid w:val="00750F70"/>
    <w:rsid w:val="00750FBE"/>
    <w:rsid w:val="007519E0"/>
    <w:rsid w:val="00751B50"/>
    <w:rsid w:val="00751D3A"/>
    <w:rsid w:val="00751FFA"/>
    <w:rsid w:val="00752089"/>
    <w:rsid w:val="007520C7"/>
    <w:rsid w:val="007527A3"/>
    <w:rsid w:val="00752B3C"/>
    <w:rsid w:val="00752D8E"/>
    <w:rsid w:val="00752E90"/>
    <w:rsid w:val="00752F3C"/>
    <w:rsid w:val="00752F42"/>
    <w:rsid w:val="00752FC5"/>
    <w:rsid w:val="00752FEC"/>
    <w:rsid w:val="00753157"/>
    <w:rsid w:val="007531A9"/>
    <w:rsid w:val="00753509"/>
    <w:rsid w:val="00753B1A"/>
    <w:rsid w:val="00753C93"/>
    <w:rsid w:val="00753CB3"/>
    <w:rsid w:val="00753E64"/>
    <w:rsid w:val="00753EC1"/>
    <w:rsid w:val="007541AF"/>
    <w:rsid w:val="0075446B"/>
    <w:rsid w:val="007548A8"/>
    <w:rsid w:val="00754ACA"/>
    <w:rsid w:val="00754C2B"/>
    <w:rsid w:val="00754C8B"/>
    <w:rsid w:val="00754D5C"/>
    <w:rsid w:val="0075502E"/>
    <w:rsid w:val="00755243"/>
    <w:rsid w:val="007552EF"/>
    <w:rsid w:val="00755761"/>
    <w:rsid w:val="00755868"/>
    <w:rsid w:val="007564EA"/>
    <w:rsid w:val="00756618"/>
    <w:rsid w:val="007566ED"/>
    <w:rsid w:val="00756840"/>
    <w:rsid w:val="00756A15"/>
    <w:rsid w:val="00756C2E"/>
    <w:rsid w:val="00756FAE"/>
    <w:rsid w:val="00757001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81A"/>
    <w:rsid w:val="00761A30"/>
    <w:rsid w:val="00761F0C"/>
    <w:rsid w:val="0076200D"/>
    <w:rsid w:val="0076290B"/>
    <w:rsid w:val="00762A44"/>
    <w:rsid w:val="00762C23"/>
    <w:rsid w:val="00763307"/>
    <w:rsid w:val="0076332B"/>
    <w:rsid w:val="0076426E"/>
    <w:rsid w:val="007643B7"/>
    <w:rsid w:val="00764C8F"/>
    <w:rsid w:val="00764D76"/>
    <w:rsid w:val="00764FB6"/>
    <w:rsid w:val="0076507C"/>
    <w:rsid w:val="00765163"/>
    <w:rsid w:val="00765654"/>
    <w:rsid w:val="00765802"/>
    <w:rsid w:val="00765A0C"/>
    <w:rsid w:val="00765D94"/>
    <w:rsid w:val="00765DE3"/>
    <w:rsid w:val="00765EA5"/>
    <w:rsid w:val="00765F09"/>
    <w:rsid w:val="00766277"/>
    <w:rsid w:val="0076665B"/>
    <w:rsid w:val="00766892"/>
    <w:rsid w:val="00766DBA"/>
    <w:rsid w:val="00766F1F"/>
    <w:rsid w:val="00766F45"/>
    <w:rsid w:val="007672E1"/>
    <w:rsid w:val="0076735E"/>
    <w:rsid w:val="007675DB"/>
    <w:rsid w:val="00767696"/>
    <w:rsid w:val="007677B4"/>
    <w:rsid w:val="00767D93"/>
    <w:rsid w:val="0077049D"/>
    <w:rsid w:val="00770912"/>
    <w:rsid w:val="00770BC8"/>
    <w:rsid w:val="00770DB5"/>
    <w:rsid w:val="00770E53"/>
    <w:rsid w:val="00771483"/>
    <w:rsid w:val="00771624"/>
    <w:rsid w:val="0077179C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0FE"/>
    <w:rsid w:val="007751D3"/>
    <w:rsid w:val="0077584C"/>
    <w:rsid w:val="007759FE"/>
    <w:rsid w:val="00776145"/>
    <w:rsid w:val="00776265"/>
    <w:rsid w:val="007768AE"/>
    <w:rsid w:val="0077699A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10E0"/>
    <w:rsid w:val="0078140E"/>
    <w:rsid w:val="007815D0"/>
    <w:rsid w:val="00781978"/>
    <w:rsid w:val="00781A73"/>
    <w:rsid w:val="00781BB0"/>
    <w:rsid w:val="007823A4"/>
    <w:rsid w:val="007829A7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6DE"/>
    <w:rsid w:val="00784C98"/>
    <w:rsid w:val="00784E94"/>
    <w:rsid w:val="00784EA1"/>
    <w:rsid w:val="007857CA"/>
    <w:rsid w:val="00785966"/>
    <w:rsid w:val="00785D89"/>
    <w:rsid w:val="0078604F"/>
    <w:rsid w:val="007865B0"/>
    <w:rsid w:val="007866D6"/>
    <w:rsid w:val="00786905"/>
    <w:rsid w:val="00787214"/>
    <w:rsid w:val="00787C7C"/>
    <w:rsid w:val="00787EC6"/>
    <w:rsid w:val="00787F01"/>
    <w:rsid w:val="00790050"/>
    <w:rsid w:val="007904EB"/>
    <w:rsid w:val="007904F2"/>
    <w:rsid w:val="0079080B"/>
    <w:rsid w:val="00790D9F"/>
    <w:rsid w:val="00791006"/>
    <w:rsid w:val="00791084"/>
    <w:rsid w:val="0079112F"/>
    <w:rsid w:val="007917C3"/>
    <w:rsid w:val="00791C02"/>
    <w:rsid w:val="007920D7"/>
    <w:rsid w:val="00792387"/>
    <w:rsid w:val="00792820"/>
    <w:rsid w:val="007928DE"/>
    <w:rsid w:val="00792902"/>
    <w:rsid w:val="00792ACC"/>
    <w:rsid w:val="00792EA1"/>
    <w:rsid w:val="00793402"/>
    <w:rsid w:val="007938B0"/>
    <w:rsid w:val="0079392A"/>
    <w:rsid w:val="00793966"/>
    <w:rsid w:val="00793F1D"/>
    <w:rsid w:val="007942ED"/>
    <w:rsid w:val="007945F3"/>
    <w:rsid w:val="00794B56"/>
    <w:rsid w:val="007953EB"/>
    <w:rsid w:val="00795704"/>
    <w:rsid w:val="00795742"/>
    <w:rsid w:val="0079595C"/>
    <w:rsid w:val="00795FDC"/>
    <w:rsid w:val="00796537"/>
    <w:rsid w:val="007967DD"/>
    <w:rsid w:val="007967E4"/>
    <w:rsid w:val="00796812"/>
    <w:rsid w:val="00796A0B"/>
    <w:rsid w:val="00797183"/>
    <w:rsid w:val="0079740E"/>
    <w:rsid w:val="00797619"/>
    <w:rsid w:val="007976CE"/>
    <w:rsid w:val="007A00D8"/>
    <w:rsid w:val="007A06EC"/>
    <w:rsid w:val="007A0784"/>
    <w:rsid w:val="007A0805"/>
    <w:rsid w:val="007A0950"/>
    <w:rsid w:val="007A0AB5"/>
    <w:rsid w:val="007A106D"/>
    <w:rsid w:val="007A1682"/>
    <w:rsid w:val="007A1899"/>
    <w:rsid w:val="007A1AC3"/>
    <w:rsid w:val="007A1C22"/>
    <w:rsid w:val="007A1CB1"/>
    <w:rsid w:val="007A1E9E"/>
    <w:rsid w:val="007A23D6"/>
    <w:rsid w:val="007A2427"/>
    <w:rsid w:val="007A2930"/>
    <w:rsid w:val="007A2C8C"/>
    <w:rsid w:val="007A2E3A"/>
    <w:rsid w:val="007A3790"/>
    <w:rsid w:val="007A385E"/>
    <w:rsid w:val="007A389B"/>
    <w:rsid w:val="007A3904"/>
    <w:rsid w:val="007A3B8B"/>
    <w:rsid w:val="007A3D08"/>
    <w:rsid w:val="007A3D9E"/>
    <w:rsid w:val="007A3F8C"/>
    <w:rsid w:val="007A43E4"/>
    <w:rsid w:val="007A43E9"/>
    <w:rsid w:val="007A44A7"/>
    <w:rsid w:val="007A4640"/>
    <w:rsid w:val="007A4D72"/>
    <w:rsid w:val="007A4D88"/>
    <w:rsid w:val="007A4D91"/>
    <w:rsid w:val="007A551C"/>
    <w:rsid w:val="007A5A6C"/>
    <w:rsid w:val="007A5ABA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C77"/>
    <w:rsid w:val="007B11DF"/>
    <w:rsid w:val="007B133A"/>
    <w:rsid w:val="007B17F2"/>
    <w:rsid w:val="007B18BD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AAA"/>
    <w:rsid w:val="007B3C1D"/>
    <w:rsid w:val="007B3D4F"/>
    <w:rsid w:val="007B3DF0"/>
    <w:rsid w:val="007B3F0D"/>
    <w:rsid w:val="007B408D"/>
    <w:rsid w:val="007B41E7"/>
    <w:rsid w:val="007B4560"/>
    <w:rsid w:val="007B45E4"/>
    <w:rsid w:val="007B4916"/>
    <w:rsid w:val="007B5455"/>
    <w:rsid w:val="007B5C0E"/>
    <w:rsid w:val="007B5E76"/>
    <w:rsid w:val="007B615B"/>
    <w:rsid w:val="007B6394"/>
    <w:rsid w:val="007B65E3"/>
    <w:rsid w:val="007B671E"/>
    <w:rsid w:val="007B6867"/>
    <w:rsid w:val="007B69ED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83E"/>
    <w:rsid w:val="007B79E6"/>
    <w:rsid w:val="007C0006"/>
    <w:rsid w:val="007C069A"/>
    <w:rsid w:val="007C07E6"/>
    <w:rsid w:val="007C08D2"/>
    <w:rsid w:val="007C0AD6"/>
    <w:rsid w:val="007C1084"/>
    <w:rsid w:val="007C165B"/>
    <w:rsid w:val="007C1676"/>
    <w:rsid w:val="007C18D2"/>
    <w:rsid w:val="007C1C2C"/>
    <w:rsid w:val="007C1F62"/>
    <w:rsid w:val="007C2468"/>
    <w:rsid w:val="007C2F82"/>
    <w:rsid w:val="007C2FDD"/>
    <w:rsid w:val="007C3145"/>
    <w:rsid w:val="007C3176"/>
    <w:rsid w:val="007C34D3"/>
    <w:rsid w:val="007C3514"/>
    <w:rsid w:val="007C3534"/>
    <w:rsid w:val="007C3AB8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4DE8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8A8"/>
    <w:rsid w:val="007D1172"/>
    <w:rsid w:val="007D16C8"/>
    <w:rsid w:val="007D192D"/>
    <w:rsid w:val="007D1A79"/>
    <w:rsid w:val="007D1C80"/>
    <w:rsid w:val="007D1F20"/>
    <w:rsid w:val="007D217D"/>
    <w:rsid w:val="007D21EA"/>
    <w:rsid w:val="007D226D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36F"/>
    <w:rsid w:val="007D34BA"/>
    <w:rsid w:val="007D3578"/>
    <w:rsid w:val="007D388C"/>
    <w:rsid w:val="007D3C0F"/>
    <w:rsid w:val="007D3EAE"/>
    <w:rsid w:val="007D486D"/>
    <w:rsid w:val="007D4980"/>
    <w:rsid w:val="007D49D8"/>
    <w:rsid w:val="007D4AEF"/>
    <w:rsid w:val="007D4BEE"/>
    <w:rsid w:val="007D4C85"/>
    <w:rsid w:val="007D4CB3"/>
    <w:rsid w:val="007D4DE0"/>
    <w:rsid w:val="007D4EA1"/>
    <w:rsid w:val="007D52CB"/>
    <w:rsid w:val="007D54B2"/>
    <w:rsid w:val="007D5925"/>
    <w:rsid w:val="007D5997"/>
    <w:rsid w:val="007D5A97"/>
    <w:rsid w:val="007D5C24"/>
    <w:rsid w:val="007D6472"/>
    <w:rsid w:val="007D6566"/>
    <w:rsid w:val="007D6915"/>
    <w:rsid w:val="007D6EDB"/>
    <w:rsid w:val="007D7A43"/>
    <w:rsid w:val="007D7B42"/>
    <w:rsid w:val="007D7BBE"/>
    <w:rsid w:val="007D7C37"/>
    <w:rsid w:val="007D7E66"/>
    <w:rsid w:val="007D7F03"/>
    <w:rsid w:val="007E02C4"/>
    <w:rsid w:val="007E03A3"/>
    <w:rsid w:val="007E0694"/>
    <w:rsid w:val="007E0932"/>
    <w:rsid w:val="007E095F"/>
    <w:rsid w:val="007E0B05"/>
    <w:rsid w:val="007E0C3B"/>
    <w:rsid w:val="007E0C60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566"/>
    <w:rsid w:val="007E3689"/>
    <w:rsid w:val="007E3C4D"/>
    <w:rsid w:val="007E3D50"/>
    <w:rsid w:val="007E3FBB"/>
    <w:rsid w:val="007E41F7"/>
    <w:rsid w:val="007E4423"/>
    <w:rsid w:val="007E4F5C"/>
    <w:rsid w:val="007E4FA6"/>
    <w:rsid w:val="007E521C"/>
    <w:rsid w:val="007E531A"/>
    <w:rsid w:val="007E53F6"/>
    <w:rsid w:val="007E5690"/>
    <w:rsid w:val="007E5ED4"/>
    <w:rsid w:val="007E5EE5"/>
    <w:rsid w:val="007E69BB"/>
    <w:rsid w:val="007E70C3"/>
    <w:rsid w:val="007E7A6A"/>
    <w:rsid w:val="007E7D04"/>
    <w:rsid w:val="007E7EF0"/>
    <w:rsid w:val="007E7F2E"/>
    <w:rsid w:val="007F0159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B3F"/>
    <w:rsid w:val="007F2078"/>
    <w:rsid w:val="007F2290"/>
    <w:rsid w:val="007F25AD"/>
    <w:rsid w:val="007F274D"/>
    <w:rsid w:val="007F2ABB"/>
    <w:rsid w:val="007F2C24"/>
    <w:rsid w:val="007F2C25"/>
    <w:rsid w:val="007F2ECF"/>
    <w:rsid w:val="007F2F8D"/>
    <w:rsid w:val="007F3113"/>
    <w:rsid w:val="007F342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540"/>
    <w:rsid w:val="007F6CCA"/>
    <w:rsid w:val="007F6E61"/>
    <w:rsid w:val="007F6FD1"/>
    <w:rsid w:val="007F7034"/>
    <w:rsid w:val="007F7254"/>
    <w:rsid w:val="007F781D"/>
    <w:rsid w:val="007F7969"/>
    <w:rsid w:val="007F7E07"/>
    <w:rsid w:val="00800019"/>
    <w:rsid w:val="008003FF"/>
    <w:rsid w:val="00800410"/>
    <w:rsid w:val="00800491"/>
    <w:rsid w:val="008008A8"/>
    <w:rsid w:val="00800D45"/>
    <w:rsid w:val="0080128B"/>
    <w:rsid w:val="00801304"/>
    <w:rsid w:val="0080152A"/>
    <w:rsid w:val="008017D6"/>
    <w:rsid w:val="00801BC2"/>
    <w:rsid w:val="00801CBE"/>
    <w:rsid w:val="00801E0A"/>
    <w:rsid w:val="00802766"/>
    <w:rsid w:val="008028E0"/>
    <w:rsid w:val="00802B64"/>
    <w:rsid w:val="00802FD3"/>
    <w:rsid w:val="00803032"/>
    <w:rsid w:val="00803421"/>
    <w:rsid w:val="00803769"/>
    <w:rsid w:val="0080392D"/>
    <w:rsid w:val="00803FAC"/>
    <w:rsid w:val="00804420"/>
    <w:rsid w:val="00804519"/>
    <w:rsid w:val="00804B8F"/>
    <w:rsid w:val="00804B99"/>
    <w:rsid w:val="00804BFA"/>
    <w:rsid w:val="0080534E"/>
    <w:rsid w:val="008059B1"/>
    <w:rsid w:val="00805A01"/>
    <w:rsid w:val="00805E60"/>
    <w:rsid w:val="00805EFB"/>
    <w:rsid w:val="00806526"/>
    <w:rsid w:val="00806598"/>
    <w:rsid w:val="008067D8"/>
    <w:rsid w:val="008069FD"/>
    <w:rsid w:val="00806B87"/>
    <w:rsid w:val="00806DF8"/>
    <w:rsid w:val="0080773A"/>
    <w:rsid w:val="008079B5"/>
    <w:rsid w:val="00807BE4"/>
    <w:rsid w:val="0081066C"/>
    <w:rsid w:val="00810AEE"/>
    <w:rsid w:val="00810CA5"/>
    <w:rsid w:val="00810D60"/>
    <w:rsid w:val="00810D9A"/>
    <w:rsid w:val="00810F07"/>
    <w:rsid w:val="00810FE2"/>
    <w:rsid w:val="008110A6"/>
    <w:rsid w:val="0081110E"/>
    <w:rsid w:val="0081111E"/>
    <w:rsid w:val="008116D6"/>
    <w:rsid w:val="00811DF4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3C61"/>
    <w:rsid w:val="00813D9D"/>
    <w:rsid w:val="00813E8A"/>
    <w:rsid w:val="00814013"/>
    <w:rsid w:val="00814056"/>
    <w:rsid w:val="0081425C"/>
    <w:rsid w:val="00814622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7D3"/>
    <w:rsid w:val="00816CED"/>
    <w:rsid w:val="00816FF3"/>
    <w:rsid w:val="0081701D"/>
    <w:rsid w:val="00817051"/>
    <w:rsid w:val="00817297"/>
    <w:rsid w:val="008175F6"/>
    <w:rsid w:val="00817687"/>
    <w:rsid w:val="008177C7"/>
    <w:rsid w:val="008179D9"/>
    <w:rsid w:val="008179DD"/>
    <w:rsid w:val="00817A36"/>
    <w:rsid w:val="00820438"/>
    <w:rsid w:val="00820868"/>
    <w:rsid w:val="00820896"/>
    <w:rsid w:val="00820AFD"/>
    <w:rsid w:val="00820B98"/>
    <w:rsid w:val="00820DE7"/>
    <w:rsid w:val="008214A1"/>
    <w:rsid w:val="0082159B"/>
    <w:rsid w:val="0082196C"/>
    <w:rsid w:val="00821A37"/>
    <w:rsid w:val="00821BEC"/>
    <w:rsid w:val="00821FFC"/>
    <w:rsid w:val="008220EB"/>
    <w:rsid w:val="0082239F"/>
    <w:rsid w:val="00822791"/>
    <w:rsid w:val="00822836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3CB2"/>
    <w:rsid w:val="00824309"/>
    <w:rsid w:val="00824317"/>
    <w:rsid w:val="00824385"/>
    <w:rsid w:val="008246D7"/>
    <w:rsid w:val="00824889"/>
    <w:rsid w:val="00824CA0"/>
    <w:rsid w:val="00824DDA"/>
    <w:rsid w:val="00824DEA"/>
    <w:rsid w:val="00824E0B"/>
    <w:rsid w:val="00824E53"/>
    <w:rsid w:val="008252EA"/>
    <w:rsid w:val="0082530D"/>
    <w:rsid w:val="00825816"/>
    <w:rsid w:val="008258CD"/>
    <w:rsid w:val="00825A47"/>
    <w:rsid w:val="00825F30"/>
    <w:rsid w:val="00826077"/>
    <w:rsid w:val="008261E3"/>
    <w:rsid w:val="00826721"/>
    <w:rsid w:val="00826E31"/>
    <w:rsid w:val="00826EC5"/>
    <w:rsid w:val="008273B9"/>
    <w:rsid w:val="008274F0"/>
    <w:rsid w:val="0082769F"/>
    <w:rsid w:val="00827981"/>
    <w:rsid w:val="0082799B"/>
    <w:rsid w:val="008279D0"/>
    <w:rsid w:val="008279DC"/>
    <w:rsid w:val="00827AE0"/>
    <w:rsid w:val="00827B46"/>
    <w:rsid w:val="00827B89"/>
    <w:rsid w:val="00827D99"/>
    <w:rsid w:val="008300B0"/>
    <w:rsid w:val="0083062A"/>
    <w:rsid w:val="0083069A"/>
    <w:rsid w:val="008308F0"/>
    <w:rsid w:val="00830983"/>
    <w:rsid w:val="00830B13"/>
    <w:rsid w:val="00831272"/>
    <w:rsid w:val="00831362"/>
    <w:rsid w:val="008313C1"/>
    <w:rsid w:val="008314C4"/>
    <w:rsid w:val="00831609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808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A0D"/>
    <w:rsid w:val="00834BB5"/>
    <w:rsid w:val="00834C44"/>
    <w:rsid w:val="008351F3"/>
    <w:rsid w:val="008353A2"/>
    <w:rsid w:val="00835550"/>
    <w:rsid w:val="00835CEF"/>
    <w:rsid w:val="00835D51"/>
    <w:rsid w:val="00835F79"/>
    <w:rsid w:val="00836279"/>
    <w:rsid w:val="0083696A"/>
    <w:rsid w:val="00836D08"/>
    <w:rsid w:val="008370B0"/>
    <w:rsid w:val="0083743F"/>
    <w:rsid w:val="00837764"/>
    <w:rsid w:val="008377C7"/>
    <w:rsid w:val="00837CEB"/>
    <w:rsid w:val="00837CFB"/>
    <w:rsid w:val="00837E29"/>
    <w:rsid w:val="00840486"/>
    <w:rsid w:val="0084065B"/>
    <w:rsid w:val="00840CC6"/>
    <w:rsid w:val="00840E0D"/>
    <w:rsid w:val="008416B6"/>
    <w:rsid w:val="008416CB"/>
    <w:rsid w:val="00841719"/>
    <w:rsid w:val="0084172F"/>
    <w:rsid w:val="008418BF"/>
    <w:rsid w:val="00841B31"/>
    <w:rsid w:val="00841F9B"/>
    <w:rsid w:val="008420DC"/>
    <w:rsid w:val="00842226"/>
    <w:rsid w:val="00842590"/>
    <w:rsid w:val="00842758"/>
    <w:rsid w:val="00842A88"/>
    <w:rsid w:val="00842B0B"/>
    <w:rsid w:val="00842B0E"/>
    <w:rsid w:val="008430E1"/>
    <w:rsid w:val="0084328B"/>
    <w:rsid w:val="00843385"/>
    <w:rsid w:val="00843B64"/>
    <w:rsid w:val="00843DC8"/>
    <w:rsid w:val="00843F52"/>
    <w:rsid w:val="00844151"/>
    <w:rsid w:val="00844242"/>
    <w:rsid w:val="00844301"/>
    <w:rsid w:val="00844BA2"/>
    <w:rsid w:val="00844E9E"/>
    <w:rsid w:val="0084573C"/>
    <w:rsid w:val="008457FF"/>
    <w:rsid w:val="00845D31"/>
    <w:rsid w:val="0084623E"/>
    <w:rsid w:val="008462C1"/>
    <w:rsid w:val="008463ED"/>
    <w:rsid w:val="00846465"/>
    <w:rsid w:val="00846512"/>
    <w:rsid w:val="0084660E"/>
    <w:rsid w:val="00846684"/>
    <w:rsid w:val="008466EF"/>
    <w:rsid w:val="0084780F"/>
    <w:rsid w:val="0084797B"/>
    <w:rsid w:val="00847A59"/>
    <w:rsid w:val="00847DAF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868"/>
    <w:rsid w:val="00851D82"/>
    <w:rsid w:val="00851DB2"/>
    <w:rsid w:val="008528C4"/>
    <w:rsid w:val="00852C58"/>
    <w:rsid w:val="00852D5F"/>
    <w:rsid w:val="00852DB7"/>
    <w:rsid w:val="00852DFB"/>
    <w:rsid w:val="00852EF2"/>
    <w:rsid w:val="00852F1B"/>
    <w:rsid w:val="008532C5"/>
    <w:rsid w:val="00853A8C"/>
    <w:rsid w:val="00853C84"/>
    <w:rsid w:val="0085418C"/>
    <w:rsid w:val="00854491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430"/>
    <w:rsid w:val="008577DD"/>
    <w:rsid w:val="008578CF"/>
    <w:rsid w:val="00857978"/>
    <w:rsid w:val="00857B4B"/>
    <w:rsid w:val="00857C8B"/>
    <w:rsid w:val="00857E2B"/>
    <w:rsid w:val="00860430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0F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495"/>
    <w:rsid w:val="00863641"/>
    <w:rsid w:val="008636D3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59C"/>
    <w:rsid w:val="008656DE"/>
    <w:rsid w:val="0086589B"/>
    <w:rsid w:val="008658E7"/>
    <w:rsid w:val="00865E92"/>
    <w:rsid w:val="00865F9E"/>
    <w:rsid w:val="0086605C"/>
    <w:rsid w:val="008661EB"/>
    <w:rsid w:val="00866408"/>
    <w:rsid w:val="008665DF"/>
    <w:rsid w:val="00866663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333"/>
    <w:rsid w:val="00867370"/>
    <w:rsid w:val="0086747B"/>
    <w:rsid w:val="008674D9"/>
    <w:rsid w:val="008678A3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024"/>
    <w:rsid w:val="00871191"/>
    <w:rsid w:val="008712B8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A3"/>
    <w:rsid w:val="008736D7"/>
    <w:rsid w:val="00873744"/>
    <w:rsid w:val="00873783"/>
    <w:rsid w:val="00873907"/>
    <w:rsid w:val="00873913"/>
    <w:rsid w:val="00873936"/>
    <w:rsid w:val="00873F7F"/>
    <w:rsid w:val="00874095"/>
    <w:rsid w:val="008740BE"/>
    <w:rsid w:val="0087427F"/>
    <w:rsid w:val="008742E3"/>
    <w:rsid w:val="0087492F"/>
    <w:rsid w:val="00874D95"/>
    <w:rsid w:val="008751EA"/>
    <w:rsid w:val="008753CD"/>
    <w:rsid w:val="008753FC"/>
    <w:rsid w:val="00875506"/>
    <w:rsid w:val="008757E3"/>
    <w:rsid w:val="00875BFD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80178"/>
    <w:rsid w:val="00880B81"/>
    <w:rsid w:val="00880CD9"/>
    <w:rsid w:val="00880E2B"/>
    <w:rsid w:val="008810DD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2F0E"/>
    <w:rsid w:val="0088336E"/>
    <w:rsid w:val="00883650"/>
    <w:rsid w:val="0088397A"/>
    <w:rsid w:val="00883ADC"/>
    <w:rsid w:val="00883B30"/>
    <w:rsid w:val="00883DB4"/>
    <w:rsid w:val="00884373"/>
    <w:rsid w:val="0088445E"/>
    <w:rsid w:val="00884489"/>
    <w:rsid w:val="008845C4"/>
    <w:rsid w:val="0088468D"/>
    <w:rsid w:val="00884B74"/>
    <w:rsid w:val="00884B8F"/>
    <w:rsid w:val="0088523F"/>
    <w:rsid w:val="00885504"/>
    <w:rsid w:val="00885BC1"/>
    <w:rsid w:val="008867C3"/>
    <w:rsid w:val="0088693E"/>
    <w:rsid w:val="00886E7F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E62"/>
    <w:rsid w:val="00890FAE"/>
    <w:rsid w:val="00891150"/>
    <w:rsid w:val="008911FF"/>
    <w:rsid w:val="00891225"/>
    <w:rsid w:val="00891B02"/>
    <w:rsid w:val="00891CBE"/>
    <w:rsid w:val="00892049"/>
    <w:rsid w:val="0089244C"/>
    <w:rsid w:val="008927AD"/>
    <w:rsid w:val="00892959"/>
    <w:rsid w:val="00892A47"/>
    <w:rsid w:val="00892B7E"/>
    <w:rsid w:val="00892F5C"/>
    <w:rsid w:val="00893543"/>
    <w:rsid w:val="0089368A"/>
    <w:rsid w:val="00893828"/>
    <w:rsid w:val="008938FF"/>
    <w:rsid w:val="00893F85"/>
    <w:rsid w:val="008946CB"/>
    <w:rsid w:val="008948DE"/>
    <w:rsid w:val="00894D64"/>
    <w:rsid w:val="00894FFF"/>
    <w:rsid w:val="0089513B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6F9A"/>
    <w:rsid w:val="00897082"/>
    <w:rsid w:val="00897133"/>
    <w:rsid w:val="008971CC"/>
    <w:rsid w:val="00897213"/>
    <w:rsid w:val="00897372"/>
    <w:rsid w:val="008976B7"/>
    <w:rsid w:val="008A0019"/>
    <w:rsid w:val="008A003E"/>
    <w:rsid w:val="008A0063"/>
    <w:rsid w:val="008A00E5"/>
    <w:rsid w:val="008A018F"/>
    <w:rsid w:val="008A06E4"/>
    <w:rsid w:val="008A08A0"/>
    <w:rsid w:val="008A094D"/>
    <w:rsid w:val="008A09A5"/>
    <w:rsid w:val="008A0C5B"/>
    <w:rsid w:val="008A1000"/>
    <w:rsid w:val="008A11D5"/>
    <w:rsid w:val="008A13DC"/>
    <w:rsid w:val="008A1468"/>
    <w:rsid w:val="008A14D5"/>
    <w:rsid w:val="008A163C"/>
    <w:rsid w:val="008A19EF"/>
    <w:rsid w:val="008A1B81"/>
    <w:rsid w:val="008A1C92"/>
    <w:rsid w:val="008A1E10"/>
    <w:rsid w:val="008A1FC7"/>
    <w:rsid w:val="008A2028"/>
    <w:rsid w:val="008A217D"/>
    <w:rsid w:val="008A29C9"/>
    <w:rsid w:val="008A2F13"/>
    <w:rsid w:val="008A2F8F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8A"/>
    <w:rsid w:val="008A4CBF"/>
    <w:rsid w:val="008A4F5E"/>
    <w:rsid w:val="008A5189"/>
    <w:rsid w:val="008A54AD"/>
    <w:rsid w:val="008A5519"/>
    <w:rsid w:val="008A55A2"/>
    <w:rsid w:val="008A5FE5"/>
    <w:rsid w:val="008A61DD"/>
    <w:rsid w:val="008A62C0"/>
    <w:rsid w:val="008A632B"/>
    <w:rsid w:val="008A67BD"/>
    <w:rsid w:val="008A6A2B"/>
    <w:rsid w:val="008A717B"/>
    <w:rsid w:val="008A71DC"/>
    <w:rsid w:val="008A7309"/>
    <w:rsid w:val="008A7415"/>
    <w:rsid w:val="008A7900"/>
    <w:rsid w:val="008A7F6D"/>
    <w:rsid w:val="008B0320"/>
    <w:rsid w:val="008B0413"/>
    <w:rsid w:val="008B05C3"/>
    <w:rsid w:val="008B077E"/>
    <w:rsid w:val="008B08A4"/>
    <w:rsid w:val="008B0BBE"/>
    <w:rsid w:val="008B0C84"/>
    <w:rsid w:val="008B11AA"/>
    <w:rsid w:val="008B1451"/>
    <w:rsid w:val="008B157A"/>
    <w:rsid w:val="008B176B"/>
    <w:rsid w:val="008B17BD"/>
    <w:rsid w:val="008B19D5"/>
    <w:rsid w:val="008B20CA"/>
    <w:rsid w:val="008B236A"/>
    <w:rsid w:val="008B286E"/>
    <w:rsid w:val="008B2A38"/>
    <w:rsid w:val="008B2BBB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165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16"/>
    <w:rsid w:val="008B6785"/>
    <w:rsid w:val="008B67A2"/>
    <w:rsid w:val="008B6909"/>
    <w:rsid w:val="008B6A02"/>
    <w:rsid w:val="008B6AD1"/>
    <w:rsid w:val="008B72C7"/>
    <w:rsid w:val="008B777E"/>
    <w:rsid w:val="008C02E4"/>
    <w:rsid w:val="008C0705"/>
    <w:rsid w:val="008C0AE9"/>
    <w:rsid w:val="008C0BFA"/>
    <w:rsid w:val="008C0EE3"/>
    <w:rsid w:val="008C0F4D"/>
    <w:rsid w:val="008C1516"/>
    <w:rsid w:val="008C17C6"/>
    <w:rsid w:val="008C1C0E"/>
    <w:rsid w:val="008C1DBC"/>
    <w:rsid w:val="008C1E6D"/>
    <w:rsid w:val="008C1F32"/>
    <w:rsid w:val="008C21BE"/>
    <w:rsid w:val="008C225C"/>
    <w:rsid w:val="008C2286"/>
    <w:rsid w:val="008C286B"/>
    <w:rsid w:val="008C28E5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5E7"/>
    <w:rsid w:val="008C56A2"/>
    <w:rsid w:val="008C5AE1"/>
    <w:rsid w:val="008C5C7E"/>
    <w:rsid w:val="008C61DD"/>
    <w:rsid w:val="008C63AA"/>
    <w:rsid w:val="008C65A7"/>
    <w:rsid w:val="008C6893"/>
    <w:rsid w:val="008C764B"/>
    <w:rsid w:val="008C7786"/>
    <w:rsid w:val="008C7D00"/>
    <w:rsid w:val="008C7D7E"/>
    <w:rsid w:val="008C7DE9"/>
    <w:rsid w:val="008C7F62"/>
    <w:rsid w:val="008D00BE"/>
    <w:rsid w:val="008D08C3"/>
    <w:rsid w:val="008D0919"/>
    <w:rsid w:val="008D0BDF"/>
    <w:rsid w:val="008D12C1"/>
    <w:rsid w:val="008D1583"/>
    <w:rsid w:val="008D192E"/>
    <w:rsid w:val="008D1B5F"/>
    <w:rsid w:val="008D1C3C"/>
    <w:rsid w:val="008D1D7D"/>
    <w:rsid w:val="008D2015"/>
    <w:rsid w:val="008D2287"/>
    <w:rsid w:val="008D22B2"/>
    <w:rsid w:val="008D23BA"/>
    <w:rsid w:val="008D2667"/>
    <w:rsid w:val="008D2687"/>
    <w:rsid w:val="008D286E"/>
    <w:rsid w:val="008D2C31"/>
    <w:rsid w:val="008D2CEF"/>
    <w:rsid w:val="008D3080"/>
    <w:rsid w:val="008D30EA"/>
    <w:rsid w:val="008D36E4"/>
    <w:rsid w:val="008D373C"/>
    <w:rsid w:val="008D37E5"/>
    <w:rsid w:val="008D3956"/>
    <w:rsid w:val="008D3E09"/>
    <w:rsid w:val="008D3FE2"/>
    <w:rsid w:val="008D4275"/>
    <w:rsid w:val="008D42A1"/>
    <w:rsid w:val="008D43C9"/>
    <w:rsid w:val="008D459F"/>
    <w:rsid w:val="008D4832"/>
    <w:rsid w:val="008D494A"/>
    <w:rsid w:val="008D52D4"/>
    <w:rsid w:val="008D5464"/>
    <w:rsid w:val="008D5580"/>
    <w:rsid w:val="008D56B3"/>
    <w:rsid w:val="008D5940"/>
    <w:rsid w:val="008D5992"/>
    <w:rsid w:val="008D5C9A"/>
    <w:rsid w:val="008D5CE7"/>
    <w:rsid w:val="008D5E33"/>
    <w:rsid w:val="008D60B2"/>
    <w:rsid w:val="008D622F"/>
    <w:rsid w:val="008D634E"/>
    <w:rsid w:val="008D69D1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621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E73"/>
    <w:rsid w:val="008E21A9"/>
    <w:rsid w:val="008E23B6"/>
    <w:rsid w:val="008E23E6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3F31"/>
    <w:rsid w:val="008E3FE7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E2"/>
    <w:rsid w:val="008E5C72"/>
    <w:rsid w:val="008E5ECF"/>
    <w:rsid w:val="008E6395"/>
    <w:rsid w:val="008E6552"/>
    <w:rsid w:val="008E6619"/>
    <w:rsid w:val="008E67EF"/>
    <w:rsid w:val="008E689A"/>
    <w:rsid w:val="008E6FD1"/>
    <w:rsid w:val="008E6FEF"/>
    <w:rsid w:val="008E7388"/>
    <w:rsid w:val="008E77BD"/>
    <w:rsid w:val="008E7978"/>
    <w:rsid w:val="008E7F50"/>
    <w:rsid w:val="008F0174"/>
    <w:rsid w:val="008F0268"/>
    <w:rsid w:val="008F0377"/>
    <w:rsid w:val="008F055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C32"/>
    <w:rsid w:val="008F1C51"/>
    <w:rsid w:val="008F20C7"/>
    <w:rsid w:val="008F2943"/>
    <w:rsid w:val="008F2DBD"/>
    <w:rsid w:val="008F2EE9"/>
    <w:rsid w:val="008F31B5"/>
    <w:rsid w:val="008F363C"/>
    <w:rsid w:val="008F38EF"/>
    <w:rsid w:val="008F3923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233"/>
    <w:rsid w:val="008F52CE"/>
    <w:rsid w:val="008F54AC"/>
    <w:rsid w:val="008F5C02"/>
    <w:rsid w:val="008F601C"/>
    <w:rsid w:val="008F624E"/>
    <w:rsid w:val="008F6C90"/>
    <w:rsid w:val="008F6EB9"/>
    <w:rsid w:val="008F6FFB"/>
    <w:rsid w:val="008F70B4"/>
    <w:rsid w:val="008F780F"/>
    <w:rsid w:val="008F7CC4"/>
    <w:rsid w:val="008F7EBF"/>
    <w:rsid w:val="008F7EE4"/>
    <w:rsid w:val="008F7EFA"/>
    <w:rsid w:val="0090020A"/>
    <w:rsid w:val="009003D2"/>
    <w:rsid w:val="00900C49"/>
    <w:rsid w:val="00900ECA"/>
    <w:rsid w:val="00900FA0"/>
    <w:rsid w:val="0090101B"/>
    <w:rsid w:val="0090102E"/>
    <w:rsid w:val="00901279"/>
    <w:rsid w:val="0090170D"/>
    <w:rsid w:val="00901792"/>
    <w:rsid w:val="00901889"/>
    <w:rsid w:val="009021A0"/>
    <w:rsid w:val="009029F1"/>
    <w:rsid w:val="00902D35"/>
    <w:rsid w:val="00902D9B"/>
    <w:rsid w:val="00902F76"/>
    <w:rsid w:val="00903146"/>
    <w:rsid w:val="0090348B"/>
    <w:rsid w:val="00903817"/>
    <w:rsid w:val="00903870"/>
    <w:rsid w:val="00903B65"/>
    <w:rsid w:val="00903E4F"/>
    <w:rsid w:val="00903F03"/>
    <w:rsid w:val="00903F3D"/>
    <w:rsid w:val="009041CA"/>
    <w:rsid w:val="009042D3"/>
    <w:rsid w:val="00904846"/>
    <w:rsid w:val="009048D5"/>
    <w:rsid w:val="00904A4C"/>
    <w:rsid w:val="00904B54"/>
    <w:rsid w:val="00904E95"/>
    <w:rsid w:val="00904F0A"/>
    <w:rsid w:val="00904FD2"/>
    <w:rsid w:val="0090502C"/>
    <w:rsid w:val="0090554A"/>
    <w:rsid w:val="00905568"/>
    <w:rsid w:val="009056DA"/>
    <w:rsid w:val="00905767"/>
    <w:rsid w:val="00905BB5"/>
    <w:rsid w:val="00905D54"/>
    <w:rsid w:val="00905FA3"/>
    <w:rsid w:val="0090600B"/>
    <w:rsid w:val="0090674D"/>
    <w:rsid w:val="00906829"/>
    <w:rsid w:val="0090687F"/>
    <w:rsid w:val="00906B9B"/>
    <w:rsid w:val="00906CB3"/>
    <w:rsid w:val="00906F9E"/>
    <w:rsid w:val="0090703B"/>
    <w:rsid w:val="009070A8"/>
    <w:rsid w:val="00907203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3C1"/>
    <w:rsid w:val="00912491"/>
    <w:rsid w:val="009126C1"/>
    <w:rsid w:val="0091297D"/>
    <w:rsid w:val="00912A0C"/>
    <w:rsid w:val="00912A14"/>
    <w:rsid w:val="00912CF3"/>
    <w:rsid w:val="00912F11"/>
    <w:rsid w:val="00913894"/>
    <w:rsid w:val="0091396B"/>
    <w:rsid w:val="0091408C"/>
    <w:rsid w:val="009140C8"/>
    <w:rsid w:val="00914697"/>
    <w:rsid w:val="009147D3"/>
    <w:rsid w:val="00914FBE"/>
    <w:rsid w:val="00915034"/>
    <w:rsid w:val="0091526A"/>
    <w:rsid w:val="0091529D"/>
    <w:rsid w:val="0091559C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01E"/>
    <w:rsid w:val="0091724A"/>
    <w:rsid w:val="009176E3"/>
    <w:rsid w:val="009201B7"/>
    <w:rsid w:val="009201F6"/>
    <w:rsid w:val="00920378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C5D"/>
    <w:rsid w:val="00921E29"/>
    <w:rsid w:val="00921EAC"/>
    <w:rsid w:val="00921ED4"/>
    <w:rsid w:val="00921EED"/>
    <w:rsid w:val="0092206D"/>
    <w:rsid w:val="0092216D"/>
    <w:rsid w:val="00922735"/>
    <w:rsid w:val="00922771"/>
    <w:rsid w:val="0092297F"/>
    <w:rsid w:val="009229B1"/>
    <w:rsid w:val="00923176"/>
    <w:rsid w:val="00923183"/>
    <w:rsid w:val="009231B4"/>
    <w:rsid w:val="009232B1"/>
    <w:rsid w:val="00923E74"/>
    <w:rsid w:val="00923FBA"/>
    <w:rsid w:val="00924332"/>
    <w:rsid w:val="00924A46"/>
    <w:rsid w:val="00924B24"/>
    <w:rsid w:val="00924D7F"/>
    <w:rsid w:val="00925847"/>
    <w:rsid w:val="00925A64"/>
    <w:rsid w:val="00925D3A"/>
    <w:rsid w:val="009261F3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A3B"/>
    <w:rsid w:val="00930BE7"/>
    <w:rsid w:val="0093122D"/>
    <w:rsid w:val="00931AA4"/>
    <w:rsid w:val="00931CB1"/>
    <w:rsid w:val="009321CE"/>
    <w:rsid w:val="0093282C"/>
    <w:rsid w:val="0093283A"/>
    <w:rsid w:val="009328F4"/>
    <w:rsid w:val="00932B2B"/>
    <w:rsid w:val="00932BFC"/>
    <w:rsid w:val="00933864"/>
    <w:rsid w:val="00933943"/>
    <w:rsid w:val="00933B8E"/>
    <w:rsid w:val="0093432D"/>
    <w:rsid w:val="0093435D"/>
    <w:rsid w:val="0093445B"/>
    <w:rsid w:val="0093472C"/>
    <w:rsid w:val="0093477F"/>
    <w:rsid w:val="00934905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508"/>
    <w:rsid w:val="0093757B"/>
    <w:rsid w:val="00937734"/>
    <w:rsid w:val="00937942"/>
    <w:rsid w:val="00937EBF"/>
    <w:rsid w:val="00937FDA"/>
    <w:rsid w:val="0094006D"/>
    <w:rsid w:val="00940076"/>
    <w:rsid w:val="00940491"/>
    <w:rsid w:val="0094068C"/>
    <w:rsid w:val="00940795"/>
    <w:rsid w:val="00940A34"/>
    <w:rsid w:val="00940CF8"/>
    <w:rsid w:val="00941240"/>
    <w:rsid w:val="009412D8"/>
    <w:rsid w:val="00941375"/>
    <w:rsid w:val="0094139A"/>
    <w:rsid w:val="009413F0"/>
    <w:rsid w:val="009414B7"/>
    <w:rsid w:val="00941666"/>
    <w:rsid w:val="00941978"/>
    <w:rsid w:val="00941C81"/>
    <w:rsid w:val="00941D36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794"/>
    <w:rsid w:val="00943871"/>
    <w:rsid w:val="00943D35"/>
    <w:rsid w:val="00943EBE"/>
    <w:rsid w:val="00944230"/>
    <w:rsid w:val="009442F1"/>
    <w:rsid w:val="009443C8"/>
    <w:rsid w:val="009447E8"/>
    <w:rsid w:val="009447FE"/>
    <w:rsid w:val="0094485F"/>
    <w:rsid w:val="009449D2"/>
    <w:rsid w:val="0094537A"/>
    <w:rsid w:val="00945597"/>
    <w:rsid w:val="009455B5"/>
    <w:rsid w:val="00945717"/>
    <w:rsid w:val="0094594A"/>
    <w:rsid w:val="00945A06"/>
    <w:rsid w:val="00945FF5"/>
    <w:rsid w:val="0094609F"/>
    <w:rsid w:val="0094614A"/>
    <w:rsid w:val="00946435"/>
    <w:rsid w:val="009466F8"/>
    <w:rsid w:val="009469EF"/>
    <w:rsid w:val="00946BDC"/>
    <w:rsid w:val="009470C1"/>
    <w:rsid w:val="009470E7"/>
    <w:rsid w:val="009473C4"/>
    <w:rsid w:val="009474EE"/>
    <w:rsid w:val="00947614"/>
    <w:rsid w:val="0094762A"/>
    <w:rsid w:val="0094780C"/>
    <w:rsid w:val="0094790B"/>
    <w:rsid w:val="00947BC4"/>
    <w:rsid w:val="009502DF"/>
    <w:rsid w:val="0095032E"/>
    <w:rsid w:val="009505A6"/>
    <w:rsid w:val="0095091D"/>
    <w:rsid w:val="00950B3C"/>
    <w:rsid w:val="00950C2E"/>
    <w:rsid w:val="00950D4B"/>
    <w:rsid w:val="00950E60"/>
    <w:rsid w:val="0095105D"/>
    <w:rsid w:val="009510C6"/>
    <w:rsid w:val="00951310"/>
    <w:rsid w:val="0095167E"/>
    <w:rsid w:val="009516E9"/>
    <w:rsid w:val="009516F1"/>
    <w:rsid w:val="00951ED8"/>
    <w:rsid w:val="00952634"/>
    <w:rsid w:val="00952A27"/>
    <w:rsid w:val="0095303D"/>
    <w:rsid w:val="0095317E"/>
    <w:rsid w:val="00953D2E"/>
    <w:rsid w:val="00953F41"/>
    <w:rsid w:val="00954441"/>
    <w:rsid w:val="0095462C"/>
    <w:rsid w:val="00954AA4"/>
    <w:rsid w:val="00954ADA"/>
    <w:rsid w:val="00954D28"/>
    <w:rsid w:val="00954DFC"/>
    <w:rsid w:val="00954F73"/>
    <w:rsid w:val="0095513C"/>
    <w:rsid w:val="0095541C"/>
    <w:rsid w:val="00955555"/>
    <w:rsid w:val="009559C6"/>
    <w:rsid w:val="009559F9"/>
    <w:rsid w:val="00955A61"/>
    <w:rsid w:val="00955B7A"/>
    <w:rsid w:val="009562BF"/>
    <w:rsid w:val="00956326"/>
    <w:rsid w:val="009565D7"/>
    <w:rsid w:val="009567B5"/>
    <w:rsid w:val="0095682B"/>
    <w:rsid w:val="009568CD"/>
    <w:rsid w:val="00956E03"/>
    <w:rsid w:val="00956F9D"/>
    <w:rsid w:val="009570C3"/>
    <w:rsid w:val="00957742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45B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1ADE"/>
    <w:rsid w:val="00962008"/>
    <w:rsid w:val="0096280C"/>
    <w:rsid w:val="009629BA"/>
    <w:rsid w:val="0096346E"/>
    <w:rsid w:val="00963758"/>
    <w:rsid w:val="00963B26"/>
    <w:rsid w:val="00963B5E"/>
    <w:rsid w:val="00963BD0"/>
    <w:rsid w:val="00964261"/>
    <w:rsid w:val="00964423"/>
    <w:rsid w:val="00964485"/>
    <w:rsid w:val="0096450A"/>
    <w:rsid w:val="009645FA"/>
    <w:rsid w:val="00964A7D"/>
    <w:rsid w:val="00964D10"/>
    <w:rsid w:val="00964E35"/>
    <w:rsid w:val="009657B3"/>
    <w:rsid w:val="00965AB7"/>
    <w:rsid w:val="00965C59"/>
    <w:rsid w:val="00966847"/>
    <w:rsid w:val="009669B6"/>
    <w:rsid w:val="00966ACA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42"/>
    <w:rsid w:val="00967FDA"/>
    <w:rsid w:val="009702C8"/>
    <w:rsid w:val="0097052D"/>
    <w:rsid w:val="00970571"/>
    <w:rsid w:val="00970638"/>
    <w:rsid w:val="009707F6"/>
    <w:rsid w:val="00970ADA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BFB"/>
    <w:rsid w:val="00973C0A"/>
    <w:rsid w:val="00974713"/>
    <w:rsid w:val="00974736"/>
    <w:rsid w:val="009748CF"/>
    <w:rsid w:val="009748D4"/>
    <w:rsid w:val="0097499F"/>
    <w:rsid w:val="00974CEE"/>
    <w:rsid w:val="00974F88"/>
    <w:rsid w:val="0097503B"/>
    <w:rsid w:val="00975246"/>
    <w:rsid w:val="00975252"/>
    <w:rsid w:val="009755E0"/>
    <w:rsid w:val="0097564E"/>
    <w:rsid w:val="009756EB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A8C"/>
    <w:rsid w:val="00976CF8"/>
    <w:rsid w:val="00976D13"/>
    <w:rsid w:val="00976D94"/>
    <w:rsid w:val="00976F5B"/>
    <w:rsid w:val="009775BF"/>
    <w:rsid w:val="009777FC"/>
    <w:rsid w:val="0098010D"/>
    <w:rsid w:val="0098018B"/>
    <w:rsid w:val="00980309"/>
    <w:rsid w:val="00980C0F"/>
    <w:rsid w:val="00981036"/>
    <w:rsid w:val="00981C9B"/>
    <w:rsid w:val="0098213F"/>
    <w:rsid w:val="00982700"/>
    <w:rsid w:val="00982A74"/>
    <w:rsid w:val="00982F56"/>
    <w:rsid w:val="009834DF"/>
    <w:rsid w:val="009835B8"/>
    <w:rsid w:val="00983783"/>
    <w:rsid w:val="0098398D"/>
    <w:rsid w:val="00983A1E"/>
    <w:rsid w:val="00984468"/>
    <w:rsid w:val="0098457D"/>
    <w:rsid w:val="0098475B"/>
    <w:rsid w:val="00984EAF"/>
    <w:rsid w:val="00984F32"/>
    <w:rsid w:val="00984FCB"/>
    <w:rsid w:val="00985301"/>
    <w:rsid w:val="00985398"/>
    <w:rsid w:val="009855F6"/>
    <w:rsid w:val="009858BF"/>
    <w:rsid w:val="0098598E"/>
    <w:rsid w:val="00985AC3"/>
    <w:rsid w:val="00986340"/>
    <w:rsid w:val="0098660F"/>
    <w:rsid w:val="0098691F"/>
    <w:rsid w:val="00986B52"/>
    <w:rsid w:val="00986DAB"/>
    <w:rsid w:val="00986E11"/>
    <w:rsid w:val="00986EA9"/>
    <w:rsid w:val="00987107"/>
    <w:rsid w:val="009873AF"/>
    <w:rsid w:val="00987632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5F"/>
    <w:rsid w:val="0099147A"/>
    <w:rsid w:val="0099155E"/>
    <w:rsid w:val="009916AE"/>
    <w:rsid w:val="0099181E"/>
    <w:rsid w:val="0099192E"/>
    <w:rsid w:val="009919FC"/>
    <w:rsid w:val="00991AF3"/>
    <w:rsid w:val="00991D79"/>
    <w:rsid w:val="009926AB"/>
    <w:rsid w:val="00992F6B"/>
    <w:rsid w:val="00992F74"/>
    <w:rsid w:val="00993478"/>
    <w:rsid w:val="009936AE"/>
    <w:rsid w:val="00993B4A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80F"/>
    <w:rsid w:val="00995A1B"/>
    <w:rsid w:val="00995E4E"/>
    <w:rsid w:val="00995F81"/>
    <w:rsid w:val="00995FDF"/>
    <w:rsid w:val="009962E1"/>
    <w:rsid w:val="009963BD"/>
    <w:rsid w:val="0099647C"/>
    <w:rsid w:val="009964D7"/>
    <w:rsid w:val="00996A01"/>
    <w:rsid w:val="00996E55"/>
    <w:rsid w:val="00996F8D"/>
    <w:rsid w:val="00996FDF"/>
    <w:rsid w:val="00997F8A"/>
    <w:rsid w:val="009A0289"/>
    <w:rsid w:val="009A04C0"/>
    <w:rsid w:val="009A0C94"/>
    <w:rsid w:val="009A0DFA"/>
    <w:rsid w:val="009A101B"/>
    <w:rsid w:val="009A111A"/>
    <w:rsid w:val="009A132F"/>
    <w:rsid w:val="009A14AD"/>
    <w:rsid w:val="009A1667"/>
    <w:rsid w:val="009A16D1"/>
    <w:rsid w:val="009A16FF"/>
    <w:rsid w:val="009A178D"/>
    <w:rsid w:val="009A1D4F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5F7"/>
    <w:rsid w:val="009A46CB"/>
    <w:rsid w:val="009A47CC"/>
    <w:rsid w:val="009A4CE2"/>
    <w:rsid w:val="009A532E"/>
    <w:rsid w:val="009A5585"/>
    <w:rsid w:val="009A579C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A7B9D"/>
    <w:rsid w:val="009A7ED4"/>
    <w:rsid w:val="009B006C"/>
    <w:rsid w:val="009B01E8"/>
    <w:rsid w:val="009B0CE3"/>
    <w:rsid w:val="009B1072"/>
    <w:rsid w:val="009B1282"/>
    <w:rsid w:val="009B15FC"/>
    <w:rsid w:val="009B17E6"/>
    <w:rsid w:val="009B1C24"/>
    <w:rsid w:val="009B1DF2"/>
    <w:rsid w:val="009B21ED"/>
    <w:rsid w:val="009B29E5"/>
    <w:rsid w:val="009B2A2B"/>
    <w:rsid w:val="009B2A8E"/>
    <w:rsid w:val="009B2B52"/>
    <w:rsid w:val="009B30C1"/>
    <w:rsid w:val="009B376D"/>
    <w:rsid w:val="009B3D7B"/>
    <w:rsid w:val="009B4023"/>
    <w:rsid w:val="009B4236"/>
    <w:rsid w:val="009B466A"/>
    <w:rsid w:val="009B4788"/>
    <w:rsid w:val="009B4C04"/>
    <w:rsid w:val="009B4CB6"/>
    <w:rsid w:val="009B4E97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A98"/>
    <w:rsid w:val="009B7E3E"/>
    <w:rsid w:val="009B7E40"/>
    <w:rsid w:val="009C0077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187"/>
    <w:rsid w:val="009C3353"/>
    <w:rsid w:val="009C3600"/>
    <w:rsid w:val="009C39F5"/>
    <w:rsid w:val="009C3AAB"/>
    <w:rsid w:val="009C41AB"/>
    <w:rsid w:val="009C429D"/>
    <w:rsid w:val="009C4BFC"/>
    <w:rsid w:val="009C4E67"/>
    <w:rsid w:val="009C4E8E"/>
    <w:rsid w:val="009C4F85"/>
    <w:rsid w:val="009C514B"/>
    <w:rsid w:val="009C5478"/>
    <w:rsid w:val="009C5B94"/>
    <w:rsid w:val="009C5F3E"/>
    <w:rsid w:val="009C6464"/>
    <w:rsid w:val="009C6A3C"/>
    <w:rsid w:val="009C6AA1"/>
    <w:rsid w:val="009C700E"/>
    <w:rsid w:val="009C7351"/>
    <w:rsid w:val="009C73E7"/>
    <w:rsid w:val="009C743B"/>
    <w:rsid w:val="009C745E"/>
    <w:rsid w:val="009C76EB"/>
    <w:rsid w:val="009C77A7"/>
    <w:rsid w:val="009C7DB6"/>
    <w:rsid w:val="009C7E5A"/>
    <w:rsid w:val="009D02D8"/>
    <w:rsid w:val="009D03EE"/>
    <w:rsid w:val="009D079B"/>
    <w:rsid w:val="009D0B26"/>
    <w:rsid w:val="009D0D8D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604B"/>
    <w:rsid w:val="009D6189"/>
    <w:rsid w:val="009D62DD"/>
    <w:rsid w:val="009D639D"/>
    <w:rsid w:val="009D63E7"/>
    <w:rsid w:val="009D6600"/>
    <w:rsid w:val="009D66C4"/>
    <w:rsid w:val="009D67CB"/>
    <w:rsid w:val="009D6876"/>
    <w:rsid w:val="009D687B"/>
    <w:rsid w:val="009D6CF6"/>
    <w:rsid w:val="009D6EE0"/>
    <w:rsid w:val="009D70DC"/>
    <w:rsid w:val="009D7438"/>
    <w:rsid w:val="009D769D"/>
    <w:rsid w:val="009D7DA2"/>
    <w:rsid w:val="009D7F08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580"/>
    <w:rsid w:val="009E168F"/>
    <w:rsid w:val="009E16A3"/>
    <w:rsid w:val="009E16DA"/>
    <w:rsid w:val="009E177A"/>
    <w:rsid w:val="009E185E"/>
    <w:rsid w:val="009E1ACB"/>
    <w:rsid w:val="009E1C7A"/>
    <w:rsid w:val="009E1CA5"/>
    <w:rsid w:val="009E1DEB"/>
    <w:rsid w:val="009E1FD6"/>
    <w:rsid w:val="009E2405"/>
    <w:rsid w:val="009E29FF"/>
    <w:rsid w:val="009E3195"/>
    <w:rsid w:val="009E31C6"/>
    <w:rsid w:val="009E35EA"/>
    <w:rsid w:val="009E36F6"/>
    <w:rsid w:val="009E3C29"/>
    <w:rsid w:val="009E3CA9"/>
    <w:rsid w:val="009E3D07"/>
    <w:rsid w:val="009E3DDE"/>
    <w:rsid w:val="009E45B8"/>
    <w:rsid w:val="009E46A7"/>
    <w:rsid w:val="009E497A"/>
    <w:rsid w:val="009E4C34"/>
    <w:rsid w:val="009E4E71"/>
    <w:rsid w:val="009E4ED5"/>
    <w:rsid w:val="009E5343"/>
    <w:rsid w:val="009E535A"/>
    <w:rsid w:val="009E565E"/>
    <w:rsid w:val="009E5914"/>
    <w:rsid w:val="009E5A9E"/>
    <w:rsid w:val="009E5D93"/>
    <w:rsid w:val="009E5E1E"/>
    <w:rsid w:val="009E6116"/>
    <w:rsid w:val="009E6162"/>
    <w:rsid w:val="009E63DE"/>
    <w:rsid w:val="009E6699"/>
    <w:rsid w:val="009E689C"/>
    <w:rsid w:val="009E68A5"/>
    <w:rsid w:val="009E6A49"/>
    <w:rsid w:val="009E6ABE"/>
    <w:rsid w:val="009E6B8F"/>
    <w:rsid w:val="009E6CF7"/>
    <w:rsid w:val="009E6D80"/>
    <w:rsid w:val="009E72F0"/>
    <w:rsid w:val="009E77C2"/>
    <w:rsid w:val="009E7CA8"/>
    <w:rsid w:val="009E7E79"/>
    <w:rsid w:val="009F0225"/>
    <w:rsid w:val="009F0406"/>
    <w:rsid w:val="009F0596"/>
    <w:rsid w:val="009F0A82"/>
    <w:rsid w:val="009F0B63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BEF"/>
    <w:rsid w:val="009F31D8"/>
    <w:rsid w:val="009F3285"/>
    <w:rsid w:val="009F35FB"/>
    <w:rsid w:val="009F369A"/>
    <w:rsid w:val="009F37E4"/>
    <w:rsid w:val="009F3B41"/>
    <w:rsid w:val="009F3F70"/>
    <w:rsid w:val="009F3FF5"/>
    <w:rsid w:val="009F432E"/>
    <w:rsid w:val="009F44E1"/>
    <w:rsid w:val="009F468B"/>
    <w:rsid w:val="009F4D8A"/>
    <w:rsid w:val="009F525F"/>
    <w:rsid w:val="009F5383"/>
    <w:rsid w:val="009F594F"/>
    <w:rsid w:val="009F5FC5"/>
    <w:rsid w:val="009F64C8"/>
    <w:rsid w:val="009F66BD"/>
    <w:rsid w:val="009F727E"/>
    <w:rsid w:val="009F7726"/>
    <w:rsid w:val="009F7C95"/>
    <w:rsid w:val="009F7DBA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132"/>
    <w:rsid w:val="00A02357"/>
    <w:rsid w:val="00A02914"/>
    <w:rsid w:val="00A02AFC"/>
    <w:rsid w:val="00A02BC2"/>
    <w:rsid w:val="00A0389F"/>
    <w:rsid w:val="00A038CB"/>
    <w:rsid w:val="00A03B3B"/>
    <w:rsid w:val="00A03CA4"/>
    <w:rsid w:val="00A03D4E"/>
    <w:rsid w:val="00A04282"/>
    <w:rsid w:val="00A04347"/>
    <w:rsid w:val="00A04442"/>
    <w:rsid w:val="00A046D3"/>
    <w:rsid w:val="00A04A4C"/>
    <w:rsid w:val="00A04AE7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6127"/>
    <w:rsid w:val="00A062D0"/>
    <w:rsid w:val="00A062EC"/>
    <w:rsid w:val="00A06315"/>
    <w:rsid w:val="00A064AE"/>
    <w:rsid w:val="00A06B56"/>
    <w:rsid w:val="00A06C54"/>
    <w:rsid w:val="00A06DA0"/>
    <w:rsid w:val="00A06DFA"/>
    <w:rsid w:val="00A07638"/>
    <w:rsid w:val="00A07A5C"/>
    <w:rsid w:val="00A07C62"/>
    <w:rsid w:val="00A1009A"/>
    <w:rsid w:val="00A102B8"/>
    <w:rsid w:val="00A10338"/>
    <w:rsid w:val="00A10348"/>
    <w:rsid w:val="00A1038F"/>
    <w:rsid w:val="00A10451"/>
    <w:rsid w:val="00A104A8"/>
    <w:rsid w:val="00A104C7"/>
    <w:rsid w:val="00A105F0"/>
    <w:rsid w:val="00A108BB"/>
    <w:rsid w:val="00A10B9B"/>
    <w:rsid w:val="00A1147F"/>
    <w:rsid w:val="00A115A6"/>
    <w:rsid w:val="00A11684"/>
    <w:rsid w:val="00A1192D"/>
    <w:rsid w:val="00A1197A"/>
    <w:rsid w:val="00A11A46"/>
    <w:rsid w:val="00A11C8D"/>
    <w:rsid w:val="00A12098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02"/>
    <w:rsid w:val="00A14FEB"/>
    <w:rsid w:val="00A15013"/>
    <w:rsid w:val="00A1502C"/>
    <w:rsid w:val="00A1555C"/>
    <w:rsid w:val="00A15872"/>
    <w:rsid w:val="00A15BCC"/>
    <w:rsid w:val="00A15C29"/>
    <w:rsid w:val="00A15DEA"/>
    <w:rsid w:val="00A1617A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B1E"/>
    <w:rsid w:val="00A17C03"/>
    <w:rsid w:val="00A17D6A"/>
    <w:rsid w:val="00A17F36"/>
    <w:rsid w:val="00A17F4C"/>
    <w:rsid w:val="00A2034B"/>
    <w:rsid w:val="00A20548"/>
    <w:rsid w:val="00A207A6"/>
    <w:rsid w:val="00A207B8"/>
    <w:rsid w:val="00A20C75"/>
    <w:rsid w:val="00A20C9E"/>
    <w:rsid w:val="00A20EDC"/>
    <w:rsid w:val="00A2163B"/>
    <w:rsid w:val="00A21696"/>
    <w:rsid w:val="00A21802"/>
    <w:rsid w:val="00A218B9"/>
    <w:rsid w:val="00A2199B"/>
    <w:rsid w:val="00A21A34"/>
    <w:rsid w:val="00A21BB5"/>
    <w:rsid w:val="00A21C3B"/>
    <w:rsid w:val="00A2226F"/>
    <w:rsid w:val="00A2243D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3F1"/>
    <w:rsid w:val="00A24B41"/>
    <w:rsid w:val="00A24BF0"/>
    <w:rsid w:val="00A24FE8"/>
    <w:rsid w:val="00A254C3"/>
    <w:rsid w:val="00A2572A"/>
    <w:rsid w:val="00A257AC"/>
    <w:rsid w:val="00A25FBD"/>
    <w:rsid w:val="00A263CF"/>
    <w:rsid w:val="00A26507"/>
    <w:rsid w:val="00A26647"/>
    <w:rsid w:val="00A2667B"/>
    <w:rsid w:val="00A267B5"/>
    <w:rsid w:val="00A26861"/>
    <w:rsid w:val="00A26CF3"/>
    <w:rsid w:val="00A2710A"/>
    <w:rsid w:val="00A27257"/>
    <w:rsid w:val="00A275A3"/>
    <w:rsid w:val="00A27852"/>
    <w:rsid w:val="00A279B0"/>
    <w:rsid w:val="00A279F7"/>
    <w:rsid w:val="00A27B8B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CCC"/>
    <w:rsid w:val="00A31FED"/>
    <w:rsid w:val="00A3206B"/>
    <w:rsid w:val="00A32109"/>
    <w:rsid w:val="00A32188"/>
    <w:rsid w:val="00A3240D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BBF"/>
    <w:rsid w:val="00A33DCF"/>
    <w:rsid w:val="00A33F89"/>
    <w:rsid w:val="00A342B4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5E19"/>
    <w:rsid w:val="00A366F0"/>
    <w:rsid w:val="00A367CB"/>
    <w:rsid w:val="00A369C5"/>
    <w:rsid w:val="00A37021"/>
    <w:rsid w:val="00A375DB"/>
    <w:rsid w:val="00A37630"/>
    <w:rsid w:val="00A376EC"/>
    <w:rsid w:val="00A37B45"/>
    <w:rsid w:val="00A37D5D"/>
    <w:rsid w:val="00A37ED2"/>
    <w:rsid w:val="00A40099"/>
    <w:rsid w:val="00A40263"/>
    <w:rsid w:val="00A407E2"/>
    <w:rsid w:val="00A40A01"/>
    <w:rsid w:val="00A40D51"/>
    <w:rsid w:val="00A40D8B"/>
    <w:rsid w:val="00A41007"/>
    <w:rsid w:val="00A4161C"/>
    <w:rsid w:val="00A41792"/>
    <w:rsid w:val="00A417D0"/>
    <w:rsid w:val="00A418D4"/>
    <w:rsid w:val="00A41CDC"/>
    <w:rsid w:val="00A41D0C"/>
    <w:rsid w:val="00A41F7D"/>
    <w:rsid w:val="00A420DA"/>
    <w:rsid w:val="00A42128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3F37"/>
    <w:rsid w:val="00A449D8"/>
    <w:rsid w:val="00A44AD8"/>
    <w:rsid w:val="00A44CEA"/>
    <w:rsid w:val="00A44FD2"/>
    <w:rsid w:val="00A4559B"/>
    <w:rsid w:val="00A45F96"/>
    <w:rsid w:val="00A45FC7"/>
    <w:rsid w:val="00A4642B"/>
    <w:rsid w:val="00A46674"/>
    <w:rsid w:val="00A46690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13C6"/>
    <w:rsid w:val="00A51749"/>
    <w:rsid w:val="00A51CAA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2F8D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90D"/>
    <w:rsid w:val="00A549D6"/>
    <w:rsid w:val="00A54ABA"/>
    <w:rsid w:val="00A54BB9"/>
    <w:rsid w:val="00A554E7"/>
    <w:rsid w:val="00A5570D"/>
    <w:rsid w:val="00A5587C"/>
    <w:rsid w:val="00A55916"/>
    <w:rsid w:val="00A55A02"/>
    <w:rsid w:val="00A55B97"/>
    <w:rsid w:val="00A55DF5"/>
    <w:rsid w:val="00A55E68"/>
    <w:rsid w:val="00A560B3"/>
    <w:rsid w:val="00A56262"/>
    <w:rsid w:val="00A5646A"/>
    <w:rsid w:val="00A564F9"/>
    <w:rsid w:val="00A565FB"/>
    <w:rsid w:val="00A56840"/>
    <w:rsid w:val="00A57049"/>
    <w:rsid w:val="00A5709B"/>
    <w:rsid w:val="00A570C0"/>
    <w:rsid w:val="00A5729E"/>
    <w:rsid w:val="00A57741"/>
    <w:rsid w:val="00A57913"/>
    <w:rsid w:val="00A57A6E"/>
    <w:rsid w:val="00A60A86"/>
    <w:rsid w:val="00A613BE"/>
    <w:rsid w:val="00A614DD"/>
    <w:rsid w:val="00A615BE"/>
    <w:rsid w:val="00A61A6C"/>
    <w:rsid w:val="00A61B1E"/>
    <w:rsid w:val="00A61C52"/>
    <w:rsid w:val="00A624A6"/>
    <w:rsid w:val="00A62A54"/>
    <w:rsid w:val="00A62C02"/>
    <w:rsid w:val="00A6327D"/>
    <w:rsid w:val="00A6349F"/>
    <w:rsid w:val="00A634B2"/>
    <w:rsid w:val="00A63908"/>
    <w:rsid w:val="00A641E5"/>
    <w:rsid w:val="00A64402"/>
    <w:rsid w:val="00A644D4"/>
    <w:rsid w:val="00A649AA"/>
    <w:rsid w:val="00A64AA9"/>
    <w:rsid w:val="00A64ADB"/>
    <w:rsid w:val="00A64E95"/>
    <w:rsid w:val="00A64FD3"/>
    <w:rsid w:val="00A65037"/>
    <w:rsid w:val="00A6523F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9E"/>
    <w:rsid w:val="00A66A1B"/>
    <w:rsid w:val="00A66AA2"/>
    <w:rsid w:val="00A66BE7"/>
    <w:rsid w:val="00A67012"/>
    <w:rsid w:val="00A67610"/>
    <w:rsid w:val="00A6772C"/>
    <w:rsid w:val="00A678C7"/>
    <w:rsid w:val="00A67D48"/>
    <w:rsid w:val="00A7003A"/>
    <w:rsid w:val="00A704DA"/>
    <w:rsid w:val="00A70539"/>
    <w:rsid w:val="00A70647"/>
    <w:rsid w:val="00A70853"/>
    <w:rsid w:val="00A70888"/>
    <w:rsid w:val="00A70C81"/>
    <w:rsid w:val="00A70F34"/>
    <w:rsid w:val="00A711E2"/>
    <w:rsid w:val="00A71365"/>
    <w:rsid w:val="00A713D4"/>
    <w:rsid w:val="00A7170F"/>
    <w:rsid w:val="00A71ABC"/>
    <w:rsid w:val="00A71BEC"/>
    <w:rsid w:val="00A72453"/>
    <w:rsid w:val="00A7269B"/>
    <w:rsid w:val="00A72899"/>
    <w:rsid w:val="00A72973"/>
    <w:rsid w:val="00A72AA7"/>
    <w:rsid w:val="00A72AD4"/>
    <w:rsid w:val="00A72AF1"/>
    <w:rsid w:val="00A7352F"/>
    <w:rsid w:val="00A73649"/>
    <w:rsid w:val="00A73AEE"/>
    <w:rsid w:val="00A73D0B"/>
    <w:rsid w:val="00A73D8F"/>
    <w:rsid w:val="00A73E88"/>
    <w:rsid w:val="00A7410B"/>
    <w:rsid w:val="00A747F1"/>
    <w:rsid w:val="00A7504B"/>
    <w:rsid w:val="00A750A2"/>
    <w:rsid w:val="00A7513F"/>
    <w:rsid w:val="00A754C9"/>
    <w:rsid w:val="00A756A4"/>
    <w:rsid w:val="00A758CF"/>
    <w:rsid w:val="00A75914"/>
    <w:rsid w:val="00A75939"/>
    <w:rsid w:val="00A75946"/>
    <w:rsid w:val="00A75964"/>
    <w:rsid w:val="00A75C78"/>
    <w:rsid w:val="00A75DAB"/>
    <w:rsid w:val="00A75F40"/>
    <w:rsid w:val="00A7600A"/>
    <w:rsid w:val="00A76289"/>
    <w:rsid w:val="00A76583"/>
    <w:rsid w:val="00A7663B"/>
    <w:rsid w:val="00A76767"/>
    <w:rsid w:val="00A76804"/>
    <w:rsid w:val="00A769D9"/>
    <w:rsid w:val="00A76C70"/>
    <w:rsid w:val="00A77458"/>
    <w:rsid w:val="00A77531"/>
    <w:rsid w:val="00A77725"/>
    <w:rsid w:val="00A777A4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54"/>
    <w:rsid w:val="00A812C1"/>
    <w:rsid w:val="00A81408"/>
    <w:rsid w:val="00A814E4"/>
    <w:rsid w:val="00A814F5"/>
    <w:rsid w:val="00A81735"/>
    <w:rsid w:val="00A81788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4F93"/>
    <w:rsid w:val="00A850A7"/>
    <w:rsid w:val="00A8513F"/>
    <w:rsid w:val="00A855B4"/>
    <w:rsid w:val="00A85603"/>
    <w:rsid w:val="00A85968"/>
    <w:rsid w:val="00A85E5A"/>
    <w:rsid w:val="00A85ECD"/>
    <w:rsid w:val="00A85F25"/>
    <w:rsid w:val="00A8651B"/>
    <w:rsid w:val="00A868EE"/>
    <w:rsid w:val="00A86A77"/>
    <w:rsid w:val="00A86A9D"/>
    <w:rsid w:val="00A86B27"/>
    <w:rsid w:val="00A86F5C"/>
    <w:rsid w:val="00A86FDC"/>
    <w:rsid w:val="00A87288"/>
    <w:rsid w:val="00A8741E"/>
    <w:rsid w:val="00A8755C"/>
    <w:rsid w:val="00A879C2"/>
    <w:rsid w:val="00A87A58"/>
    <w:rsid w:val="00A87C18"/>
    <w:rsid w:val="00A87F6B"/>
    <w:rsid w:val="00A87FAE"/>
    <w:rsid w:val="00A87FB0"/>
    <w:rsid w:val="00A90392"/>
    <w:rsid w:val="00A906CC"/>
    <w:rsid w:val="00A90822"/>
    <w:rsid w:val="00A908EB"/>
    <w:rsid w:val="00A9099A"/>
    <w:rsid w:val="00A90C61"/>
    <w:rsid w:val="00A90D1D"/>
    <w:rsid w:val="00A90FBF"/>
    <w:rsid w:val="00A9111F"/>
    <w:rsid w:val="00A9118E"/>
    <w:rsid w:val="00A9136A"/>
    <w:rsid w:val="00A9157E"/>
    <w:rsid w:val="00A91A38"/>
    <w:rsid w:val="00A920CB"/>
    <w:rsid w:val="00A923EA"/>
    <w:rsid w:val="00A929FE"/>
    <w:rsid w:val="00A92D25"/>
    <w:rsid w:val="00A92D72"/>
    <w:rsid w:val="00A92DB6"/>
    <w:rsid w:val="00A933CD"/>
    <w:rsid w:val="00A9359E"/>
    <w:rsid w:val="00A93811"/>
    <w:rsid w:val="00A93920"/>
    <w:rsid w:val="00A93DB0"/>
    <w:rsid w:val="00A94052"/>
    <w:rsid w:val="00A944B6"/>
    <w:rsid w:val="00A94852"/>
    <w:rsid w:val="00A94A0B"/>
    <w:rsid w:val="00A94ABD"/>
    <w:rsid w:val="00A94CFA"/>
    <w:rsid w:val="00A95121"/>
    <w:rsid w:val="00A951D4"/>
    <w:rsid w:val="00A951F5"/>
    <w:rsid w:val="00A95A2D"/>
    <w:rsid w:val="00A95AB8"/>
    <w:rsid w:val="00A967A4"/>
    <w:rsid w:val="00A969A9"/>
    <w:rsid w:val="00A96B97"/>
    <w:rsid w:val="00A974B6"/>
    <w:rsid w:val="00A97915"/>
    <w:rsid w:val="00A97AC9"/>
    <w:rsid w:val="00A97B5F"/>
    <w:rsid w:val="00A97FCC"/>
    <w:rsid w:val="00AA00A8"/>
    <w:rsid w:val="00AA01B7"/>
    <w:rsid w:val="00AA0787"/>
    <w:rsid w:val="00AA0944"/>
    <w:rsid w:val="00AA0C8D"/>
    <w:rsid w:val="00AA0CC8"/>
    <w:rsid w:val="00AA141F"/>
    <w:rsid w:val="00AA14EB"/>
    <w:rsid w:val="00AA171F"/>
    <w:rsid w:val="00AA18BF"/>
    <w:rsid w:val="00AA195C"/>
    <w:rsid w:val="00AA1B4A"/>
    <w:rsid w:val="00AA1DE1"/>
    <w:rsid w:val="00AA1EAA"/>
    <w:rsid w:val="00AA1EF0"/>
    <w:rsid w:val="00AA275A"/>
    <w:rsid w:val="00AA28EE"/>
    <w:rsid w:val="00AA28EF"/>
    <w:rsid w:val="00AA2ADB"/>
    <w:rsid w:val="00AA2BEF"/>
    <w:rsid w:val="00AA2F5C"/>
    <w:rsid w:val="00AA3DAB"/>
    <w:rsid w:val="00AA3F0A"/>
    <w:rsid w:val="00AA417A"/>
    <w:rsid w:val="00AA4219"/>
    <w:rsid w:val="00AA45E4"/>
    <w:rsid w:val="00AA4621"/>
    <w:rsid w:val="00AA4784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7EC"/>
    <w:rsid w:val="00AA5F8F"/>
    <w:rsid w:val="00AA5FE5"/>
    <w:rsid w:val="00AA6031"/>
    <w:rsid w:val="00AA682B"/>
    <w:rsid w:val="00AA6B8C"/>
    <w:rsid w:val="00AA6F54"/>
    <w:rsid w:val="00AA72A2"/>
    <w:rsid w:val="00AA75E1"/>
    <w:rsid w:val="00AA7B9A"/>
    <w:rsid w:val="00AA7C9E"/>
    <w:rsid w:val="00AA7D1B"/>
    <w:rsid w:val="00AA7DE6"/>
    <w:rsid w:val="00AA7E35"/>
    <w:rsid w:val="00AB02CE"/>
    <w:rsid w:val="00AB0394"/>
    <w:rsid w:val="00AB060B"/>
    <w:rsid w:val="00AB0762"/>
    <w:rsid w:val="00AB086B"/>
    <w:rsid w:val="00AB08A2"/>
    <w:rsid w:val="00AB0A26"/>
    <w:rsid w:val="00AB0A93"/>
    <w:rsid w:val="00AB0AAB"/>
    <w:rsid w:val="00AB0C49"/>
    <w:rsid w:val="00AB0C4A"/>
    <w:rsid w:val="00AB0C84"/>
    <w:rsid w:val="00AB0CF6"/>
    <w:rsid w:val="00AB0DE3"/>
    <w:rsid w:val="00AB0E4C"/>
    <w:rsid w:val="00AB105D"/>
    <w:rsid w:val="00AB1416"/>
    <w:rsid w:val="00AB141F"/>
    <w:rsid w:val="00AB1931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D49"/>
    <w:rsid w:val="00AB409A"/>
    <w:rsid w:val="00AB4124"/>
    <w:rsid w:val="00AB4270"/>
    <w:rsid w:val="00AB43D7"/>
    <w:rsid w:val="00AB46F4"/>
    <w:rsid w:val="00AB4C97"/>
    <w:rsid w:val="00AB5023"/>
    <w:rsid w:val="00AB519D"/>
    <w:rsid w:val="00AB52AB"/>
    <w:rsid w:val="00AB53A2"/>
    <w:rsid w:val="00AB542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3B3"/>
    <w:rsid w:val="00AB7881"/>
    <w:rsid w:val="00AB7902"/>
    <w:rsid w:val="00AB7DF5"/>
    <w:rsid w:val="00AC01F2"/>
    <w:rsid w:val="00AC0398"/>
    <w:rsid w:val="00AC03C0"/>
    <w:rsid w:val="00AC0AFF"/>
    <w:rsid w:val="00AC0B85"/>
    <w:rsid w:val="00AC1108"/>
    <w:rsid w:val="00AC1151"/>
    <w:rsid w:val="00AC1347"/>
    <w:rsid w:val="00AC1892"/>
    <w:rsid w:val="00AC18C8"/>
    <w:rsid w:val="00AC1A04"/>
    <w:rsid w:val="00AC1D15"/>
    <w:rsid w:val="00AC1ED0"/>
    <w:rsid w:val="00AC21C6"/>
    <w:rsid w:val="00AC2356"/>
    <w:rsid w:val="00AC2526"/>
    <w:rsid w:val="00AC2A04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3F49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926"/>
    <w:rsid w:val="00AC7B7C"/>
    <w:rsid w:val="00AD0B68"/>
    <w:rsid w:val="00AD1123"/>
    <w:rsid w:val="00AD12B9"/>
    <w:rsid w:val="00AD1422"/>
    <w:rsid w:val="00AD1581"/>
    <w:rsid w:val="00AD1DE6"/>
    <w:rsid w:val="00AD1F64"/>
    <w:rsid w:val="00AD23DB"/>
    <w:rsid w:val="00AD258A"/>
    <w:rsid w:val="00AD2B1C"/>
    <w:rsid w:val="00AD2DE5"/>
    <w:rsid w:val="00AD2E08"/>
    <w:rsid w:val="00AD2E4D"/>
    <w:rsid w:val="00AD39AA"/>
    <w:rsid w:val="00AD40CF"/>
    <w:rsid w:val="00AD4184"/>
    <w:rsid w:val="00AD44EC"/>
    <w:rsid w:val="00AD4CE5"/>
    <w:rsid w:val="00AD4D18"/>
    <w:rsid w:val="00AD563E"/>
    <w:rsid w:val="00AD5B32"/>
    <w:rsid w:val="00AD5B52"/>
    <w:rsid w:val="00AD5D37"/>
    <w:rsid w:val="00AD5F28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D5"/>
    <w:rsid w:val="00AE11C7"/>
    <w:rsid w:val="00AE13D8"/>
    <w:rsid w:val="00AE1630"/>
    <w:rsid w:val="00AE1832"/>
    <w:rsid w:val="00AE188E"/>
    <w:rsid w:val="00AE1982"/>
    <w:rsid w:val="00AE1B89"/>
    <w:rsid w:val="00AE2022"/>
    <w:rsid w:val="00AE23A6"/>
    <w:rsid w:val="00AE28F4"/>
    <w:rsid w:val="00AE2AF0"/>
    <w:rsid w:val="00AE3298"/>
    <w:rsid w:val="00AE32FF"/>
    <w:rsid w:val="00AE333A"/>
    <w:rsid w:val="00AE336A"/>
    <w:rsid w:val="00AE35C2"/>
    <w:rsid w:val="00AE38E3"/>
    <w:rsid w:val="00AE3B96"/>
    <w:rsid w:val="00AE3DFC"/>
    <w:rsid w:val="00AE3F91"/>
    <w:rsid w:val="00AE4216"/>
    <w:rsid w:val="00AE4368"/>
    <w:rsid w:val="00AE4B69"/>
    <w:rsid w:val="00AE4ED3"/>
    <w:rsid w:val="00AE5024"/>
    <w:rsid w:val="00AE51C3"/>
    <w:rsid w:val="00AE54A1"/>
    <w:rsid w:val="00AE597B"/>
    <w:rsid w:val="00AE5CD6"/>
    <w:rsid w:val="00AE5DBA"/>
    <w:rsid w:val="00AE60DD"/>
    <w:rsid w:val="00AE6185"/>
    <w:rsid w:val="00AE632C"/>
    <w:rsid w:val="00AE64A7"/>
    <w:rsid w:val="00AE6BA9"/>
    <w:rsid w:val="00AE6F6D"/>
    <w:rsid w:val="00AE7181"/>
    <w:rsid w:val="00AE763A"/>
    <w:rsid w:val="00AE7BAB"/>
    <w:rsid w:val="00AE7CF9"/>
    <w:rsid w:val="00AE7D77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11F6"/>
    <w:rsid w:val="00AF16AC"/>
    <w:rsid w:val="00AF1812"/>
    <w:rsid w:val="00AF18B2"/>
    <w:rsid w:val="00AF1AFA"/>
    <w:rsid w:val="00AF1B68"/>
    <w:rsid w:val="00AF1BA1"/>
    <w:rsid w:val="00AF1BE5"/>
    <w:rsid w:val="00AF1C5B"/>
    <w:rsid w:val="00AF1D36"/>
    <w:rsid w:val="00AF1F03"/>
    <w:rsid w:val="00AF1F69"/>
    <w:rsid w:val="00AF1FF4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5F0"/>
    <w:rsid w:val="00AF5741"/>
    <w:rsid w:val="00AF5782"/>
    <w:rsid w:val="00AF579D"/>
    <w:rsid w:val="00AF579E"/>
    <w:rsid w:val="00AF60C0"/>
    <w:rsid w:val="00AF6235"/>
    <w:rsid w:val="00AF6812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100F"/>
    <w:rsid w:val="00B0164C"/>
    <w:rsid w:val="00B01679"/>
    <w:rsid w:val="00B018FD"/>
    <w:rsid w:val="00B01A84"/>
    <w:rsid w:val="00B01B9A"/>
    <w:rsid w:val="00B0236F"/>
    <w:rsid w:val="00B0240E"/>
    <w:rsid w:val="00B02423"/>
    <w:rsid w:val="00B024EF"/>
    <w:rsid w:val="00B02A94"/>
    <w:rsid w:val="00B03164"/>
    <w:rsid w:val="00B032DF"/>
    <w:rsid w:val="00B03308"/>
    <w:rsid w:val="00B03389"/>
    <w:rsid w:val="00B0352D"/>
    <w:rsid w:val="00B038BF"/>
    <w:rsid w:val="00B0394E"/>
    <w:rsid w:val="00B039C9"/>
    <w:rsid w:val="00B03F12"/>
    <w:rsid w:val="00B041B4"/>
    <w:rsid w:val="00B041E6"/>
    <w:rsid w:val="00B046B1"/>
    <w:rsid w:val="00B04A7B"/>
    <w:rsid w:val="00B053B6"/>
    <w:rsid w:val="00B05462"/>
    <w:rsid w:val="00B05712"/>
    <w:rsid w:val="00B059B2"/>
    <w:rsid w:val="00B059BB"/>
    <w:rsid w:val="00B05D6A"/>
    <w:rsid w:val="00B05F24"/>
    <w:rsid w:val="00B060C0"/>
    <w:rsid w:val="00B0627D"/>
    <w:rsid w:val="00B064F1"/>
    <w:rsid w:val="00B0664E"/>
    <w:rsid w:val="00B067E3"/>
    <w:rsid w:val="00B06CFF"/>
    <w:rsid w:val="00B07002"/>
    <w:rsid w:val="00B077C2"/>
    <w:rsid w:val="00B0780D"/>
    <w:rsid w:val="00B07AF9"/>
    <w:rsid w:val="00B100F2"/>
    <w:rsid w:val="00B10104"/>
    <w:rsid w:val="00B103B8"/>
    <w:rsid w:val="00B103CE"/>
    <w:rsid w:val="00B1053B"/>
    <w:rsid w:val="00B10BE9"/>
    <w:rsid w:val="00B10EA8"/>
    <w:rsid w:val="00B10EC1"/>
    <w:rsid w:val="00B11087"/>
    <w:rsid w:val="00B110FD"/>
    <w:rsid w:val="00B1120F"/>
    <w:rsid w:val="00B1133B"/>
    <w:rsid w:val="00B11833"/>
    <w:rsid w:val="00B118C8"/>
    <w:rsid w:val="00B11948"/>
    <w:rsid w:val="00B12144"/>
    <w:rsid w:val="00B1218D"/>
    <w:rsid w:val="00B12263"/>
    <w:rsid w:val="00B12544"/>
    <w:rsid w:val="00B1285D"/>
    <w:rsid w:val="00B1296E"/>
    <w:rsid w:val="00B129B3"/>
    <w:rsid w:val="00B12D28"/>
    <w:rsid w:val="00B130F2"/>
    <w:rsid w:val="00B135B7"/>
    <w:rsid w:val="00B135ED"/>
    <w:rsid w:val="00B13866"/>
    <w:rsid w:val="00B13976"/>
    <w:rsid w:val="00B13DD9"/>
    <w:rsid w:val="00B144C2"/>
    <w:rsid w:val="00B146BF"/>
    <w:rsid w:val="00B14879"/>
    <w:rsid w:val="00B14953"/>
    <w:rsid w:val="00B14F89"/>
    <w:rsid w:val="00B15216"/>
    <w:rsid w:val="00B156C7"/>
    <w:rsid w:val="00B1571E"/>
    <w:rsid w:val="00B15CD4"/>
    <w:rsid w:val="00B15E77"/>
    <w:rsid w:val="00B16121"/>
    <w:rsid w:val="00B165CE"/>
    <w:rsid w:val="00B16B8D"/>
    <w:rsid w:val="00B17122"/>
    <w:rsid w:val="00B1727F"/>
    <w:rsid w:val="00B173F7"/>
    <w:rsid w:val="00B17B4A"/>
    <w:rsid w:val="00B17BEE"/>
    <w:rsid w:val="00B17D5B"/>
    <w:rsid w:val="00B17D6D"/>
    <w:rsid w:val="00B17E44"/>
    <w:rsid w:val="00B17F7A"/>
    <w:rsid w:val="00B2001F"/>
    <w:rsid w:val="00B20148"/>
    <w:rsid w:val="00B20351"/>
    <w:rsid w:val="00B20777"/>
    <w:rsid w:val="00B209C6"/>
    <w:rsid w:val="00B212CA"/>
    <w:rsid w:val="00B214FB"/>
    <w:rsid w:val="00B21890"/>
    <w:rsid w:val="00B21A45"/>
    <w:rsid w:val="00B21DCB"/>
    <w:rsid w:val="00B21E77"/>
    <w:rsid w:val="00B22286"/>
    <w:rsid w:val="00B223F9"/>
    <w:rsid w:val="00B22465"/>
    <w:rsid w:val="00B226B4"/>
    <w:rsid w:val="00B228DA"/>
    <w:rsid w:val="00B229D4"/>
    <w:rsid w:val="00B22D53"/>
    <w:rsid w:val="00B22DBD"/>
    <w:rsid w:val="00B23089"/>
    <w:rsid w:val="00B231C2"/>
    <w:rsid w:val="00B2348B"/>
    <w:rsid w:val="00B234A6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7C"/>
    <w:rsid w:val="00B25758"/>
    <w:rsid w:val="00B25977"/>
    <w:rsid w:val="00B25B0E"/>
    <w:rsid w:val="00B25B60"/>
    <w:rsid w:val="00B25E9C"/>
    <w:rsid w:val="00B2607B"/>
    <w:rsid w:val="00B2660E"/>
    <w:rsid w:val="00B26EE8"/>
    <w:rsid w:val="00B274DB"/>
    <w:rsid w:val="00B27623"/>
    <w:rsid w:val="00B27653"/>
    <w:rsid w:val="00B27ACE"/>
    <w:rsid w:val="00B27B89"/>
    <w:rsid w:val="00B27CB7"/>
    <w:rsid w:val="00B27E75"/>
    <w:rsid w:val="00B27EC5"/>
    <w:rsid w:val="00B27FA1"/>
    <w:rsid w:val="00B27FB8"/>
    <w:rsid w:val="00B30173"/>
    <w:rsid w:val="00B3037A"/>
    <w:rsid w:val="00B30904"/>
    <w:rsid w:val="00B30BC0"/>
    <w:rsid w:val="00B30C74"/>
    <w:rsid w:val="00B311A9"/>
    <w:rsid w:val="00B31461"/>
    <w:rsid w:val="00B314E2"/>
    <w:rsid w:val="00B3190E"/>
    <w:rsid w:val="00B319AD"/>
    <w:rsid w:val="00B31C2E"/>
    <w:rsid w:val="00B31EA3"/>
    <w:rsid w:val="00B32548"/>
    <w:rsid w:val="00B32696"/>
    <w:rsid w:val="00B329B1"/>
    <w:rsid w:val="00B3310F"/>
    <w:rsid w:val="00B337D4"/>
    <w:rsid w:val="00B33AA6"/>
    <w:rsid w:val="00B33C26"/>
    <w:rsid w:val="00B33FB8"/>
    <w:rsid w:val="00B342B0"/>
    <w:rsid w:val="00B344A8"/>
    <w:rsid w:val="00B345E3"/>
    <w:rsid w:val="00B34D44"/>
    <w:rsid w:val="00B352B3"/>
    <w:rsid w:val="00B35404"/>
    <w:rsid w:val="00B369A4"/>
    <w:rsid w:val="00B36AD6"/>
    <w:rsid w:val="00B36BDA"/>
    <w:rsid w:val="00B36C34"/>
    <w:rsid w:val="00B36FC4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A8"/>
    <w:rsid w:val="00B42C9E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D2"/>
    <w:rsid w:val="00B445FC"/>
    <w:rsid w:val="00B44614"/>
    <w:rsid w:val="00B450AC"/>
    <w:rsid w:val="00B4517B"/>
    <w:rsid w:val="00B4536F"/>
    <w:rsid w:val="00B45557"/>
    <w:rsid w:val="00B4573D"/>
    <w:rsid w:val="00B4577E"/>
    <w:rsid w:val="00B45847"/>
    <w:rsid w:val="00B45C16"/>
    <w:rsid w:val="00B464F2"/>
    <w:rsid w:val="00B464FC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47D50"/>
    <w:rsid w:val="00B47F7E"/>
    <w:rsid w:val="00B50101"/>
    <w:rsid w:val="00B50621"/>
    <w:rsid w:val="00B511D4"/>
    <w:rsid w:val="00B513F2"/>
    <w:rsid w:val="00B51408"/>
    <w:rsid w:val="00B5164C"/>
    <w:rsid w:val="00B51822"/>
    <w:rsid w:val="00B51A42"/>
    <w:rsid w:val="00B51CC4"/>
    <w:rsid w:val="00B51D0D"/>
    <w:rsid w:val="00B51D87"/>
    <w:rsid w:val="00B52094"/>
    <w:rsid w:val="00B52251"/>
    <w:rsid w:val="00B529A7"/>
    <w:rsid w:val="00B52D12"/>
    <w:rsid w:val="00B52ED3"/>
    <w:rsid w:val="00B532E9"/>
    <w:rsid w:val="00B533E2"/>
    <w:rsid w:val="00B53D85"/>
    <w:rsid w:val="00B53DB4"/>
    <w:rsid w:val="00B53F32"/>
    <w:rsid w:val="00B54226"/>
    <w:rsid w:val="00B5478F"/>
    <w:rsid w:val="00B549A0"/>
    <w:rsid w:val="00B54E78"/>
    <w:rsid w:val="00B54EDD"/>
    <w:rsid w:val="00B54F80"/>
    <w:rsid w:val="00B54FD0"/>
    <w:rsid w:val="00B55222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742"/>
    <w:rsid w:val="00B569E5"/>
    <w:rsid w:val="00B56B36"/>
    <w:rsid w:val="00B56D08"/>
    <w:rsid w:val="00B56E22"/>
    <w:rsid w:val="00B56EEE"/>
    <w:rsid w:val="00B5736F"/>
    <w:rsid w:val="00B57609"/>
    <w:rsid w:val="00B576FE"/>
    <w:rsid w:val="00B60003"/>
    <w:rsid w:val="00B6018B"/>
    <w:rsid w:val="00B60541"/>
    <w:rsid w:val="00B6081B"/>
    <w:rsid w:val="00B61489"/>
    <w:rsid w:val="00B61544"/>
    <w:rsid w:val="00B617FB"/>
    <w:rsid w:val="00B61AF6"/>
    <w:rsid w:val="00B61BA4"/>
    <w:rsid w:val="00B61C97"/>
    <w:rsid w:val="00B61CE2"/>
    <w:rsid w:val="00B61EFA"/>
    <w:rsid w:val="00B61F3B"/>
    <w:rsid w:val="00B620D2"/>
    <w:rsid w:val="00B621F1"/>
    <w:rsid w:val="00B623D7"/>
    <w:rsid w:val="00B6278E"/>
    <w:rsid w:val="00B628A5"/>
    <w:rsid w:val="00B62BCC"/>
    <w:rsid w:val="00B63A72"/>
    <w:rsid w:val="00B63A7C"/>
    <w:rsid w:val="00B63C62"/>
    <w:rsid w:val="00B63CF7"/>
    <w:rsid w:val="00B63DA5"/>
    <w:rsid w:val="00B63F65"/>
    <w:rsid w:val="00B6416C"/>
    <w:rsid w:val="00B64336"/>
    <w:rsid w:val="00B644F2"/>
    <w:rsid w:val="00B64506"/>
    <w:rsid w:val="00B64F4C"/>
    <w:rsid w:val="00B64FE2"/>
    <w:rsid w:val="00B65218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0DC"/>
    <w:rsid w:val="00B71257"/>
    <w:rsid w:val="00B71399"/>
    <w:rsid w:val="00B71635"/>
    <w:rsid w:val="00B718D5"/>
    <w:rsid w:val="00B71D6C"/>
    <w:rsid w:val="00B7209C"/>
    <w:rsid w:val="00B723A8"/>
    <w:rsid w:val="00B723F2"/>
    <w:rsid w:val="00B72539"/>
    <w:rsid w:val="00B725CD"/>
    <w:rsid w:val="00B725E9"/>
    <w:rsid w:val="00B72680"/>
    <w:rsid w:val="00B72A3B"/>
    <w:rsid w:val="00B72C46"/>
    <w:rsid w:val="00B72EA5"/>
    <w:rsid w:val="00B72F49"/>
    <w:rsid w:val="00B73088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644"/>
    <w:rsid w:val="00B75C41"/>
    <w:rsid w:val="00B75D87"/>
    <w:rsid w:val="00B75E5B"/>
    <w:rsid w:val="00B75EF7"/>
    <w:rsid w:val="00B75F9E"/>
    <w:rsid w:val="00B760C1"/>
    <w:rsid w:val="00B7617D"/>
    <w:rsid w:val="00B763B6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6A2"/>
    <w:rsid w:val="00B80896"/>
    <w:rsid w:val="00B80BD0"/>
    <w:rsid w:val="00B80D72"/>
    <w:rsid w:val="00B811E0"/>
    <w:rsid w:val="00B81291"/>
    <w:rsid w:val="00B81434"/>
    <w:rsid w:val="00B81A36"/>
    <w:rsid w:val="00B81B68"/>
    <w:rsid w:val="00B81B87"/>
    <w:rsid w:val="00B81D57"/>
    <w:rsid w:val="00B81FDA"/>
    <w:rsid w:val="00B8218C"/>
    <w:rsid w:val="00B82415"/>
    <w:rsid w:val="00B82480"/>
    <w:rsid w:val="00B82600"/>
    <w:rsid w:val="00B8265B"/>
    <w:rsid w:val="00B82A34"/>
    <w:rsid w:val="00B82C76"/>
    <w:rsid w:val="00B83284"/>
    <w:rsid w:val="00B83A34"/>
    <w:rsid w:val="00B83ACC"/>
    <w:rsid w:val="00B83BB2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CC1"/>
    <w:rsid w:val="00B85D29"/>
    <w:rsid w:val="00B86434"/>
    <w:rsid w:val="00B865EB"/>
    <w:rsid w:val="00B86D32"/>
    <w:rsid w:val="00B872A6"/>
    <w:rsid w:val="00B8730B"/>
    <w:rsid w:val="00B87AC9"/>
    <w:rsid w:val="00B87BD7"/>
    <w:rsid w:val="00B90068"/>
    <w:rsid w:val="00B9012A"/>
    <w:rsid w:val="00B90277"/>
    <w:rsid w:val="00B907BB"/>
    <w:rsid w:val="00B908BA"/>
    <w:rsid w:val="00B908C1"/>
    <w:rsid w:val="00B908C3"/>
    <w:rsid w:val="00B909C5"/>
    <w:rsid w:val="00B90B14"/>
    <w:rsid w:val="00B90DCB"/>
    <w:rsid w:val="00B9102E"/>
    <w:rsid w:val="00B9116C"/>
    <w:rsid w:val="00B91379"/>
    <w:rsid w:val="00B9153F"/>
    <w:rsid w:val="00B917C4"/>
    <w:rsid w:val="00B91B5B"/>
    <w:rsid w:val="00B921DC"/>
    <w:rsid w:val="00B92267"/>
    <w:rsid w:val="00B922F2"/>
    <w:rsid w:val="00B92484"/>
    <w:rsid w:val="00B927B1"/>
    <w:rsid w:val="00B92860"/>
    <w:rsid w:val="00B928F6"/>
    <w:rsid w:val="00B92AB2"/>
    <w:rsid w:val="00B92B8B"/>
    <w:rsid w:val="00B92D7B"/>
    <w:rsid w:val="00B92DC1"/>
    <w:rsid w:val="00B92E7C"/>
    <w:rsid w:val="00B9301B"/>
    <w:rsid w:val="00B9309D"/>
    <w:rsid w:val="00B930DB"/>
    <w:rsid w:val="00B93165"/>
    <w:rsid w:val="00B93258"/>
    <w:rsid w:val="00B9366A"/>
    <w:rsid w:val="00B936CE"/>
    <w:rsid w:val="00B93841"/>
    <w:rsid w:val="00B93E96"/>
    <w:rsid w:val="00B94114"/>
    <w:rsid w:val="00B9455D"/>
    <w:rsid w:val="00B949D3"/>
    <w:rsid w:val="00B94CD2"/>
    <w:rsid w:val="00B94F6B"/>
    <w:rsid w:val="00B95168"/>
    <w:rsid w:val="00B9548B"/>
    <w:rsid w:val="00B955ED"/>
    <w:rsid w:val="00B95947"/>
    <w:rsid w:val="00B9597F"/>
    <w:rsid w:val="00B95BD0"/>
    <w:rsid w:val="00B95E15"/>
    <w:rsid w:val="00B95E55"/>
    <w:rsid w:val="00B95F32"/>
    <w:rsid w:val="00B95F5C"/>
    <w:rsid w:val="00B96123"/>
    <w:rsid w:val="00B9618B"/>
    <w:rsid w:val="00B968AA"/>
    <w:rsid w:val="00B96A32"/>
    <w:rsid w:val="00B96B72"/>
    <w:rsid w:val="00B96E5D"/>
    <w:rsid w:val="00B96F90"/>
    <w:rsid w:val="00B970BF"/>
    <w:rsid w:val="00B9719C"/>
    <w:rsid w:val="00B97368"/>
    <w:rsid w:val="00B9776B"/>
    <w:rsid w:val="00B97827"/>
    <w:rsid w:val="00B97905"/>
    <w:rsid w:val="00B97AD1"/>
    <w:rsid w:val="00BA022D"/>
    <w:rsid w:val="00BA025D"/>
    <w:rsid w:val="00BA0389"/>
    <w:rsid w:val="00BA0411"/>
    <w:rsid w:val="00BA049F"/>
    <w:rsid w:val="00BA096D"/>
    <w:rsid w:val="00BA0B35"/>
    <w:rsid w:val="00BA0B44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2BC8"/>
    <w:rsid w:val="00BA2E8C"/>
    <w:rsid w:val="00BA3354"/>
    <w:rsid w:val="00BA3541"/>
    <w:rsid w:val="00BA380C"/>
    <w:rsid w:val="00BA381C"/>
    <w:rsid w:val="00BA39F8"/>
    <w:rsid w:val="00BA3A10"/>
    <w:rsid w:val="00BA3A6A"/>
    <w:rsid w:val="00BA3B50"/>
    <w:rsid w:val="00BA4661"/>
    <w:rsid w:val="00BA4894"/>
    <w:rsid w:val="00BA4E5C"/>
    <w:rsid w:val="00BA5365"/>
    <w:rsid w:val="00BA5376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E6E"/>
    <w:rsid w:val="00BA6F77"/>
    <w:rsid w:val="00BA6FFA"/>
    <w:rsid w:val="00BA755F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E8A"/>
    <w:rsid w:val="00BB0FB2"/>
    <w:rsid w:val="00BB10F9"/>
    <w:rsid w:val="00BB1112"/>
    <w:rsid w:val="00BB1347"/>
    <w:rsid w:val="00BB158A"/>
    <w:rsid w:val="00BB172A"/>
    <w:rsid w:val="00BB19F9"/>
    <w:rsid w:val="00BB1D6C"/>
    <w:rsid w:val="00BB1E2B"/>
    <w:rsid w:val="00BB2257"/>
    <w:rsid w:val="00BB239C"/>
    <w:rsid w:val="00BB2562"/>
    <w:rsid w:val="00BB2664"/>
    <w:rsid w:val="00BB26E7"/>
    <w:rsid w:val="00BB283E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48D"/>
    <w:rsid w:val="00BB5567"/>
    <w:rsid w:val="00BB55BE"/>
    <w:rsid w:val="00BB5780"/>
    <w:rsid w:val="00BB5B4A"/>
    <w:rsid w:val="00BB5C99"/>
    <w:rsid w:val="00BB5E06"/>
    <w:rsid w:val="00BB6079"/>
    <w:rsid w:val="00BB61FB"/>
    <w:rsid w:val="00BB62FD"/>
    <w:rsid w:val="00BB64BC"/>
    <w:rsid w:val="00BB6BC2"/>
    <w:rsid w:val="00BB742C"/>
    <w:rsid w:val="00BB7658"/>
    <w:rsid w:val="00BB76E3"/>
    <w:rsid w:val="00BB7713"/>
    <w:rsid w:val="00BB77BA"/>
    <w:rsid w:val="00BB7881"/>
    <w:rsid w:val="00BB789B"/>
    <w:rsid w:val="00BB7975"/>
    <w:rsid w:val="00BB7A42"/>
    <w:rsid w:val="00BB7C08"/>
    <w:rsid w:val="00BB7E32"/>
    <w:rsid w:val="00BB7ED5"/>
    <w:rsid w:val="00BC0444"/>
    <w:rsid w:val="00BC062C"/>
    <w:rsid w:val="00BC067E"/>
    <w:rsid w:val="00BC0BA2"/>
    <w:rsid w:val="00BC0C3B"/>
    <w:rsid w:val="00BC1040"/>
    <w:rsid w:val="00BC1041"/>
    <w:rsid w:val="00BC1219"/>
    <w:rsid w:val="00BC15A2"/>
    <w:rsid w:val="00BC16C4"/>
    <w:rsid w:val="00BC190F"/>
    <w:rsid w:val="00BC192D"/>
    <w:rsid w:val="00BC1CEE"/>
    <w:rsid w:val="00BC1F42"/>
    <w:rsid w:val="00BC1F9D"/>
    <w:rsid w:val="00BC1FA2"/>
    <w:rsid w:val="00BC216C"/>
    <w:rsid w:val="00BC240F"/>
    <w:rsid w:val="00BC24EC"/>
    <w:rsid w:val="00BC2636"/>
    <w:rsid w:val="00BC2650"/>
    <w:rsid w:val="00BC2E02"/>
    <w:rsid w:val="00BC2E05"/>
    <w:rsid w:val="00BC32E8"/>
    <w:rsid w:val="00BC332D"/>
    <w:rsid w:val="00BC353C"/>
    <w:rsid w:val="00BC3604"/>
    <w:rsid w:val="00BC3B52"/>
    <w:rsid w:val="00BC3D04"/>
    <w:rsid w:val="00BC3F79"/>
    <w:rsid w:val="00BC404F"/>
    <w:rsid w:val="00BC41D0"/>
    <w:rsid w:val="00BC454E"/>
    <w:rsid w:val="00BC4611"/>
    <w:rsid w:val="00BC465F"/>
    <w:rsid w:val="00BC46F3"/>
    <w:rsid w:val="00BC4760"/>
    <w:rsid w:val="00BC4A10"/>
    <w:rsid w:val="00BC4D31"/>
    <w:rsid w:val="00BC4E3E"/>
    <w:rsid w:val="00BC4E95"/>
    <w:rsid w:val="00BC4EF1"/>
    <w:rsid w:val="00BC5000"/>
    <w:rsid w:val="00BC57D0"/>
    <w:rsid w:val="00BC591A"/>
    <w:rsid w:val="00BC62C2"/>
    <w:rsid w:val="00BC630F"/>
    <w:rsid w:val="00BC66B5"/>
    <w:rsid w:val="00BC6904"/>
    <w:rsid w:val="00BC6E1D"/>
    <w:rsid w:val="00BC6ED0"/>
    <w:rsid w:val="00BC71FC"/>
    <w:rsid w:val="00BC745B"/>
    <w:rsid w:val="00BC796D"/>
    <w:rsid w:val="00BC79DF"/>
    <w:rsid w:val="00BC7F41"/>
    <w:rsid w:val="00BC7FE3"/>
    <w:rsid w:val="00BD0248"/>
    <w:rsid w:val="00BD0E1B"/>
    <w:rsid w:val="00BD0E7A"/>
    <w:rsid w:val="00BD0FF7"/>
    <w:rsid w:val="00BD101D"/>
    <w:rsid w:val="00BD1186"/>
    <w:rsid w:val="00BD1CA4"/>
    <w:rsid w:val="00BD2170"/>
    <w:rsid w:val="00BD2587"/>
    <w:rsid w:val="00BD275D"/>
    <w:rsid w:val="00BD2986"/>
    <w:rsid w:val="00BD2A82"/>
    <w:rsid w:val="00BD2B4E"/>
    <w:rsid w:val="00BD2D41"/>
    <w:rsid w:val="00BD36BA"/>
    <w:rsid w:val="00BD39BF"/>
    <w:rsid w:val="00BD3B80"/>
    <w:rsid w:val="00BD4789"/>
    <w:rsid w:val="00BD48E0"/>
    <w:rsid w:val="00BD4BCC"/>
    <w:rsid w:val="00BD4C2B"/>
    <w:rsid w:val="00BD4D33"/>
    <w:rsid w:val="00BD4FC2"/>
    <w:rsid w:val="00BD502C"/>
    <w:rsid w:val="00BD518C"/>
    <w:rsid w:val="00BD5232"/>
    <w:rsid w:val="00BD554B"/>
    <w:rsid w:val="00BD5835"/>
    <w:rsid w:val="00BD5A2F"/>
    <w:rsid w:val="00BD5B0B"/>
    <w:rsid w:val="00BD5E6A"/>
    <w:rsid w:val="00BD5FCE"/>
    <w:rsid w:val="00BD6459"/>
    <w:rsid w:val="00BD6855"/>
    <w:rsid w:val="00BD694D"/>
    <w:rsid w:val="00BD6BD6"/>
    <w:rsid w:val="00BD6DA8"/>
    <w:rsid w:val="00BD7076"/>
    <w:rsid w:val="00BD759C"/>
    <w:rsid w:val="00BD7719"/>
    <w:rsid w:val="00BD7A92"/>
    <w:rsid w:val="00BD7C8A"/>
    <w:rsid w:val="00BD7F9D"/>
    <w:rsid w:val="00BD7FBD"/>
    <w:rsid w:val="00BE01ED"/>
    <w:rsid w:val="00BE07C3"/>
    <w:rsid w:val="00BE092A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4AC"/>
    <w:rsid w:val="00BE2566"/>
    <w:rsid w:val="00BE257E"/>
    <w:rsid w:val="00BE259A"/>
    <w:rsid w:val="00BE277E"/>
    <w:rsid w:val="00BE2985"/>
    <w:rsid w:val="00BE29A3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4A"/>
    <w:rsid w:val="00BE3EAB"/>
    <w:rsid w:val="00BE40D9"/>
    <w:rsid w:val="00BE4135"/>
    <w:rsid w:val="00BE46B7"/>
    <w:rsid w:val="00BE48F9"/>
    <w:rsid w:val="00BE4D3B"/>
    <w:rsid w:val="00BE4E0D"/>
    <w:rsid w:val="00BE4F6D"/>
    <w:rsid w:val="00BE5000"/>
    <w:rsid w:val="00BE5356"/>
    <w:rsid w:val="00BE540A"/>
    <w:rsid w:val="00BE543F"/>
    <w:rsid w:val="00BE551B"/>
    <w:rsid w:val="00BE566C"/>
    <w:rsid w:val="00BE6029"/>
    <w:rsid w:val="00BE6092"/>
    <w:rsid w:val="00BE625D"/>
    <w:rsid w:val="00BE66DF"/>
    <w:rsid w:val="00BE66E9"/>
    <w:rsid w:val="00BE697A"/>
    <w:rsid w:val="00BE69FF"/>
    <w:rsid w:val="00BE6A96"/>
    <w:rsid w:val="00BE6CB1"/>
    <w:rsid w:val="00BE75E2"/>
    <w:rsid w:val="00BE77E1"/>
    <w:rsid w:val="00BE7845"/>
    <w:rsid w:val="00BE7847"/>
    <w:rsid w:val="00BE787A"/>
    <w:rsid w:val="00BE7FFA"/>
    <w:rsid w:val="00BF026B"/>
    <w:rsid w:val="00BF0386"/>
    <w:rsid w:val="00BF04EF"/>
    <w:rsid w:val="00BF09CF"/>
    <w:rsid w:val="00BF0B91"/>
    <w:rsid w:val="00BF0DA1"/>
    <w:rsid w:val="00BF1024"/>
    <w:rsid w:val="00BF14B1"/>
    <w:rsid w:val="00BF1C4D"/>
    <w:rsid w:val="00BF1CC7"/>
    <w:rsid w:val="00BF1E2F"/>
    <w:rsid w:val="00BF1FB5"/>
    <w:rsid w:val="00BF21B9"/>
    <w:rsid w:val="00BF25F6"/>
    <w:rsid w:val="00BF2913"/>
    <w:rsid w:val="00BF2AA8"/>
    <w:rsid w:val="00BF2B18"/>
    <w:rsid w:val="00BF2B66"/>
    <w:rsid w:val="00BF2D43"/>
    <w:rsid w:val="00BF2D60"/>
    <w:rsid w:val="00BF2FA3"/>
    <w:rsid w:val="00BF302B"/>
    <w:rsid w:val="00BF335D"/>
    <w:rsid w:val="00BF389E"/>
    <w:rsid w:val="00BF3A4C"/>
    <w:rsid w:val="00BF3B88"/>
    <w:rsid w:val="00BF3CB8"/>
    <w:rsid w:val="00BF3DC2"/>
    <w:rsid w:val="00BF3ED2"/>
    <w:rsid w:val="00BF41C8"/>
    <w:rsid w:val="00BF44E7"/>
    <w:rsid w:val="00BF4507"/>
    <w:rsid w:val="00BF45A4"/>
    <w:rsid w:val="00BF478B"/>
    <w:rsid w:val="00BF4C95"/>
    <w:rsid w:val="00BF4DAC"/>
    <w:rsid w:val="00BF4DB7"/>
    <w:rsid w:val="00BF4DD6"/>
    <w:rsid w:val="00BF4FCB"/>
    <w:rsid w:val="00BF54CE"/>
    <w:rsid w:val="00BF591E"/>
    <w:rsid w:val="00BF5A8D"/>
    <w:rsid w:val="00BF5B35"/>
    <w:rsid w:val="00BF5D99"/>
    <w:rsid w:val="00BF5DAF"/>
    <w:rsid w:val="00BF5FC7"/>
    <w:rsid w:val="00BF6037"/>
    <w:rsid w:val="00BF618C"/>
    <w:rsid w:val="00BF6329"/>
    <w:rsid w:val="00BF6404"/>
    <w:rsid w:val="00BF678E"/>
    <w:rsid w:val="00BF68A0"/>
    <w:rsid w:val="00BF6AE4"/>
    <w:rsid w:val="00BF6ECF"/>
    <w:rsid w:val="00BF7277"/>
    <w:rsid w:val="00BF746B"/>
    <w:rsid w:val="00BF78B7"/>
    <w:rsid w:val="00BF7A35"/>
    <w:rsid w:val="00BF7E71"/>
    <w:rsid w:val="00C001BA"/>
    <w:rsid w:val="00C003B2"/>
    <w:rsid w:val="00C00654"/>
    <w:rsid w:val="00C0070C"/>
    <w:rsid w:val="00C00934"/>
    <w:rsid w:val="00C011B2"/>
    <w:rsid w:val="00C01236"/>
    <w:rsid w:val="00C013AC"/>
    <w:rsid w:val="00C01874"/>
    <w:rsid w:val="00C01989"/>
    <w:rsid w:val="00C01991"/>
    <w:rsid w:val="00C01A39"/>
    <w:rsid w:val="00C01E2C"/>
    <w:rsid w:val="00C02185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C31"/>
    <w:rsid w:val="00C05202"/>
    <w:rsid w:val="00C05405"/>
    <w:rsid w:val="00C05488"/>
    <w:rsid w:val="00C056EF"/>
    <w:rsid w:val="00C05BB4"/>
    <w:rsid w:val="00C05CC5"/>
    <w:rsid w:val="00C05CDB"/>
    <w:rsid w:val="00C05D4B"/>
    <w:rsid w:val="00C05FEC"/>
    <w:rsid w:val="00C061FE"/>
    <w:rsid w:val="00C06367"/>
    <w:rsid w:val="00C06494"/>
    <w:rsid w:val="00C06557"/>
    <w:rsid w:val="00C06D6F"/>
    <w:rsid w:val="00C06E67"/>
    <w:rsid w:val="00C06F55"/>
    <w:rsid w:val="00C07223"/>
    <w:rsid w:val="00C0751B"/>
    <w:rsid w:val="00C075E6"/>
    <w:rsid w:val="00C07676"/>
    <w:rsid w:val="00C1009F"/>
    <w:rsid w:val="00C103C0"/>
    <w:rsid w:val="00C10580"/>
    <w:rsid w:val="00C10674"/>
    <w:rsid w:val="00C1072F"/>
    <w:rsid w:val="00C1091A"/>
    <w:rsid w:val="00C10CC6"/>
    <w:rsid w:val="00C11723"/>
    <w:rsid w:val="00C117F9"/>
    <w:rsid w:val="00C11E2A"/>
    <w:rsid w:val="00C11FA4"/>
    <w:rsid w:val="00C11FE3"/>
    <w:rsid w:val="00C120D0"/>
    <w:rsid w:val="00C12678"/>
    <w:rsid w:val="00C126A7"/>
    <w:rsid w:val="00C12CFF"/>
    <w:rsid w:val="00C13320"/>
    <w:rsid w:val="00C134A8"/>
    <w:rsid w:val="00C13607"/>
    <w:rsid w:val="00C1367B"/>
    <w:rsid w:val="00C13B71"/>
    <w:rsid w:val="00C13DDD"/>
    <w:rsid w:val="00C14621"/>
    <w:rsid w:val="00C14790"/>
    <w:rsid w:val="00C147A4"/>
    <w:rsid w:val="00C14BBE"/>
    <w:rsid w:val="00C14FFA"/>
    <w:rsid w:val="00C150E7"/>
    <w:rsid w:val="00C1560A"/>
    <w:rsid w:val="00C161A9"/>
    <w:rsid w:val="00C16227"/>
    <w:rsid w:val="00C16640"/>
    <w:rsid w:val="00C167C8"/>
    <w:rsid w:val="00C167DD"/>
    <w:rsid w:val="00C16D0C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C37"/>
    <w:rsid w:val="00C20EEA"/>
    <w:rsid w:val="00C2113E"/>
    <w:rsid w:val="00C21377"/>
    <w:rsid w:val="00C21384"/>
    <w:rsid w:val="00C215B7"/>
    <w:rsid w:val="00C216FE"/>
    <w:rsid w:val="00C2181B"/>
    <w:rsid w:val="00C218AD"/>
    <w:rsid w:val="00C2191D"/>
    <w:rsid w:val="00C21CB3"/>
    <w:rsid w:val="00C21D5F"/>
    <w:rsid w:val="00C22222"/>
    <w:rsid w:val="00C22461"/>
    <w:rsid w:val="00C2299C"/>
    <w:rsid w:val="00C22B78"/>
    <w:rsid w:val="00C22CFE"/>
    <w:rsid w:val="00C22D28"/>
    <w:rsid w:val="00C22F29"/>
    <w:rsid w:val="00C22FC2"/>
    <w:rsid w:val="00C23173"/>
    <w:rsid w:val="00C23440"/>
    <w:rsid w:val="00C235AB"/>
    <w:rsid w:val="00C237AC"/>
    <w:rsid w:val="00C23BF7"/>
    <w:rsid w:val="00C2426B"/>
    <w:rsid w:val="00C243DF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CFB"/>
    <w:rsid w:val="00C25E64"/>
    <w:rsid w:val="00C25F95"/>
    <w:rsid w:val="00C260D4"/>
    <w:rsid w:val="00C262FB"/>
    <w:rsid w:val="00C263A3"/>
    <w:rsid w:val="00C265F4"/>
    <w:rsid w:val="00C26655"/>
    <w:rsid w:val="00C268A0"/>
    <w:rsid w:val="00C268A3"/>
    <w:rsid w:val="00C26B6A"/>
    <w:rsid w:val="00C26B9E"/>
    <w:rsid w:val="00C26D44"/>
    <w:rsid w:val="00C27095"/>
    <w:rsid w:val="00C271AC"/>
    <w:rsid w:val="00C27432"/>
    <w:rsid w:val="00C274A8"/>
    <w:rsid w:val="00C27998"/>
    <w:rsid w:val="00C27B6F"/>
    <w:rsid w:val="00C27DD7"/>
    <w:rsid w:val="00C27E42"/>
    <w:rsid w:val="00C30005"/>
    <w:rsid w:val="00C3015E"/>
    <w:rsid w:val="00C3048D"/>
    <w:rsid w:val="00C305E9"/>
    <w:rsid w:val="00C30B3E"/>
    <w:rsid w:val="00C30B47"/>
    <w:rsid w:val="00C312CF"/>
    <w:rsid w:val="00C3145F"/>
    <w:rsid w:val="00C3155A"/>
    <w:rsid w:val="00C315CD"/>
    <w:rsid w:val="00C316A4"/>
    <w:rsid w:val="00C31720"/>
    <w:rsid w:val="00C3196C"/>
    <w:rsid w:val="00C31A31"/>
    <w:rsid w:val="00C31B19"/>
    <w:rsid w:val="00C31DFF"/>
    <w:rsid w:val="00C31F4C"/>
    <w:rsid w:val="00C32225"/>
    <w:rsid w:val="00C32984"/>
    <w:rsid w:val="00C3298E"/>
    <w:rsid w:val="00C32D9A"/>
    <w:rsid w:val="00C32DF5"/>
    <w:rsid w:val="00C33014"/>
    <w:rsid w:val="00C3308C"/>
    <w:rsid w:val="00C333F3"/>
    <w:rsid w:val="00C337F2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2BD"/>
    <w:rsid w:val="00C40454"/>
    <w:rsid w:val="00C40729"/>
    <w:rsid w:val="00C40CAF"/>
    <w:rsid w:val="00C40D51"/>
    <w:rsid w:val="00C40FB2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BEE"/>
    <w:rsid w:val="00C42FE5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78A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0BF"/>
    <w:rsid w:val="00C4643D"/>
    <w:rsid w:val="00C4650A"/>
    <w:rsid w:val="00C46543"/>
    <w:rsid w:val="00C46CDA"/>
    <w:rsid w:val="00C46D41"/>
    <w:rsid w:val="00C46E62"/>
    <w:rsid w:val="00C4764F"/>
    <w:rsid w:val="00C476A3"/>
    <w:rsid w:val="00C4774D"/>
    <w:rsid w:val="00C47B32"/>
    <w:rsid w:val="00C50042"/>
    <w:rsid w:val="00C50188"/>
    <w:rsid w:val="00C50229"/>
    <w:rsid w:val="00C5037C"/>
    <w:rsid w:val="00C50468"/>
    <w:rsid w:val="00C504D5"/>
    <w:rsid w:val="00C5056C"/>
    <w:rsid w:val="00C5097D"/>
    <w:rsid w:val="00C50B58"/>
    <w:rsid w:val="00C50BEC"/>
    <w:rsid w:val="00C51302"/>
    <w:rsid w:val="00C51722"/>
    <w:rsid w:val="00C51A41"/>
    <w:rsid w:val="00C51AD3"/>
    <w:rsid w:val="00C51C9D"/>
    <w:rsid w:val="00C52351"/>
    <w:rsid w:val="00C523DB"/>
    <w:rsid w:val="00C52560"/>
    <w:rsid w:val="00C5257D"/>
    <w:rsid w:val="00C5280E"/>
    <w:rsid w:val="00C5287B"/>
    <w:rsid w:val="00C528E0"/>
    <w:rsid w:val="00C52927"/>
    <w:rsid w:val="00C52AA2"/>
    <w:rsid w:val="00C52B57"/>
    <w:rsid w:val="00C52B85"/>
    <w:rsid w:val="00C530BB"/>
    <w:rsid w:val="00C5313A"/>
    <w:rsid w:val="00C532D8"/>
    <w:rsid w:val="00C53345"/>
    <w:rsid w:val="00C534B7"/>
    <w:rsid w:val="00C537AF"/>
    <w:rsid w:val="00C539ED"/>
    <w:rsid w:val="00C53A1D"/>
    <w:rsid w:val="00C53B64"/>
    <w:rsid w:val="00C53F19"/>
    <w:rsid w:val="00C53FFB"/>
    <w:rsid w:val="00C546A8"/>
    <w:rsid w:val="00C54BC8"/>
    <w:rsid w:val="00C54C3A"/>
    <w:rsid w:val="00C54D2B"/>
    <w:rsid w:val="00C54E2B"/>
    <w:rsid w:val="00C551BB"/>
    <w:rsid w:val="00C558EC"/>
    <w:rsid w:val="00C55E48"/>
    <w:rsid w:val="00C56022"/>
    <w:rsid w:val="00C560A7"/>
    <w:rsid w:val="00C56108"/>
    <w:rsid w:val="00C56216"/>
    <w:rsid w:val="00C5639D"/>
    <w:rsid w:val="00C5646D"/>
    <w:rsid w:val="00C56563"/>
    <w:rsid w:val="00C567C2"/>
    <w:rsid w:val="00C56F2D"/>
    <w:rsid w:val="00C57329"/>
    <w:rsid w:val="00C5795F"/>
    <w:rsid w:val="00C57EDD"/>
    <w:rsid w:val="00C57FEB"/>
    <w:rsid w:val="00C60392"/>
    <w:rsid w:val="00C607CB"/>
    <w:rsid w:val="00C60A4D"/>
    <w:rsid w:val="00C615A3"/>
    <w:rsid w:val="00C61881"/>
    <w:rsid w:val="00C61BCB"/>
    <w:rsid w:val="00C61DB0"/>
    <w:rsid w:val="00C61EE5"/>
    <w:rsid w:val="00C6209A"/>
    <w:rsid w:val="00C6231A"/>
    <w:rsid w:val="00C6298A"/>
    <w:rsid w:val="00C6301F"/>
    <w:rsid w:val="00C6343B"/>
    <w:rsid w:val="00C6370B"/>
    <w:rsid w:val="00C637BA"/>
    <w:rsid w:val="00C63A11"/>
    <w:rsid w:val="00C63AAC"/>
    <w:rsid w:val="00C63ABC"/>
    <w:rsid w:val="00C63D85"/>
    <w:rsid w:val="00C63DD4"/>
    <w:rsid w:val="00C63E06"/>
    <w:rsid w:val="00C64B8A"/>
    <w:rsid w:val="00C64DF1"/>
    <w:rsid w:val="00C653A0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1CD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DA6"/>
    <w:rsid w:val="00C72EEA"/>
    <w:rsid w:val="00C7322B"/>
    <w:rsid w:val="00C7387C"/>
    <w:rsid w:val="00C73D89"/>
    <w:rsid w:val="00C7406B"/>
    <w:rsid w:val="00C74195"/>
    <w:rsid w:val="00C74437"/>
    <w:rsid w:val="00C745DF"/>
    <w:rsid w:val="00C74637"/>
    <w:rsid w:val="00C748AE"/>
    <w:rsid w:val="00C74940"/>
    <w:rsid w:val="00C74C1C"/>
    <w:rsid w:val="00C74D3F"/>
    <w:rsid w:val="00C74E59"/>
    <w:rsid w:val="00C7548D"/>
    <w:rsid w:val="00C75800"/>
    <w:rsid w:val="00C7599C"/>
    <w:rsid w:val="00C75FED"/>
    <w:rsid w:val="00C7625A"/>
    <w:rsid w:val="00C76920"/>
    <w:rsid w:val="00C76DEA"/>
    <w:rsid w:val="00C775A7"/>
    <w:rsid w:val="00C7773A"/>
    <w:rsid w:val="00C77908"/>
    <w:rsid w:val="00C77A7C"/>
    <w:rsid w:val="00C77CBA"/>
    <w:rsid w:val="00C803AF"/>
    <w:rsid w:val="00C80594"/>
    <w:rsid w:val="00C80AC3"/>
    <w:rsid w:val="00C8131B"/>
    <w:rsid w:val="00C814E7"/>
    <w:rsid w:val="00C81593"/>
    <w:rsid w:val="00C81617"/>
    <w:rsid w:val="00C818FF"/>
    <w:rsid w:val="00C8190B"/>
    <w:rsid w:val="00C81BCA"/>
    <w:rsid w:val="00C82138"/>
    <w:rsid w:val="00C8213B"/>
    <w:rsid w:val="00C8214E"/>
    <w:rsid w:val="00C8216E"/>
    <w:rsid w:val="00C826CD"/>
    <w:rsid w:val="00C82892"/>
    <w:rsid w:val="00C82A1D"/>
    <w:rsid w:val="00C82B87"/>
    <w:rsid w:val="00C82BFB"/>
    <w:rsid w:val="00C83334"/>
    <w:rsid w:val="00C83798"/>
    <w:rsid w:val="00C83A73"/>
    <w:rsid w:val="00C83C59"/>
    <w:rsid w:val="00C83D0C"/>
    <w:rsid w:val="00C846E1"/>
    <w:rsid w:val="00C84F2A"/>
    <w:rsid w:val="00C8522E"/>
    <w:rsid w:val="00C85487"/>
    <w:rsid w:val="00C859D0"/>
    <w:rsid w:val="00C85AD4"/>
    <w:rsid w:val="00C85C96"/>
    <w:rsid w:val="00C85F60"/>
    <w:rsid w:val="00C860D9"/>
    <w:rsid w:val="00C865A1"/>
    <w:rsid w:val="00C86987"/>
    <w:rsid w:val="00C869D4"/>
    <w:rsid w:val="00C86E40"/>
    <w:rsid w:val="00C8717E"/>
    <w:rsid w:val="00C87381"/>
    <w:rsid w:val="00C87455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5F4E"/>
    <w:rsid w:val="00C9647B"/>
    <w:rsid w:val="00C967EC"/>
    <w:rsid w:val="00C96A29"/>
    <w:rsid w:val="00C96BFC"/>
    <w:rsid w:val="00C975C4"/>
    <w:rsid w:val="00C9790E"/>
    <w:rsid w:val="00C97A9A"/>
    <w:rsid w:val="00C97B45"/>
    <w:rsid w:val="00C97B5D"/>
    <w:rsid w:val="00C97D36"/>
    <w:rsid w:val="00C97F3E"/>
    <w:rsid w:val="00CA0053"/>
    <w:rsid w:val="00CA06C8"/>
    <w:rsid w:val="00CA070E"/>
    <w:rsid w:val="00CA07F8"/>
    <w:rsid w:val="00CA0BCD"/>
    <w:rsid w:val="00CA0EF0"/>
    <w:rsid w:val="00CA16C0"/>
    <w:rsid w:val="00CA1826"/>
    <w:rsid w:val="00CA1B01"/>
    <w:rsid w:val="00CA2615"/>
    <w:rsid w:val="00CA271F"/>
    <w:rsid w:val="00CA2CB9"/>
    <w:rsid w:val="00CA2E64"/>
    <w:rsid w:val="00CA2EA6"/>
    <w:rsid w:val="00CA2EB8"/>
    <w:rsid w:val="00CA2F06"/>
    <w:rsid w:val="00CA2FCF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97B"/>
    <w:rsid w:val="00CA5C13"/>
    <w:rsid w:val="00CA5F3E"/>
    <w:rsid w:val="00CA61DB"/>
    <w:rsid w:val="00CA63DE"/>
    <w:rsid w:val="00CA6A47"/>
    <w:rsid w:val="00CA6B52"/>
    <w:rsid w:val="00CA6B93"/>
    <w:rsid w:val="00CA6C3D"/>
    <w:rsid w:val="00CA6C4D"/>
    <w:rsid w:val="00CA6C7C"/>
    <w:rsid w:val="00CA6E1B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24D"/>
    <w:rsid w:val="00CB032C"/>
    <w:rsid w:val="00CB0626"/>
    <w:rsid w:val="00CB0933"/>
    <w:rsid w:val="00CB0AD5"/>
    <w:rsid w:val="00CB0D64"/>
    <w:rsid w:val="00CB0D7C"/>
    <w:rsid w:val="00CB14EF"/>
    <w:rsid w:val="00CB1924"/>
    <w:rsid w:val="00CB1A6E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16"/>
    <w:rsid w:val="00CB2F83"/>
    <w:rsid w:val="00CB3135"/>
    <w:rsid w:val="00CB3A9C"/>
    <w:rsid w:val="00CB3FD7"/>
    <w:rsid w:val="00CB4148"/>
    <w:rsid w:val="00CB46C5"/>
    <w:rsid w:val="00CB4894"/>
    <w:rsid w:val="00CB4B2F"/>
    <w:rsid w:val="00CB4BE8"/>
    <w:rsid w:val="00CB4C48"/>
    <w:rsid w:val="00CB5050"/>
    <w:rsid w:val="00CB530C"/>
    <w:rsid w:val="00CB5323"/>
    <w:rsid w:val="00CB5B5F"/>
    <w:rsid w:val="00CB5C80"/>
    <w:rsid w:val="00CB5CAA"/>
    <w:rsid w:val="00CB5F06"/>
    <w:rsid w:val="00CB5FF9"/>
    <w:rsid w:val="00CB61CD"/>
    <w:rsid w:val="00CB6237"/>
    <w:rsid w:val="00CB661E"/>
    <w:rsid w:val="00CB683E"/>
    <w:rsid w:val="00CB6D9D"/>
    <w:rsid w:val="00CB7127"/>
    <w:rsid w:val="00CB7240"/>
    <w:rsid w:val="00CB75EB"/>
    <w:rsid w:val="00CB78FC"/>
    <w:rsid w:val="00CB7C02"/>
    <w:rsid w:val="00CC020A"/>
    <w:rsid w:val="00CC056C"/>
    <w:rsid w:val="00CC0712"/>
    <w:rsid w:val="00CC0AA9"/>
    <w:rsid w:val="00CC0E18"/>
    <w:rsid w:val="00CC0F54"/>
    <w:rsid w:val="00CC110F"/>
    <w:rsid w:val="00CC116D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2ED"/>
    <w:rsid w:val="00CC3378"/>
    <w:rsid w:val="00CC33DC"/>
    <w:rsid w:val="00CC351E"/>
    <w:rsid w:val="00CC3589"/>
    <w:rsid w:val="00CC380A"/>
    <w:rsid w:val="00CC3991"/>
    <w:rsid w:val="00CC3B4E"/>
    <w:rsid w:val="00CC45F7"/>
    <w:rsid w:val="00CC48F6"/>
    <w:rsid w:val="00CC4AAA"/>
    <w:rsid w:val="00CC4B85"/>
    <w:rsid w:val="00CC4EBF"/>
    <w:rsid w:val="00CC5427"/>
    <w:rsid w:val="00CC54E8"/>
    <w:rsid w:val="00CC5547"/>
    <w:rsid w:val="00CC5A0E"/>
    <w:rsid w:val="00CC5B6A"/>
    <w:rsid w:val="00CC5D0E"/>
    <w:rsid w:val="00CC6263"/>
    <w:rsid w:val="00CC644E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4D"/>
    <w:rsid w:val="00CD05D3"/>
    <w:rsid w:val="00CD0A02"/>
    <w:rsid w:val="00CD0D6F"/>
    <w:rsid w:val="00CD0EA8"/>
    <w:rsid w:val="00CD1197"/>
    <w:rsid w:val="00CD1420"/>
    <w:rsid w:val="00CD1470"/>
    <w:rsid w:val="00CD19E8"/>
    <w:rsid w:val="00CD1AFA"/>
    <w:rsid w:val="00CD1BE2"/>
    <w:rsid w:val="00CD1DE1"/>
    <w:rsid w:val="00CD23E0"/>
    <w:rsid w:val="00CD242E"/>
    <w:rsid w:val="00CD2511"/>
    <w:rsid w:val="00CD2542"/>
    <w:rsid w:val="00CD28C9"/>
    <w:rsid w:val="00CD2AD4"/>
    <w:rsid w:val="00CD2B1C"/>
    <w:rsid w:val="00CD2B46"/>
    <w:rsid w:val="00CD3161"/>
    <w:rsid w:val="00CD3312"/>
    <w:rsid w:val="00CD3499"/>
    <w:rsid w:val="00CD3B85"/>
    <w:rsid w:val="00CD3C54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658"/>
    <w:rsid w:val="00CD5B77"/>
    <w:rsid w:val="00CD5B79"/>
    <w:rsid w:val="00CD5BEE"/>
    <w:rsid w:val="00CD5C38"/>
    <w:rsid w:val="00CD5C90"/>
    <w:rsid w:val="00CD5FBE"/>
    <w:rsid w:val="00CD60F0"/>
    <w:rsid w:val="00CD67A1"/>
    <w:rsid w:val="00CD6E0A"/>
    <w:rsid w:val="00CD7147"/>
    <w:rsid w:val="00CD71AC"/>
    <w:rsid w:val="00CD7557"/>
    <w:rsid w:val="00CD7D00"/>
    <w:rsid w:val="00CD7E59"/>
    <w:rsid w:val="00CD7EBE"/>
    <w:rsid w:val="00CD7ED7"/>
    <w:rsid w:val="00CE0169"/>
    <w:rsid w:val="00CE0510"/>
    <w:rsid w:val="00CE062F"/>
    <w:rsid w:val="00CE092F"/>
    <w:rsid w:val="00CE0B75"/>
    <w:rsid w:val="00CE0D4C"/>
    <w:rsid w:val="00CE16EF"/>
    <w:rsid w:val="00CE1920"/>
    <w:rsid w:val="00CE1A25"/>
    <w:rsid w:val="00CE1B17"/>
    <w:rsid w:val="00CE1BD0"/>
    <w:rsid w:val="00CE1D31"/>
    <w:rsid w:val="00CE1D79"/>
    <w:rsid w:val="00CE1E08"/>
    <w:rsid w:val="00CE1E58"/>
    <w:rsid w:val="00CE21BF"/>
    <w:rsid w:val="00CE2413"/>
    <w:rsid w:val="00CE2A96"/>
    <w:rsid w:val="00CE2C8B"/>
    <w:rsid w:val="00CE3051"/>
    <w:rsid w:val="00CE33D7"/>
    <w:rsid w:val="00CE3446"/>
    <w:rsid w:val="00CE34E2"/>
    <w:rsid w:val="00CE354A"/>
    <w:rsid w:val="00CE3563"/>
    <w:rsid w:val="00CE3640"/>
    <w:rsid w:val="00CE364C"/>
    <w:rsid w:val="00CE38BE"/>
    <w:rsid w:val="00CE3CD4"/>
    <w:rsid w:val="00CE3D23"/>
    <w:rsid w:val="00CE3D4A"/>
    <w:rsid w:val="00CE3EDA"/>
    <w:rsid w:val="00CE42FF"/>
    <w:rsid w:val="00CE47A9"/>
    <w:rsid w:val="00CE4D39"/>
    <w:rsid w:val="00CE4E0B"/>
    <w:rsid w:val="00CE4EE0"/>
    <w:rsid w:val="00CE4F6F"/>
    <w:rsid w:val="00CE51A3"/>
    <w:rsid w:val="00CE53A4"/>
    <w:rsid w:val="00CE5819"/>
    <w:rsid w:val="00CE5D46"/>
    <w:rsid w:val="00CE6730"/>
    <w:rsid w:val="00CE6A48"/>
    <w:rsid w:val="00CE6D48"/>
    <w:rsid w:val="00CE6DC5"/>
    <w:rsid w:val="00CE6E64"/>
    <w:rsid w:val="00CE6F52"/>
    <w:rsid w:val="00CE73CC"/>
    <w:rsid w:val="00CE76FD"/>
    <w:rsid w:val="00CE7E2C"/>
    <w:rsid w:val="00CF02C0"/>
    <w:rsid w:val="00CF0790"/>
    <w:rsid w:val="00CF0B5A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45F"/>
    <w:rsid w:val="00CF2534"/>
    <w:rsid w:val="00CF25CE"/>
    <w:rsid w:val="00CF28E6"/>
    <w:rsid w:val="00CF2B31"/>
    <w:rsid w:val="00CF2B89"/>
    <w:rsid w:val="00CF319E"/>
    <w:rsid w:val="00CF3324"/>
    <w:rsid w:val="00CF344D"/>
    <w:rsid w:val="00CF360F"/>
    <w:rsid w:val="00CF363C"/>
    <w:rsid w:val="00CF3D56"/>
    <w:rsid w:val="00CF3FEB"/>
    <w:rsid w:val="00CF4235"/>
    <w:rsid w:val="00CF46A7"/>
    <w:rsid w:val="00CF48FB"/>
    <w:rsid w:val="00CF4A93"/>
    <w:rsid w:val="00CF4ECE"/>
    <w:rsid w:val="00CF4EE1"/>
    <w:rsid w:val="00CF5067"/>
    <w:rsid w:val="00CF5395"/>
    <w:rsid w:val="00CF54E2"/>
    <w:rsid w:val="00CF563D"/>
    <w:rsid w:val="00CF5995"/>
    <w:rsid w:val="00CF5BA6"/>
    <w:rsid w:val="00CF5ECC"/>
    <w:rsid w:val="00CF6160"/>
    <w:rsid w:val="00CF6499"/>
    <w:rsid w:val="00CF678F"/>
    <w:rsid w:val="00CF6923"/>
    <w:rsid w:val="00CF7104"/>
    <w:rsid w:val="00CF710B"/>
    <w:rsid w:val="00CF790B"/>
    <w:rsid w:val="00CF79CD"/>
    <w:rsid w:val="00CF7AF6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4E"/>
    <w:rsid w:val="00D01DB2"/>
    <w:rsid w:val="00D0201E"/>
    <w:rsid w:val="00D0225E"/>
    <w:rsid w:val="00D02478"/>
    <w:rsid w:val="00D025F2"/>
    <w:rsid w:val="00D02832"/>
    <w:rsid w:val="00D02872"/>
    <w:rsid w:val="00D02C34"/>
    <w:rsid w:val="00D03528"/>
    <w:rsid w:val="00D03D5B"/>
    <w:rsid w:val="00D0408E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7C0"/>
    <w:rsid w:val="00D0782B"/>
    <w:rsid w:val="00D10039"/>
    <w:rsid w:val="00D102EA"/>
    <w:rsid w:val="00D1031F"/>
    <w:rsid w:val="00D103A6"/>
    <w:rsid w:val="00D10677"/>
    <w:rsid w:val="00D10775"/>
    <w:rsid w:val="00D10839"/>
    <w:rsid w:val="00D10912"/>
    <w:rsid w:val="00D10937"/>
    <w:rsid w:val="00D109D9"/>
    <w:rsid w:val="00D10B21"/>
    <w:rsid w:val="00D10D11"/>
    <w:rsid w:val="00D1110F"/>
    <w:rsid w:val="00D11154"/>
    <w:rsid w:val="00D1141F"/>
    <w:rsid w:val="00D1186B"/>
    <w:rsid w:val="00D11C01"/>
    <w:rsid w:val="00D123C3"/>
    <w:rsid w:val="00D125C5"/>
    <w:rsid w:val="00D12DC8"/>
    <w:rsid w:val="00D131FA"/>
    <w:rsid w:val="00D13208"/>
    <w:rsid w:val="00D1354D"/>
    <w:rsid w:val="00D1359B"/>
    <w:rsid w:val="00D1377B"/>
    <w:rsid w:val="00D13E1E"/>
    <w:rsid w:val="00D13EDF"/>
    <w:rsid w:val="00D1403F"/>
    <w:rsid w:val="00D142B1"/>
    <w:rsid w:val="00D14A52"/>
    <w:rsid w:val="00D14BB1"/>
    <w:rsid w:val="00D14BD8"/>
    <w:rsid w:val="00D14BF2"/>
    <w:rsid w:val="00D14E23"/>
    <w:rsid w:val="00D14E28"/>
    <w:rsid w:val="00D14ECD"/>
    <w:rsid w:val="00D14FC0"/>
    <w:rsid w:val="00D159B7"/>
    <w:rsid w:val="00D15BD5"/>
    <w:rsid w:val="00D15F56"/>
    <w:rsid w:val="00D1620C"/>
    <w:rsid w:val="00D16276"/>
    <w:rsid w:val="00D162EC"/>
    <w:rsid w:val="00D16455"/>
    <w:rsid w:val="00D16894"/>
    <w:rsid w:val="00D16BD4"/>
    <w:rsid w:val="00D16D88"/>
    <w:rsid w:val="00D17032"/>
    <w:rsid w:val="00D17040"/>
    <w:rsid w:val="00D17BCE"/>
    <w:rsid w:val="00D200E9"/>
    <w:rsid w:val="00D203FE"/>
    <w:rsid w:val="00D2048E"/>
    <w:rsid w:val="00D20981"/>
    <w:rsid w:val="00D20B94"/>
    <w:rsid w:val="00D20DEE"/>
    <w:rsid w:val="00D211FA"/>
    <w:rsid w:val="00D21477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AA"/>
    <w:rsid w:val="00D25662"/>
    <w:rsid w:val="00D25A8C"/>
    <w:rsid w:val="00D25C0B"/>
    <w:rsid w:val="00D25D4C"/>
    <w:rsid w:val="00D25F91"/>
    <w:rsid w:val="00D2603D"/>
    <w:rsid w:val="00D260D5"/>
    <w:rsid w:val="00D26130"/>
    <w:rsid w:val="00D267E7"/>
    <w:rsid w:val="00D26DAD"/>
    <w:rsid w:val="00D26DCD"/>
    <w:rsid w:val="00D27088"/>
    <w:rsid w:val="00D272D4"/>
    <w:rsid w:val="00D27CD8"/>
    <w:rsid w:val="00D27E99"/>
    <w:rsid w:val="00D3037D"/>
    <w:rsid w:val="00D303FF"/>
    <w:rsid w:val="00D3053C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0EB6"/>
    <w:rsid w:val="00D312E3"/>
    <w:rsid w:val="00D314EB"/>
    <w:rsid w:val="00D3163E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4FD2"/>
    <w:rsid w:val="00D350F6"/>
    <w:rsid w:val="00D35157"/>
    <w:rsid w:val="00D3520C"/>
    <w:rsid w:val="00D35262"/>
    <w:rsid w:val="00D35305"/>
    <w:rsid w:val="00D35401"/>
    <w:rsid w:val="00D35552"/>
    <w:rsid w:val="00D35859"/>
    <w:rsid w:val="00D35954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6D7"/>
    <w:rsid w:val="00D409D8"/>
    <w:rsid w:val="00D40B98"/>
    <w:rsid w:val="00D40DBB"/>
    <w:rsid w:val="00D40DCE"/>
    <w:rsid w:val="00D4120B"/>
    <w:rsid w:val="00D413E7"/>
    <w:rsid w:val="00D41714"/>
    <w:rsid w:val="00D41AD2"/>
    <w:rsid w:val="00D41B98"/>
    <w:rsid w:val="00D41E36"/>
    <w:rsid w:val="00D4211B"/>
    <w:rsid w:val="00D42312"/>
    <w:rsid w:val="00D42611"/>
    <w:rsid w:val="00D4280B"/>
    <w:rsid w:val="00D4296F"/>
    <w:rsid w:val="00D4301E"/>
    <w:rsid w:val="00D435ED"/>
    <w:rsid w:val="00D439A9"/>
    <w:rsid w:val="00D439C3"/>
    <w:rsid w:val="00D43A3D"/>
    <w:rsid w:val="00D43B8C"/>
    <w:rsid w:val="00D4411D"/>
    <w:rsid w:val="00D44561"/>
    <w:rsid w:val="00D445BB"/>
    <w:rsid w:val="00D447F3"/>
    <w:rsid w:val="00D449B4"/>
    <w:rsid w:val="00D44BC9"/>
    <w:rsid w:val="00D44C5A"/>
    <w:rsid w:val="00D44C81"/>
    <w:rsid w:val="00D44CDD"/>
    <w:rsid w:val="00D44F64"/>
    <w:rsid w:val="00D44F77"/>
    <w:rsid w:val="00D4501D"/>
    <w:rsid w:val="00D453C7"/>
    <w:rsid w:val="00D457A5"/>
    <w:rsid w:val="00D457BF"/>
    <w:rsid w:val="00D45854"/>
    <w:rsid w:val="00D46113"/>
    <w:rsid w:val="00D46148"/>
    <w:rsid w:val="00D464B2"/>
    <w:rsid w:val="00D46D6C"/>
    <w:rsid w:val="00D4735B"/>
    <w:rsid w:val="00D47394"/>
    <w:rsid w:val="00D47409"/>
    <w:rsid w:val="00D47BFA"/>
    <w:rsid w:val="00D47C57"/>
    <w:rsid w:val="00D47DFD"/>
    <w:rsid w:val="00D501E6"/>
    <w:rsid w:val="00D50714"/>
    <w:rsid w:val="00D50821"/>
    <w:rsid w:val="00D508F5"/>
    <w:rsid w:val="00D50CBD"/>
    <w:rsid w:val="00D50FA4"/>
    <w:rsid w:val="00D51315"/>
    <w:rsid w:val="00D51698"/>
    <w:rsid w:val="00D5176D"/>
    <w:rsid w:val="00D517E4"/>
    <w:rsid w:val="00D519CA"/>
    <w:rsid w:val="00D51A9D"/>
    <w:rsid w:val="00D51AEE"/>
    <w:rsid w:val="00D51EA4"/>
    <w:rsid w:val="00D51F1D"/>
    <w:rsid w:val="00D51FBA"/>
    <w:rsid w:val="00D5212E"/>
    <w:rsid w:val="00D523D8"/>
    <w:rsid w:val="00D52949"/>
    <w:rsid w:val="00D52CD6"/>
    <w:rsid w:val="00D52DAC"/>
    <w:rsid w:val="00D533FA"/>
    <w:rsid w:val="00D535A1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2BA"/>
    <w:rsid w:val="00D56424"/>
    <w:rsid w:val="00D56509"/>
    <w:rsid w:val="00D5677E"/>
    <w:rsid w:val="00D567DF"/>
    <w:rsid w:val="00D56881"/>
    <w:rsid w:val="00D5696C"/>
    <w:rsid w:val="00D56AE1"/>
    <w:rsid w:val="00D56B6C"/>
    <w:rsid w:val="00D56C7A"/>
    <w:rsid w:val="00D56D3D"/>
    <w:rsid w:val="00D56E7A"/>
    <w:rsid w:val="00D57268"/>
    <w:rsid w:val="00D57496"/>
    <w:rsid w:val="00D577C9"/>
    <w:rsid w:val="00D57937"/>
    <w:rsid w:val="00D57A69"/>
    <w:rsid w:val="00D57E00"/>
    <w:rsid w:val="00D57E7F"/>
    <w:rsid w:val="00D603D9"/>
    <w:rsid w:val="00D60559"/>
    <w:rsid w:val="00D60857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66B"/>
    <w:rsid w:val="00D61F0A"/>
    <w:rsid w:val="00D62150"/>
    <w:rsid w:val="00D6231B"/>
    <w:rsid w:val="00D62533"/>
    <w:rsid w:val="00D62612"/>
    <w:rsid w:val="00D629E6"/>
    <w:rsid w:val="00D62D37"/>
    <w:rsid w:val="00D62D44"/>
    <w:rsid w:val="00D62EB2"/>
    <w:rsid w:val="00D62FF8"/>
    <w:rsid w:val="00D63369"/>
    <w:rsid w:val="00D633E9"/>
    <w:rsid w:val="00D6346B"/>
    <w:rsid w:val="00D634C6"/>
    <w:rsid w:val="00D6355F"/>
    <w:rsid w:val="00D6361D"/>
    <w:rsid w:val="00D63771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F"/>
    <w:rsid w:val="00D65C7A"/>
    <w:rsid w:val="00D65DA8"/>
    <w:rsid w:val="00D661C3"/>
    <w:rsid w:val="00D66394"/>
    <w:rsid w:val="00D66477"/>
    <w:rsid w:val="00D6657D"/>
    <w:rsid w:val="00D665EB"/>
    <w:rsid w:val="00D66840"/>
    <w:rsid w:val="00D669F1"/>
    <w:rsid w:val="00D67152"/>
    <w:rsid w:val="00D67372"/>
    <w:rsid w:val="00D673A2"/>
    <w:rsid w:val="00D67B4E"/>
    <w:rsid w:val="00D67BA1"/>
    <w:rsid w:val="00D67CD1"/>
    <w:rsid w:val="00D70209"/>
    <w:rsid w:val="00D7034B"/>
    <w:rsid w:val="00D7083C"/>
    <w:rsid w:val="00D70A4C"/>
    <w:rsid w:val="00D70AFA"/>
    <w:rsid w:val="00D70B1D"/>
    <w:rsid w:val="00D70C04"/>
    <w:rsid w:val="00D70E8C"/>
    <w:rsid w:val="00D7108F"/>
    <w:rsid w:val="00D712CE"/>
    <w:rsid w:val="00D71408"/>
    <w:rsid w:val="00D714B2"/>
    <w:rsid w:val="00D716E5"/>
    <w:rsid w:val="00D71701"/>
    <w:rsid w:val="00D71A03"/>
    <w:rsid w:val="00D71CF7"/>
    <w:rsid w:val="00D71D41"/>
    <w:rsid w:val="00D71F8A"/>
    <w:rsid w:val="00D72038"/>
    <w:rsid w:val="00D72099"/>
    <w:rsid w:val="00D72905"/>
    <w:rsid w:val="00D72929"/>
    <w:rsid w:val="00D72C06"/>
    <w:rsid w:val="00D72E65"/>
    <w:rsid w:val="00D72F4E"/>
    <w:rsid w:val="00D7320A"/>
    <w:rsid w:val="00D7328A"/>
    <w:rsid w:val="00D735D2"/>
    <w:rsid w:val="00D73905"/>
    <w:rsid w:val="00D73A0D"/>
    <w:rsid w:val="00D73BE6"/>
    <w:rsid w:val="00D73CBC"/>
    <w:rsid w:val="00D7444F"/>
    <w:rsid w:val="00D7457F"/>
    <w:rsid w:val="00D747AB"/>
    <w:rsid w:val="00D74817"/>
    <w:rsid w:val="00D74D58"/>
    <w:rsid w:val="00D75255"/>
    <w:rsid w:val="00D7536C"/>
    <w:rsid w:val="00D755A8"/>
    <w:rsid w:val="00D75CA2"/>
    <w:rsid w:val="00D76072"/>
    <w:rsid w:val="00D764CE"/>
    <w:rsid w:val="00D7660F"/>
    <w:rsid w:val="00D76718"/>
    <w:rsid w:val="00D7692A"/>
    <w:rsid w:val="00D76BE7"/>
    <w:rsid w:val="00D76D4A"/>
    <w:rsid w:val="00D76DA3"/>
    <w:rsid w:val="00D7774F"/>
    <w:rsid w:val="00D777B4"/>
    <w:rsid w:val="00D77A14"/>
    <w:rsid w:val="00D8039C"/>
    <w:rsid w:val="00D80DF4"/>
    <w:rsid w:val="00D80E93"/>
    <w:rsid w:val="00D81138"/>
    <w:rsid w:val="00D81AD6"/>
    <w:rsid w:val="00D8203D"/>
    <w:rsid w:val="00D8223B"/>
    <w:rsid w:val="00D82392"/>
    <w:rsid w:val="00D8269A"/>
    <w:rsid w:val="00D827EB"/>
    <w:rsid w:val="00D8288C"/>
    <w:rsid w:val="00D82909"/>
    <w:rsid w:val="00D829E7"/>
    <w:rsid w:val="00D82CCC"/>
    <w:rsid w:val="00D8328A"/>
    <w:rsid w:val="00D8337D"/>
    <w:rsid w:val="00D836FA"/>
    <w:rsid w:val="00D83721"/>
    <w:rsid w:val="00D838B5"/>
    <w:rsid w:val="00D838D3"/>
    <w:rsid w:val="00D83AA0"/>
    <w:rsid w:val="00D83E67"/>
    <w:rsid w:val="00D83FD9"/>
    <w:rsid w:val="00D84334"/>
    <w:rsid w:val="00D846AA"/>
    <w:rsid w:val="00D846B6"/>
    <w:rsid w:val="00D84725"/>
    <w:rsid w:val="00D847B8"/>
    <w:rsid w:val="00D84A9A"/>
    <w:rsid w:val="00D84DCA"/>
    <w:rsid w:val="00D85074"/>
    <w:rsid w:val="00D8531B"/>
    <w:rsid w:val="00D85365"/>
    <w:rsid w:val="00D85605"/>
    <w:rsid w:val="00D856FB"/>
    <w:rsid w:val="00D85C21"/>
    <w:rsid w:val="00D85CE6"/>
    <w:rsid w:val="00D86173"/>
    <w:rsid w:val="00D8622C"/>
    <w:rsid w:val="00D86643"/>
    <w:rsid w:val="00D86684"/>
    <w:rsid w:val="00D8671E"/>
    <w:rsid w:val="00D8682F"/>
    <w:rsid w:val="00D86B05"/>
    <w:rsid w:val="00D86C77"/>
    <w:rsid w:val="00D86DBA"/>
    <w:rsid w:val="00D87799"/>
    <w:rsid w:val="00D87B7F"/>
    <w:rsid w:val="00D87D96"/>
    <w:rsid w:val="00D90017"/>
    <w:rsid w:val="00D901BC"/>
    <w:rsid w:val="00D9058E"/>
    <w:rsid w:val="00D90758"/>
    <w:rsid w:val="00D9092F"/>
    <w:rsid w:val="00D90BA1"/>
    <w:rsid w:val="00D90F3C"/>
    <w:rsid w:val="00D911DD"/>
    <w:rsid w:val="00D9124C"/>
    <w:rsid w:val="00D913CD"/>
    <w:rsid w:val="00D91451"/>
    <w:rsid w:val="00D9151A"/>
    <w:rsid w:val="00D915FA"/>
    <w:rsid w:val="00D916D8"/>
    <w:rsid w:val="00D91993"/>
    <w:rsid w:val="00D92094"/>
    <w:rsid w:val="00D926BC"/>
    <w:rsid w:val="00D929F0"/>
    <w:rsid w:val="00D92E7A"/>
    <w:rsid w:val="00D93030"/>
    <w:rsid w:val="00D93035"/>
    <w:rsid w:val="00D9309C"/>
    <w:rsid w:val="00D9324C"/>
    <w:rsid w:val="00D937A4"/>
    <w:rsid w:val="00D93A4A"/>
    <w:rsid w:val="00D93BD0"/>
    <w:rsid w:val="00D944E3"/>
    <w:rsid w:val="00D94782"/>
    <w:rsid w:val="00D94859"/>
    <w:rsid w:val="00D94C1D"/>
    <w:rsid w:val="00D94D94"/>
    <w:rsid w:val="00D94F3C"/>
    <w:rsid w:val="00D9501C"/>
    <w:rsid w:val="00D95553"/>
    <w:rsid w:val="00D95707"/>
    <w:rsid w:val="00D9581E"/>
    <w:rsid w:val="00D95DC0"/>
    <w:rsid w:val="00D95EBE"/>
    <w:rsid w:val="00D95EC0"/>
    <w:rsid w:val="00D965AD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A34"/>
    <w:rsid w:val="00DA0CE4"/>
    <w:rsid w:val="00DA12F2"/>
    <w:rsid w:val="00DA1728"/>
    <w:rsid w:val="00DA1885"/>
    <w:rsid w:val="00DA1DDC"/>
    <w:rsid w:val="00DA1E8C"/>
    <w:rsid w:val="00DA213E"/>
    <w:rsid w:val="00DA21AB"/>
    <w:rsid w:val="00DA266E"/>
    <w:rsid w:val="00DA2724"/>
    <w:rsid w:val="00DA2749"/>
    <w:rsid w:val="00DA2836"/>
    <w:rsid w:val="00DA2D9C"/>
    <w:rsid w:val="00DA2E4A"/>
    <w:rsid w:val="00DA3005"/>
    <w:rsid w:val="00DA30FE"/>
    <w:rsid w:val="00DA36BE"/>
    <w:rsid w:val="00DA36DC"/>
    <w:rsid w:val="00DA3C05"/>
    <w:rsid w:val="00DA409B"/>
    <w:rsid w:val="00DA4240"/>
    <w:rsid w:val="00DA43F2"/>
    <w:rsid w:val="00DA4640"/>
    <w:rsid w:val="00DA46AF"/>
    <w:rsid w:val="00DA4856"/>
    <w:rsid w:val="00DA4A67"/>
    <w:rsid w:val="00DA4B76"/>
    <w:rsid w:val="00DA4E32"/>
    <w:rsid w:val="00DA4EFD"/>
    <w:rsid w:val="00DA595F"/>
    <w:rsid w:val="00DA5972"/>
    <w:rsid w:val="00DA5BD0"/>
    <w:rsid w:val="00DA5BF6"/>
    <w:rsid w:val="00DA5C08"/>
    <w:rsid w:val="00DA5D9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AA2"/>
    <w:rsid w:val="00DA7AAC"/>
    <w:rsid w:val="00DA7BD5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35"/>
    <w:rsid w:val="00DB2787"/>
    <w:rsid w:val="00DB282F"/>
    <w:rsid w:val="00DB3038"/>
    <w:rsid w:val="00DB3072"/>
    <w:rsid w:val="00DB30A6"/>
    <w:rsid w:val="00DB31BC"/>
    <w:rsid w:val="00DB350A"/>
    <w:rsid w:val="00DB3796"/>
    <w:rsid w:val="00DB386F"/>
    <w:rsid w:val="00DB3AD3"/>
    <w:rsid w:val="00DB3B3B"/>
    <w:rsid w:val="00DB417D"/>
    <w:rsid w:val="00DB4335"/>
    <w:rsid w:val="00DB4C2C"/>
    <w:rsid w:val="00DB4EE9"/>
    <w:rsid w:val="00DB5201"/>
    <w:rsid w:val="00DB56F9"/>
    <w:rsid w:val="00DB572B"/>
    <w:rsid w:val="00DB5B65"/>
    <w:rsid w:val="00DB5DDC"/>
    <w:rsid w:val="00DB6301"/>
    <w:rsid w:val="00DB6394"/>
    <w:rsid w:val="00DB6462"/>
    <w:rsid w:val="00DB66CB"/>
    <w:rsid w:val="00DB67FB"/>
    <w:rsid w:val="00DB68E4"/>
    <w:rsid w:val="00DB68F7"/>
    <w:rsid w:val="00DB6A3A"/>
    <w:rsid w:val="00DB7097"/>
    <w:rsid w:val="00DB719E"/>
    <w:rsid w:val="00DB723F"/>
    <w:rsid w:val="00DB7937"/>
    <w:rsid w:val="00DB79AE"/>
    <w:rsid w:val="00DB7AAD"/>
    <w:rsid w:val="00DB7BA0"/>
    <w:rsid w:val="00DB7BE3"/>
    <w:rsid w:val="00DB7C6A"/>
    <w:rsid w:val="00DC0226"/>
    <w:rsid w:val="00DC0400"/>
    <w:rsid w:val="00DC0517"/>
    <w:rsid w:val="00DC0DF8"/>
    <w:rsid w:val="00DC117A"/>
    <w:rsid w:val="00DC1201"/>
    <w:rsid w:val="00DC15C1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79F"/>
    <w:rsid w:val="00DC3B1C"/>
    <w:rsid w:val="00DC3F66"/>
    <w:rsid w:val="00DC3FA0"/>
    <w:rsid w:val="00DC3FA1"/>
    <w:rsid w:val="00DC408A"/>
    <w:rsid w:val="00DC49D4"/>
    <w:rsid w:val="00DC4D8C"/>
    <w:rsid w:val="00DC4DAE"/>
    <w:rsid w:val="00DC50ED"/>
    <w:rsid w:val="00DC55CA"/>
    <w:rsid w:val="00DC581B"/>
    <w:rsid w:val="00DC5826"/>
    <w:rsid w:val="00DC59AC"/>
    <w:rsid w:val="00DC64D0"/>
    <w:rsid w:val="00DC64FD"/>
    <w:rsid w:val="00DC65FC"/>
    <w:rsid w:val="00DC6750"/>
    <w:rsid w:val="00DC6753"/>
    <w:rsid w:val="00DC6806"/>
    <w:rsid w:val="00DC6961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314"/>
    <w:rsid w:val="00DD08C3"/>
    <w:rsid w:val="00DD0C1E"/>
    <w:rsid w:val="00DD157E"/>
    <w:rsid w:val="00DD15B6"/>
    <w:rsid w:val="00DD1CF6"/>
    <w:rsid w:val="00DD1F6A"/>
    <w:rsid w:val="00DD242C"/>
    <w:rsid w:val="00DD24FB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4FB7"/>
    <w:rsid w:val="00DD50B6"/>
    <w:rsid w:val="00DD5A91"/>
    <w:rsid w:val="00DD5D50"/>
    <w:rsid w:val="00DD5DD6"/>
    <w:rsid w:val="00DD6006"/>
    <w:rsid w:val="00DD610F"/>
    <w:rsid w:val="00DD689E"/>
    <w:rsid w:val="00DD6B14"/>
    <w:rsid w:val="00DD6DB9"/>
    <w:rsid w:val="00DD6F57"/>
    <w:rsid w:val="00DD709C"/>
    <w:rsid w:val="00DD70C1"/>
    <w:rsid w:val="00DD70CC"/>
    <w:rsid w:val="00DD7149"/>
    <w:rsid w:val="00DD7196"/>
    <w:rsid w:val="00DD7410"/>
    <w:rsid w:val="00DD751A"/>
    <w:rsid w:val="00DD7902"/>
    <w:rsid w:val="00DE0A0B"/>
    <w:rsid w:val="00DE0A85"/>
    <w:rsid w:val="00DE0E80"/>
    <w:rsid w:val="00DE1C23"/>
    <w:rsid w:val="00DE1EE6"/>
    <w:rsid w:val="00DE20D9"/>
    <w:rsid w:val="00DE22CC"/>
    <w:rsid w:val="00DE236E"/>
    <w:rsid w:val="00DE24BB"/>
    <w:rsid w:val="00DE2641"/>
    <w:rsid w:val="00DE29C8"/>
    <w:rsid w:val="00DE2ACC"/>
    <w:rsid w:val="00DE2E5E"/>
    <w:rsid w:val="00DE32FF"/>
    <w:rsid w:val="00DE34F4"/>
    <w:rsid w:val="00DE34FE"/>
    <w:rsid w:val="00DE35ED"/>
    <w:rsid w:val="00DE3768"/>
    <w:rsid w:val="00DE3869"/>
    <w:rsid w:val="00DE39FC"/>
    <w:rsid w:val="00DE3E6E"/>
    <w:rsid w:val="00DE428C"/>
    <w:rsid w:val="00DE4332"/>
    <w:rsid w:val="00DE4C16"/>
    <w:rsid w:val="00DE4CBE"/>
    <w:rsid w:val="00DE4E50"/>
    <w:rsid w:val="00DE51A2"/>
    <w:rsid w:val="00DE5332"/>
    <w:rsid w:val="00DE535A"/>
    <w:rsid w:val="00DE536A"/>
    <w:rsid w:val="00DE540D"/>
    <w:rsid w:val="00DE5459"/>
    <w:rsid w:val="00DE5494"/>
    <w:rsid w:val="00DE5C8C"/>
    <w:rsid w:val="00DE6004"/>
    <w:rsid w:val="00DE602A"/>
    <w:rsid w:val="00DE60BA"/>
    <w:rsid w:val="00DE6984"/>
    <w:rsid w:val="00DE6CA9"/>
    <w:rsid w:val="00DE6E4C"/>
    <w:rsid w:val="00DE70FE"/>
    <w:rsid w:val="00DE785E"/>
    <w:rsid w:val="00DE7DE0"/>
    <w:rsid w:val="00DE7E9D"/>
    <w:rsid w:val="00DE7F06"/>
    <w:rsid w:val="00DF018A"/>
    <w:rsid w:val="00DF068F"/>
    <w:rsid w:val="00DF0761"/>
    <w:rsid w:val="00DF076C"/>
    <w:rsid w:val="00DF094C"/>
    <w:rsid w:val="00DF0B8C"/>
    <w:rsid w:val="00DF0DC9"/>
    <w:rsid w:val="00DF0F27"/>
    <w:rsid w:val="00DF10BF"/>
    <w:rsid w:val="00DF1744"/>
    <w:rsid w:val="00DF1AAB"/>
    <w:rsid w:val="00DF1F1F"/>
    <w:rsid w:val="00DF29FD"/>
    <w:rsid w:val="00DF3046"/>
    <w:rsid w:val="00DF31A8"/>
    <w:rsid w:val="00DF3205"/>
    <w:rsid w:val="00DF38DC"/>
    <w:rsid w:val="00DF3AFF"/>
    <w:rsid w:val="00DF3F99"/>
    <w:rsid w:val="00DF42A8"/>
    <w:rsid w:val="00DF442E"/>
    <w:rsid w:val="00DF4443"/>
    <w:rsid w:val="00DF474A"/>
    <w:rsid w:val="00DF480D"/>
    <w:rsid w:val="00DF4B2B"/>
    <w:rsid w:val="00DF4DF0"/>
    <w:rsid w:val="00DF52A6"/>
    <w:rsid w:val="00DF54E9"/>
    <w:rsid w:val="00DF5754"/>
    <w:rsid w:val="00DF5995"/>
    <w:rsid w:val="00DF5B7D"/>
    <w:rsid w:val="00DF5F71"/>
    <w:rsid w:val="00DF6111"/>
    <w:rsid w:val="00DF66EE"/>
    <w:rsid w:val="00DF67A6"/>
    <w:rsid w:val="00DF6974"/>
    <w:rsid w:val="00DF69EE"/>
    <w:rsid w:val="00DF6C93"/>
    <w:rsid w:val="00DF6D4D"/>
    <w:rsid w:val="00DF7133"/>
    <w:rsid w:val="00DF7B07"/>
    <w:rsid w:val="00DF7C95"/>
    <w:rsid w:val="00DF7CA1"/>
    <w:rsid w:val="00DF7F48"/>
    <w:rsid w:val="00E0018F"/>
    <w:rsid w:val="00E0049B"/>
    <w:rsid w:val="00E00569"/>
    <w:rsid w:val="00E0078A"/>
    <w:rsid w:val="00E0084E"/>
    <w:rsid w:val="00E00932"/>
    <w:rsid w:val="00E00B2D"/>
    <w:rsid w:val="00E00C7B"/>
    <w:rsid w:val="00E00CCC"/>
    <w:rsid w:val="00E00D9F"/>
    <w:rsid w:val="00E00E8E"/>
    <w:rsid w:val="00E0112D"/>
    <w:rsid w:val="00E011F4"/>
    <w:rsid w:val="00E0124E"/>
    <w:rsid w:val="00E01DBA"/>
    <w:rsid w:val="00E0239B"/>
    <w:rsid w:val="00E02433"/>
    <w:rsid w:val="00E02452"/>
    <w:rsid w:val="00E0255F"/>
    <w:rsid w:val="00E025C5"/>
    <w:rsid w:val="00E0260D"/>
    <w:rsid w:val="00E0266F"/>
    <w:rsid w:val="00E0324D"/>
    <w:rsid w:val="00E034D8"/>
    <w:rsid w:val="00E0368C"/>
    <w:rsid w:val="00E036FB"/>
    <w:rsid w:val="00E03918"/>
    <w:rsid w:val="00E03D32"/>
    <w:rsid w:val="00E04425"/>
    <w:rsid w:val="00E04649"/>
    <w:rsid w:val="00E0464C"/>
    <w:rsid w:val="00E04AB4"/>
    <w:rsid w:val="00E04B87"/>
    <w:rsid w:val="00E04DCF"/>
    <w:rsid w:val="00E04F31"/>
    <w:rsid w:val="00E05231"/>
    <w:rsid w:val="00E053A2"/>
    <w:rsid w:val="00E05482"/>
    <w:rsid w:val="00E054E3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83C"/>
    <w:rsid w:val="00E0699A"/>
    <w:rsid w:val="00E06B48"/>
    <w:rsid w:val="00E071B2"/>
    <w:rsid w:val="00E07383"/>
    <w:rsid w:val="00E07964"/>
    <w:rsid w:val="00E07E97"/>
    <w:rsid w:val="00E10004"/>
    <w:rsid w:val="00E10240"/>
    <w:rsid w:val="00E106FC"/>
    <w:rsid w:val="00E1094E"/>
    <w:rsid w:val="00E10A67"/>
    <w:rsid w:val="00E10E14"/>
    <w:rsid w:val="00E10E4E"/>
    <w:rsid w:val="00E111EF"/>
    <w:rsid w:val="00E11820"/>
    <w:rsid w:val="00E118A9"/>
    <w:rsid w:val="00E119ED"/>
    <w:rsid w:val="00E119F7"/>
    <w:rsid w:val="00E11AF1"/>
    <w:rsid w:val="00E11D8C"/>
    <w:rsid w:val="00E11F27"/>
    <w:rsid w:val="00E1244D"/>
    <w:rsid w:val="00E1246B"/>
    <w:rsid w:val="00E12633"/>
    <w:rsid w:val="00E127DF"/>
    <w:rsid w:val="00E1283B"/>
    <w:rsid w:val="00E12A18"/>
    <w:rsid w:val="00E12C54"/>
    <w:rsid w:val="00E12DFF"/>
    <w:rsid w:val="00E1336C"/>
    <w:rsid w:val="00E1349D"/>
    <w:rsid w:val="00E13B47"/>
    <w:rsid w:val="00E13C94"/>
    <w:rsid w:val="00E13D44"/>
    <w:rsid w:val="00E13DDF"/>
    <w:rsid w:val="00E1409B"/>
    <w:rsid w:val="00E140CD"/>
    <w:rsid w:val="00E141F9"/>
    <w:rsid w:val="00E144EF"/>
    <w:rsid w:val="00E14B47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2093C"/>
    <w:rsid w:val="00E2096A"/>
    <w:rsid w:val="00E2099B"/>
    <w:rsid w:val="00E20CCB"/>
    <w:rsid w:val="00E21297"/>
    <w:rsid w:val="00E216C7"/>
    <w:rsid w:val="00E2174D"/>
    <w:rsid w:val="00E21881"/>
    <w:rsid w:val="00E21B45"/>
    <w:rsid w:val="00E21ECB"/>
    <w:rsid w:val="00E220FA"/>
    <w:rsid w:val="00E222F2"/>
    <w:rsid w:val="00E2249B"/>
    <w:rsid w:val="00E224EF"/>
    <w:rsid w:val="00E22706"/>
    <w:rsid w:val="00E22D4B"/>
    <w:rsid w:val="00E22DE9"/>
    <w:rsid w:val="00E23097"/>
    <w:rsid w:val="00E231E5"/>
    <w:rsid w:val="00E23677"/>
    <w:rsid w:val="00E236BD"/>
    <w:rsid w:val="00E23ABB"/>
    <w:rsid w:val="00E23B41"/>
    <w:rsid w:val="00E23EEB"/>
    <w:rsid w:val="00E23F16"/>
    <w:rsid w:val="00E240B4"/>
    <w:rsid w:val="00E240F5"/>
    <w:rsid w:val="00E2410C"/>
    <w:rsid w:val="00E2443C"/>
    <w:rsid w:val="00E2494D"/>
    <w:rsid w:val="00E24A89"/>
    <w:rsid w:val="00E24C60"/>
    <w:rsid w:val="00E24D58"/>
    <w:rsid w:val="00E25428"/>
    <w:rsid w:val="00E2596B"/>
    <w:rsid w:val="00E2600F"/>
    <w:rsid w:val="00E2610D"/>
    <w:rsid w:val="00E26189"/>
    <w:rsid w:val="00E266C8"/>
    <w:rsid w:val="00E26900"/>
    <w:rsid w:val="00E2700B"/>
    <w:rsid w:val="00E2706E"/>
    <w:rsid w:val="00E270E1"/>
    <w:rsid w:val="00E27415"/>
    <w:rsid w:val="00E27D69"/>
    <w:rsid w:val="00E300D4"/>
    <w:rsid w:val="00E3026D"/>
    <w:rsid w:val="00E306FD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3C0"/>
    <w:rsid w:val="00E32909"/>
    <w:rsid w:val="00E32913"/>
    <w:rsid w:val="00E32ADB"/>
    <w:rsid w:val="00E32D2E"/>
    <w:rsid w:val="00E32EE7"/>
    <w:rsid w:val="00E3311B"/>
    <w:rsid w:val="00E331F4"/>
    <w:rsid w:val="00E334DF"/>
    <w:rsid w:val="00E33655"/>
    <w:rsid w:val="00E336C8"/>
    <w:rsid w:val="00E33750"/>
    <w:rsid w:val="00E341D2"/>
    <w:rsid w:val="00E344DA"/>
    <w:rsid w:val="00E34A02"/>
    <w:rsid w:val="00E34B7E"/>
    <w:rsid w:val="00E356D8"/>
    <w:rsid w:val="00E35BFF"/>
    <w:rsid w:val="00E35F62"/>
    <w:rsid w:val="00E360F1"/>
    <w:rsid w:val="00E36485"/>
    <w:rsid w:val="00E3679C"/>
    <w:rsid w:val="00E36A24"/>
    <w:rsid w:val="00E36D0B"/>
    <w:rsid w:val="00E36FEC"/>
    <w:rsid w:val="00E371B7"/>
    <w:rsid w:val="00E37222"/>
    <w:rsid w:val="00E37352"/>
    <w:rsid w:val="00E37952"/>
    <w:rsid w:val="00E37CA6"/>
    <w:rsid w:val="00E37E99"/>
    <w:rsid w:val="00E403C9"/>
    <w:rsid w:val="00E4050E"/>
    <w:rsid w:val="00E40628"/>
    <w:rsid w:val="00E40796"/>
    <w:rsid w:val="00E40C63"/>
    <w:rsid w:val="00E40D1D"/>
    <w:rsid w:val="00E4104E"/>
    <w:rsid w:val="00E41357"/>
    <w:rsid w:val="00E414A5"/>
    <w:rsid w:val="00E41D62"/>
    <w:rsid w:val="00E422BF"/>
    <w:rsid w:val="00E42379"/>
    <w:rsid w:val="00E4263F"/>
    <w:rsid w:val="00E42C2C"/>
    <w:rsid w:val="00E42C30"/>
    <w:rsid w:val="00E42D35"/>
    <w:rsid w:val="00E43081"/>
    <w:rsid w:val="00E4327E"/>
    <w:rsid w:val="00E43553"/>
    <w:rsid w:val="00E4367C"/>
    <w:rsid w:val="00E43716"/>
    <w:rsid w:val="00E4388A"/>
    <w:rsid w:val="00E4397D"/>
    <w:rsid w:val="00E43D1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E93"/>
    <w:rsid w:val="00E45400"/>
    <w:rsid w:val="00E455B6"/>
    <w:rsid w:val="00E456D9"/>
    <w:rsid w:val="00E4580D"/>
    <w:rsid w:val="00E45F8E"/>
    <w:rsid w:val="00E4602F"/>
    <w:rsid w:val="00E46998"/>
    <w:rsid w:val="00E46C0C"/>
    <w:rsid w:val="00E46F27"/>
    <w:rsid w:val="00E47400"/>
    <w:rsid w:val="00E4775F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927"/>
    <w:rsid w:val="00E50A0C"/>
    <w:rsid w:val="00E50A2A"/>
    <w:rsid w:val="00E50C14"/>
    <w:rsid w:val="00E50C44"/>
    <w:rsid w:val="00E50C47"/>
    <w:rsid w:val="00E510A4"/>
    <w:rsid w:val="00E51292"/>
    <w:rsid w:val="00E513E9"/>
    <w:rsid w:val="00E514D9"/>
    <w:rsid w:val="00E516C6"/>
    <w:rsid w:val="00E51CBA"/>
    <w:rsid w:val="00E51E63"/>
    <w:rsid w:val="00E51F06"/>
    <w:rsid w:val="00E5220A"/>
    <w:rsid w:val="00E52573"/>
    <w:rsid w:val="00E5275B"/>
    <w:rsid w:val="00E52AAD"/>
    <w:rsid w:val="00E52F74"/>
    <w:rsid w:val="00E53072"/>
    <w:rsid w:val="00E532EE"/>
    <w:rsid w:val="00E532F2"/>
    <w:rsid w:val="00E53401"/>
    <w:rsid w:val="00E534A3"/>
    <w:rsid w:val="00E535AA"/>
    <w:rsid w:val="00E53AD5"/>
    <w:rsid w:val="00E53CB5"/>
    <w:rsid w:val="00E53EFD"/>
    <w:rsid w:val="00E53F49"/>
    <w:rsid w:val="00E54604"/>
    <w:rsid w:val="00E54AD7"/>
    <w:rsid w:val="00E54BA5"/>
    <w:rsid w:val="00E54D2D"/>
    <w:rsid w:val="00E54D47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DE"/>
    <w:rsid w:val="00E56A88"/>
    <w:rsid w:val="00E56AB6"/>
    <w:rsid w:val="00E56D6B"/>
    <w:rsid w:val="00E56FF0"/>
    <w:rsid w:val="00E57133"/>
    <w:rsid w:val="00E5748D"/>
    <w:rsid w:val="00E57E76"/>
    <w:rsid w:val="00E57F72"/>
    <w:rsid w:val="00E57FC4"/>
    <w:rsid w:val="00E60577"/>
    <w:rsid w:val="00E60725"/>
    <w:rsid w:val="00E609A6"/>
    <w:rsid w:val="00E60A18"/>
    <w:rsid w:val="00E60A52"/>
    <w:rsid w:val="00E60B20"/>
    <w:rsid w:val="00E60B45"/>
    <w:rsid w:val="00E60BE0"/>
    <w:rsid w:val="00E60DE3"/>
    <w:rsid w:val="00E61042"/>
    <w:rsid w:val="00E61140"/>
    <w:rsid w:val="00E61147"/>
    <w:rsid w:val="00E61176"/>
    <w:rsid w:val="00E61471"/>
    <w:rsid w:val="00E61E92"/>
    <w:rsid w:val="00E61FC1"/>
    <w:rsid w:val="00E62188"/>
    <w:rsid w:val="00E622AB"/>
    <w:rsid w:val="00E62350"/>
    <w:rsid w:val="00E623C4"/>
    <w:rsid w:val="00E62401"/>
    <w:rsid w:val="00E6255B"/>
    <w:rsid w:val="00E62692"/>
    <w:rsid w:val="00E62888"/>
    <w:rsid w:val="00E62AC4"/>
    <w:rsid w:val="00E62B66"/>
    <w:rsid w:val="00E62F64"/>
    <w:rsid w:val="00E6353A"/>
    <w:rsid w:val="00E63F49"/>
    <w:rsid w:val="00E64017"/>
    <w:rsid w:val="00E6406E"/>
    <w:rsid w:val="00E64187"/>
    <w:rsid w:val="00E6421C"/>
    <w:rsid w:val="00E64846"/>
    <w:rsid w:val="00E64949"/>
    <w:rsid w:val="00E64CFB"/>
    <w:rsid w:val="00E64E3F"/>
    <w:rsid w:val="00E64E71"/>
    <w:rsid w:val="00E64E84"/>
    <w:rsid w:val="00E6504C"/>
    <w:rsid w:val="00E65369"/>
    <w:rsid w:val="00E654FC"/>
    <w:rsid w:val="00E65B4A"/>
    <w:rsid w:val="00E65D5D"/>
    <w:rsid w:val="00E6623B"/>
    <w:rsid w:val="00E664E0"/>
    <w:rsid w:val="00E664FB"/>
    <w:rsid w:val="00E66596"/>
    <w:rsid w:val="00E66664"/>
    <w:rsid w:val="00E66A0B"/>
    <w:rsid w:val="00E66B73"/>
    <w:rsid w:val="00E66BA2"/>
    <w:rsid w:val="00E66D6E"/>
    <w:rsid w:val="00E66DDA"/>
    <w:rsid w:val="00E66ECE"/>
    <w:rsid w:val="00E66F98"/>
    <w:rsid w:val="00E67924"/>
    <w:rsid w:val="00E67F5A"/>
    <w:rsid w:val="00E7010C"/>
    <w:rsid w:val="00E702D2"/>
    <w:rsid w:val="00E70498"/>
    <w:rsid w:val="00E70754"/>
    <w:rsid w:val="00E70923"/>
    <w:rsid w:val="00E70A45"/>
    <w:rsid w:val="00E70F70"/>
    <w:rsid w:val="00E710BE"/>
    <w:rsid w:val="00E71107"/>
    <w:rsid w:val="00E71606"/>
    <w:rsid w:val="00E71B33"/>
    <w:rsid w:val="00E71D2D"/>
    <w:rsid w:val="00E71E71"/>
    <w:rsid w:val="00E72774"/>
    <w:rsid w:val="00E72793"/>
    <w:rsid w:val="00E72A67"/>
    <w:rsid w:val="00E72B5B"/>
    <w:rsid w:val="00E72CC9"/>
    <w:rsid w:val="00E72EB8"/>
    <w:rsid w:val="00E731B9"/>
    <w:rsid w:val="00E7364A"/>
    <w:rsid w:val="00E740CA"/>
    <w:rsid w:val="00E7425B"/>
    <w:rsid w:val="00E745F9"/>
    <w:rsid w:val="00E747E9"/>
    <w:rsid w:val="00E74B4E"/>
    <w:rsid w:val="00E74BAB"/>
    <w:rsid w:val="00E74C79"/>
    <w:rsid w:val="00E74EB7"/>
    <w:rsid w:val="00E74ED2"/>
    <w:rsid w:val="00E74F5C"/>
    <w:rsid w:val="00E74F6B"/>
    <w:rsid w:val="00E752A1"/>
    <w:rsid w:val="00E75328"/>
    <w:rsid w:val="00E757EB"/>
    <w:rsid w:val="00E75887"/>
    <w:rsid w:val="00E75E14"/>
    <w:rsid w:val="00E76171"/>
    <w:rsid w:val="00E76212"/>
    <w:rsid w:val="00E76317"/>
    <w:rsid w:val="00E763A1"/>
    <w:rsid w:val="00E76AD2"/>
    <w:rsid w:val="00E773E9"/>
    <w:rsid w:val="00E77471"/>
    <w:rsid w:val="00E77D15"/>
    <w:rsid w:val="00E80274"/>
    <w:rsid w:val="00E802C0"/>
    <w:rsid w:val="00E8051D"/>
    <w:rsid w:val="00E80634"/>
    <w:rsid w:val="00E8069A"/>
    <w:rsid w:val="00E809AA"/>
    <w:rsid w:val="00E80D58"/>
    <w:rsid w:val="00E80EC2"/>
    <w:rsid w:val="00E815CA"/>
    <w:rsid w:val="00E81B44"/>
    <w:rsid w:val="00E81E26"/>
    <w:rsid w:val="00E83017"/>
    <w:rsid w:val="00E835EC"/>
    <w:rsid w:val="00E83606"/>
    <w:rsid w:val="00E8364A"/>
    <w:rsid w:val="00E838B4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820"/>
    <w:rsid w:val="00E84D81"/>
    <w:rsid w:val="00E84E77"/>
    <w:rsid w:val="00E84FF6"/>
    <w:rsid w:val="00E8563F"/>
    <w:rsid w:val="00E856FA"/>
    <w:rsid w:val="00E85E28"/>
    <w:rsid w:val="00E8635A"/>
    <w:rsid w:val="00E863DA"/>
    <w:rsid w:val="00E8649C"/>
    <w:rsid w:val="00E8661C"/>
    <w:rsid w:val="00E86649"/>
    <w:rsid w:val="00E8697F"/>
    <w:rsid w:val="00E86C15"/>
    <w:rsid w:val="00E86C56"/>
    <w:rsid w:val="00E86F0A"/>
    <w:rsid w:val="00E86FB8"/>
    <w:rsid w:val="00E87044"/>
    <w:rsid w:val="00E874F7"/>
    <w:rsid w:val="00E87CE1"/>
    <w:rsid w:val="00E87DF7"/>
    <w:rsid w:val="00E9006F"/>
    <w:rsid w:val="00E905BF"/>
    <w:rsid w:val="00E909C8"/>
    <w:rsid w:val="00E90C44"/>
    <w:rsid w:val="00E90CBA"/>
    <w:rsid w:val="00E911CE"/>
    <w:rsid w:val="00E919F9"/>
    <w:rsid w:val="00E91B7B"/>
    <w:rsid w:val="00E91C15"/>
    <w:rsid w:val="00E91DE2"/>
    <w:rsid w:val="00E91F48"/>
    <w:rsid w:val="00E91FC9"/>
    <w:rsid w:val="00E920B5"/>
    <w:rsid w:val="00E92605"/>
    <w:rsid w:val="00E9263A"/>
    <w:rsid w:val="00E927BB"/>
    <w:rsid w:val="00E92882"/>
    <w:rsid w:val="00E92AC0"/>
    <w:rsid w:val="00E92B35"/>
    <w:rsid w:val="00E92C65"/>
    <w:rsid w:val="00E92FA3"/>
    <w:rsid w:val="00E931F6"/>
    <w:rsid w:val="00E93973"/>
    <w:rsid w:val="00E94318"/>
    <w:rsid w:val="00E94333"/>
    <w:rsid w:val="00E9443A"/>
    <w:rsid w:val="00E94C22"/>
    <w:rsid w:val="00E94EB9"/>
    <w:rsid w:val="00E95072"/>
    <w:rsid w:val="00E951A2"/>
    <w:rsid w:val="00E951DE"/>
    <w:rsid w:val="00E9595D"/>
    <w:rsid w:val="00E959CB"/>
    <w:rsid w:val="00E95CE8"/>
    <w:rsid w:val="00E96083"/>
    <w:rsid w:val="00E9696F"/>
    <w:rsid w:val="00E96B1D"/>
    <w:rsid w:val="00E96C8E"/>
    <w:rsid w:val="00E96E03"/>
    <w:rsid w:val="00E9730F"/>
    <w:rsid w:val="00E97CCB"/>
    <w:rsid w:val="00E97F87"/>
    <w:rsid w:val="00EA0010"/>
    <w:rsid w:val="00EA022E"/>
    <w:rsid w:val="00EA0AE4"/>
    <w:rsid w:val="00EA0F92"/>
    <w:rsid w:val="00EA11A5"/>
    <w:rsid w:val="00EA14B8"/>
    <w:rsid w:val="00EA1563"/>
    <w:rsid w:val="00EA189C"/>
    <w:rsid w:val="00EA1B15"/>
    <w:rsid w:val="00EA1BD7"/>
    <w:rsid w:val="00EA257B"/>
    <w:rsid w:val="00EA28FD"/>
    <w:rsid w:val="00EA29B1"/>
    <w:rsid w:val="00EA3094"/>
    <w:rsid w:val="00EA30CB"/>
    <w:rsid w:val="00EA315D"/>
    <w:rsid w:val="00EA3490"/>
    <w:rsid w:val="00EA3642"/>
    <w:rsid w:val="00EA3722"/>
    <w:rsid w:val="00EA373B"/>
    <w:rsid w:val="00EA38B1"/>
    <w:rsid w:val="00EA38E8"/>
    <w:rsid w:val="00EA3A6B"/>
    <w:rsid w:val="00EA3B2D"/>
    <w:rsid w:val="00EA3CA6"/>
    <w:rsid w:val="00EA4040"/>
    <w:rsid w:val="00EA41CB"/>
    <w:rsid w:val="00EA47A8"/>
    <w:rsid w:val="00EA4812"/>
    <w:rsid w:val="00EA4860"/>
    <w:rsid w:val="00EA4B60"/>
    <w:rsid w:val="00EA4D2F"/>
    <w:rsid w:val="00EA515D"/>
    <w:rsid w:val="00EA53B7"/>
    <w:rsid w:val="00EA5520"/>
    <w:rsid w:val="00EA5AE0"/>
    <w:rsid w:val="00EA5E11"/>
    <w:rsid w:val="00EA6098"/>
    <w:rsid w:val="00EA6D6A"/>
    <w:rsid w:val="00EA6EA0"/>
    <w:rsid w:val="00EA739C"/>
    <w:rsid w:val="00EA750E"/>
    <w:rsid w:val="00EA782D"/>
    <w:rsid w:val="00EA7CDE"/>
    <w:rsid w:val="00EA7E6A"/>
    <w:rsid w:val="00EB00D1"/>
    <w:rsid w:val="00EB032D"/>
    <w:rsid w:val="00EB0376"/>
    <w:rsid w:val="00EB0382"/>
    <w:rsid w:val="00EB0BDD"/>
    <w:rsid w:val="00EB0C64"/>
    <w:rsid w:val="00EB0CA5"/>
    <w:rsid w:val="00EB0F09"/>
    <w:rsid w:val="00EB118F"/>
    <w:rsid w:val="00EB119D"/>
    <w:rsid w:val="00EB13B6"/>
    <w:rsid w:val="00EB16B3"/>
    <w:rsid w:val="00EB19BC"/>
    <w:rsid w:val="00EB1F23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86B"/>
    <w:rsid w:val="00EB3984"/>
    <w:rsid w:val="00EB3C20"/>
    <w:rsid w:val="00EB3E93"/>
    <w:rsid w:val="00EB4035"/>
    <w:rsid w:val="00EB4125"/>
    <w:rsid w:val="00EB4557"/>
    <w:rsid w:val="00EB46D7"/>
    <w:rsid w:val="00EB477C"/>
    <w:rsid w:val="00EB47CC"/>
    <w:rsid w:val="00EB4D54"/>
    <w:rsid w:val="00EB4DFB"/>
    <w:rsid w:val="00EB5667"/>
    <w:rsid w:val="00EB56A3"/>
    <w:rsid w:val="00EB5867"/>
    <w:rsid w:val="00EB5BF0"/>
    <w:rsid w:val="00EB5D35"/>
    <w:rsid w:val="00EB5E9B"/>
    <w:rsid w:val="00EB5FA4"/>
    <w:rsid w:val="00EB6103"/>
    <w:rsid w:val="00EB669B"/>
    <w:rsid w:val="00EB66BB"/>
    <w:rsid w:val="00EB6B1D"/>
    <w:rsid w:val="00EB70C7"/>
    <w:rsid w:val="00EB73D6"/>
    <w:rsid w:val="00EB7558"/>
    <w:rsid w:val="00EB77EA"/>
    <w:rsid w:val="00EB7811"/>
    <w:rsid w:val="00EB7B14"/>
    <w:rsid w:val="00EC0072"/>
    <w:rsid w:val="00EC00F5"/>
    <w:rsid w:val="00EC040E"/>
    <w:rsid w:val="00EC0716"/>
    <w:rsid w:val="00EC0744"/>
    <w:rsid w:val="00EC0A54"/>
    <w:rsid w:val="00EC0C44"/>
    <w:rsid w:val="00EC0CB8"/>
    <w:rsid w:val="00EC0F87"/>
    <w:rsid w:val="00EC118E"/>
    <w:rsid w:val="00EC18A3"/>
    <w:rsid w:val="00EC1C8A"/>
    <w:rsid w:val="00EC20FE"/>
    <w:rsid w:val="00EC2101"/>
    <w:rsid w:val="00EC277E"/>
    <w:rsid w:val="00EC2796"/>
    <w:rsid w:val="00EC2C96"/>
    <w:rsid w:val="00EC2FCE"/>
    <w:rsid w:val="00EC2FEC"/>
    <w:rsid w:val="00EC3216"/>
    <w:rsid w:val="00EC329B"/>
    <w:rsid w:val="00EC3331"/>
    <w:rsid w:val="00EC364E"/>
    <w:rsid w:val="00EC3651"/>
    <w:rsid w:val="00EC36F2"/>
    <w:rsid w:val="00EC3BB1"/>
    <w:rsid w:val="00EC3DE0"/>
    <w:rsid w:val="00EC42B7"/>
    <w:rsid w:val="00EC433B"/>
    <w:rsid w:val="00EC451C"/>
    <w:rsid w:val="00EC47E0"/>
    <w:rsid w:val="00EC4D4D"/>
    <w:rsid w:val="00EC53FC"/>
    <w:rsid w:val="00EC5AE7"/>
    <w:rsid w:val="00EC5DF8"/>
    <w:rsid w:val="00EC61C7"/>
    <w:rsid w:val="00EC63B6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0A"/>
    <w:rsid w:val="00ED01C1"/>
    <w:rsid w:val="00ED0204"/>
    <w:rsid w:val="00ED0383"/>
    <w:rsid w:val="00ED0747"/>
    <w:rsid w:val="00ED076A"/>
    <w:rsid w:val="00ED089E"/>
    <w:rsid w:val="00ED0B68"/>
    <w:rsid w:val="00ED0D47"/>
    <w:rsid w:val="00ED1171"/>
    <w:rsid w:val="00ED12EF"/>
    <w:rsid w:val="00ED1556"/>
    <w:rsid w:val="00ED1CA5"/>
    <w:rsid w:val="00ED1F2E"/>
    <w:rsid w:val="00ED21BB"/>
    <w:rsid w:val="00ED2356"/>
    <w:rsid w:val="00ED24C1"/>
    <w:rsid w:val="00ED270E"/>
    <w:rsid w:val="00ED28F1"/>
    <w:rsid w:val="00ED28F2"/>
    <w:rsid w:val="00ED2DC1"/>
    <w:rsid w:val="00ED303E"/>
    <w:rsid w:val="00ED3567"/>
    <w:rsid w:val="00ED383C"/>
    <w:rsid w:val="00ED3AB3"/>
    <w:rsid w:val="00ED3C6D"/>
    <w:rsid w:val="00ED3D26"/>
    <w:rsid w:val="00ED3D80"/>
    <w:rsid w:val="00ED42DE"/>
    <w:rsid w:val="00ED44FD"/>
    <w:rsid w:val="00ED4B9E"/>
    <w:rsid w:val="00ED53C6"/>
    <w:rsid w:val="00ED5467"/>
    <w:rsid w:val="00ED5757"/>
    <w:rsid w:val="00ED57F8"/>
    <w:rsid w:val="00ED582B"/>
    <w:rsid w:val="00ED58DA"/>
    <w:rsid w:val="00ED5A5B"/>
    <w:rsid w:val="00ED5B53"/>
    <w:rsid w:val="00ED5EE7"/>
    <w:rsid w:val="00ED6122"/>
    <w:rsid w:val="00ED6389"/>
    <w:rsid w:val="00ED63AA"/>
    <w:rsid w:val="00ED6A6B"/>
    <w:rsid w:val="00ED6ED0"/>
    <w:rsid w:val="00ED6F38"/>
    <w:rsid w:val="00ED6FF7"/>
    <w:rsid w:val="00ED71DB"/>
    <w:rsid w:val="00ED72B8"/>
    <w:rsid w:val="00ED73F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2D8"/>
    <w:rsid w:val="00EE047B"/>
    <w:rsid w:val="00EE0C31"/>
    <w:rsid w:val="00EE0E8D"/>
    <w:rsid w:val="00EE0F6B"/>
    <w:rsid w:val="00EE1249"/>
    <w:rsid w:val="00EE14B9"/>
    <w:rsid w:val="00EE1876"/>
    <w:rsid w:val="00EE19BA"/>
    <w:rsid w:val="00EE1A50"/>
    <w:rsid w:val="00EE1CF8"/>
    <w:rsid w:val="00EE232F"/>
    <w:rsid w:val="00EE27A0"/>
    <w:rsid w:val="00EE2CD2"/>
    <w:rsid w:val="00EE2FAA"/>
    <w:rsid w:val="00EE310C"/>
    <w:rsid w:val="00EE33DC"/>
    <w:rsid w:val="00EE3771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6129"/>
    <w:rsid w:val="00EE625E"/>
    <w:rsid w:val="00EE6352"/>
    <w:rsid w:val="00EE6503"/>
    <w:rsid w:val="00EE65FC"/>
    <w:rsid w:val="00EE7155"/>
    <w:rsid w:val="00EE72BD"/>
    <w:rsid w:val="00EE7A35"/>
    <w:rsid w:val="00EE7B13"/>
    <w:rsid w:val="00EE7CDB"/>
    <w:rsid w:val="00EE7F43"/>
    <w:rsid w:val="00EF0124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B9F"/>
    <w:rsid w:val="00EF0CC5"/>
    <w:rsid w:val="00EF0EBA"/>
    <w:rsid w:val="00EF15FC"/>
    <w:rsid w:val="00EF16B7"/>
    <w:rsid w:val="00EF198B"/>
    <w:rsid w:val="00EF19E3"/>
    <w:rsid w:val="00EF1AAA"/>
    <w:rsid w:val="00EF1F1C"/>
    <w:rsid w:val="00EF2193"/>
    <w:rsid w:val="00EF21D4"/>
    <w:rsid w:val="00EF26BC"/>
    <w:rsid w:val="00EF28EB"/>
    <w:rsid w:val="00EF2988"/>
    <w:rsid w:val="00EF2A1A"/>
    <w:rsid w:val="00EF350C"/>
    <w:rsid w:val="00EF3538"/>
    <w:rsid w:val="00EF3669"/>
    <w:rsid w:val="00EF36CE"/>
    <w:rsid w:val="00EF42DD"/>
    <w:rsid w:val="00EF43F6"/>
    <w:rsid w:val="00EF4459"/>
    <w:rsid w:val="00EF472C"/>
    <w:rsid w:val="00EF477C"/>
    <w:rsid w:val="00EF48FC"/>
    <w:rsid w:val="00EF51EC"/>
    <w:rsid w:val="00EF55D7"/>
    <w:rsid w:val="00EF57D9"/>
    <w:rsid w:val="00EF5BFC"/>
    <w:rsid w:val="00EF5D0F"/>
    <w:rsid w:val="00EF5D5E"/>
    <w:rsid w:val="00EF60AB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20C"/>
    <w:rsid w:val="00F0180D"/>
    <w:rsid w:val="00F01CD8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369"/>
    <w:rsid w:val="00F034AC"/>
    <w:rsid w:val="00F03501"/>
    <w:rsid w:val="00F0350F"/>
    <w:rsid w:val="00F035BA"/>
    <w:rsid w:val="00F03801"/>
    <w:rsid w:val="00F03989"/>
    <w:rsid w:val="00F039CE"/>
    <w:rsid w:val="00F03EBB"/>
    <w:rsid w:val="00F043CC"/>
    <w:rsid w:val="00F044D1"/>
    <w:rsid w:val="00F044EC"/>
    <w:rsid w:val="00F04DC3"/>
    <w:rsid w:val="00F04DE5"/>
    <w:rsid w:val="00F053A0"/>
    <w:rsid w:val="00F054D5"/>
    <w:rsid w:val="00F055F1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6BC0"/>
    <w:rsid w:val="00F075D4"/>
    <w:rsid w:val="00F075F6"/>
    <w:rsid w:val="00F07B03"/>
    <w:rsid w:val="00F07B52"/>
    <w:rsid w:val="00F07DBA"/>
    <w:rsid w:val="00F07E0B"/>
    <w:rsid w:val="00F07E6E"/>
    <w:rsid w:val="00F104E2"/>
    <w:rsid w:val="00F105ED"/>
    <w:rsid w:val="00F105EF"/>
    <w:rsid w:val="00F10E85"/>
    <w:rsid w:val="00F10EB1"/>
    <w:rsid w:val="00F10F65"/>
    <w:rsid w:val="00F1106C"/>
    <w:rsid w:val="00F11178"/>
    <w:rsid w:val="00F1121C"/>
    <w:rsid w:val="00F113E3"/>
    <w:rsid w:val="00F117FA"/>
    <w:rsid w:val="00F11B29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113"/>
    <w:rsid w:val="00F1398C"/>
    <w:rsid w:val="00F13A63"/>
    <w:rsid w:val="00F13B73"/>
    <w:rsid w:val="00F13E97"/>
    <w:rsid w:val="00F140C6"/>
    <w:rsid w:val="00F142F3"/>
    <w:rsid w:val="00F14A4B"/>
    <w:rsid w:val="00F14AEE"/>
    <w:rsid w:val="00F15344"/>
    <w:rsid w:val="00F1554F"/>
    <w:rsid w:val="00F1558C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1E9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DF2"/>
    <w:rsid w:val="00F21E5B"/>
    <w:rsid w:val="00F21E64"/>
    <w:rsid w:val="00F21E9A"/>
    <w:rsid w:val="00F21FA5"/>
    <w:rsid w:val="00F22100"/>
    <w:rsid w:val="00F2213A"/>
    <w:rsid w:val="00F2218A"/>
    <w:rsid w:val="00F221DF"/>
    <w:rsid w:val="00F225F0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32A"/>
    <w:rsid w:val="00F2585E"/>
    <w:rsid w:val="00F25EB0"/>
    <w:rsid w:val="00F265CA"/>
    <w:rsid w:val="00F2688F"/>
    <w:rsid w:val="00F26DD6"/>
    <w:rsid w:val="00F27049"/>
    <w:rsid w:val="00F273C6"/>
    <w:rsid w:val="00F274EE"/>
    <w:rsid w:val="00F277D4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B5"/>
    <w:rsid w:val="00F31DC7"/>
    <w:rsid w:val="00F31F33"/>
    <w:rsid w:val="00F31FD4"/>
    <w:rsid w:val="00F3252D"/>
    <w:rsid w:val="00F325E5"/>
    <w:rsid w:val="00F326FC"/>
    <w:rsid w:val="00F327C0"/>
    <w:rsid w:val="00F32C49"/>
    <w:rsid w:val="00F33295"/>
    <w:rsid w:val="00F338DC"/>
    <w:rsid w:val="00F33C94"/>
    <w:rsid w:val="00F33EC3"/>
    <w:rsid w:val="00F33F1C"/>
    <w:rsid w:val="00F344C3"/>
    <w:rsid w:val="00F34D1C"/>
    <w:rsid w:val="00F35107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5C2"/>
    <w:rsid w:val="00F36AE9"/>
    <w:rsid w:val="00F36D37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499"/>
    <w:rsid w:val="00F409E9"/>
    <w:rsid w:val="00F40B49"/>
    <w:rsid w:val="00F40D54"/>
    <w:rsid w:val="00F4132B"/>
    <w:rsid w:val="00F416D8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768"/>
    <w:rsid w:val="00F448A9"/>
    <w:rsid w:val="00F44992"/>
    <w:rsid w:val="00F45122"/>
    <w:rsid w:val="00F45372"/>
    <w:rsid w:val="00F45A0A"/>
    <w:rsid w:val="00F45A10"/>
    <w:rsid w:val="00F45B0A"/>
    <w:rsid w:val="00F45F75"/>
    <w:rsid w:val="00F46353"/>
    <w:rsid w:val="00F4685B"/>
    <w:rsid w:val="00F46DB0"/>
    <w:rsid w:val="00F46F25"/>
    <w:rsid w:val="00F47540"/>
    <w:rsid w:val="00F475E9"/>
    <w:rsid w:val="00F47846"/>
    <w:rsid w:val="00F50179"/>
    <w:rsid w:val="00F5033E"/>
    <w:rsid w:val="00F505FA"/>
    <w:rsid w:val="00F50600"/>
    <w:rsid w:val="00F5099A"/>
    <w:rsid w:val="00F50A6D"/>
    <w:rsid w:val="00F50C4E"/>
    <w:rsid w:val="00F513D4"/>
    <w:rsid w:val="00F51B20"/>
    <w:rsid w:val="00F51F9A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233"/>
    <w:rsid w:val="00F54549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613B"/>
    <w:rsid w:val="00F56269"/>
    <w:rsid w:val="00F562D7"/>
    <w:rsid w:val="00F5634F"/>
    <w:rsid w:val="00F5636F"/>
    <w:rsid w:val="00F56574"/>
    <w:rsid w:val="00F56759"/>
    <w:rsid w:val="00F56E55"/>
    <w:rsid w:val="00F56FF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220"/>
    <w:rsid w:val="00F6155E"/>
    <w:rsid w:val="00F616EE"/>
    <w:rsid w:val="00F619A1"/>
    <w:rsid w:val="00F61C22"/>
    <w:rsid w:val="00F623AD"/>
    <w:rsid w:val="00F6243A"/>
    <w:rsid w:val="00F625A2"/>
    <w:rsid w:val="00F6277B"/>
    <w:rsid w:val="00F627BC"/>
    <w:rsid w:val="00F62E8F"/>
    <w:rsid w:val="00F62E97"/>
    <w:rsid w:val="00F630C4"/>
    <w:rsid w:val="00F63101"/>
    <w:rsid w:val="00F632AB"/>
    <w:rsid w:val="00F63426"/>
    <w:rsid w:val="00F635FE"/>
    <w:rsid w:val="00F6365F"/>
    <w:rsid w:val="00F636E4"/>
    <w:rsid w:val="00F63959"/>
    <w:rsid w:val="00F63A6F"/>
    <w:rsid w:val="00F63A92"/>
    <w:rsid w:val="00F63CE1"/>
    <w:rsid w:val="00F640FE"/>
    <w:rsid w:val="00F64659"/>
    <w:rsid w:val="00F64ADA"/>
    <w:rsid w:val="00F64AF1"/>
    <w:rsid w:val="00F64ED5"/>
    <w:rsid w:val="00F64FD3"/>
    <w:rsid w:val="00F65351"/>
    <w:rsid w:val="00F654D6"/>
    <w:rsid w:val="00F656A6"/>
    <w:rsid w:val="00F6599D"/>
    <w:rsid w:val="00F65A20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A79"/>
    <w:rsid w:val="00F70BB7"/>
    <w:rsid w:val="00F70C2D"/>
    <w:rsid w:val="00F70CCC"/>
    <w:rsid w:val="00F70E39"/>
    <w:rsid w:val="00F7134B"/>
    <w:rsid w:val="00F713DB"/>
    <w:rsid w:val="00F71564"/>
    <w:rsid w:val="00F71616"/>
    <w:rsid w:val="00F717C2"/>
    <w:rsid w:val="00F71E1A"/>
    <w:rsid w:val="00F71FE7"/>
    <w:rsid w:val="00F7200A"/>
    <w:rsid w:val="00F7225A"/>
    <w:rsid w:val="00F7272A"/>
    <w:rsid w:val="00F72F7F"/>
    <w:rsid w:val="00F7315B"/>
    <w:rsid w:val="00F73378"/>
    <w:rsid w:val="00F734E0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F3"/>
    <w:rsid w:val="00F7545D"/>
    <w:rsid w:val="00F75E8B"/>
    <w:rsid w:val="00F75F72"/>
    <w:rsid w:val="00F75F94"/>
    <w:rsid w:val="00F765FD"/>
    <w:rsid w:val="00F766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06A"/>
    <w:rsid w:val="00F803F7"/>
    <w:rsid w:val="00F80695"/>
    <w:rsid w:val="00F80704"/>
    <w:rsid w:val="00F80707"/>
    <w:rsid w:val="00F80952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E8"/>
    <w:rsid w:val="00F81B5C"/>
    <w:rsid w:val="00F82045"/>
    <w:rsid w:val="00F82319"/>
    <w:rsid w:val="00F82340"/>
    <w:rsid w:val="00F825C8"/>
    <w:rsid w:val="00F826CF"/>
    <w:rsid w:val="00F82CCB"/>
    <w:rsid w:val="00F83503"/>
    <w:rsid w:val="00F8353A"/>
    <w:rsid w:val="00F83AEC"/>
    <w:rsid w:val="00F83B1B"/>
    <w:rsid w:val="00F83B9C"/>
    <w:rsid w:val="00F840E2"/>
    <w:rsid w:val="00F84368"/>
    <w:rsid w:val="00F844C5"/>
    <w:rsid w:val="00F8451A"/>
    <w:rsid w:val="00F84580"/>
    <w:rsid w:val="00F8478B"/>
    <w:rsid w:val="00F84791"/>
    <w:rsid w:val="00F84926"/>
    <w:rsid w:val="00F849A2"/>
    <w:rsid w:val="00F84BFF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897"/>
    <w:rsid w:val="00F85D92"/>
    <w:rsid w:val="00F85EEF"/>
    <w:rsid w:val="00F85F17"/>
    <w:rsid w:val="00F86730"/>
    <w:rsid w:val="00F86BCA"/>
    <w:rsid w:val="00F86F3E"/>
    <w:rsid w:val="00F871A8"/>
    <w:rsid w:val="00F873FC"/>
    <w:rsid w:val="00F879C0"/>
    <w:rsid w:val="00F87CE9"/>
    <w:rsid w:val="00F87F9B"/>
    <w:rsid w:val="00F900A8"/>
    <w:rsid w:val="00F900F4"/>
    <w:rsid w:val="00F904C9"/>
    <w:rsid w:val="00F90AA8"/>
    <w:rsid w:val="00F90E09"/>
    <w:rsid w:val="00F90F4C"/>
    <w:rsid w:val="00F91028"/>
    <w:rsid w:val="00F91BE8"/>
    <w:rsid w:val="00F91C22"/>
    <w:rsid w:val="00F91E66"/>
    <w:rsid w:val="00F92116"/>
    <w:rsid w:val="00F921BD"/>
    <w:rsid w:val="00F92371"/>
    <w:rsid w:val="00F92AD3"/>
    <w:rsid w:val="00F92F8D"/>
    <w:rsid w:val="00F93043"/>
    <w:rsid w:val="00F930DF"/>
    <w:rsid w:val="00F93362"/>
    <w:rsid w:val="00F9369C"/>
    <w:rsid w:val="00F939F6"/>
    <w:rsid w:val="00F93A6A"/>
    <w:rsid w:val="00F943D9"/>
    <w:rsid w:val="00F944B8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BF"/>
    <w:rsid w:val="00F95588"/>
    <w:rsid w:val="00F9567E"/>
    <w:rsid w:val="00F956B6"/>
    <w:rsid w:val="00F9585B"/>
    <w:rsid w:val="00F95978"/>
    <w:rsid w:val="00F95ADF"/>
    <w:rsid w:val="00F95B07"/>
    <w:rsid w:val="00F95E46"/>
    <w:rsid w:val="00F96205"/>
    <w:rsid w:val="00F9643E"/>
    <w:rsid w:val="00F96459"/>
    <w:rsid w:val="00F96644"/>
    <w:rsid w:val="00F96671"/>
    <w:rsid w:val="00F96819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142"/>
    <w:rsid w:val="00FA026D"/>
    <w:rsid w:val="00FA02B7"/>
    <w:rsid w:val="00FA04A4"/>
    <w:rsid w:val="00FA086D"/>
    <w:rsid w:val="00FA0CF7"/>
    <w:rsid w:val="00FA0D89"/>
    <w:rsid w:val="00FA1094"/>
    <w:rsid w:val="00FA1104"/>
    <w:rsid w:val="00FA110C"/>
    <w:rsid w:val="00FA13B3"/>
    <w:rsid w:val="00FA165C"/>
    <w:rsid w:val="00FA1CF6"/>
    <w:rsid w:val="00FA1D4B"/>
    <w:rsid w:val="00FA2057"/>
    <w:rsid w:val="00FA21B8"/>
    <w:rsid w:val="00FA2331"/>
    <w:rsid w:val="00FA284C"/>
    <w:rsid w:val="00FA2C74"/>
    <w:rsid w:val="00FA2E13"/>
    <w:rsid w:val="00FA309A"/>
    <w:rsid w:val="00FA334D"/>
    <w:rsid w:val="00FA400B"/>
    <w:rsid w:val="00FA4136"/>
    <w:rsid w:val="00FA42EE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9EF"/>
    <w:rsid w:val="00FA702D"/>
    <w:rsid w:val="00FA7115"/>
    <w:rsid w:val="00FA7851"/>
    <w:rsid w:val="00FA7ABD"/>
    <w:rsid w:val="00FA7CD2"/>
    <w:rsid w:val="00FA7DD0"/>
    <w:rsid w:val="00FB01C7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1CAB"/>
    <w:rsid w:val="00FB2187"/>
    <w:rsid w:val="00FB22BC"/>
    <w:rsid w:val="00FB2580"/>
    <w:rsid w:val="00FB2704"/>
    <w:rsid w:val="00FB2A5D"/>
    <w:rsid w:val="00FB2E88"/>
    <w:rsid w:val="00FB306F"/>
    <w:rsid w:val="00FB3111"/>
    <w:rsid w:val="00FB356B"/>
    <w:rsid w:val="00FB3683"/>
    <w:rsid w:val="00FB42D8"/>
    <w:rsid w:val="00FB4581"/>
    <w:rsid w:val="00FB4691"/>
    <w:rsid w:val="00FB46B2"/>
    <w:rsid w:val="00FB48B7"/>
    <w:rsid w:val="00FB5247"/>
    <w:rsid w:val="00FB5883"/>
    <w:rsid w:val="00FB5941"/>
    <w:rsid w:val="00FB5E60"/>
    <w:rsid w:val="00FB6107"/>
    <w:rsid w:val="00FB622C"/>
    <w:rsid w:val="00FB6259"/>
    <w:rsid w:val="00FB62D0"/>
    <w:rsid w:val="00FB647A"/>
    <w:rsid w:val="00FB667F"/>
    <w:rsid w:val="00FB66E6"/>
    <w:rsid w:val="00FB69FE"/>
    <w:rsid w:val="00FB6A19"/>
    <w:rsid w:val="00FB6A83"/>
    <w:rsid w:val="00FB6B50"/>
    <w:rsid w:val="00FB707A"/>
    <w:rsid w:val="00FB7536"/>
    <w:rsid w:val="00FB7777"/>
    <w:rsid w:val="00FB78DD"/>
    <w:rsid w:val="00FB7A01"/>
    <w:rsid w:val="00FB7B16"/>
    <w:rsid w:val="00FB7C8D"/>
    <w:rsid w:val="00FC000E"/>
    <w:rsid w:val="00FC0317"/>
    <w:rsid w:val="00FC0693"/>
    <w:rsid w:val="00FC0AE8"/>
    <w:rsid w:val="00FC10B9"/>
    <w:rsid w:val="00FC115E"/>
    <w:rsid w:val="00FC116F"/>
    <w:rsid w:val="00FC118C"/>
    <w:rsid w:val="00FC12B9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392"/>
    <w:rsid w:val="00FC5842"/>
    <w:rsid w:val="00FC5AE0"/>
    <w:rsid w:val="00FC5F43"/>
    <w:rsid w:val="00FC60F5"/>
    <w:rsid w:val="00FC6176"/>
    <w:rsid w:val="00FC6468"/>
    <w:rsid w:val="00FC679D"/>
    <w:rsid w:val="00FC6F0F"/>
    <w:rsid w:val="00FC73B3"/>
    <w:rsid w:val="00FC7912"/>
    <w:rsid w:val="00FC7CAA"/>
    <w:rsid w:val="00FC7F6C"/>
    <w:rsid w:val="00FD013C"/>
    <w:rsid w:val="00FD0172"/>
    <w:rsid w:val="00FD0216"/>
    <w:rsid w:val="00FD051D"/>
    <w:rsid w:val="00FD0629"/>
    <w:rsid w:val="00FD06D6"/>
    <w:rsid w:val="00FD0737"/>
    <w:rsid w:val="00FD0945"/>
    <w:rsid w:val="00FD0C74"/>
    <w:rsid w:val="00FD0C7F"/>
    <w:rsid w:val="00FD0DBF"/>
    <w:rsid w:val="00FD17F3"/>
    <w:rsid w:val="00FD1892"/>
    <w:rsid w:val="00FD1FE0"/>
    <w:rsid w:val="00FD283F"/>
    <w:rsid w:val="00FD29AD"/>
    <w:rsid w:val="00FD29BD"/>
    <w:rsid w:val="00FD2A08"/>
    <w:rsid w:val="00FD2A71"/>
    <w:rsid w:val="00FD2AC6"/>
    <w:rsid w:val="00FD302E"/>
    <w:rsid w:val="00FD3086"/>
    <w:rsid w:val="00FD31DB"/>
    <w:rsid w:val="00FD39E5"/>
    <w:rsid w:val="00FD3A66"/>
    <w:rsid w:val="00FD3EA3"/>
    <w:rsid w:val="00FD4018"/>
    <w:rsid w:val="00FD4723"/>
    <w:rsid w:val="00FD49CB"/>
    <w:rsid w:val="00FD4CF8"/>
    <w:rsid w:val="00FD5086"/>
    <w:rsid w:val="00FD57C7"/>
    <w:rsid w:val="00FD5D09"/>
    <w:rsid w:val="00FD5E24"/>
    <w:rsid w:val="00FD5FF7"/>
    <w:rsid w:val="00FD6134"/>
    <w:rsid w:val="00FD64C6"/>
    <w:rsid w:val="00FD6D6A"/>
    <w:rsid w:val="00FD70BB"/>
    <w:rsid w:val="00FD734B"/>
    <w:rsid w:val="00FD73D6"/>
    <w:rsid w:val="00FD7A8D"/>
    <w:rsid w:val="00FD7BA7"/>
    <w:rsid w:val="00FD7C54"/>
    <w:rsid w:val="00FD7C85"/>
    <w:rsid w:val="00FD7D52"/>
    <w:rsid w:val="00FD7F7D"/>
    <w:rsid w:val="00FE019B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4A"/>
    <w:rsid w:val="00FE45D7"/>
    <w:rsid w:val="00FE486E"/>
    <w:rsid w:val="00FE4919"/>
    <w:rsid w:val="00FE4B48"/>
    <w:rsid w:val="00FE4BE4"/>
    <w:rsid w:val="00FE4E49"/>
    <w:rsid w:val="00FE517F"/>
    <w:rsid w:val="00FE5592"/>
    <w:rsid w:val="00FE59B0"/>
    <w:rsid w:val="00FE5B32"/>
    <w:rsid w:val="00FE5CD1"/>
    <w:rsid w:val="00FE5E7E"/>
    <w:rsid w:val="00FE60F5"/>
    <w:rsid w:val="00FE65CC"/>
    <w:rsid w:val="00FE6627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58D"/>
    <w:rsid w:val="00FF0B6F"/>
    <w:rsid w:val="00FF0C9D"/>
    <w:rsid w:val="00FF10E3"/>
    <w:rsid w:val="00FF1192"/>
    <w:rsid w:val="00FF12A1"/>
    <w:rsid w:val="00FF1461"/>
    <w:rsid w:val="00FF14BF"/>
    <w:rsid w:val="00FF14D8"/>
    <w:rsid w:val="00FF1520"/>
    <w:rsid w:val="00FF157E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E0"/>
    <w:rsid w:val="00FF41EB"/>
    <w:rsid w:val="00FF41FC"/>
    <w:rsid w:val="00FF429E"/>
    <w:rsid w:val="00FF4322"/>
    <w:rsid w:val="00FF435B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2CE"/>
    <w:rsid w:val="00FF5700"/>
    <w:rsid w:val="00FF5E9E"/>
    <w:rsid w:val="00FF6054"/>
    <w:rsid w:val="00FF621A"/>
    <w:rsid w:val="00FF6316"/>
    <w:rsid w:val="00FF65B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00CD999"/>
  <w15:chartTrackingRefBased/>
  <w15:docId w15:val="{15A3A778-FE64-4C9F-8ECF-44E6996D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  <w:style w:type="paragraph" w:styleId="NoSpacing">
    <w:name w:val="No Spacing"/>
    <w:uiPriority w:val="1"/>
    <w:qFormat/>
    <w:rsid w:val="00234A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1A7C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A7CB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BF6329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941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45C64-DB80-4503-9B78-B388CB577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100</Pages>
  <Words>24491</Words>
  <Characters>102319</Characters>
  <Application>Microsoft Office Word</Application>
  <DocSecurity>0</DocSecurity>
  <Lines>852</Lines>
  <Paragraphs>253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3</cp:revision>
  <cp:lastPrinted>2021-02-19T14:44:00Z</cp:lastPrinted>
  <dcterms:created xsi:type="dcterms:W3CDTF">2021-02-25T09:00:00Z</dcterms:created>
  <dcterms:modified xsi:type="dcterms:W3CDTF">2021-02-25T09:03:00Z</dcterms:modified>
</cp:coreProperties>
</file>