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C3E8D" w14:textId="77777777" w:rsidR="00396236" w:rsidRPr="009C7AC4" w:rsidRDefault="00396236" w:rsidP="00374A13">
      <w:pPr>
        <w:tabs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7BB8658F" w14:textId="77777777" w:rsidR="00396236" w:rsidRPr="009C7AC4" w:rsidRDefault="00396236" w:rsidP="00374A13">
      <w:pPr>
        <w:tabs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C1D23F2" w14:textId="4C2155B9" w:rsidR="00002A6D" w:rsidRPr="009C7AC4" w:rsidRDefault="00002A6D" w:rsidP="00002A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C7AC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C7AC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b/>
          <w:bCs/>
          <w:sz w:val="32"/>
          <w:szCs w:val="32"/>
        </w:rPr>
        <w:t>256</w:t>
      </w:r>
      <w:r w:rsidR="00D359F6" w:rsidRPr="009C7AC4">
        <w:rPr>
          <w:rFonts w:ascii="Angsana New" w:hAnsi="Angsana New"/>
          <w:b/>
          <w:bCs/>
          <w:sz w:val="32"/>
          <w:szCs w:val="32"/>
        </w:rPr>
        <w:t>3</w:t>
      </w:r>
    </w:p>
    <w:p w14:paraId="34F8E4A4" w14:textId="77777777" w:rsidR="00A16885" w:rsidRPr="009C7AC4" w:rsidRDefault="00A16885" w:rsidP="00374A13">
      <w:pPr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B682671" w14:textId="77777777" w:rsidR="00F17D9F" w:rsidRPr="009C7AC4" w:rsidRDefault="00DB4D95" w:rsidP="00A735BE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A6632B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597A619" w14:textId="77777777" w:rsidR="00A6632B" w:rsidRPr="009C7AC4" w:rsidRDefault="00A6632B" w:rsidP="00A735BE">
      <w:pPr>
        <w:pStyle w:val="BodyText3"/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9C7AC4">
        <w:rPr>
          <w:rFonts w:ascii="Angsana New" w:hAnsi="Angsana New"/>
        </w:rPr>
        <w:tab/>
        <w:t>1.1</w:t>
      </w:r>
      <w:r w:rsidR="009A1562" w:rsidRPr="009C7AC4">
        <w:rPr>
          <w:rFonts w:ascii="Angsana New" w:hAnsi="Angsana New"/>
        </w:rPr>
        <w:t xml:space="preserve"> </w:t>
      </w:r>
      <w:r w:rsidR="00D53507" w:rsidRPr="009C7AC4">
        <w:rPr>
          <w:rFonts w:ascii="Angsana New" w:hAnsi="Angsana New"/>
        </w:rPr>
        <w:tab/>
      </w:r>
      <w:r w:rsidRPr="009C7AC4">
        <w:rPr>
          <w:rFonts w:ascii="Angsana New" w:hAnsi="Angsana New"/>
          <w:cs/>
        </w:rPr>
        <w:t>สถานะของบริษัท</w:t>
      </w:r>
    </w:p>
    <w:p w14:paraId="55CC003F" w14:textId="77777777" w:rsidR="002108ED" w:rsidRPr="009C7AC4" w:rsidRDefault="00244D28" w:rsidP="00CF6721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(มหาชน) (บริษัท) จดทะเบียนเป็นบริษัทมหาชนจำกัด</w:t>
      </w:r>
      <w:r w:rsidR="003A161E" w:rsidRPr="009C7AC4">
        <w:rPr>
          <w:rFonts w:asciiTheme="majorBidi" w:hAnsiTheme="majorBidi" w:cstheme="majorBidi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9C7AC4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C7AC4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8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C7AC4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9C7A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9C7AC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3A161E" w:rsidRPr="009C7AC4">
        <w:rPr>
          <w:rFonts w:asciiTheme="majorBidi" w:hAnsiTheme="majorBidi" w:cstheme="majorBidi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11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C7AC4">
        <w:rPr>
          <w:rFonts w:asciiTheme="majorBidi" w:hAnsiTheme="majorBidi" w:cstheme="majorBidi"/>
          <w:sz w:val="32"/>
          <w:szCs w:val="32"/>
        </w:rPr>
        <w:t>2547</w:t>
      </w:r>
      <w:r w:rsidRPr="009C7AC4">
        <w:rPr>
          <w:rFonts w:asciiTheme="majorBidi" w:hAnsiTheme="majorBidi"/>
          <w:sz w:val="32"/>
          <w:szCs w:val="32"/>
        </w:rPr>
        <w:t xml:space="preserve"> </w:t>
      </w:r>
    </w:p>
    <w:p w14:paraId="0E3251C6" w14:textId="77777777" w:rsidR="00244D28" w:rsidRPr="009C7AC4" w:rsidRDefault="00183651" w:rsidP="00A735BE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7AC4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9C7AC4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9C7AC4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9C7AC4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9C7AC4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3B77C716" w14:textId="77777777" w:rsidR="00A735BE" w:rsidRPr="009C7AC4" w:rsidRDefault="00A735BE" w:rsidP="0080625E">
      <w:pPr>
        <w:tabs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1D6CA2" w14:textId="77777777" w:rsidR="002108ED" w:rsidRPr="009C7AC4" w:rsidRDefault="002108ED" w:rsidP="00A735BE">
      <w:pPr>
        <w:pStyle w:val="BodyText3"/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9C7AC4">
        <w:rPr>
          <w:rFonts w:ascii="Angsana New" w:hAnsi="Angsana New"/>
        </w:rPr>
        <w:tab/>
        <w:t>1.</w:t>
      </w:r>
      <w:r w:rsidR="00A735BE" w:rsidRPr="009C7AC4">
        <w:rPr>
          <w:rFonts w:ascii="Angsana New" w:hAnsi="Angsana New"/>
        </w:rPr>
        <w:t>2</w:t>
      </w:r>
      <w:r w:rsidRPr="009C7AC4">
        <w:rPr>
          <w:rFonts w:ascii="Angsana New" w:hAnsi="Angsana New"/>
        </w:rPr>
        <w:tab/>
      </w:r>
      <w:r w:rsidR="00A735BE" w:rsidRPr="009C7AC4">
        <w:rPr>
          <w:rFonts w:ascii="Angsana New" w:hAnsi="Angsana New"/>
        </w:rPr>
        <w:tab/>
      </w:r>
      <w:r w:rsidRPr="009C7AC4">
        <w:rPr>
          <w:rFonts w:ascii="Angsana New" w:hAnsi="Angsana New"/>
          <w:cs/>
        </w:rPr>
        <w:t>ลักษณะธุรกิจ</w:t>
      </w:r>
    </w:p>
    <w:p w14:paraId="6CDD744A" w14:textId="77777777" w:rsidR="002108ED" w:rsidRPr="009C7AC4" w:rsidRDefault="002108ED" w:rsidP="00A735BE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9C7AC4">
        <w:rPr>
          <w:rFonts w:asciiTheme="majorBidi" w:hAnsiTheme="majorBidi" w:cstheme="majorBidi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9C7AC4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9C7AC4">
        <w:rPr>
          <w:rFonts w:asciiTheme="majorBidi" w:hAnsiTheme="majorBidi" w:cstheme="majorBidi"/>
          <w:sz w:val="32"/>
          <w:szCs w:val="32"/>
          <w:cs/>
        </w:rPr>
        <w:t>ตนเลส อลูมิเนียม และธุรกิจ</w:t>
      </w:r>
      <w:r w:rsidR="009A0544" w:rsidRPr="009C7AC4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06C33B63" w14:textId="77777777" w:rsidR="00A6632B" w:rsidRPr="009C7AC4" w:rsidRDefault="00A6632B" w:rsidP="00043478">
      <w:pPr>
        <w:tabs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ACA0C3A" w14:textId="77777777" w:rsidR="003D1493" w:rsidRPr="009C7AC4" w:rsidRDefault="003D1493" w:rsidP="001F4B00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C7AC4">
        <w:rPr>
          <w:rFonts w:asciiTheme="majorBidi" w:hAnsiTheme="majorBidi"/>
          <w:b/>
          <w:bCs/>
          <w:sz w:val="32"/>
          <w:szCs w:val="32"/>
        </w:rPr>
        <w:t xml:space="preserve">. </w:t>
      </w:r>
      <w:r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0443B696" w14:textId="77777777" w:rsidR="00792D39" w:rsidRPr="009C7AC4" w:rsidRDefault="00792D39" w:rsidP="00A735BE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>.</w:t>
      </w:r>
      <w:r w:rsidR="003D1493" w:rsidRPr="009C7AC4">
        <w:rPr>
          <w:rFonts w:asciiTheme="majorBidi" w:hAnsiTheme="majorBidi" w:cstheme="majorBidi"/>
          <w:sz w:val="32"/>
          <w:szCs w:val="32"/>
        </w:rPr>
        <w:t>1</w:t>
      </w:r>
      <w:r w:rsidR="007A73B1" w:rsidRPr="009C7AC4">
        <w:rPr>
          <w:rFonts w:asciiTheme="majorBidi" w:hAnsiTheme="majorBidi"/>
          <w:sz w:val="32"/>
          <w:szCs w:val="32"/>
        </w:rPr>
        <w:t xml:space="preserve"> </w:t>
      </w:r>
      <w:r w:rsidR="007A73B1" w:rsidRPr="009C7AC4">
        <w:rPr>
          <w:rFonts w:asciiTheme="majorBidi" w:hAnsiTheme="majorBidi" w:cstheme="majorBidi"/>
          <w:sz w:val="32"/>
          <w:szCs w:val="32"/>
        </w:rPr>
        <w:tab/>
      </w:r>
      <w:r w:rsidR="003D1493" w:rsidRPr="009C7AC4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9C7AC4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9C7AC4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7AC4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9C7AC4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7AC4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34C03DBC" w14:textId="77777777" w:rsidR="00002A6D" w:rsidRPr="009C7AC4" w:rsidRDefault="00002A6D" w:rsidP="00886CA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9C7AC4">
        <w:rPr>
          <w:rFonts w:ascii="Angsana New" w:hAnsi="Angsana New"/>
          <w:spacing w:val="-4"/>
          <w:sz w:val="32"/>
          <w:szCs w:val="32"/>
        </w:rPr>
        <w:t>2547</w:t>
      </w:r>
      <w:r w:rsidRPr="009C7AC4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9C7AC4">
        <w:rPr>
          <w:rFonts w:ascii="Angsana New" w:hAnsi="Angsana New"/>
          <w:spacing w:val="-4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9C7AC4">
        <w:rPr>
          <w:rFonts w:ascii="Angsana New" w:hAnsi="Angsana New"/>
          <w:sz w:val="32"/>
          <w:szCs w:val="32"/>
        </w:rPr>
        <w:t>2543</w:t>
      </w:r>
    </w:p>
    <w:p w14:paraId="4E0D1356" w14:textId="77777777" w:rsidR="008B5AC1" w:rsidRPr="009C7AC4" w:rsidRDefault="008B5AC1" w:rsidP="00886CA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BB35D" w14:textId="77777777" w:rsidR="008B5AC1" w:rsidRPr="009C7AC4" w:rsidRDefault="008B5AC1" w:rsidP="00886CA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40CF0EB" w14:textId="77777777" w:rsidR="00D75559" w:rsidRPr="009C7AC4" w:rsidRDefault="00D75559" w:rsidP="0080625E">
      <w:pPr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3440E" w14:textId="77777777" w:rsidR="00D75559" w:rsidRPr="009C7AC4" w:rsidRDefault="00D75559" w:rsidP="00886CAA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>.</w:t>
      </w:r>
      <w:r w:rsidR="00EB0321"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7AC4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7A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49D6C160" w14:textId="77777777" w:rsidR="00B45AFA" w:rsidRPr="009C7AC4" w:rsidRDefault="000B3182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ก) </w:t>
      </w:r>
      <w:r w:rsidRPr="009C7AC4">
        <w:rPr>
          <w:rFonts w:ascii="Angsana New" w:hAnsi="Angsana New"/>
          <w:sz w:val="32"/>
          <w:szCs w:val="32"/>
          <w:cs/>
        </w:rPr>
        <w:tab/>
      </w:r>
      <w:r w:rsidR="00B45AFA" w:rsidRPr="009C7AC4">
        <w:rPr>
          <w:rFonts w:ascii="Angsana New" w:hAnsi="Angsana New"/>
          <w:sz w:val="32"/>
          <w:szCs w:val="32"/>
          <w:cs/>
        </w:rPr>
        <w:t>ง</w:t>
      </w:r>
      <w:r w:rsidR="00A0041D" w:rsidRPr="009C7AC4">
        <w:rPr>
          <w:rFonts w:ascii="Angsana New" w:hAnsi="Angsana New" w:hint="cs"/>
          <w:sz w:val="32"/>
          <w:szCs w:val="32"/>
          <w:cs/>
        </w:rPr>
        <w:t>บ</w:t>
      </w:r>
      <w:r w:rsidR="00B45AFA" w:rsidRPr="009C7AC4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="00B60D12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="00B45AFA" w:rsidRPr="009C7AC4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</w:t>
      </w:r>
      <w:r w:rsidR="00D575D6" w:rsidRPr="009C7AC4">
        <w:rPr>
          <w:rFonts w:ascii="Angsana New" w:hAnsi="Angsana New"/>
          <w:sz w:val="32"/>
          <w:szCs w:val="32"/>
          <w:cs/>
        </w:rPr>
        <w:t xml:space="preserve"> </w:t>
      </w:r>
      <w:r w:rsidR="00B45AFA" w:rsidRPr="009C7AC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54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08"/>
        <w:gridCol w:w="134"/>
        <w:gridCol w:w="2551"/>
        <w:gridCol w:w="134"/>
        <w:gridCol w:w="907"/>
        <w:gridCol w:w="134"/>
        <w:gridCol w:w="903"/>
        <w:gridCol w:w="76"/>
        <w:gridCol w:w="907"/>
      </w:tblGrid>
      <w:tr w:rsidR="009C7AC4" w:rsidRPr="009C7AC4" w14:paraId="3CA60000" w14:textId="77777777" w:rsidTr="00B11C16">
        <w:tc>
          <w:tcPr>
            <w:tcW w:w="2608" w:type="dxa"/>
          </w:tcPr>
          <w:p w14:paraId="4EC5561E" w14:textId="77777777" w:rsidR="005C3729" w:rsidRPr="009C7AC4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85995D" w14:textId="77777777" w:rsidR="005C3729" w:rsidRPr="009C7AC4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7593DCE" w14:textId="77777777" w:rsidR="005C3729" w:rsidRPr="009C7AC4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A4EA70" w14:textId="77777777" w:rsidR="005C3729" w:rsidRPr="009C7AC4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2C2CC63" w14:textId="77777777" w:rsidR="005C3729" w:rsidRPr="009C7AC4" w:rsidRDefault="00726076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134" w:type="dxa"/>
          </w:tcPr>
          <w:p w14:paraId="1627DBFE" w14:textId="77777777" w:rsidR="005C3729" w:rsidRPr="009C7AC4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6" w:type="dxa"/>
            <w:gridSpan w:val="3"/>
            <w:tcBorders>
              <w:bottom w:val="single" w:sz="6" w:space="0" w:color="auto"/>
            </w:tcBorders>
          </w:tcPr>
          <w:p w14:paraId="122F5394" w14:textId="77777777" w:rsidR="005C3729" w:rsidRPr="009C7AC4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9C7AC4" w:rsidRPr="009C7AC4" w14:paraId="0895A17C" w14:textId="77777777" w:rsidTr="00B11C16">
        <w:tc>
          <w:tcPr>
            <w:tcW w:w="2608" w:type="dxa"/>
            <w:tcBorders>
              <w:bottom w:val="single" w:sz="6" w:space="0" w:color="auto"/>
            </w:tcBorders>
            <w:vAlign w:val="bottom"/>
          </w:tcPr>
          <w:p w14:paraId="475AD26C" w14:textId="77777777" w:rsidR="00362BA8" w:rsidRPr="009C7AC4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02474B96" w14:textId="77777777" w:rsidR="00362BA8" w:rsidRPr="009C7AC4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042B5E83" w14:textId="77777777" w:rsidR="00362BA8" w:rsidRPr="009C7AC4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0ED570BB" w14:textId="77777777" w:rsidR="00362BA8" w:rsidRPr="009C7AC4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D5275B1" w14:textId="77777777" w:rsidR="00362BA8" w:rsidRPr="009C7AC4" w:rsidRDefault="00362BA8" w:rsidP="00937BD1">
            <w:pPr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4F79C1A2" w14:textId="77777777" w:rsidR="00362BA8" w:rsidRPr="009C7AC4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063A23" w14:textId="53DA094C" w:rsidR="00362BA8" w:rsidRPr="009C7AC4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359F6" w:rsidRPr="009C7AC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2F0F714" w14:textId="77777777" w:rsidR="00362BA8" w:rsidRPr="009C7AC4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3941B" w14:textId="62A64845" w:rsidR="00362BA8" w:rsidRPr="009C7AC4" w:rsidRDefault="00362BA8" w:rsidP="00DF17D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359F6" w:rsidRPr="009C7AC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C7AC4" w:rsidRPr="009C7AC4" w14:paraId="20D64C69" w14:textId="77777777" w:rsidTr="00D176C2">
        <w:tc>
          <w:tcPr>
            <w:tcW w:w="2608" w:type="dxa"/>
            <w:tcBorders>
              <w:top w:val="single" w:sz="6" w:space="0" w:color="auto"/>
            </w:tcBorders>
            <w:vAlign w:val="center"/>
          </w:tcPr>
          <w:p w14:paraId="6F60C512" w14:textId="77777777" w:rsidR="001A6BCC" w:rsidRPr="009C7AC4" w:rsidRDefault="001A6BCC" w:rsidP="001A6BCC">
            <w:pPr>
              <w:spacing w:line="24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6E753820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21F715BE" w14:textId="77777777" w:rsidR="001A6BCC" w:rsidRPr="009C7AC4" w:rsidRDefault="001A6BCC" w:rsidP="001A6BCC">
            <w:pPr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09E614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59CC4EC0" w14:textId="77777777" w:rsidR="001A6BCC" w:rsidRPr="009C7AC4" w:rsidRDefault="001A6BCC" w:rsidP="001A6BCC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0DF61284" w14:textId="77777777" w:rsidR="001A6BCC" w:rsidRPr="009C7AC4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431019C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C7AC4">
              <w:rPr>
                <w:rFonts w:asciiTheme="majorBidi" w:hAnsiTheme="majorBidi"/>
                <w:sz w:val="22"/>
                <w:szCs w:val="22"/>
              </w:rPr>
              <w:t>.</w:t>
            </w:r>
            <w:r w:rsidRPr="009C7AC4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14:paraId="5717853A" w14:textId="77777777" w:rsidR="001A6BCC" w:rsidRPr="009C7AC4" w:rsidRDefault="001A6BCC" w:rsidP="001A6BCC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C5EEDD1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9C7AC4">
              <w:rPr>
                <w:rFonts w:asciiTheme="majorBidi" w:hAnsiTheme="majorBidi"/>
                <w:sz w:val="22"/>
                <w:szCs w:val="22"/>
              </w:rPr>
              <w:t>.</w:t>
            </w:r>
            <w:r w:rsidRPr="009C7AC4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9C7AC4" w:rsidRPr="009C7AC4" w14:paraId="3833BBF3" w14:textId="77777777" w:rsidTr="00B11C16">
        <w:tc>
          <w:tcPr>
            <w:tcW w:w="2608" w:type="dxa"/>
          </w:tcPr>
          <w:p w14:paraId="583E17AF" w14:textId="77777777" w:rsidR="001A6BCC" w:rsidRPr="009C7AC4" w:rsidRDefault="001A6BCC" w:rsidP="001A6BCC">
            <w:pPr>
              <w:tabs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11F6F9C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14:paraId="0E09A81D" w14:textId="77777777" w:rsidR="001A6BCC" w:rsidRPr="009C7AC4" w:rsidRDefault="001A6BCC" w:rsidP="001A6BCC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23831E5A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83036E9" w14:textId="77777777" w:rsidR="001A6BCC" w:rsidRPr="009C7AC4" w:rsidRDefault="001A6BCC" w:rsidP="001A6BCC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CB78F23" w14:textId="77777777" w:rsidR="001A6BCC" w:rsidRPr="009C7AC4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8FB33B7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FBD304" w14:textId="77777777" w:rsidR="001A6BCC" w:rsidRPr="009C7AC4" w:rsidRDefault="001A6BCC" w:rsidP="001A6BCC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2DB0AA2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C7AC4" w:rsidRPr="009C7AC4" w14:paraId="2C1D20CA" w14:textId="77777777" w:rsidTr="00B11C16">
        <w:tc>
          <w:tcPr>
            <w:tcW w:w="2608" w:type="dxa"/>
          </w:tcPr>
          <w:p w14:paraId="33BE1D9D" w14:textId="77777777" w:rsidR="001A6BCC" w:rsidRPr="009C7AC4" w:rsidRDefault="001A6BCC" w:rsidP="001A6BCC">
            <w:pPr>
              <w:tabs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1F82DCB0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14:paraId="7A591ECE" w14:textId="77777777" w:rsidR="001A6BCC" w:rsidRPr="009C7AC4" w:rsidRDefault="001A6BCC" w:rsidP="001A6BCC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เป็นตัวแทนจำหน่ายและให้บริการ ออกแบบ </w:t>
            </w: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47FFC0FE" w14:textId="77777777" w:rsidR="001A6BCC" w:rsidRPr="009C7AC4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99BA95D" w14:textId="77777777" w:rsidR="001A6BCC" w:rsidRPr="009C7AC4" w:rsidRDefault="001A6BCC" w:rsidP="001A6BCC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3BD2D81" w14:textId="77777777" w:rsidR="001A6BCC" w:rsidRPr="009C7AC4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2B8763BD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9C7AC4">
              <w:rPr>
                <w:rFonts w:asciiTheme="majorBidi" w:hAnsiTheme="majorBidi"/>
                <w:sz w:val="22"/>
                <w:szCs w:val="22"/>
              </w:rPr>
              <w:t>.</w:t>
            </w:r>
            <w:r w:rsidRPr="009C7AC4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14:paraId="040A1425" w14:textId="77777777" w:rsidR="001A6BCC" w:rsidRPr="009C7AC4" w:rsidRDefault="001A6BCC" w:rsidP="001A6BCC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1B371B0" w14:textId="77777777" w:rsidR="001A6BCC" w:rsidRPr="009C7AC4" w:rsidRDefault="001A6BCC" w:rsidP="001A6BCC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9C7AC4">
              <w:rPr>
                <w:rFonts w:asciiTheme="majorBidi" w:hAnsiTheme="majorBidi"/>
                <w:sz w:val="22"/>
                <w:szCs w:val="22"/>
              </w:rPr>
              <w:t>.</w:t>
            </w:r>
            <w:r w:rsidRPr="009C7AC4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14:paraId="747FB388" w14:textId="77777777" w:rsidR="00C96536" w:rsidRPr="009C7AC4" w:rsidRDefault="00C96536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  <w:sectPr w:rsidR="00C96536" w:rsidRPr="009C7AC4" w:rsidSect="00937BD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34" w:right="851" w:bottom="1701" w:left="1814" w:header="1134" w:footer="720" w:gutter="0"/>
          <w:pgNumType w:fmt="numberInDash" w:start="15"/>
          <w:cols w:space="720"/>
          <w:titlePg/>
          <w:docGrid w:linePitch="245"/>
        </w:sectPr>
      </w:pPr>
    </w:p>
    <w:p w14:paraId="6217538D" w14:textId="77777777" w:rsidR="00860413" w:rsidRPr="009C7AC4" w:rsidRDefault="00860413" w:rsidP="0086041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ข)</w:t>
      </w:r>
      <w:r w:rsidRPr="009C7AC4">
        <w:rPr>
          <w:rFonts w:ascii="Angsana New" w:hAnsi="Angsana New"/>
          <w:sz w:val="32"/>
          <w:szCs w:val="32"/>
          <w:cs/>
        </w:rPr>
        <w:tab/>
      </w:r>
      <w:r w:rsidRPr="00303359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3033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03359">
        <w:rPr>
          <w:rFonts w:ascii="Angsana New" w:hAnsi="Angsana New"/>
          <w:spacing w:val="-4"/>
          <w:sz w:val="32"/>
          <w:szCs w:val="32"/>
          <w:cs/>
        </w:rPr>
        <w:t>ซึ่งบริษัท พรพรหมเม็ททอล</w:t>
      </w:r>
      <w:r w:rsidRPr="009C7AC4">
        <w:rPr>
          <w:rFonts w:ascii="Angsana New" w:hAnsi="Angsana New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14:paraId="33ED3ED6" w14:textId="77777777" w:rsidR="00860413" w:rsidRPr="009C7AC4" w:rsidRDefault="00860413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2F905FD3" w14:textId="683D6659" w:rsidR="000B3182" w:rsidRPr="009C7AC4" w:rsidRDefault="000B3182" w:rsidP="001275AB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ค)</w:t>
      </w:r>
      <w:r w:rsidRPr="009C7AC4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50B8F173" w14:textId="77777777" w:rsidR="000B3182" w:rsidRPr="009C7AC4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</w:p>
    <w:p w14:paraId="6213B3C6" w14:textId="6C5119AD" w:rsidR="000B3182" w:rsidRPr="009C7AC4" w:rsidRDefault="000B3182" w:rsidP="001275AB">
      <w:pPr>
        <w:tabs>
          <w:tab w:val="left" w:pos="284"/>
          <w:tab w:val="left" w:pos="1418"/>
        </w:tabs>
        <w:spacing w:line="360" w:lineRule="exact"/>
        <w:ind w:left="1418" w:right="29" w:hanging="567"/>
        <w:jc w:val="both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ง)</w:t>
      </w:r>
      <w:r w:rsidRPr="009C7AC4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 ซึ่งได้แสดงเป็นรายการแยกต่างหากจากส่วนที่เป็นส่วนของผู้ถือหุ้นบริษัทใหญ่</w:t>
      </w:r>
    </w:p>
    <w:p w14:paraId="28E49B75" w14:textId="77777777" w:rsidR="000B3182" w:rsidRPr="009C7AC4" w:rsidRDefault="000B3182" w:rsidP="009E5E2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52C99E3" w14:textId="77777777" w:rsidR="000B3182" w:rsidRPr="009C7AC4" w:rsidRDefault="000B3182" w:rsidP="009220E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Pr="009C7AC4">
        <w:rPr>
          <w:rFonts w:ascii="Angsana New" w:hAnsi="Angsana New"/>
          <w:spacing w:val="-6"/>
          <w:sz w:val="32"/>
          <w:szCs w:val="32"/>
          <w:cs/>
        </w:rPr>
        <w:t>ลงทุนในบริษัทย่อย</w:t>
      </w:r>
      <w:r w:rsidRPr="009C7AC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7B18971E" w14:textId="77777777" w:rsidR="00E04EB7" w:rsidRPr="009C7AC4" w:rsidRDefault="00E04EB7" w:rsidP="009220E6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96A4B30" w14:textId="0A7C0966" w:rsidR="00E04EB7" w:rsidRPr="009C7AC4" w:rsidRDefault="00E04EB7" w:rsidP="009220E6">
      <w:pPr>
        <w:tabs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>.</w:t>
      </w:r>
      <w:r w:rsidRPr="009C7AC4">
        <w:rPr>
          <w:rFonts w:asciiTheme="majorBidi" w:hAnsiTheme="majorBidi" w:cstheme="majorBidi"/>
          <w:sz w:val="32"/>
          <w:szCs w:val="32"/>
        </w:rPr>
        <w:t xml:space="preserve">3 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="009F0C8A" w:rsidRPr="009C7AC4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4B703D1" w14:textId="0039BE19" w:rsidR="00E7798D" w:rsidRPr="009C7AC4" w:rsidRDefault="00E7798D" w:rsidP="009220E6">
      <w:pPr>
        <w:pStyle w:val="ListParagraph"/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hAnsiTheme="majorBidi"/>
          <w:sz w:val="32"/>
          <w:szCs w:val="32"/>
        </w:rPr>
        <w:t>2563</w:t>
      </w:r>
      <w:r w:rsidRPr="009C7AC4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222A0EF" w14:textId="59288D4E" w:rsidR="00E7798D" w:rsidRPr="009C7AC4" w:rsidRDefault="00E7798D" w:rsidP="009220E6">
      <w:pPr>
        <w:pStyle w:val="ListParagraph"/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584B229" w14:textId="738C81A2" w:rsidR="00E7798D" w:rsidRPr="009C7AC4" w:rsidRDefault="00E7798D" w:rsidP="009220E6">
      <w:pPr>
        <w:pStyle w:val="ListParagraph"/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มาตรฐานและการตีความมาตรฐาน จำนวน</w:t>
      </w:r>
      <w:r w:rsidRPr="009C7AC4">
        <w:rPr>
          <w:rFonts w:asciiTheme="majorBidi" w:hAnsiTheme="majorBidi"/>
          <w:sz w:val="32"/>
          <w:szCs w:val="32"/>
        </w:rPr>
        <w:t xml:space="preserve"> 5</w:t>
      </w:r>
      <w:r w:rsidRPr="009C7AC4">
        <w:rPr>
          <w:rFonts w:asciiTheme="majorBidi" w:hAnsiTheme="majorBidi"/>
          <w:sz w:val="32"/>
          <w:szCs w:val="32"/>
          <w:cs/>
        </w:rPr>
        <w:t xml:space="preserve"> ฉบับ ได้แก่ </w:t>
      </w:r>
    </w:p>
    <w:tbl>
      <w:tblPr>
        <w:tblW w:w="7675" w:type="dxa"/>
        <w:tblInd w:w="1526" w:type="dxa"/>
        <w:tblLook w:val="01E0" w:firstRow="1" w:lastRow="1" w:firstColumn="1" w:lastColumn="1" w:noHBand="0" w:noVBand="0"/>
      </w:tblPr>
      <w:tblGrid>
        <w:gridCol w:w="1417"/>
        <w:gridCol w:w="6258"/>
      </w:tblGrid>
      <w:tr w:rsidR="009C7AC4" w:rsidRPr="009C7AC4" w14:paraId="2F9BEC1B" w14:textId="77777777" w:rsidTr="009220E6">
        <w:trPr>
          <w:trHeight w:val="112"/>
        </w:trPr>
        <w:tc>
          <w:tcPr>
            <w:tcW w:w="7675" w:type="dxa"/>
            <w:gridSpan w:val="2"/>
            <w:hideMark/>
          </w:tcPr>
          <w:p w14:paraId="5EB3B7B8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29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C7AC4" w:rsidRPr="009C7AC4" w14:paraId="7D0CF5FA" w14:textId="77777777" w:rsidTr="009220E6">
        <w:tc>
          <w:tcPr>
            <w:tcW w:w="1417" w:type="dxa"/>
            <w:hideMark/>
          </w:tcPr>
          <w:p w14:paraId="0BBD8E9F" w14:textId="77777777" w:rsidR="00E7798D" w:rsidRPr="009C7AC4" w:rsidRDefault="00E7798D" w:rsidP="009220E6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C7AC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58" w:type="dxa"/>
            <w:hideMark/>
          </w:tcPr>
          <w:p w14:paraId="02150FD4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C7AC4" w:rsidRPr="009C7AC4" w14:paraId="317379B1" w14:textId="77777777" w:rsidTr="009220E6">
        <w:tc>
          <w:tcPr>
            <w:tcW w:w="1417" w:type="dxa"/>
            <w:hideMark/>
          </w:tcPr>
          <w:p w14:paraId="75458057" w14:textId="77777777" w:rsidR="00E7798D" w:rsidRPr="009C7AC4" w:rsidRDefault="00E7798D" w:rsidP="009220E6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C7AC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58" w:type="dxa"/>
            <w:hideMark/>
          </w:tcPr>
          <w:p w14:paraId="06597894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C7AC4" w:rsidRPr="009C7AC4" w14:paraId="2AE9FFE6" w14:textId="77777777" w:rsidTr="009220E6">
        <w:tc>
          <w:tcPr>
            <w:tcW w:w="7675" w:type="dxa"/>
            <w:gridSpan w:val="2"/>
            <w:hideMark/>
          </w:tcPr>
          <w:p w14:paraId="3610506C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29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C7AC4" w:rsidRPr="009C7AC4" w14:paraId="4AD64CEB" w14:textId="77777777" w:rsidTr="009220E6">
        <w:tc>
          <w:tcPr>
            <w:tcW w:w="1417" w:type="dxa"/>
            <w:hideMark/>
          </w:tcPr>
          <w:p w14:paraId="6E0AEB06" w14:textId="77777777" w:rsidR="00E7798D" w:rsidRPr="009C7AC4" w:rsidRDefault="00E7798D" w:rsidP="009220E6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C7AC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58" w:type="dxa"/>
            <w:hideMark/>
          </w:tcPr>
          <w:p w14:paraId="33E74888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C7AC4" w:rsidRPr="009C7AC4" w14:paraId="4877B8EC" w14:textId="77777777" w:rsidTr="009220E6">
        <w:tc>
          <w:tcPr>
            <w:tcW w:w="7675" w:type="dxa"/>
            <w:gridSpan w:val="2"/>
            <w:hideMark/>
          </w:tcPr>
          <w:p w14:paraId="1A51A01A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29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/>
                <w:sz w:val="32"/>
                <w:szCs w:val="32"/>
                <w:cs/>
              </w:rPr>
              <w:br w:type="page"/>
              <w:t>การตีความ</w:t>
            </w: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  <w:r w:rsidRPr="009C7AC4">
              <w:rPr>
                <w:rFonts w:asciiTheme="majorBidi" w:hAnsiTheme="majorBidi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9C7AC4" w:rsidRPr="009C7AC4" w14:paraId="43803836" w14:textId="77777777" w:rsidTr="009220E6">
        <w:tc>
          <w:tcPr>
            <w:tcW w:w="1417" w:type="dxa"/>
            <w:hideMark/>
          </w:tcPr>
          <w:p w14:paraId="33FE0768" w14:textId="77777777" w:rsidR="00E7798D" w:rsidRPr="009C7AC4" w:rsidRDefault="00E7798D" w:rsidP="009220E6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C7AC4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58" w:type="dxa"/>
            <w:hideMark/>
          </w:tcPr>
          <w:p w14:paraId="336EFA2C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798D" w:rsidRPr="009C7AC4" w14:paraId="285FD74B" w14:textId="77777777" w:rsidTr="009220E6">
        <w:tc>
          <w:tcPr>
            <w:tcW w:w="1417" w:type="dxa"/>
            <w:hideMark/>
          </w:tcPr>
          <w:p w14:paraId="28F93B5F" w14:textId="77777777" w:rsidR="00E7798D" w:rsidRPr="009C7AC4" w:rsidRDefault="00E7798D" w:rsidP="009220E6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C7AC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58" w:type="dxa"/>
            <w:hideMark/>
          </w:tcPr>
          <w:p w14:paraId="7C67777C" w14:textId="77777777" w:rsidR="00E7798D" w:rsidRPr="009C7AC4" w:rsidRDefault="00E7798D" w:rsidP="009220E6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0F40064" w14:textId="77777777" w:rsidR="009220E6" w:rsidRPr="009C7AC4" w:rsidRDefault="009220E6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0" w:firstLine="660"/>
        <w:jc w:val="thaiDistribute"/>
        <w:rPr>
          <w:rFonts w:asciiTheme="majorBidi" w:hAnsiTheme="majorBidi"/>
          <w:sz w:val="32"/>
          <w:szCs w:val="32"/>
        </w:rPr>
      </w:pPr>
    </w:p>
    <w:p w14:paraId="7FD32CD6" w14:textId="77121DC2" w:rsidR="00E7798D" w:rsidRDefault="00E7798D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</w:t>
      </w:r>
      <w:r w:rsidRPr="009C7AC4">
        <w:rPr>
          <w:rFonts w:asciiTheme="majorBidi" w:hAnsiTheme="majorBidi" w:cstheme="majorBidi"/>
          <w:sz w:val="32"/>
          <w:szCs w:val="32"/>
          <w:cs/>
        </w:rPr>
        <w:t>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C7AC4">
        <w:rPr>
          <w:rFonts w:asciiTheme="majorBidi" w:hAnsiTheme="majorBidi" w:cstheme="majorBidi"/>
          <w:sz w:val="32"/>
          <w:szCs w:val="32"/>
        </w:rPr>
        <w:t>Business Model</w:t>
      </w:r>
      <w:r w:rsidRPr="009C7AC4">
        <w:rPr>
          <w:rFonts w:asciiTheme="majorBidi" w:hAnsiTheme="majorBidi"/>
          <w:sz w:val="32"/>
          <w:szCs w:val="32"/>
        </w:rPr>
        <w:t>)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0D0C9B4F" w14:textId="77777777" w:rsidR="00303359" w:rsidRPr="009C7AC4" w:rsidRDefault="00303359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36C10B7" w14:textId="77777777" w:rsidR="00E7798D" w:rsidRPr="009C7AC4" w:rsidRDefault="00E7798D" w:rsidP="00303359">
      <w:pPr>
        <w:pStyle w:val="ListParagraph"/>
        <w:spacing w:line="380" w:lineRule="exact"/>
        <w:ind w:left="900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C7AC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43CA29CD" w14:textId="0413CA5E" w:rsidR="00E7798D" w:rsidRPr="009C7AC4" w:rsidRDefault="000D3DC4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="00E7798D" w:rsidRPr="009C7AC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E7798D" w:rsidRPr="009C7AC4">
        <w:rPr>
          <w:rFonts w:asciiTheme="majorBidi" w:hAnsiTheme="majorBidi"/>
          <w:sz w:val="32"/>
          <w:szCs w:val="32"/>
        </w:rPr>
        <w:t>16</w:t>
      </w:r>
      <w:r w:rsidR="00E7798D" w:rsidRPr="009C7AC4">
        <w:rPr>
          <w:rFonts w:asciiTheme="majorBidi" w:hAnsi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9C7AC4">
        <w:rPr>
          <w:rFonts w:asciiTheme="majorBidi" w:hAnsiTheme="majorBidi"/>
          <w:sz w:val="32"/>
          <w:szCs w:val="32"/>
        </w:rPr>
        <w:t>17</w:t>
      </w:r>
      <w:r w:rsidR="00E7798D" w:rsidRPr="009C7AC4">
        <w:rPr>
          <w:rFonts w:asciiTheme="majorBidi" w:hAnsi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7798D" w:rsidRPr="009C7AC4">
        <w:rPr>
          <w:rFonts w:asciiTheme="majorBidi" w:hAnsiTheme="majorBidi"/>
          <w:sz w:val="32"/>
          <w:szCs w:val="32"/>
        </w:rPr>
        <w:t xml:space="preserve">12 </w:t>
      </w:r>
      <w:r w:rsidR="00E7798D" w:rsidRPr="009C7AC4">
        <w:rPr>
          <w:rFonts w:asciiTheme="majorBidi" w:hAnsi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DB277D6" w14:textId="5C76D550" w:rsidR="00E7798D" w:rsidRDefault="00E7798D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9220E6" w:rsidRPr="009C7AC4">
        <w:rPr>
          <w:rFonts w:asciiTheme="majorBidi" w:hAnsiTheme="majorBidi"/>
          <w:sz w:val="32"/>
          <w:szCs w:val="32"/>
          <w:cs/>
        </w:rPr>
        <w:br/>
      </w:r>
      <w:r w:rsidRPr="009C7AC4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Pr="009C7AC4">
        <w:rPr>
          <w:rFonts w:asciiTheme="majorBidi" w:hAnsiTheme="majorBidi"/>
          <w:sz w:val="32"/>
          <w:szCs w:val="32"/>
        </w:rPr>
        <w:t xml:space="preserve">17 </w:t>
      </w:r>
      <w:r w:rsidRPr="009C7AC4">
        <w:rPr>
          <w:rFonts w:asciiTheme="majorBidi" w:hAnsi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C7AC4">
        <w:rPr>
          <w:rFonts w:asciiTheme="majorBidi" w:hAnsiTheme="majorBidi"/>
          <w:sz w:val="32"/>
          <w:szCs w:val="32"/>
        </w:rPr>
        <w:t>17</w:t>
      </w:r>
    </w:p>
    <w:p w14:paraId="55E23D4C" w14:textId="77777777" w:rsidR="00303359" w:rsidRPr="009C7AC4" w:rsidRDefault="00303359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</w:p>
    <w:p w14:paraId="02AC28D5" w14:textId="261D9564" w:rsidR="00E7798D" w:rsidRPr="009C7AC4" w:rsidRDefault="000D3DC4" w:rsidP="009220E6">
      <w:pPr>
        <w:pStyle w:val="ListParagraph"/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="00E7798D" w:rsidRPr="009C7AC4">
        <w:rPr>
          <w:rFonts w:asciiTheme="majorBidi" w:hAnsiTheme="majorBidi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</w:t>
      </w:r>
      <w:r w:rsidR="00E7798D" w:rsidRPr="009C7AC4">
        <w:rPr>
          <w:rFonts w:asciiTheme="majorBidi" w:hAnsiTheme="majorBidi" w:hint="cs"/>
          <w:sz w:val="32"/>
          <w:szCs w:val="32"/>
          <w:cs/>
        </w:rPr>
        <w:t>และ</w:t>
      </w:r>
      <w:r w:rsidR="00E7798D" w:rsidRPr="007022A2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E7798D" w:rsidRPr="007022A2">
        <w:rPr>
          <w:rFonts w:asciiTheme="majorBidi" w:hAnsiTheme="majorBidi"/>
          <w:spacing w:val="-2"/>
          <w:sz w:val="32"/>
          <w:szCs w:val="32"/>
        </w:rPr>
        <w:t>16</w:t>
      </w:r>
      <w:r w:rsidR="00E7798D" w:rsidRPr="007022A2">
        <w:rPr>
          <w:rFonts w:asciiTheme="majorBidi" w:hAnsiTheme="majorBidi"/>
          <w:spacing w:val="-2"/>
          <w:sz w:val="32"/>
          <w:szCs w:val="32"/>
          <w:cs/>
        </w:rPr>
        <w:t xml:space="preserve"> มาใช้โดยรับรู้ผลกระทบสะสมโดยการปรับปรุงยอดยกมา</w:t>
      </w:r>
      <w:r w:rsidR="00E7798D" w:rsidRPr="007022A2">
        <w:rPr>
          <w:rFonts w:asciiTheme="majorBidi" w:hAnsiTheme="majorBidi"/>
          <w:sz w:val="32"/>
          <w:szCs w:val="32"/>
          <w:cs/>
        </w:rPr>
        <w:t xml:space="preserve">ของกำไรสะสม ณ วันที่ </w:t>
      </w:r>
      <w:r w:rsidR="00E7798D" w:rsidRPr="007022A2">
        <w:rPr>
          <w:rFonts w:asciiTheme="majorBidi" w:hAnsiTheme="majorBidi"/>
          <w:sz w:val="32"/>
          <w:szCs w:val="32"/>
        </w:rPr>
        <w:t>1</w:t>
      </w:r>
      <w:r w:rsidR="00E7798D" w:rsidRPr="007022A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7798D" w:rsidRPr="007022A2">
        <w:rPr>
          <w:rFonts w:asciiTheme="majorBidi" w:hAnsiTheme="majorBidi"/>
          <w:sz w:val="32"/>
          <w:szCs w:val="32"/>
        </w:rPr>
        <w:t xml:space="preserve">2563 (Modified Retrospective Approach) </w:t>
      </w:r>
      <w:r w:rsidR="00E7798D" w:rsidRPr="007022A2">
        <w:rPr>
          <w:rFonts w:asciiTheme="majorBidi" w:hAnsiTheme="majorBidi"/>
          <w:sz w:val="32"/>
          <w:szCs w:val="32"/>
          <w:cs/>
        </w:rPr>
        <w:t>โดยไม่ปรับย้อนหลังงบการเงินปีก่อนที่แสดงเปรียบเทียบ ผลกระทบ</w:t>
      </w:r>
      <w:r w:rsidR="00E7798D" w:rsidRPr="007022A2">
        <w:rPr>
          <w:rFonts w:asciiTheme="majorBidi" w:hAnsiTheme="majorBidi" w:hint="cs"/>
          <w:sz w:val="32"/>
          <w:szCs w:val="32"/>
          <w:cs/>
        </w:rPr>
        <w:t>สะสม</w:t>
      </w:r>
      <w:r w:rsidR="00E7798D" w:rsidRPr="007022A2">
        <w:rPr>
          <w:rFonts w:asciiTheme="majorBidi" w:hAnsiTheme="majorBidi"/>
          <w:sz w:val="32"/>
          <w:szCs w:val="32"/>
          <w:cs/>
        </w:rPr>
        <w:t>จากการนำมาตรฐานการรายงานทางการเงินมาใช้</w:t>
      </w:r>
      <w:r w:rsidR="00E7798D" w:rsidRPr="009C7AC4">
        <w:rPr>
          <w:rFonts w:asciiTheme="majorBidi" w:hAnsiTheme="majorBidi"/>
          <w:sz w:val="32"/>
          <w:szCs w:val="32"/>
          <w:cs/>
        </w:rPr>
        <w:t>เป็นครั้งแรก</w:t>
      </w:r>
      <w:r w:rsidR="00E7798D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E7798D" w:rsidRPr="009C7AC4">
        <w:rPr>
          <w:rFonts w:asciiTheme="majorBidi" w:hAnsiTheme="majorBidi"/>
          <w:sz w:val="32"/>
          <w:szCs w:val="32"/>
          <w:cs/>
        </w:rPr>
        <w:t>ได้</w:t>
      </w:r>
      <w:r w:rsidR="00E7798D" w:rsidRPr="009C7AC4">
        <w:rPr>
          <w:rFonts w:asciiTheme="majorBidi" w:hAnsiTheme="majorBidi" w:hint="cs"/>
          <w:sz w:val="32"/>
          <w:szCs w:val="32"/>
          <w:cs/>
        </w:rPr>
        <w:t>แสดง</w:t>
      </w:r>
      <w:r w:rsidR="00E7798D" w:rsidRPr="009C7AC4">
        <w:rPr>
          <w:rFonts w:asciiTheme="majorBidi" w:hAnsiTheme="majorBidi"/>
          <w:sz w:val="32"/>
          <w:szCs w:val="32"/>
          <w:cs/>
        </w:rPr>
        <w:t xml:space="preserve">ไว้ในหมายเหตุประกอบงบการเงินข้อ </w:t>
      </w:r>
      <w:r w:rsidR="00E7798D" w:rsidRPr="009C7AC4">
        <w:rPr>
          <w:rFonts w:asciiTheme="majorBidi" w:hAnsiTheme="majorBidi"/>
          <w:sz w:val="32"/>
          <w:szCs w:val="32"/>
        </w:rPr>
        <w:t xml:space="preserve">4 </w:t>
      </w:r>
    </w:p>
    <w:p w14:paraId="7BB78D4D" w14:textId="77777777" w:rsidR="00F9473F" w:rsidRPr="009C7AC4" w:rsidRDefault="00F9473F" w:rsidP="009220E6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6968260" w14:textId="77777777" w:rsidR="00F9473F" w:rsidRPr="009C7AC4" w:rsidRDefault="00F9473F" w:rsidP="009220E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7AC4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9C7AC4">
        <w:rPr>
          <w:rFonts w:asciiTheme="majorBidi" w:hAnsiTheme="majorBidi"/>
          <w:b/>
          <w:bCs/>
          <w:spacing w:val="-4"/>
          <w:sz w:val="32"/>
          <w:szCs w:val="32"/>
        </w:rPr>
        <w:t>(</w:t>
      </w:r>
      <w:r w:rsidRPr="009C7AC4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9C7AC4">
        <w:rPr>
          <w:rFonts w:asciiTheme="majorBidi" w:hAnsiTheme="majorBidi"/>
          <w:b/>
          <w:bCs/>
          <w:spacing w:val="-4"/>
          <w:sz w:val="32"/>
          <w:szCs w:val="32"/>
        </w:rPr>
        <w:t>-</w:t>
      </w:r>
      <w:r w:rsidRPr="009C7AC4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9C7AC4">
        <w:rPr>
          <w:rFonts w:asciiTheme="majorBidi" w:hAnsiTheme="majorBidi"/>
          <w:b/>
          <w:bCs/>
          <w:spacing w:val="-4"/>
          <w:sz w:val="32"/>
          <w:szCs w:val="32"/>
        </w:rPr>
        <w:t>)</w:t>
      </w:r>
    </w:p>
    <w:p w14:paraId="67147956" w14:textId="77777777" w:rsidR="00F9473F" w:rsidRPr="009C7AC4" w:rsidRDefault="00F9473F" w:rsidP="009220E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7AC4">
        <w:rPr>
          <w:rFonts w:asciiTheme="majorBidi" w:hAnsiTheme="majorBidi" w:cstheme="majorBidi"/>
          <w:sz w:val="32"/>
          <w:szCs w:val="32"/>
        </w:rPr>
        <w:t>2019</w:t>
      </w:r>
      <w:r w:rsidRPr="009C7AC4">
        <w:rPr>
          <w:rFonts w:asciiTheme="majorBidi" w:hAnsiTheme="majorBidi"/>
          <w:sz w:val="32"/>
          <w:szCs w:val="32"/>
        </w:rPr>
        <w:t xml:space="preserve"> (</w:t>
      </w:r>
      <w:r w:rsidRPr="009C7AC4">
        <w:rPr>
          <w:rFonts w:asciiTheme="majorBidi" w:hAnsiTheme="majorBidi" w:cstheme="majorBidi"/>
          <w:sz w:val="32"/>
          <w:szCs w:val="32"/>
        </w:rPr>
        <w:t>COVID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19</w:t>
      </w:r>
      <w:r w:rsidRPr="009C7AC4">
        <w:rPr>
          <w:rFonts w:asciiTheme="majorBidi" w:hAnsiTheme="majorBidi"/>
          <w:sz w:val="32"/>
          <w:szCs w:val="32"/>
        </w:rPr>
        <w:t xml:space="preserve">) </w:t>
      </w:r>
      <w:r w:rsidRPr="009C7AC4">
        <w:rPr>
          <w:rFonts w:asciiTheme="majorBidi" w:hAnsi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77FB7A1" w14:textId="4A031525" w:rsidR="00F9473F" w:rsidRPr="009C7AC4" w:rsidRDefault="00F9473F" w:rsidP="009220E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22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C7AC4">
        <w:rPr>
          <w:rFonts w:asciiTheme="majorBidi" w:hAnsiTheme="majorBidi" w:cstheme="majorBidi"/>
          <w:sz w:val="32"/>
          <w:szCs w:val="32"/>
        </w:rPr>
        <w:t xml:space="preserve">2563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1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C7AC4">
        <w:rPr>
          <w:rFonts w:asciiTheme="majorBidi" w:hAnsiTheme="majorBidi" w:cstheme="majorBidi"/>
          <w:sz w:val="32"/>
          <w:szCs w:val="32"/>
        </w:rPr>
        <w:t xml:space="preserve">2563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31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C7AC4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9B457BC" w14:textId="77777777" w:rsidR="00F9473F" w:rsidRPr="009C7AC4" w:rsidRDefault="00F9473F" w:rsidP="009220E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36967C46" w14:textId="77777777" w:rsidR="00F9473F" w:rsidRPr="009C7AC4" w:rsidRDefault="00F9473F" w:rsidP="00F9473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9C7AC4">
        <w:rPr>
          <w:rFonts w:asciiTheme="majorBidi" w:hAnsiTheme="majorBidi" w:cstheme="majorBidi"/>
          <w:sz w:val="32"/>
          <w:szCs w:val="32"/>
        </w:rPr>
        <w:t>Forward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looking information</w:t>
      </w:r>
      <w:r w:rsidRPr="009C7AC4">
        <w:rPr>
          <w:rFonts w:asciiTheme="majorBidi" w:hAnsiTheme="majorBidi"/>
          <w:sz w:val="32"/>
          <w:szCs w:val="32"/>
        </w:rPr>
        <w:t xml:space="preserve">) </w:t>
      </w:r>
      <w:r w:rsidRPr="009C7AC4">
        <w:rPr>
          <w:rFonts w:asciiTheme="majorBidi" w:hAnsi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5FD96625" w14:textId="77777777" w:rsidR="00F9473F" w:rsidRPr="009C7AC4" w:rsidRDefault="00F9473F" w:rsidP="00F9473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C7AC4">
        <w:rPr>
          <w:rFonts w:asciiTheme="majorBidi" w:hAnsiTheme="majorBidi" w:cstheme="majorBidi"/>
          <w:sz w:val="32"/>
          <w:szCs w:val="32"/>
        </w:rPr>
        <w:t>COVID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 xml:space="preserve">19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36 </w:t>
      </w:r>
      <w:r w:rsidRPr="009C7AC4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5B188B69" w14:textId="4B0843A6" w:rsidR="00547A83" w:rsidRPr="009C7AC4" w:rsidRDefault="00547A83" w:rsidP="000D3DC4">
      <w:pPr>
        <w:pStyle w:val="ListParagraph"/>
        <w:overflowPunct w:val="0"/>
        <w:autoSpaceDE w:val="0"/>
        <w:autoSpaceDN w:val="0"/>
        <w:adjustRightInd w:val="0"/>
        <w:spacing w:line="340" w:lineRule="exact"/>
        <w:ind w:left="170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6C3D5B4" w14:textId="77777777" w:rsidR="005D61D7" w:rsidRPr="009C7AC4" w:rsidRDefault="005D61D7" w:rsidP="009220E6">
      <w:pPr>
        <w:tabs>
          <w:tab w:val="left" w:pos="284"/>
          <w:tab w:val="left" w:pos="567"/>
          <w:tab w:val="left" w:pos="851"/>
          <w:tab w:val="left" w:pos="1418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 w:hint="cs"/>
          <w:sz w:val="32"/>
          <w:szCs w:val="32"/>
        </w:rPr>
        <w:t>2.</w:t>
      </w:r>
      <w:r w:rsidRPr="009C7AC4">
        <w:rPr>
          <w:rFonts w:asciiTheme="majorBidi" w:hAnsiTheme="majorBidi" w:cstheme="majorBidi"/>
          <w:sz w:val="32"/>
          <w:szCs w:val="32"/>
        </w:rPr>
        <w:t xml:space="preserve">4  </w:t>
      </w:r>
      <w:r w:rsidRPr="009C7AC4">
        <w:rPr>
          <w:rFonts w:asciiTheme="majorBidi" w:hAnsiTheme="majorBidi" w:cstheme="majorBidi" w:hint="cs"/>
          <w:sz w:val="32"/>
          <w:szCs w:val="32"/>
        </w:rPr>
        <w:t xml:space="preserve">   </w:t>
      </w:r>
      <w:r w:rsidR="00860413"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ในอนาคต</w:t>
      </w:r>
    </w:p>
    <w:p w14:paraId="17564DC8" w14:textId="4049132A" w:rsidR="005453A0" w:rsidRPr="009C7AC4" w:rsidRDefault="00E924F8" w:rsidP="009220E6">
      <w:pPr>
        <w:tabs>
          <w:tab w:val="left" w:pos="851"/>
          <w:tab w:val="left" w:pos="993"/>
          <w:tab w:val="left" w:pos="1134"/>
        </w:tabs>
        <w:spacing w:line="340" w:lineRule="atLeast"/>
        <w:ind w:left="851" w:right="62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9C7AC4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สภาวิชาชีพบัญชีได้ออกประกาศสภาวิชาชีพบัญชี และลงประกาศในราชกิจจานุเบกษา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แล้ว สำหรับ</w:t>
      </w:r>
      <w:r w:rsidRPr="009C7AC4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>กรอบแนวคิดสำหรับการรายงานทางการเงิน (ใหม่)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C7AC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มี</w:t>
      </w:r>
      <w:r w:rsidRPr="009C7AC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การปรับปรุง</w:t>
      </w:r>
      <w:r w:rsidRPr="009C7AC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มาตรฐานการรายงานทางการเงินจากปี </w:t>
      </w:r>
      <w:r w:rsidRPr="009C7AC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2562 </w:t>
      </w:r>
      <w:r w:rsidRPr="009C7AC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เป็นจำนวน</w:t>
      </w:r>
      <w:r w:rsidRPr="009C7AC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หลาย</w:t>
      </w:r>
      <w:r w:rsidRPr="009C7AC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ฉบับ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โดยให้ถือปฏิบัติกับงบการเงินสำหรับรอบระยะเวลาบัญชีที่เริ่มต้นในหรือหลังวันที่ </w:t>
      </w:r>
      <w:r w:rsidRPr="009C7AC4">
        <w:rPr>
          <w:rFonts w:asciiTheme="majorBidi" w:hAnsiTheme="majorBidi" w:cstheme="majorBidi"/>
          <w:sz w:val="32"/>
          <w:szCs w:val="32"/>
        </w:rPr>
        <w:t>1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hAnsiTheme="majorBidi" w:cstheme="majorBidi"/>
          <w:sz w:val="32"/>
          <w:szCs w:val="32"/>
        </w:rPr>
        <w:t>2564</w:t>
      </w:r>
      <w:r w:rsidRPr="009C7AC4">
        <w:rPr>
          <w:rFonts w:asciiTheme="majorBidi" w:hAnsiTheme="majorBidi"/>
          <w:sz w:val="32"/>
          <w:szCs w:val="32"/>
          <w:cs/>
        </w:rPr>
        <w:t xml:space="preserve">  เป็นต้นไป ซึ่งการปรับปรุงดังกล่าวเกิดจากการปรับปรุง/แก้ไขหลักการดังต่อไปนี้</w:t>
      </w:r>
    </w:p>
    <w:p w14:paraId="67EFCD42" w14:textId="4F723F9F" w:rsidR="00266CAF" w:rsidRPr="009C7AC4" w:rsidRDefault="00E924F8" w:rsidP="009220E6">
      <w:pPr>
        <w:tabs>
          <w:tab w:val="left" w:pos="851"/>
          <w:tab w:val="left" w:pos="993"/>
          <w:tab w:val="left" w:pos="1134"/>
        </w:tabs>
        <w:spacing w:line="340" w:lineRule="atLeast"/>
        <w:ind w:left="851" w:right="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2ABC19B1" w14:textId="5F005448" w:rsidR="00266CAF" w:rsidRPr="009C7AC4" w:rsidRDefault="00E924F8" w:rsidP="009220E6">
      <w:pPr>
        <w:pStyle w:val="NormalWeb"/>
        <w:shd w:val="clear" w:color="auto" w:fill="FFFFFF"/>
        <w:tabs>
          <w:tab w:val="left" w:pos="1134"/>
          <w:tab w:val="left" w:pos="1276"/>
          <w:tab w:val="left" w:pos="1701"/>
        </w:tabs>
        <w:spacing w:after="0" w:line="360" w:lineRule="exact"/>
        <w:ind w:left="851" w:firstLine="567"/>
        <w:jc w:val="thaiDistribute"/>
        <w:rPr>
          <w:rFonts w:asciiTheme="majorBidi" w:eastAsia="Times New Roman" w:hAnsiTheme="majorBidi"/>
          <w:sz w:val="32"/>
          <w:szCs w:val="32"/>
        </w:rPr>
      </w:pPr>
      <w:r w:rsidRPr="009C7AC4">
        <w:rPr>
          <w:rFonts w:asciiTheme="majorBidi" w:eastAsia="Times New Roman" w:hAnsiTheme="majorBidi" w:cstheme="majorBidi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</w:t>
      </w:r>
      <w:r w:rsidRPr="009C7AC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eastAsia="Times New Roman" w:hAnsiTheme="majorBidi" w:cstheme="majorBidi"/>
          <w:sz w:val="32"/>
          <w:szCs w:val="32"/>
          <w:cs/>
        </w:rPr>
        <w:t>“</w:t>
      </w:r>
      <w:r w:rsidRPr="009C7AC4">
        <w:rPr>
          <w:rFonts w:asciiTheme="majorBidi" w:eastAsia="Times New Roman" w:hAnsiTheme="majorBidi" w:cstheme="majorBidi"/>
          <w:sz w:val="32"/>
          <w:szCs w:val="32"/>
        </w:rPr>
        <w:t>IASC</w:t>
      </w:r>
      <w:r w:rsidRPr="009C7AC4">
        <w:rPr>
          <w:rFonts w:asciiTheme="majorBidi" w:eastAsia="Times New Roman" w:hAnsiTheme="majorBidi"/>
          <w:sz w:val="32"/>
          <w:szCs w:val="32"/>
        </w:rPr>
        <w:t>’</w:t>
      </w:r>
      <w:r w:rsidRPr="009C7AC4">
        <w:rPr>
          <w:rFonts w:asciiTheme="majorBidi" w:eastAsia="Times New Roman" w:hAnsiTheme="majorBidi" w:cstheme="majorBidi"/>
          <w:sz w:val="32"/>
          <w:szCs w:val="32"/>
        </w:rPr>
        <w:t>s Framework for the Preparation and Presentation of Financial Statements</w:t>
      </w:r>
      <w:r w:rsidRPr="009C7AC4">
        <w:rPr>
          <w:rFonts w:asciiTheme="majorBidi" w:eastAsia="Times New Roman" w:hAnsiTheme="majorBidi"/>
          <w:sz w:val="32"/>
          <w:szCs w:val="32"/>
        </w:rPr>
        <w:t xml:space="preserve">” </w:t>
      </w:r>
      <w:r w:rsidRPr="009C7AC4">
        <w:rPr>
          <w:rFonts w:asciiTheme="majorBidi" w:eastAsia="Times New Roman" w:hAnsi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</w:t>
      </w:r>
      <w:r w:rsidRPr="009C7AC4">
        <w:rPr>
          <w:rFonts w:asciiTheme="majorBidi" w:eastAsia="Times New Roman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eastAsia="Times New Roman" w:hAnsiTheme="majorBidi"/>
          <w:sz w:val="32"/>
          <w:szCs w:val="32"/>
          <w:cs/>
        </w:rPr>
        <w:t>ของปีใด</w:t>
      </w:r>
    </w:p>
    <w:p w14:paraId="2AAE382E" w14:textId="11412E82" w:rsidR="001E5CBA" w:rsidRPr="009C7AC4" w:rsidRDefault="001E5CBA" w:rsidP="009220E6">
      <w:pPr>
        <w:pStyle w:val="NormalWeb"/>
        <w:shd w:val="clear" w:color="auto" w:fill="FFFFFF"/>
        <w:tabs>
          <w:tab w:val="left" w:pos="1134"/>
          <w:tab w:val="left" w:pos="1276"/>
          <w:tab w:val="left" w:pos="1701"/>
        </w:tabs>
        <w:spacing w:after="0" w:line="360" w:lineRule="exact"/>
        <w:ind w:left="851" w:firstLine="567"/>
        <w:jc w:val="thaiDistribute"/>
        <w:rPr>
          <w:rFonts w:asciiTheme="majorBidi" w:eastAsia="Times New Roman" w:hAnsiTheme="majorBidi"/>
          <w:sz w:val="32"/>
          <w:szCs w:val="32"/>
        </w:rPr>
      </w:pPr>
    </w:p>
    <w:p w14:paraId="6477423A" w14:textId="77777777" w:rsidR="001E5CBA" w:rsidRPr="009C7AC4" w:rsidRDefault="001E5CBA" w:rsidP="001F4B00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C7AC4">
        <w:rPr>
          <w:rFonts w:asciiTheme="majorBidi" w:eastAsia="Times New Roman" w:hAnsiTheme="majorBidi"/>
          <w:b/>
          <w:bCs/>
          <w:sz w:val="32"/>
          <w:szCs w:val="32"/>
          <w:cs/>
        </w:rPr>
        <w:t>กรอบแนวคิดสำหรับการรายงานทางการเงิน</w:t>
      </w:r>
    </w:p>
    <w:p w14:paraId="4E348DFA" w14:textId="5CDF2EA0" w:rsidR="001E5CBA" w:rsidRPr="009C7AC4" w:rsidRDefault="001E5CBA" w:rsidP="001F4B00">
      <w:pPr>
        <w:pStyle w:val="NormalWeb"/>
        <w:shd w:val="clear" w:color="auto" w:fill="FFFFFF"/>
        <w:tabs>
          <w:tab w:val="left" w:pos="1134"/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  <w:cs/>
        </w:rPr>
        <w:t xml:space="preserve">กรอบแนวคิดสำหรับการรายงานทางการเงิน ประกอบด้วย </w:t>
      </w:r>
      <w:r w:rsidRPr="009C7AC4">
        <w:rPr>
          <w:rFonts w:asciiTheme="majorBidi" w:eastAsia="Times New Roman" w:hAnsiTheme="majorBidi" w:hint="cs"/>
          <w:sz w:val="32"/>
          <w:szCs w:val="32"/>
          <w:cs/>
        </w:rPr>
        <w:t>การปรับปรุง</w:t>
      </w:r>
      <w:r w:rsidRPr="009C7AC4">
        <w:rPr>
          <w:rFonts w:asciiTheme="majorBidi" w:eastAsia="Times New Roman" w:hAnsiTheme="majorBidi"/>
          <w:sz w:val="32"/>
          <w:szCs w:val="32"/>
          <w:cs/>
        </w:rPr>
        <w:t>คำนิยาม</w:t>
      </w:r>
      <w:r w:rsidRPr="009C7AC4">
        <w:rPr>
          <w:rFonts w:asciiTheme="majorBidi" w:eastAsia="Times New Roman" w:hAnsiTheme="majorBidi" w:hint="cs"/>
          <w:sz w:val="32"/>
          <w:szCs w:val="32"/>
          <w:cs/>
        </w:rPr>
        <w:t>ของ</w:t>
      </w:r>
      <w:r w:rsidRPr="009C7AC4">
        <w:rPr>
          <w:rFonts w:asciiTheme="majorBidi" w:eastAsia="Times New Roman" w:hAnsiTheme="majorBidi"/>
          <w:sz w:val="32"/>
          <w:szCs w:val="32"/>
          <w:cs/>
        </w:rPr>
        <w:t>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513780AB" w14:textId="46B14C78" w:rsidR="001E5CBA" w:rsidRPr="009C7AC4" w:rsidRDefault="001E5CBA" w:rsidP="001F4B00">
      <w:pPr>
        <w:pStyle w:val="NormalWeb"/>
        <w:shd w:val="clear" w:color="auto" w:fill="FFFFFF"/>
        <w:tabs>
          <w:tab w:val="left" w:pos="1418"/>
          <w:tab w:val="left" w:pos="1701"/>
        </w:tabs>
        <w:spacing w:after="0" w:line="380" w:lineRule="exact"/>
        <w:ind w:left="1418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</w:rPr>
        <w:t>1.</w:t>
      </w:r>
      <w:r w:rsidRPr="009C7AC4">
        <w:rPr>
          <w:rFonts w:asciiTheme="majorBidi" w:eastAsia="Times New Roman" w:hAnsiTheme="majorBidi"/>
          <w:sz w:val="32"/>
          <w:szCs w:val="32"/>
        </w:rPr>
        <w:tab/>
      </w:r>
      <w:r w:rsidRPr="009C7AC4">
        <w:rPr>
          <w:rFonts w:asciiTheme="majorBidi" w:eastAsia="Times New Roman" w:hAnsiTheme="majorBidi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594FF996" w14:textId="33A04FA8" w:rsidR="001E5CBA" w:rsidRPr="009C7AC4" w:rsidRDefault="001E5CBA" w:rsidP="001F4B00">
      <w:pPr>
        <w:pStyle w:val="NormalWeb"/>
        <w:shd w:val="clear" w:color="auto" w:fill="FFFFFF"/>
        <w:tabs>
          <w:tab w:val="left" w:pos="1418"/>
          <w:tab w:val="left" w:pos="1701"/>
        </w:tabs>
        <w:spacing w:after="0" w:line="380" w:lineRule="exact"/>
        <w:ind w:left="1701" w:hanging="2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</w:rPr>
        <w:t>2.</w:t>
      </w:r>
      <w:r w:rsidRPr="009C7AC4">
        <w:rPr>
          <w:rFonts w:asciiTheme="majorBidi" w:eastAsia="Times New Roman" w:hAnsiTheme="majorBidi"/>
          <w:sz w:val="32"/>
          <w:szCs w:val="32"/>
        </w:rPr>
        <w:tab/>
      </w:r>
      <w:r w:rsidRPr="009C7AC4">
        <w:rPr>
          <w:rFonts w:asciiTheme="majorBidi" w:eastAsia="Times New Roman" w:hAnsiTheme="majorBidi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6C26C4AF" w14:textId="25D4A341" w:rsidR="001E5CBA" w:rsidRPr="009C7AC4" w:rsidRDefault="001E5CBA" w:rsidP="001F4B00">
      <w:pPr>
        <w:pStyle w:val="NormalWeb"/>
        <w:shd w:val="clear" w:color="auto" w:fill="FFFFFF"/>
        <w:tabs>
          <w:tab w:val="left" w:pos="1418"/>
          <w:tab w:val="left" w:pos="1701"/>
        </w:tabs>
        <w:spacing w:after="0" w:line="380" w:lineRule="exact"/>
        <w:ind w:left="1418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</w:rPr>
        <w:t>3.</w:t>
      </w:r>
      <w:r w:rsidRPr="009C7AC4">
        <w:rPr>
          <w:rFonts w:asciiTheme="majorBidi" w:eastAsia="Times New Roman" w:hAnsiTheme="majorBidi"/>
          <w:sz w:val="32"/>
          <w:szCs w:val="32"/>
        </w:rPr>
        <w:tab/>
      </w:r>
      <w:r w:rsidRPr="009C7AC4">
        <w:rPr>
          <w:rFonts w:asciiTheme="majorBidi" w:eastAsia="Times New Roman" w:hAnsiTheme="majorBidi"/>
          <w:sz w:val="32"/>
          <w:szCs w:val="32"/>
          <w:cs/>
        </w:rPr>
        <w:t>กิจการที่เสนอรายงาน</w:t>
      </w:r>
    </w:p>
    <w:p w14:paraId="26545B92" w14:textId="667D7BDE" w:rsidR="001E5CBA" w:rsidRPr="009C7AC4" w:rsidRDefault="001E5CBA" w:rsidP="001F4B00">
      <w:pPr>
        <w:pStyle w:val="NormalWeb"/>
        <w:shd w:val="clear" w:color="auto" w:fill="FFFFFF"/>
        <w:tabs>
          <w:tab w:val="left" w:pos="1418"/>
          <w:tab w:val="left" w:pos="1701"/>
        </w:tabs>
        <w:spacing w:after="0" w:line="380" w:lineRule="exact"/>
        <w:ind w:left="1418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</w:rPr>
        <w:t>4.</w:t>
      </w:r>
      <w:r w:rsidRPr="009C7AC4">
        <w:rPr>
          <w:rFonts w:asciiTheme="majorBidi" w:eastAsia="Times New Roman" w:hAnsiTheme="majorBidi"/>
          <w:sz w:val="32"/>
          <w:szCs w:val="32"/>
        </w:rPr>
        <w:tab/>
      </w:r>
      <w:r w:rsidRPr="009C7AC4">
        <w:rPr>
          <w:rFonts w:asciiTheme="majorBidi" w:eastAsia="Times New Roman" w:hAnsiTheme="majorBidi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0D49BC65" w14:textId="66376CBC" w:rsidR="001E5CBA" w:rsidRPr="009C7AC4" w:rsidRDefault="001E5CBA" w:rsidP="001F4B00">
      <w:pPr>
        <w:pStyle w:val="NormalWeb"/>
        <w:shd w:val="clear" w:color="auto" w:fill="FFFFFF"/>
        <w:tabs>
          <w:tab w:val="left" w:pos="1134"/>
          <w:tab w:val="left" w:pos="1418"/>
        </w:tabs>
        <w:spacing w:after="0" w:line="380" w:lineRule="exact"/>
        <w:ind w:left="851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C7AC4">
        <w:rPr>
          <w:rFonts w:asciiTheme="majorBidi" w:eastAsia="Times New Roman" w:hAnsiTheme="majorBidi"/>
          <w:sz w:val="32"/>
          <w:szCs w:val="32"/>
          <w:cs/>
        </w:rPr>
        <w:t xml:space="preserve">           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7536101" w14:textId="63566147" w:rsidR="001F4B00" w:rsidRDefault="001F4B00" w:rsidP="001F4B00">
      <w:pPr>
        <w:pStyle w:val="NormalWeb"/>
        <w:shd w:val="clear" w:color="auto" w:fill="FFFFFF"/>
        <w:tabs>
          <w:tab w:val="left" w:pos="1134"/>
          <w:tab w:val="left" w:pos="1418"/>
        </w:tabs>
        <w:spacing w:after="0" w:line="380" w:lineRule="exact"/>
        <w:ind w:left="851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03DEC460" w14:textId="77777777" w:rsidR="00303359" w:rsidRPr="009C7AC4" w:rsidRDefault="00303359" w:rsidP="001F4B00">
      <w:pPr>
        <w:pStyle w:val="NormalWeb"/>
        <w:shd w:val="clear" w:color="auto" w:fill="FFFFFF"/>
        <w:tabs>
          <w:tab w:val="left" w:pos="1134"/>
          <w:tab w:val="left" w:pos="1418"/>
        </w:tabs>
        <w:spacing w:after="0" w:line="380" w:lineRule="exact"/>
        <w:ind w:left="851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1CACE82" w14:textId="7E2B8C3F" w:rsidR="00266CAF" w:rsidRPr="009C7AC4" w:rsidRDefault="00E924F8" w:rsidP="001F4B00">
      <w:pPr>
        <w:pStyle w:val="NormalWeb"/>
        <w:shd w:val="clear" w:color="auto" w:fill="FFFFFF"/>
        <w:tabs>
          <w:tab w:val="left" w:pos="1134"/>
          <w:tab w:val="left" w:pos="1276"/>
          <w:tab w:val="left" w:pos="1701"/>
        </w:tabs>
        <w:spacing w:after="0" w:line="380" w:lineRule="exact"/>
        <w:ind w:left="851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C7AC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คำนิยามของธุรกิจ</w:t>
      </w:r>
    </w:p>
    <w:p w14:paraId="350445EF" w14:textId="2069B048" w:rsidR="00E924F8" w:rsidRPr="009C7AC4" w:rsidRDefault="00E924F8" w:rsidP="001F4B00">
      <w:pPr>
        <w:pStyle w:val="NormalWeb"/>
        <w:shd w:val="clear" w:color="auto" w:fill="FFFFFF"/>
        <w:tabs>
          <w:tab w:val="left" w:pos="1134"/>
          <w:tab w:val="left" w:pos="1276"/>
          <w:tab w:val="left" w:pos="1701"/>
        </w:tabs>
        <w:spacing w:after="0" w:line="380" w:lineRule="exact"/>
        <w:ind w:left="851" w:firstLine="567"/>
        <w:jc w:val="thaiDistribute"/>
        <w:rPr>
          <w:rFonts w:ascii="kanit" w:eastAsia="Times New Roman" w:hAnsi="kanit"/>
          <w:sz w:val="32"/>
          <w:szCs w:val="32"/>
        </w:rPr>
      </w:pPr>
      <w:r w:rsidRPr="009C7AC4">
        <w:rPr>
          <w:rFonts w:asciiTheme="majorBidi" w:eastAsia="Times New Roman" w:hAnsiTheme="majorBidi" w:cstheme="majorBidi"/>
          <w:sz w:val="32"/>
          <w:szCs w:val="32"/>
          <w:cs/>
        </w:rPr>
        <w:t xml:space="preserve">คำนิยามของธุรกิจ ที่ปรับปรุงในมาตรฐานการรายงานทางการเงินฉบับที่ </w:t>
      </w:r>
      <w:r w:rsidRPr="009C7AC4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9C7AC4">
        <w:rPr>
          <w:rFonts w:asciiTheme="majorBidi" w:eastAsia="Times New Roman" w:hAnsiTheme="majorBidi" w:cstheme="majorBidi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</w:t>
      </w:r>
      <w:r w:rsidRPr="009C7AC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="kanit" w:eastAsia="Times New Roman" w:hAnsi="kanit" w:cstheme="majorBidi"/>
          <w:sz w:val="32"/>
          <w:szCs w:val="32"/>
          <w:cs/>
        </w:rPr>
        <w:t>การปรับปรุงมีดังนี้</w:t>
      </w:r>
    </w:p>
    <w:p w14:paraId="7FFB9FA3" w14:textId="77777777" w:rsidR="00E924F8" w:rsidRPr="009C7AC4" w:rsidRDefault="00E924F8" w:rsidP="001F4B00">
      <w:pPr>
        <w:pStyle w:val="ListParagraph"/>
        <w:numPr>
          <w:ilvl w:val="2"/>
          <w:numId w:val="36"/>
        </w:numPr>
        <w:shd w:val="clear" w:color="auto" w:fill="FFFFFF"/>
        <w:tabs>
          <w:tab w:val="clear" w:pos="2160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73282ACB" w14:textId="77777777" w:rsidR="00E924F8" w:rsidRPr="009C7AC4" w:rsidRDefault="00E924F8" w:rsidP="001F4B00">
      <w:pPr>
        <w:pStyle w:val="ListParagraph"/>
        <w:numPr>
          <w:ilvl w:val="2"/>
          <w:numId w:val="36"/>
        </w:numPr>
        <w:shd w:val="clear" w:color="auto" w:fill="FFFFFF"/>
        <w:tabs>
          <w:tab w:val="clear" w:pos="2160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ตัด</w:t>
      </w:r>
      <w:r w:rsidRPr="009C7AC4">
        <w:rPr>
          <w:rFonts w:ascii="Angsana New" w:hAnsi="Angsana New" w:hint="cs"/>
          <w:sz w:val="32"/>
          <w:szCs w:val="32"/>
          <w:cs/>
        </w:rPr>
        <w:t>เ</w:t>
      </w:r>
      <w:r w:rsidRPr="009C7AC4">
        <w:rPr>
          <w:rFonts w:ascii="Angsana New" w:hAnsi="Angsana New"/>
          <w:sz w:val="32"/>
          <w:szCs w:val="32"/>
          <w:cs/>
        </w:rPr>
        <w:t>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66FEB43E" w14:textId="77777777" w:rsidR="00E924F8" w:rsidRPr="009C7AC4" w:rsidRDefault="00E924F8" w:rsidP="001F4B00">
      <w:pPr>
        <w:pStyle w:val="ListParagraph"/>
        <w:numPr>
          <w:ilvl w:val="2"/>
          <w:numId w:val="36"/>
        </w:numPr>
        <w:shd w:val="clear" w:color="auto" w:fill="FFFFFF"/>
        <w:tabs>
          <w:tab w:val="clear" w:pos="2160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kanit" w:hAnsi="kanit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54558A29" w14:textId="24A230A6" w:rsidR="00E924F8" w:rsidRPr="009C7AC4" w:rsidRDefault="00E924F8" w:rsidP="001F4B00">
      <w:pPr>
        <w:pStyle w:val="ListParagraph"/>
        <w:numPr>
          <w:ilvl w:val="2"/>
          <w:numId w:val="36"/>
        </w:numPr>
        <w:shd w:val="clear" w:color="auto" w:fill="FFFFFF"/>
        <w:tabs>
          <w:tab w:val="clear" w:pos="2160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kanit" w:hAnsi="kanit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และตัดเรื่องการอ้างอิงความสามารถในการลดต้นทุนออกจากมาตรฐาน</w:t>
      </w:r>
      <w:r w:rsidR="00BE6FEA">
        <w:rPr>
          <w:rFonts w:ascii="kanit" w:hAnsi="kanit" w:hint="cs"/>
          <w:sz w:val="32"/>
          <w:szCs w:val="32"/>
          <w:cs/>
        </w:rPr>
        <w:t>การรายงานทางการเงิน</w:t>
      </w:r>
    </w:p>
    <w:p w14:paraId="70A2265A" w14:textId="660D9E35" w:rsidR="00E924F8" w:rsidRPr="009C7AC4" w:rsidRDefault="00E924F8" w:rsidP="001F4B00">
      <w:pPr>
        <w:pStyle w:val="ListParagraph"/>
        <w:numPr>
          <w:ilvl w:val="2"/>
          <w:numId w:val="36"/>
        </w:numPr>
        <w:shd w:val="clear" w:color="auto" w:fill="FFFFFF"/>
        <w:tabs>
          <w:tab w:val="clear" w:pos="2160"/>
          <w:tab w:val="num" w:pos="1843"/>
        </w:tabs>
        <w:spacing w:line="380" w:lineRule="exact"/>
        <w:ind w:left="1701" w:hanging="283"/>
        <w:contextualSpacing/>
        <w:rPr>
          <w:rFonts w:ascii="Angsana New" w:hAnsi="Angsana New"/>
          <w:sz w:val="32"/>
          <w:szCs w:val="32"/>
        </w:rPr>
      </w:pPr>
      <w:r w:rsidRPr="009C7AC4">
        <w:rPr>
          <w:rFonts w:ascii="kanit" w:hAnsi="kanit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337B4B65" w14:textId="77777777" w:rsidR="001F4B00" w:rsidRPr="009C7AC4" w:rsidRDefault="001F4B00" w:rsidP="001F4B00">
      <w:pPr>
        <w:pStyle w:val="ListParagraph"/>
        <w:shd w:val="clear" w:color="auto" w:fill="FFFFFF"/>
        <w:spacing w:line="380" w:lineRule="exact"/>
        <w:contextualSpacing/>
        <w:rPr>
          <w:rFonts w:ascii="Angsana New" w:hAnsi="Angsana New"/>
          <w:sz w:val="32"/>
          <w:szCs w:val="32"/>
        </w:rPr>
      </w:pPr>
    </w:p>
    <w:p w14:paraId="17A63446" w14:textId="67AD63A4" w:rsidR="00E924F8" w:rsidRPr="009C7AC4" w:rsidRDefault="00E924F8" w:rsidP="001F4B00">
      <w:pPr>
        <w:shd w:val="clear" w:color="auto" w:fill="FFFFFF"/>
        <w:spacing w:line="380" w:lineRule="exact"/>
        <w:ind w:left="851" w:right="120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>คำนิยามของความมีสาระสำคัญ</w:t>
      </w:r>
    </w:p>
    <w:p w14:paraId="02FC218E" w14:textId="5AD331B8" w:rsidR="00266CAF" w:rsidRPr="009C7AC4" w:rsidRDefault="00E924F8" w:rsidP="001F4B00">
      <w:pPr>
        <w:shd w:val="clear" w:color="auto" w:fill="FFFFFF"/>
        <w:tabs>
          <w:tab w:val="left" w:pos="113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  <w:r w:rsidRPr="009C7AC4">
        <w:rPr>
          <w:rFonts w:asciiTheme="majorBidi" w:hAnsiTheme="majorBidi" w:cstheme="majorBidi"/>
          <w:sz w:val="32"/>
          <w:szCs w:val="32"/>
        </w:rPr>
        <w:t> 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9C7AC4">
        <w:rPr>
          <w:rFonts w:asciiTheme="majorBidi" w:hAnsiTheme="majorBidi" w:cstheme="majorBidi"/>
          <w:sz w:val="32"/>
          <w:szCs w:val="32"/>
        </w:rPr>
        <w:t>1 </w:t>
      </w:r>
      <w:r w:rsidRPr="009C7AC4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 และมาตรฐานการบัญชี ฉบับที่</w:t>
      </w:r>
      <w:r w:rsidRPr="009C7AC4">
        <w:rPr>
          <w:rFonts w:asciiTheme="majorBidi" w:hAnsiTheme="majorBidi" w:cstheme="majorBidi"/>
          <w:sz w:val="32"/>
          <w:szCs w:val="32"/>
        </w:rPr>
        <w:t> 8 </w:t>
      </w:r>
      <w:r w:rsidRPr="009C7AC4">
        <w:rPr>
          <w:rFonts w:asciiTheme="majorBidi" w:hAnsiTheme="majorBidi" w:cstheme="majorBidi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</w:p>
    <w:p w14:paraId="5E30125B" w14:textId="07E03CAC" w:rsidR="00E924F8" w:rsidRPr="009C7AC4" w:rsidRDefault="00E924F8" w:rsidP="001F4B00">
      <w:pPr>
        <w:shd w:val="clear" w:color="auto" w:fill="FFFFFF"/>
        <w:tabs>
          <w:tab w:val="left" w:pos="1134"/>
          <w:tab w:val="left" w:pos="1276"/>
        </w:tabs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753D1E59" w14:textId="180233E5" w:rsidR="00E924F8" w:rsidRPr="009C7AC4" w:rsidRDefault="00E924F8" w:rsidP="001F4B00">
      <w:pPr>
        <w:pStyle w:val="ListParagraph"/>
        <w:numPr>
          <w:ilvl w:val="0"/>
          <w:numId w:val="35"/>
        </w:numPr>
        <w:shd w:val="clear" w:color="auto" w:fill="FFFFFF"/>
        <w:tabs>
          <w:tab w:val="clear" w:pos="720"/>
        </w:tabs>
        <w:spacing w:line="380" w:lineRule="exact"/>
        <w:ind w:left="1701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44C22EBF" w14:textId="7F364E21" w:rsidR="00E924F8" w:rsidRPr="009C7AC4" w:rsidRDefault="00E924F8" w:rsidP="001F4B00">
      <w:pPr>
        <w:pStyle w:val="ListParagraph"/>
        <w:numPr>
          <w:ilvl w:val="0"/>
          <w:numId w:val="35"/>
        </w:numPr>
        <w:shd w:val="clear" w:color="auto" w:fill="FFFFFF"/>
        <w:tabs>
          <w:tab w:val="clear" w:pos="720"/>
          <w:tab w:val="num" w:pos="1560"/>
        </w:tabs>
        <w:spacing w:line="380" w:lineRule="exact"/>
        <w:ind w:left="1701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การรวมข้อกำหนดสนับสนุนเข้าไว้ด้วยกันของมาตรฐานการบัญชี ฉบับที่ </w:t>
      </w:r>
      <w:r w:rsidRPr="009C7AC4">
        <w:rPr>
          <w:rFonts w:asciiTheme="majorBidi" w:hAnsiTheme="majorBidi" w:cstheme="majorBidi"/>
          <w:sz w:val="32"/>
          <w:szCs w:val="32"/>
        </w:rPr>
        <w:t>1 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586BF9" w:rsidRPr="009C7AC4">
        <w:rPr>
          <w:rFonts w:asciiTheme="majorBidi" w:hAnsiTheme="majorBidi" w:cstheme="majorBidi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z w:val="32"/>
          <w:szCs w:val="32"/>
          <w:cs/>
        </w:rPr>
        <w:t>การนำเสนองบการเงิน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68883D4F" w14:textId="1C082A00" w:rsidR="00E924F8" w:rsidRPr="009C7AC4" w:rsidRDefault="00E924F8" w:rsidP="001F4B00">
      <w:pPr>
        <w:pStyle w:val="ListParagraph"/>
        <w:numPr>
          <w:ilvl w:val="0"/>
          <w:numId w:val="35"/>
        </w:numPr>
        <w:shd w:val="clear" w:color="auto" w:fill="FFFFFF"/>
        <w:tabs>
          <w:tab w:val="clear" w:pos="720"/>
          <w:tab w:val="num" w:pos="1560"/>
        </w:tabs>
        <w:spacing w:line="380" w:lineRule="exact"/>
        <w:ind w:left="1701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00400058" w14:textId="3259E83E" w:rsidR="001F4B00" w:rsidRPr="009C7AC4" w:rsidRDefault="001F4B00" w:rsidP="001F4B00">
      <w:pPr>
        <w:pStyle w:val="ListParagraph"/>
        <w:shd w:val="clear" w:color="auto" w:fill="FFFFFF"/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E2F55D0" w14:textId="38FBD2C5" w:rsidR="001F4B00" w:rsidRPr="009C7AC4" w:rsidRDefault="001F4B00" w:rsidP="001F4B00">
      <w:pPr>
        <w:pStyle w:val="ListParagraph"/>
        <w:shd w:val="clear" w:color="auto" w:fill="FFFFFF"/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FD1B0F9" w14:textId="1A7F1F65" w:rsidR="001F4B00" w:rsidRPr="009C7AC4" w:rsidRDefault="001F4B00" w:rsidP="001F4B00">
      <w:pPr>
        <w:pStyle w:val="ListParagraph"/>
        <w:shd w:val="clear" w:color="auto" w:fill="FFFFFF"/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9E41E7D" w14:textId="77777777" w:rsidR="001F4B00" w:rsidRPr="009C7AC4" w:rsidRDefault="001F4B00" w:rsidP="001F4B00">
      <w:pPr>
        <w:pStyle w:val="ListParagraph"/>
        <w:shd w:val="clear" w:color="auto" w:fill="FFFFFF"/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DA4FD6E" w14:textId="77777777" w:rsidR="00E924F8" w:rsidRPr="009C7AC4" w:rsidRDefault="00E924F8" w:rsidP="00586BF9">
      <w:pPr>
        <w:shd w:val="clear" w:color="auto" w:fill="FFFFFF"/>
        <w:spacing w:line="340" w:lineRule="atLeas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การปฏิรูปอัตราดอกเบี้ยอ้างอิง</w:t>
      </w:r>
    </w:p>
    <w:p w14:paraId="54B8BD9E" w14:textId="57E9117C" w:rsidR="00860413" w:rsidRPr="009C7AC4" w:rsidRDefault="00E924F8" w:rsidP="00586BF9">
      <w:pPr>
        <w:pStyle w:val="ListParagraph"/>
        <w:tabs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  <w:r w:rsidRPr="009C7AC4">
        <w:rPr>
          <w:rFonts w:asciiTheme="majorBidi" w:hAnsiTheme="majorBidi" w:cstheme="majorBidi"/>
          <w:sz w:val="32"/>
          <w:szCs w:val="32"/>
        </w:rPr>
        <w:t> 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ทำให้เกิดการปรับปรุงมาตรฐานการรายงานทางการเงิน </w:t>
      </w:r>
      <w:r w:rsidR="00586BF9" w:rsidRPr="009C7AC4">
        <w:rPr>
          <w:rFonts w:asciiTheme="majorBidi" w:hAnsiTheme="majorBidi" w:cstheme="majorBidi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C7AC4">
        <w:rPr>
          <w:rFonts w:asciiTheme="majorBidi" w:hAnsiTheme="majorBidi" w:cstheme="majorBidi"/>
          <w:sz w:val="32"/>
          <w:szCs w:val="32"/>
        </w:rPr>
        <w:t>9 </w:t>
      </w:r>
      <w:r w:rsidRPr="009C7AC4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เครื่องมือทางการเงินและมาตรฐานการรายงานทางการเงิน ฉบับที่</w:t>
      </w:r>
      <w:r w:rsidRPr="009C7AC4">
        <w:rPr>
          <w:rFonts w:asciiTheme="majorBidi" w:hAnsiTheme="majorBidi" w:cstheme="majorBidi"/>
          <w:sz w:val="32"/>
          <w:szCs w:val="32"/>
        </w:rPr>
        <w:t> 7 </w:t>
      </w:r>
      <w:r w:rsidRPr="009C7AC4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9C7AC4">
        <w:rPr>
          <w:rFonts w:asciiTheme="majorBidi" w:hAnsiTheme="majorBidi" w:cstheme="majorBidi"/>
          <w:sz w:val="32"/>
          <w:szCs w:val="32"/>
        </w:rPr>
        <w:t>interbank offer rates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IBORs</w:t>
      </w:r>
      <w:r w:rsidRPr="009C7AC4">
        <w:rPr>
          <w:rFonts w:asciiTheme="majorBidi" w:hAnsiTheme="majorBidi"/>
          <w:sz w:val="32"/>
          <w:szCs w:val="32"/>
        </w:rPr>
        <w:t xml:space="preserve">) </w:t>
      </w:r>
      <w:r w:rsidRPr="009C7AC4">
        <w:rPr>
          <w:rFonts w:asciiTheme="majorBidi" w:hAnsiTheme="majorBidi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F180029" w14:textId="77777777" w:rsidR="00D16D09" w:rsidRPr="009C7AC4" w:rsidRDefault="00D16D09" w:rsidP="00586BF9">
      <w:pPr>
        <w:tabs>
          <w:tab w:val="left" w:pos="1134"/>
        </w:tabs>
        <w:spacing w:line="36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</w:p>
    <w:p w14:paraId="7F0A7AD3" w14:textId="2EC806BD" w:rsidR="00860413" w:rsidRPr="009C7AC4" w:rsidRDefault="00D16D09" w:rsidP="0030335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10FF4C9" w14:textId="4AB74119" w:rsidR="00D16D09" w:rsidRPr="009C7AC4" w:rsidRDefault="00D16D09" w:rsidP="00860413">
      <w:pPr>
        <w:tabs>
          <w:tab w:val="left" w:pos="113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E173290" w14:textId="2D11A822" w:rsidR="00B70118" w:rsidRPr="009C7AC4" w:rsidRDefault="00B70118" w:rsidP="001F4B00">
      <w:pPr>
        <w:tabs>
          <w:tab w:val="left" w:pos="709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atLeas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lang w:val="th-TH"/>
        </w:rPr>
      </w:pPr>
      <w:r w:rsidRPr="009C7AC4">
        <w:rPr>
          <w:rFonts w:ascii="Angsana New" w:hAnsi="Angsana New"/>
          <w:sz w:val="32"/>
          <w:szCs w:val="32"/>
          <w:cs/>
          <w:lang w:val="th-TH"/>
        </w:rPr>
        <w:t>2.5</w:t>
      </w:r>
      <w:r w:rsidRPr="009C7AC4">
        <w:rPr>
          <w:rFonts w:ascii="Angsana New" w:hAnsi="Angsana New"/>
          <w:sz w:val="32"/>
          <w:szCs w:val="32"/>
          <w:cs/>
          <w:lang w:val="th-TH"/>
        </w:rPr>
        <w:tab/>
      </w:r>
      <w:r w:rsidR="001F4B00" w:rsidRPr="009C7AC4">
        <w:rPr>
          <w:rFonts w:ascii="Angsana New" w:hAnsi="Angsana New"/>
          <w:sz w:val="32"/>
          <w:szCs w:val="32"/>
          <w:cs/>
          <w:lang w:val="th-TH"/>
        </w:rPr>
        <w:tab/>
      </w:r>
      <w:r w:rsidRPr="009C7AC4">
        <w:rPr>
          <w:rFonts w:ascii="Angsana New" w:hAnsi="Angsana New"/>
          <w:sz w:val="32"/>
          <w:szCs w:val="32"/>
          <w:cs/>
          <w:lang w:val="th-TH"/>
        </w:rPr>
        <w:t xml:space="preserve">การปรับปรุงมาตรฐานการรายงานทางการเงิน ฉบับที่ </w:t>
      </w:r>
      <w:r w:rsidR="003D1576">
        <w:rPr>
          <w:rFonts w:ascii="Angsana New" w:hAnsi="Angsana New"/>
          <w:sz w:val="32"/>
          <w:szCs w:val="32"/>
        </w:rPr>
        <w:t xml:space="preserve">16 </w:t>
      </w:r>
      <w:r w:rsidRPr="009C7AC4">
        <w:rPr>
          <w:rFonts w:ascii="Angsana New" w:hAnsi="Angsana New"/>
          <w:sz w:val="32"/>
          <w:szCs w:val="32"/>
          <w:cs/>
          <w:lang w:val="th-TH"/>
        </w:rPr>
        <w:t>เรื่อง สัญญาเช่า</w:t>
      </w:r>
    </w:p>
    <w:p w14:paraId="4AFB8F62" w14:textId="77777777" w:rsidR="00B70118" w:rsidRPr="009C7AC4" w:rsidRDefault="00B70118" w:rsidP="001F4B00">
      <w:pPr>
        <w:tabs>
          <w:tab w:val="left" w:pos="1134"/>
        </w:tabs>
        <w:spacing w:line="36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 w:hint="cs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9C7AC4">
        <w:rPr>
          <w:rFonts w:asciiTheme="majorBidi" w:hAnsiTheme="majorBidi"/>
          <w:sz w:val="32"/>
          <w:szCs w:val="32"/>
        </w:rPr>
        <w:t xml:space="preserve">16 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9C7AC4">
        <w:rPr>
          <w:rFonts w:asciiTheme="majorBidi" w:hAnsiTheme="majorBidi"/>
          <w:sz w:val="32"/>
          <w:szCs w:val="32"/>
        </w:rPr>
        <w:t xml:space="preserve">27 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9C7AC4">
        <w:rPr>
          <w:rFonts w:asciiTheme="majorBidi" w:hAnsiTheme="majorBidi"/>
          <w:sz w:val="32"/>
          <w:szCs w:val="32"/>
        </w:rPr>
        <w:t xml:space="preserve">2564 </w:t>
      </w:r>
      <w:r w:rsidRPr="009C7AC4">
        <w:rPr>
          <w:rFonts w:asciiTheme="majorBidi" w:hAnsiTheme="majorBidi" w:hint="cs"/>
          <w:sz w:val="32"/>
          <w:szCs w:val="32"/>
          <w:cs/>
        </w:rPr>
        <w:t>โดยมีการปรับปรุงดังนี้</w:t>
      </w:r>
    </w:p>
    <w:p w14:paraId="2FB890F9" w14:textId="309E7BA6" w:rsidR="00B70118" w:rsidRPr="009C7AC4" w:rsidRDefault="00B70118" w:rsidP="003D1576">
      <w:pPr>
        <w:tabs>
          <w:tab w:val="left" w:pos="1134"/>
        </w:tabs>
        <w:spacing w:line="360" w:lineRule="exact"/>
        <w:ind w:left="1701" w:hanging="283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>1.</w:t>
      </w:r>
      <w:r w:rsidR="001F4B00" w:rsidRPr="009C7AC4">
        <w:rPr>
          <w:rFonts w:asciiTheme="majorBidi" w:hAnsiTheme="majorBidi"/>
          <w:sz w:val="32"/>
          <w:szCs w:val="32"/>
        </w:rPr>
        <w:t xml:space="preserve"> </w:t>
      </w:r>
      <w:r w:rsidR="003D1576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9C7AC4">
        <w:rPr>
          <w:rFonts w:asciiTheme="majorBidi" w:hAnsiTheme="majorBidi"/>
          <w:sz w:val="32"/>
          <w:szCs w:val="32"/>
        </w:rPr>
        <w:t>COVID-19</w:t>
      </w:r>
      <w:r w:rsidRPr="009C7AC4">
        <w:rPr>
          <w:rFonts w:asciiTheme="majorBidi" w:hAnsiTheme="majorBidi"/>
          <w:sz w:val="32"/>
          <w:szCs w:val="32"/>
          <w:cs/>
        </w:rPr>
        <w:t xml:space="preserve"> ซึ่งมีผลบังคับใช้ตั้งแต่วันที่ </w:t>
      </w:r>
      <w:r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</w:rPr>
        <w:t>2563</w:t>
      </w:r>
      <w:r w:rsidRPr="009C7AC4">
        <w:rPr>
          <w:rFonts w:asciiTheme="majorBidi" w:hAnsiTheme="majorBidi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9C7AC4">
        <w:rPr>
          <w:rFonts w:asciiTheme="majorBidi" w:hAnsiTheme="majorBidi"/>
          <w:sz w:val="32"/>
          <w:szCs w:val="32"/>
        </w:rPr>
        <w:t>COVID-19</w:t>
      </w:r>
      <w:r w:rsidRPr="009C7AC4">
        <w:rPr>
          <w:rFonts w:asciiTheme="majorBidi" w:hAnsiTheme="majorBidi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569E6949" w14:textId="4AFA66F8" w:rsidR="00B70118" w:rsidRDefault="00B70118" w:rsidP="003D1576">
      <w:pPr>
        <w:tabs>
          <w:tab w:val="left" w:pos="1134"/>
        </w:tabs>
        <w:spacing w:line="360" w:lineRule="exact"/>
        <w:ind w:left="1701" w:hanging="283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>2.</w:t>
      </w:r>
      <w:r w:rsidR="001F4B00" w:rsidRPr="009C7AC4">
        <w:rPr>
          <w:rFonts w:asciiTheme="majorBidi" w:hAnsiTheme="majorBidi"/>
          <w:sz w:val="32"/>
          <w:szCs w:val="32"/>
        </w:rPr>
        <w:t xml:space="preserve"> </w:t>
      </w:r>
      <w:r w:rsidR="003D1576">
        <w:rPr>
          <w:rFonts w:asciiTheme="majorBidi" w:hAnsiTheme="majorBidi"/>
          <w:sz w:val="32"/>
          <w:szCs w:val="32"/>
          <w:cs/>
        </w:rPr>
        <w:tab/>
      </w:r>
      <w:r w:rsidRPr="009C7AC4">
        <w:rPr>
          <w:rFonts w:asciiTheme="majorBidi" w:hAnsi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hAnsiTheme="majorBidi"/>
          <w:sz w:val="32"/>
          <w:szCs w:val="32"/>
        </w:rPr>
        <w:t>2565</w:t>
      </w:r>
      <w:r w:rsidRPr="009C7AC4">
        <w:rPr>
          <w:rFonts w:asciiTheme="majorBidi" w:hAnsi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381E75DB" w14:textId="77777777" w:rsidR="00303359" w:rsidRPr="009C7AC4" w:rsidRDefault="00303359" w:rsidP="001F4B00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</w:p>
    <w:p w14:paraId="163A04A4" w14:textId="77777777" w:rsidR="00B70118" w:rsidRPr="009C7AC4" w:rsidRDefault="00B70118" w:rsidP="001F4B00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 w:hint="cs"/>
          <w:sz w:val="32"/>
          <w:szCs w:val="32"/>
          <w:cs/>
        </w:rPr>
        <w:t>ฝ่าย</w:t>
      </w:r>
      <w:r w:rsidRPr="009C7AC4">
        <w:rPr>
          <w:rFonts w:asciiTheme="majorBidi" w:hAnsiTheme="majorBidi"/>
          <w:sz w:val="32"/>
          <w:szCs w:val="32"/>
          <w:cs/>
        </w:rPr>
        <w:t>บริหารของบริษัท</w:t>
      </w:r>
      <w:r w:rsidRPr="009C7AC4">
        <w:rPr>
          <w:rFonts w:asciiTheme="majorBidi" w:hAnsiTheme="majorBidi" w:hint="cs"/>
          <w:sz w:val="32"/>
          <w:szCs w:val="32"/>
          <w:cs/>
        </w:rPr>
        <w:t>และบริษัทย่อยอยู่ระหว่างการประเมินผลกระทบ</w:t>
      </w:r>
      <w:r w:rsidRPr="009C7AC4">
        <w:rPr>
          <w:rFonts w:asciiTheme="majorBidi" w:hAnsiTheme="majorBidi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9C7AC4">
        <w:rPr>
          <w:rFonts w:asciiTheme="majorBidi" w:hAnsiTheme="majorBidi" w:hint="cs"/>
          <w:sz w:val="32"/>
          <w:szCs w:val="32"/>
          <w:cs/>
        </w:rPr>
        <w:t>ดังกล่าวมาถือปฏิบัติ</w:t>
      </w:r>
    </w:p>
    <w:p w14:paraId="73493E03" w14:textId="5BDCE270" w:rsidR="00586BF9" w:rsidRPr="009C7AC4" w:rsidRDefault="00586BF9" w:rsidP="00860413">
      <w:pPr>
        <w:tabs>
          <w:tab w:val="left" w:pos="113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016E52A" w14:textId="77777777" w:rsidR="00AE5696" w:rsidRPr="009C7AC4" w:rsidRDefault="00E561B9" w:rsidP="00586BF9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E5696" w:rsidRPr="009C7AC4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AE5696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696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1962677C" w14:textId="77777777" w:rsidR="00290940" w:rsidRPr="009C7AC4" w:rsidRDefault="0010048E" w:rsidP="00586BF9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>3.1</w:t>
      </w:r>
      <w:r w:rsidR="00006D2C"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6F28B0BF" w14:textId="77777777" w:rsidR="00C74ED6" w:rsidRPr="009C7AC4" w:rsidRDefault="00290940" w:rsidP="00586BF9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C74ED6" w:rsidRPr="009C7AC4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</w:t>
      </w:r>
    </w:p>
    <w:p w14:paraId="07119224" w14:textId="3E167A0C" w:rsidR="00C74ED6" w:rsidRPr="009C7AC4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C7AC4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8202134" w14:textId="77777777" w:rsidR="00C74ED6" w:rsidRPr="009C7AC4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รายได้จากการให้บริการ</w:t>
      </w:r>
    </w:p>
    <w:p w14:paraId="13A6B597" w14:textId="77777777" w:rsidR="00C74ED6" w:rsidRPr="009C7AC4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  <w:r w:rsidR="00860413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D911255" w14:textId="77777777" w:rsidR="00C74ED6" w:rsidRPr="009C7AC4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17934B9" w14:textId="6B9B5EF3" w:rsidR="00C74ED6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จำนวนเงินที่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“รายได้รอตัดบัญชี/รายได้รอการรับรู้”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2969068" w14:textId="77777777" w:rsidR="00BE6FEA" w:rsidRPr="009C7AC4" w:rsidRDefault="00BE6FEA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1E88222" w14:textId="252EB0A3" w:rsidR="003D5F6F" w:rsidRDefault="003D5F6F" w:rsidP="00BE6FEA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0B3B224D" w14:textId="77777777" w:rsidR="00BE6FEA" w:rsidRPr="009C7AC4" w:rsidRDefault="00BE6FEA" w:rsidP="00BE6FEA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FD545E4" w14:textId="77777777" w:rsidR="00A3488B" w:rsidRPr="009C7AC4" w:rsidRDefault="003D5F6F" w:rsidP="00BE6FEA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23E7191E" w14:textId="77777777" w:rsidR="006C5583" w:rsidRPr="009C7AC4" w:rsidRDefault="006C5583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3BB4CD7" w14:textId="77777777" w:rsidR="00006D2C" w:rsidRPr="009C7AC4" w:rsidRDefault="0010048E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  <w:t>3.2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737FD61A" w14:textId="77777777" w:rsidR="0010048E" w:rsidRPr="009C7AC4" w:rsidRDefault="0010048E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C7AC4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9C7AC4">
        <w:rPr>
          <w:rFonts w:ascii="Angsana New" w:hAnsi="Angsana New"/>
          <w:spacing w:val="-4"/>
          <w:sz w:val="32"/>
          <w:szCs w:val="32"/>
        </w:rPr>
        <w:t xml:space="preserve"> 3 </w:t>
      </w:r>
      <w:r w:rsidRPr="009C7AC4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B5674B" w:rsidRPr="009C7AC4">
        <w:rPr>
          <w:rFonts w:ascii="Angsana New" w:hAnsi="Angsana New" w:hint="cs"/>
          <w:spacing w:val="-4"/>
          <w:sz w:val="32"/>
          <w:szCs w:val="32"/>
          <w:cs/>
        </w:rPr>
        <w:t>นับจากวันที่ได้มา</w:t>
      </w:r>
      <w:r w:rsidRPr="009C7AC4">
        <w:rPr>
          <w:rFonts w:ascii="Angsana New" w:hAnsi="Angsana New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0A45A959" w14:textId="77777777" w:rsidR="00DA0144" w:rsidRPr="009C7AC4" w:rsidRDefault="00DA0144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D7E5F39" w14:textId="575E5515" w:rsidR="0010048E" w:rsidRPr="009C7AC4" w:rsidRDefault="0010048E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  <w:t>3.3</w:t>
      </w:r>
      <w:r w:rsidRPr="009C7AC4">
        <w:rPr>
          <w:rFonts w:ascii="Angsana New" w:hAnsi="Angsana New"/>
          <w:sz w:val="32"/>
          <w:szCs w:val="32"/>
        </w:rPr>
        <w:tab/>
      </w:r>
      <w:r w:rsidR="00380079" w:rsidRPr="009C7AC4">
        <w:rPr>
          <w:rFonts w:ascii="Angsana New" w:hAnsi="Angsana New" w:hint="cs"/>
          <w:sz w:val="32"/>
          <w:szCs w:val="32"/>
          <w:cs/>
        </w:rPr>
        <w:t>ลูกหนี้การค้า</w:t>
      </w:r>
    </w:p>
    <w:p w14:paraId="58F2FD50" w14:textId="16C37B95" w:rsidR="00D17F57" w:rsidRPr="009C7AC4" w:rsidRDefault="00D17F57" w:rsidP="00D17F5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ถือปฏิบัติตั้งแต่วันที่ </w:t>
      </w:r>
      <w:r w:rsidR="00303359">
        <w:rPr>
          <w:rFonts w:ascii="Angsana New" w:hAnsi="Angsana New"/>
          <w:sz w:val="32"/>
          <w:szCs w:val="32"/>
        </w:rPr>
        <w:t>1</w:t>
      </w:r>
      <w:r w:rsidRPr="009C7AC4">
        <w:rPr>
          <w:rFonts w:ascii="Angsana New" w:hAnsi="Angsana New"/>
          <w:sz w:val="32"/>
          <w:szCs w:val="32"/>
          <w:cs/>
        </w:rPr>
        <w:t xml:space="preserve"> มกราคม </w:t>
      </w:r>
      <w:r w:rsidR="00303359">
        <w:rPr>
          <w:rFonts w:ascii="Angsana New" w:hAnsi="Angsana New"/>
          <w:sz w:val="32"/>
          <w:szCs w:val="32"/>
        </w:rPr>
        <w:t>2563</w:t>
      </w:r>
    </w:p>
    <w:p w14:paraId="1151645A" w14:textId="77777777" w:rsidR="00CA498D" w:rsidRPr="009C7AC4" w:rsidRDefault="00CA498D" w:rsidP="00586BF9">
      <w:pPr>
        <w:tabs>
          <w:tab w:val="left" w:pos="851"/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9C7AC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A837855" w14:textId="48A45DCB" w:rsidR="00CA498D" w:rsidRPr="009C7AC4" w:rsidRDefault="00CA498D" w:rsidP="00586BF9">
      <w:pPr>
        <w:tabs>
          <w:tab w:val="left" w:pos="709"/>
          <w:tab w:val="left" w:pos="900"/>
          <w:tab w:val="left" w:pos="1418"/>
        </w:tabs>
        <w:spacing w:line="380" w:lineRule="exact"/>
        <w:ind w:left="851" w:firstLine="15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SimSun" w:hAnsiTheme="majorBidi" w:cstheme="majorBidi"/>
          <w:sz w:val="32"/>
          <w:szCs w:val="32"/>
        </w:rPr>
        <w:tab/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</w:t>
      </w:r>
      <w:r w:rsidRPr="009C7AC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โดย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ใช้วิธีการอย่างง่าย (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ผลขาดทุนจากการด้อยค่าบันทึกในกำไรหรือขาดทุนภายใต้ค่าใช้จ่ายในการบริหาร</w:t>
      </w:r>
    </w:p>
    <w:p w14:paraId="097851CA" w14:textId="64AF0418" w:rsidR="00D17F57" w:rsidRDefault="00D17F57" w:rsidP="00586BF9">
      <w:pPr>
        <w:tabs>
          <w:tab w:val="left" w:pos="709"/>
          <w:tab w:val="left" w:pos="900"/>
          <w:tab w:val="left" w:pos="1418"/>
        </w:tabs>
        <w:spacing w:line="380" w:lineRule="exact"/>
        <w:ind w:left="851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93CF445" w14:textId="2273D5F5" w:rsidR="005E0024" w:rsidRDefault="005E0024" w:rsidP="00586BF9">
      <w:pPr>
        <w:tabs>
          <w:tab w:val="left" w:pos="709"/>
          <w:tab w:val="left" w:pos="900"/>
          <w:tab w:val="left" w:pos="1418"/>
        </w:tabs>
        <w:spacing w:line="380" w:lineRule="exact"/>
        <w:ind w:left="851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164321A" w14:textId="0D90B294" w:rsidR="0010048E" w:rsidRPr="009C7AC4" w:rsidRDefault="00D17F57" w:rsidP="005449CD">
      <w:pPr>
        <w:tabs>
          <w:tab w:val="left" w:pos="284"/>
        </w:tabs>
        <w:spacing w:line="360" w:lineRule="exact"/>
        <w:ind w:left="851"/>
        <w:jc w:val="both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lastRenderedPageBreak/>
        <w:t xml:space="preserve">ถือปฏิบัติก่อนวันที่  </w:t>
      </w:r>
      <w:r w:rsidRPr="009C7AC4">
        <w:rPr>
          <w:rFonts w:asciiTheme="majorBidi" w:hAnsiTheme="majorBidi"/>
          <w:sz w:val="32"/>
          <w:szCs w:val="32"/>
        </w:rPr>
        <w:t xml:space="preserve">1 </w:t>
      </w:r>
      <w:r w:rsidRPr="009C7AC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9C7AC4">
        <w:rPr>
          <w:rFonts w:asciiTheme="majorBidi" w:hAnsiTheme="majorBidi"/>
          <w:sz w:val="32"/>
          <w:szCs w:val="32"/>
        </w:rPr>
        <w:t>2563</w:t>
      </w:r>
    </w:p>
    <w:p w14:paraId="769FB75A" w14:textId="6468D014" w:rsidR="00D17F57" w:rsidRDefault="00D17F57" w:rsidP="005449CD">
      <w:pPr>
        <w:tabs>
          <w:tab w:val="left" w:pos="227"/>
          <w:tab w:val="left" w:pos="284"/>
          <w:tab w:val="left" w:pos="454"/>
          <w:tab w:val="left" w:pos="851"/>
          <w:tab w:val="left" w:pos="907"/>
          <w:tab w:val="left" w:pos="1418"/>
          <w:tab w:val="left" w:pos="1644"/>
          <w:tab w:val="left" w:pos="1871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ลูกหนี้การค้า แสดงด้วยมูลค่าสุทธิที่จะได้รับชำระ</w:t>
      </w:r>
    </w:p>
    <w:p w14:paraId="24037E03" w14:textId="77777777" w:rsidR="00303359" w:rsidRPr="009C7AC4" w:rsidRDefault="00303359" w:rsidP="005449CD">
      <w:pPr>
        <w:tabs>
          <w:tab w:val="left" w:pos="227"/>
          <w:tab w:val="left" w:pos="284"/>
          <w:tab w:val="left" w:pos="454"/>
          <w:tab w:val="left" w:pos="851"/>
          <w:tab w:val="left" w:pos="907"/>
          <w:tab w:val="left" w:pos="1418"/>
          <w:tab w:val="left" w:pos="1644"/>
          <w:tab w:val="left" w:pos="1871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9D1B7A0" w14:textId="77777777" w:rsidR="00D17F57" w:rsidRPr="009C7AC4" w:rsidRDefault="00D17F57" w:rsidP="005449CD">
      <w:pPr>
        <w:tabs>
          <w:tab w:val="left" w:pos="227"/>
          <w:tab w:val="left" w:pos="284"/>
          <w:tab w:val="left" w:pos="454"/>
          <w:tab w:val="left" w:pos="851"/>
          <w:tab w:val="left" w:pos="907"/>
          <w:tab w:val="left" w:pos="1418"/>
          <w:tab w:val="left" w:pos="1644"/>
          <w:tab w:val="left" w:pos="1871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</w:p>
    <w:p w14:paraId="7D7E679D" w14:textId="77777777" w:rsidR="00D17F57" w:rsidRPr="009C7AC4" w:rsidRDefault="00D17F57" w:rsidP="005449CD">
      <w:pPr>
        <w:tabs>
          <w:tab w:val="left" w:pos="227"/>
          <w:tab w:val="left" w:pos="284"/>
          <w:tab w:val="left" w:pos="454"/>
          <w:tab w:val="left" w:pos="851"/>
          <w:tab w:val="left" w:pos="907"/>
          <w:tab w:val="left" w:pos="1418"/>
          <w:tab w:val="left" w:pos="1644"/>
          <w:tab w:val="left" w:pos="1871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ติดตามสถานการณ์ปัจจุบันของลูกหนี้ และการคาดการณ์เกี่ยวกับการชำระหนี้ในอนาคตของลูกหนี้ ลูกหนี้จะถูกตัดจำหน่ายจากบัญชีเมื่อทราบว่าเป็นหนี้สูญ</w:t>
      </w:r>
    </w:p>
    <w:p w14:paraId="7559E0DA" w14:textId="77777777" w:rsidR="00D17F57" w:rsidRPr="009C7AC4" w:rsidRDefault="00D17F57" w:rsidP="005449CD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BE2EA55" w14:textId="77777777" w:rsidR="00380079" w:rsidRPr="009C7AC4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  <w:t>3.</w:t>
      </w:r>
      <w:r w:rsidRPr="009C7AC4">
        <w:rPr>
          <w:rFonts w:ascii="Angsana New" w:hAnsi="Angsana New" w:hint="cs"/>
          <w:sz w:val="32"/>
          <w:szCs w:val="32"/>
        </w:rPr>
        <w:t>4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2B44A562" w14:textId="77777777" w:rsidR="00380079" w:rsidRPr="009C7AC4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038966AA" w14:textId="153F7693" w:rsidR="00380079" w:rsidRPr="009C7AC4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ต้นทุนสินค้า</w:t>
      </w:r>
      <w:r w:rsidR="0052322F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ประกอบด้วย</w:t>
      </w:r>
      <w:r w:rsidR="0052322F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ต้นทุน</w:t>
      </w:r>
      <w:r w:rsidR="0052322F" w:rsidRPr="009C7AC4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9C7AC4">
        <w:rPr>
          <w:rFonts w:ascii="Angsana New" w:hAnsi="Angsana New"/>
          <w:sz w:val="32"/>
          <w:szCs w:val="32"/>
          <w:cs/>
        </w:rPr>
        <w:t>ซื้อ ต้นทุน</w:t>
      </w:r>
      <w:r w:rsidR="0052322F" w:rsidRPr="009C7AC4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9C7AC4">
        <w:rPr>
          <w:rFonts w:ascii="Angsana New" w:hAnsi="Angsana New"/>
          <w:sz w:val="32"/>
          <w:szCs w:val="32"/>
          <w:cs/>
        </w:rPr>
        <w:t>ต้นทุนอื่น</w:t>
      </w:r>
      <w:r w:rsidR="0052322F" w:rsidRPr="009C7AC4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9C7AC4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93434DD" w14:textId="7A18572C" w:rsidR="00380079" w:rsidRPr="009C7AC4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12D52029" w14:textId="77777777" w:rsidR="00586BF9" w:rsidRPr="009C7AC4" w:rsidRDefault="00586BF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DCE975" w14:textId="77777777" w:rsidR="00F60710" w:rsidRPr="009C7AC4" w:rsidRDefault="0052322F" w:rsidP="005449CD">
      <w:pPr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="00F60710" w:rsidRPr="009C7AC4">
        <w:rPr>
          <w:rFonts w:ascii="Angsana New" w:hAnsi="Angsana New"/>
          <w:sz w:val="32"/>
          <w:szCs w:val="32"/>
          <w:cs/>
        </w:rPr>
        <w:t xml:space="preserve">ค่าเผื่อการลดลงของมูลค่าสินค้าคงเหลือ </w:t>
      </w:r>
    </w:p>
    <w:p w14:paraId="1FF53247" w14:textId="33CDD810" w:rsidR="00F60710" w:rsidRPr="009C7AC4" w:rsidRDefault="00F60710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1C96A28A" w14:textId="77777777" w:rsidR="00540D52" w:rsidRPr="009C7AC4" w:rsidRDefault="00540D52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E64C51" w14:textId="1B1345BB" w:rsidR="00540D52" w:rsidRPr="009C7AC4" w:rsidRDefault="00540D52" w:rsidP="005449CD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</w:rPr>
        <w:t>3.</w:t>
      </w:r>
      <w:r w:rsidR="00303359">
        <w:rPr>
          <w:rFonts w:ascii="Angsana New" w:hAnsi="Angsana New"/>
          <w:sz w:val="32"/>
          <w:szCs w:val="32"/>
        </w:rPr>
        <w:t>5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730AA480" w14:textId="28E7ADCC" w:rsidR="00540D52" w:rsidRPr="009C7AC4" w:rsidRDefault="00540D52" w:rsidP="005449CD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="00675B15" w:rsidRPr="009C7AC4">
        <w:rPr>
          <w:rFonts w:ascii="Angsana New" w:hAnsi="Angsana New" w:hint="cs"/>
          <w:sz w:val="32"/>
          <w:szCs w:val="32"/>
          <w:cs/>
        </w:rPr>
        <w:t>จ</w:t>
      </w:r>
      <w:r w:rsidRPr="009C7AC4">
        <w:rPr>
          <w:rFonts w:ascii="Angsana New" w:hAnsi="Angsana New"/>
          <w:sz w:val="32"/>
          <w:szCs w:val="32"/>
          <w:cs/>
        </w:rPr>
        <w:t>ควบคุม</w:t>
      </w:r>
      <w:r w:rsidRPr="009C7AC4">
        <w:rPr>
          <w:rFonts w:ascii="Angsana New" w:hAnsi="Angsana New"/>
          <w:spacing w:val="-4"/>
          <w:sz w:val="32"/>
          <w:szCs w:val="32"/>
          <w:cs/>
        </w:rPr>
        <w:t>หมดไป</w:t>
      </w:r>
    </w:p>
    <w:p w14:paraId="7A55C3F9" w14:textId="7AD10F17" w:rsidR="00540D52" w:rsidRPr="009C7AC4" w:rsidRDefault="00540D52" w:rsidP="005449CD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</w:t>
      </w:r>
      <w:r w:rsidRPr="009C7AC4">
        <w:rPr>
          <w:rFonts w:ascii="Angsana New" w:hAnsi="Angsana New" w:hint="cs"/>
          <w:sz w:val="32"/>
          <w:szCs w:val="32"/>
          <w:cs/>
        </w:rPr>
        <w:t>กิจการ</w:t>
      </w:r>
      <w:r w:rsidRPr="009C7AC4">
        <w:rPr>
          <w:rFonts w:ascii="Angsana New" w:hAnsi="Angsana New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="00622BFA" w:rsidRPr="009C7AC4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3D2B8706" w14:textId="77777777" w:rsidR="00217A46" w:rsidRPr="009C7AC4" w:rsidRDefault="00217A46" w:rsidP="005449CD">
      <w:pPr>
        <w:tabs>
          <w:tab w:val="left" w:pos="284"/>
          <w:tab w:val="left" w:pos="851"/>
          <w:tab w:val="left" w:pos="1418"/>
        </w:tabs>
        <w:spacing w:line="360" w:lineRule="exact"/>
        <w:ind w:left="680" w:firstLine="680"/>
        <w:jc w:val="thaiDistribute"/>
        <w:rPr>
          <w:rFonts w:ascii="Angsana New" w:hAnsi="Angsana New"/>
          <w:sz w:val="32"/>
          <w:szCs w:val="32"/>
        </w:rPr>
      </w:pPr>
    </w:p>
    <w:p w14:paraId="4EE2586B" w14:textId="7F5562F0" w:rsidR="006E3749" w:rsidRPr="009C7AC4" w:rsidRDefault="006E3749" w:rsidP="005449CD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>3.</w:t>
      </w:r>
      <w:r w:rsidR="00303359">
        <w:rPr>
          <w:rFonts w:asciiTheme="majorBidi" w:hAnsiTheme="majorBidi"/>
          <w:sz w:val="32"/>
          <w:szCs w:val="32"/>
        </w:rPr>
        <w:t>6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</w:t>
      </w:r>
    </w:p>
    <w:p w14:paraId="5C66DC6F" w14:textId="77777777" w:rsidR="006E3749" w:rsidRPr="009C7AC4" w:rsidRDefault="006E374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บริษัทเลือกใช้วิธีราคาทุนสำหรับการบันทึกบัญชีอสังหาริมทรัพย์เพื่อการลงทุน และได้แสดงแยกต่างหากจากที่ดิน อาคารและอุปกรณ์ </w:t>
      </w:r>
    </w:p>
    <w:p w14:paraId="4100072F" w14:textId="1EB5CE48" w:rsidR="00A33BE1" w:rsidRPr="009C7AC4" w:rsidRDefault="00A33BE1" w:rsidP="00303359">
      <w:pPr>
        <w:tabs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lastRenderedPageBreak/>
        <w:t>3.</w:t>
      </w:r>
      <w:r w:rsidR="00303359">
        <w:rPr>
          <w:rFonts w:asciiTheme="majorBidi" w:hAnsiTheme="majorBidi" w:hint="cs"/>
          <w:sz w:val="32"/>
          <w:szCs w:val="32"/>
          <w:cs/>
        </w:rPr>
        <w:t>7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="00F6718F" w:rsidRPr="009C7AC4">
        <w:rPr>
          <w:rFonts w:asciiTheme="majorBidi" w:hAnsiTheme="majorBidi"/>
          <w:sz w:val="32"/>
          <w:szCs w:val="32"/>
        </w:rPr>
        <w:tab/>
      </w:r>
      <w:r w:rsidR="00F6718F" w:rsidRPr="009C7AC4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9206BDE" w14:textId="29933165" w:rsidR="00F6718F" w:rsidRPr="009C7AC4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ที่ดินแสดงมูลค่าตามราคาทุน</w:t>
      </w:r>
      <w:r w:rsidR="00146C99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="00E83F7E" w:rsidRPr="009C7AC4">
        <w:rPr>
          <w:rFonts w:asciiTheme="majorBidi" w:hAnsiTheme="majorBidi" w:hint="cs"/>
          <w:sz w:val="32"/>
          <w:szCs w:val="32"/>
          <w:cs/>
        </w:rPr>
        <w:t>า</w:t>
      </w:r>
      <w:r w:rsidRPr="009C7AC4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14:paraId="2BD6FCAA" w14:textId="0605989C" w:rsidR="00A33BE1" w:rsidRPr="009C7AC4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="00E83F7E" w:rsidRPr="009C7AC4">
        <w:rPr>
          <w:rFonts w:asciiTheme="majorBidi" w:hAnsiTheme="majorBidi"/>
          <w:sz w:val="32"/>
          <w:szCs w:val="32"/>
          <w:cs/>
        </w:rPr>
        <w:br/>
      </w:r>
      <w:r w:rsidRPr="009C7AC4">
        <w:rPr>
          <w:rFonts w:asciiTheme="majorBidi" w:hAnsiTheme="majorBidi"/>
          <w:sz w:val="32"/>
          <w:szCs w:val="32"/>
          <w:cs/>
        </w:rPr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1A7D780" w14:textId="56DE6241" w:rsidR="00F6718F" w:rsidRPr="009C7AC4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="00E83F7E" w:rsidRPr="009C7AC4">
        <w:rPr>
          <w:rFonts w:asciiTheme="majorBidi" w:hAnsiTheme="majorBidi" w:hint="cs"/>
          <w:sz w:val="32"/>
          <w:szCs w:val="32"/>
          <w:cs/>
        </w:rPr>
        <w:t>า</w:t>
      </w:r>
      <w:r w:rsidRPr="009C7AC4">
        <w:rPr>
          <w:rFonts w:asciiTheme="majorBidi" w:hAnsiTheme="majorBidi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4F035038" w14:textId="1ECD485F" w:rsidR="00A33BE1" w:rsidRPr="009C7AC4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="00D90BDD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โด</w:t>
      </w:r>
      <w:r w:rsidR="00E83F7E" w:rsidRPr="009C7AC4">
        <w:rPr>
          <w:rFonts w:asciiTheme="majorBidi" w:hAnsiTheme="majorBidi" w:hint="cs"/>
          <w:sz w:val="32"/>
          <w:szCs w:val="32"/>
          <w:cs/>
        </w:rPr>
        <w:t>ย</w:t>
      </w:r>
      <w:r w:rsidRPr="009C7AC4">
        <w:rPr>
          <w:rFonts w:asciiTheme="majorBidi" w:hAnsiTheme="majorBidi"/>
          <w:sz w:val="32"/>
          <w:szCs w:val="32"/>
          <w:cs/>
        </w:rPr>
        <w:t>วิธีเส้นตรง</w:t>
      </w:r>
      <w:r w:rsidR="00D90BDD" w:rsidRPr="009C7AC4">
        <w:rPr>
          <w:rFonts w:asciiTheme="majorBidi" w:hAnsiTheme="majorBidi" w:hint="cs"/>
          <w:sz w:val="32"/>
          <w:szCs w:val="32"/>
          <w:cs/>
        </w:rPr>
        <w:t>ตาม</w:t>
      </w:r>
      <w:r w:rsidRPr="009C7AC4">
        <w:rPr>
          <w:rFonts w:asciiTheme="majorBidi" w:hAnsiTheme="majorBidi"/>
          <w:sz w:val="32"/>
          <w:szCs w:val="32"/>
          <w:cs/>
        </w:rPr>
        <w:t>อายุการให้ประโยชน์</w:t>
      </w:r>
      <w:r w:rsidR="00C74A24" w:rsidRPr="009C7AC4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9C7AC4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120" w:type="dxa"/>
        <w:tblInd w:w="2235" w:type="dxa"/>
        <w:tblLayout w:type="fixed"/>
        <w:tblLook w:val="0000" w:firstRow="0" w:lastRow="0" w:firstColumn="0" w:lastColumn="0" w:noHBand="0" w:noVBand="0"/>
      </w:tblPr>
      <w:tblGrid>
        <w:gridCol w:w="4252"/>
        <w:gridCol w:w="2868"/>
      </w:tblGrid>
      <w:tr w:rsidR="009C7AC4" w:rsidRPr="009C7AC4" w14:paraId="1DAA618A" w14:textId="77777777" w:rsidTr="005E0024">
        <w:tc>
          <w:tcPr>
            <w:tcW w:w="4252" w:type="dxa"/>
          </w:tcPr>
          <w:p w14:paraId="4D2964F6" w14:textId="77777777" w:rsidR="00A33BE1" w:rsidRPr="009C7AC4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8130B6E" w14:textId="77777777" w:rsidR="00A33BE1" w:rsidRPr="009C7AC4" w:rsidRDefault="00A33BE1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7AC4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</w:tr>
      <w:tr w:rsidR="009C7AC4" w:rsidRPr="009C7AC4" w14:paraId="1CA47A86" w14:textId="77777777" w:rsidTr="005E0024">
        <w:tc>
          <w:tcPr>
            <w:tcW w:w="4252" w:type="dxa"/>
          </w:tcPr>
          <w:p w14:paraId="7F7109C9" w14:textId="77777777" w:rsidR="00E73147" w:rsidRPr="009C7AC4" w:rsidRDefault="00E73147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2E9170E3" w14:textId="4806806A" w:rsidR="00E73147" w:rsidRPr="009C7AC4" w:rsidRDefault="00E73147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5E0024">
              <w:rPr>
                <w:rFonts w:ascii="Angsana New" w:hAnsi="Angsana New"/>
                <w:sz w:val="32"/>
                <w:szCs w:val="32"/>
              </w:rPr>
              <w:t xml:space="preserve">- 20 </w:t>
            </w:r>
            <w:r w:rsidR="005E002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23F8E" w:rsidRPr="009C7AC4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  <w:r w:rsidRPr="009C7AC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C7AC4" w:rsidRPr="009C7AC4" w14:paraId="00283DAC" w14:textId="77777777" w:rsidTr="005E0024">
        <w:tc>
          <w:tcPr>
            <w:tcW w:w="4252" w:type="dxa"/>
          </w:tcPr>
          <w:p w14:paraId="6CFD3A26" w14:textId="77777777" w:rsidR="00A33BE1" w:rsidRPr="009C7AC4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9C7AC4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49ACAAFB" w14:textId="761CAAED" w:rsidR="00A33BE1" w:rsidRPr="009C7AC4" w:rsidRDefault="00BE3079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 xml:space="preserve">10 - </w:t>
            </w:r>
            <w:r w:rsidR="00860413" w:rsidRPr="009C7AC4">
              <w:rPr>
                <w:rFonts w:ascii="Angsana New" w:hAnsi="Angsana New"/>
                <w:sz w:val="32"/>
                <w:szCs w:val="32"/>
              </w:rPr>
              <w:t>20</w:t>
            </w:r>
            <w:r w:rsidR="005E00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002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60413" w:rsidRPr="009C7AC4">
              <w:rPr>
                <w:rFonts w:ascii="Angsana New" w:hAnsi="Angsana New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9C7AC4" w:rsidRPr="009C7AC4" w14:paraId="57F083AD" w14:textId="77777777" w:rsidTr="005E0024">
        <w:tc>
          <w:tcPr>
            <w:tcW w:w="4252" w:type="dxa"/>
          </w:tcPr>
          <w:p w14:paraId="22D2A4D6" w14:textId="77777777" w:rsidR="00A33BE1" w:rsidRPr="009C7AC4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060A65D0" w14:textId="453FE691" w:rsidR="00A33BE1" w:rsidRPr="009C7AC4" w:rsidRDefault="00A33BE1" w:rsidP="008A0C5E">
            <w:pPr>
              <w:tabs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6067A" w:rsidRPr="009C7AC4">
              <w:rPr>
                <w:rFonts w:ascii="Angsana New" w:hAnsi="Angsana New"/>
                <w:sz w:val="32"/>
                <w:szCs w:val="32"/>
              </w:rPr>
              <w:t>- 15</w:t>
            </w:r>
          </w:p>
        </w:tc>
      </w:tr>
      <w:tr w:rsidR="009C7AC4" w:rsidRPr="009C7AC4" w14:paraId="0E762A58" w14:textId="77777777" w:rsidTr="005E0024">
        <w:tc>
          <w:tcPr>
            <w:tcW w:w="4252" w:type="dxa"/>
          </w:tcPr>
          <w:p w14:paraId="40F856A5" w14:textId="77777777" w:rsidR="00A33BE1" w:rsidRPr="009C7AC4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9C7A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9C7AC4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1220C6C5" w14:textId="3F7D28CF" w:rsidR="00A33BE1" w:rsidRPr="009C7AC4" w:rsidRDefault="00A33BE1" w:rsidP="008A0C5E">
            <w:pPr>
              <w:tabs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F6067A" w:rsidRPr="009C7AC4">
              <w:rPr>
                <w:rFonts w:ascii="Angsana New" w:hAnsi="Angsana New"/>
                <w:sz w:val="32"/>
                <w:szCs w:val="32"/>
              </w:rPr>
              <w:t>-</w:t>
            </w:r>
            <w:r w:rsidRPr="009C7AC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73147" w:rsidRPr="009C7AC4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C7AC4" w:rsidRPr="009C7AC4" w14:paraId="302B5FBD" w14:textId="77777777" w:rsidTr="005E0024">
        <w:tc>
          <w:tcPr>
            <w:tcW w:w="4252" w:type="dxa"/>
          </w:tcPr>
          <w:p w14:paraId="66431CFA" w14:textId="77777777" w:rsidR="00A33BE1" w:rsidRPr="009C7AC4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37BB86B3" w14:textId="3F9368C3" w:rsidR="00A33BE1" w:rsidRPr="009C7AC4" w:rsidRDefault="00A33BE1" w:rsidP="008A0C5E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C7AC4" w:rsidRPr="009C7AC4" w14:paraId="495DCF1E" w14:textId="77777777" w:rsidTr="005E0024">
        <w:tc>
          <w:tcPr>
            <w:tcW w:w="4252" w:type="dxa"/>
          </w:tcPr>
          <w:p w14:paraId="0B049FEB" w14:textId="77777777" w:rsidR="00E73147" w:rsidRPr="009C7AC4" w:rsidRDefault="00E73147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4B77AE12" w14:textId="1526D955" w:rsidR="00E73147" w:rsidRPr="009C7AC4" w:rsidRDefault="00E73147" w:rsidP="008A0C5E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</w:tr>
    </w:tbl>
    <w:p w14:paraId="21D7E5C7" w14:textId="77777777" w:rsidR="00303359" w:rsidRDefault="00303359" w:rsidP="00303359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</w:p>
    <w:p w14:paraId="4F151972" w14:textId="7E411537" w:rsidR="002C459D" w:rsidRPr="009C7AC4" w:rsidRDefault="002C459D" w:rsidP="00303359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ไม่คิดค่าเสื่อมราคา สำหรับที่ดินและสินทรัพย์ที่อยู่ระหว่างก่อสร้าง</w:t>
      </w:r>
    </w:p>
    <w:p w14:paraId="777E11F6" w14:textId="77777777" w:rsidR="002C459D" w:rsidRPr="009C7AC4" w:rsidRDefault="002C459D" w:rsidP="00303359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3A840B9F" w14:textId="77777777" w:rsidR="002C459D" w:rsidRPr="009C7AC4" w:rsidRDefault="002C459D" w:rsidP="00303359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6BE92F9" w14:textId="77777777" w:rsidR="002C459D" w:rsidRPr="009C7AC4" w:rsidRDefault="002C459D" w:rsidP="00303359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8194DDA" w14:textId="77777777" w:rsidR="006B0268" w:rsidRPr="009C7AC4" w:rsidRDefault="002C459D" w:rsidP="00303359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="004D1EF2"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4C59857C" w14:textId="77777777" w:rsidR="00303359" w:rsidRPr="009C7AC4" w:rsidRDefault="00303359" w:rsidP="00303359">
      <w:pPr>
        <w:tabs>
          <w:tab w:val="left" w:pos="284"/>
          <w:tab w:val="left" w:pos="851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</w:p>
    <w:p w14:paraId="31B9C543" w14:textId="7ABF151A" w:rsidR="00834A05" w:rsidRPr="009C7AC4" w:rsidRDefault="00834A05" w:rsidP="00303359">
      <w:pPr>
        <w:tabs>
          <w:tab w:val="left" w:pos="284"/>
          <w:tab w:val="left" w:pos="709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3.</w:t>
      </w:r>
      <w:r w:rsidR="00303359">
        <w:rPr>
          <w:rFonts w:asciiTheme="majorBidi" w:hAnsiTheme="majorBidi" w:cstheme="majorBidi" w:hint="cs"/>
          <w:sz w:val="32"/>
          <w:szCs w:val="32"/>
          <w:cs/>
        </w:rPr>
        <w:t>8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ต้นทุนการกู้ยืม</w:t>
      </w:r>
    </w:p>
    <w:p w14:paraId="3ED1763A" w14:textId="2162C270" w:rsidR="00834A05" w:rsidRDefault="00834A05" w:rsidP="00303359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64C9F4BD" w14:textId="66C69F1F" w:rsidR="00303359" w:rsidRDefault="00303359" w:rsidP="00303359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</w:p>
    <w:p w14:paraId="6CD36551" w14:textId="35A63D6D" w:rsidR="00AE1C3C" w:rsidRDefault="00AE1C3C" w:rsidP="00303359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</w:p>
    <w:p w14:paraId="458F54FD" w14:textId="77777777" w:rsidR="00966E87" w:rsidRPr="009C7AC4" w:rsidRDefault="00966E87" w:rsidP="00303359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</w:p>
    <w:p w14:paraId="3B9F2ADD" w14:textId="43617971" w:rsidR="00014F99" w:rsidRPr="009C7AC4" w:rsidRDefault="00014F99" w:rsidP="00E83F7E">
      <w:pPr>
        <w:tabs>
          <w:tab w:val="left" w:pos="851"/>
          <w:tab w:val="left" w:pos="993"/>
        </w:tabs>
        <w:spacing w:line="360" w:lineRule="exact"/>
        <w:ind w:left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lastRenderedPageBreak/>
        <w:t>3</w:t>
      </w:r>
      <w:r w:rsidRPr="009C7AC4">
        <w:rPr>
          <w:rFonts w:asciiTheme="majorBidi" w:hAnsiTheme="majorBidi"/>
          <w:sz w:val="32"/>
          <w:szCs w:val="32"/>
        </w:rPr>
        <w:t>.</w:t>
      </w:r>
      <w:r w:rsidR="00303359">
        <w:rPr>
          <w:rFonts w:asciiTheme="majorBidi" w:hAnsiTheme="majorBidi" w:cstheme="majorBidi"/>
          <w:sz w:val="32"/>
          <w:szCs w:val="32"/>
        </w:rPr>
        <w:t>9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การด้อยค่า</w:t>
      </w:r>
      <w:r w:rsidRPr="009C7AC4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3D1576" w:rsidRPr="003D1576">
        <w:rPr>
          <w:rFonts w:ascii="Angsana New" w:hAnsi="Angsana New" w:hint="cs"/>
          <w:sz w:val="32"/>
          <w:szCs w:val="32"/>
          <w:cs/>
        </w:rPr>
        <w:t>ที่ไม่ใช่สินทรัพย์ทางการเงิน</w:t>
      </w:r>
    </w:p>
    <w:p w14:paraId="643C2CA3" w14:textId="769FA994" w:rsidR="00014F99" w:rsidRPr="009C7AC4" w:rsidRDefault="00014F99" w:rsidP="00E83F7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ณ วันที่ในงบแสดงฐานะการเงิน 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Pr="009C7AC4">
        <w:rPr>
          <w:rFonts w:ascii="Angsana New" w:hAnsi="Angsana New" w:hint="cs"/>
          <w:sz w:val="32"/>
          <w:szCs w:val="32"/>
          <w:cs/>
        </w:rPr>
        <w:t>์</w:t>
      </w:r>
      <w:r w:rsidRPr="009C7AC4">
        <w:rPr>
          <w:rFonts w:ascii="Angsana New" w:hAnsi="Angsana New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>จะประมาณมูล</w:t>
      </w:r>
      <w:r w:rsidRPr="00BE6FEA">
        <w:rPr>
          <w:rFonts w:ascii="Angsana New" w:hAnsi="Angsana New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="00BE6FEA">
        <w:rPr>
          <w:rFonts w:ascii="Angsana New" w:hAnsi="Angsana New"/>
          <w:spacing w:val="-6"/>
          <w:sz w:val="32"/>
          <w:szCs w:val="32"/>
          <w:cs/>
        </w:rPr>
        <w:br/>
      </w:r>
      <w:r w:rsidRPr="00BE6FEA">
        <w:rPr>
          <w:rFonts w:ascii="Angsana New" w:hAnsi="Angsana New"/>
          <w:spacing w:val="-6"/>
          <w:sz w:val="32"/>
          <w:szCs w:val="32"/>
          <w:cs/>
        </w:rPr>
        <w:t>รับคืน</w:t>
      </w:r>
      <w:r w:rsidRPr="009C7AC4">
        <w:rPr>
          <w:rFonts w:ascii="Angsana New" w:hAnsi="Angsana New"/>
          <w:sz w:val="32"/>
          <w:szCs w:val="32"/>
          <w:cs/>
        </w:rPr>
        <w:t xml:space="preserve"> 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303C3725" w14:textId="111C46CF" w:rsidR="0077389D" w:rsidRPr="009C7AC4" w:rsidRDefault="0077389D" w:rsidP="00E83F7E">
      <w:pPr>
        <w:tabs>
          <w:tab w:val="left" w:pos="284"/>
          <w:tab w:val="left" w:pos="851"/>
          <w:tab w:val="left" w:pos="993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</w:p>
    <w:p w14:paraId="630476D4" w14:textId="226180D7" w:rsidR="00014F99" w:rsidRPr="009C7AC4" w:rsidRDefault="00014F99" w:rsidP="00E83F7E">
      <w:pPr>
        <w:tabs>
          <w:tab w:val="left" w:pos="851"/>
          <w:tab w:val="left" w:pos="993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3.</w:t>
      </w:r>
      <w:r w:rsidR="003D1576">
        <w:rPr>
          <w:rFonts w:asciiTheme="majorBidi" w:hAnsiTheme="majorBidi" w:cstheme="majorBidi"/>
          <w:sz w:val="32"/>
          <w:szCs w:val="32"/>
        </w:rPr>
        <w:t>10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D4F96C8" w14:textId="77777777" w:rsidR="00014F99" w:rsidRPr="009C7AC4" w:rsidRDefault="00014F99" w:rsidP="00E83F7E">
      <w:pPr>
        <w:tabs>
          <w:tab w:val="left" w:pos="851"/>
          <w:tab w:val="left" w:pos="993"/>
        </w:tabs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ถือปฏิบัติตั้งแต่วันที่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1 </w:t>
      </w:r>
      <w:r w:rsidRPr="009C7AC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9C7AC4">
        <w:rPr>
          <w:rFonts w:asciiTheme="majorBidi" w:hAnsiTheme="majorBidi" w:cstheme="majorBidi"/>
          <w:sz w:val="32"/>
          <w:szCs w:val="32"/>
        </w:rPr>
        <w:t>2563</w:t>
      </w:r>
    </w:p>
    <w:p w14:paraId="3158427C" w14:textId="58F2AB10" w:rsidR="00014F99" w:rsidRPr="009C7AC4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="00E83F7E"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9C7AC4">
        <w:rPr>
          <w:rFonts w:ascii="Angsana New" w:hAnsi="Angsana New"/>
          <w:sz w:val="32"/>
          <w:szCs w:val="32"/>
          <w:cs/>
        </w:rPr>
        <w:t>นั้นเป็นการให้</w:t>
      </w:r>
      <w:r w:rsidRPr="009C7AC4">
        <w:rPr>
          <w:rFonts w:ascii="Angsana New" w:hAnsi="Angsana New"/>
          <w:spacing w:val="-4"/>
          <w:sz w:val="32"/>
          <w:szCs w:val="32"/>
          <w:cs/>
        </w:rPr>
        <w:t>สิทธิในการ</w:t>
      </w:r>
      <w:r w:rsidRPr="009C7AC4">
        <w:rPr>
          <w:rFonts w:asciiTheme="majorBidi" w:eastAsia="SimSun" w:hAnsiTheme="majorBidi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1FB61FF" w14:textId="77777777" w:rsidR="00014F99" w:rsidRPr="009C7AC4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9C7AC4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9C7AC4">
        <w:rPr>
          <w:rFonts w:asciiTheme="majorBidi" w:eastAsia="SimSun" w:hAnsiTheme="majorBidi" w:cstheme="majorBidi"/>
          <w:sz w:val="32"/>
          <w:szCs w:val="32"/>
        </w:rPr>
        <w:t>2563</w:t>
      </w:r>
      <w:r w:rsidRPr="009C7AC4">
        <w:rPr>
          <w:rFonts w:asciiTheme="majorBidi" w:eastAsia="SimSun" w:hAnsiTheme="majorBidi"/>
          <w:sz w:val="32"/>
          <w:szCs w:val="32"/>
        </w:rPr>
        <w:t xml:space="preserve">) </w:t>
      </w:r>
      <w:r w:rsidRPr="009C7AC4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3EB2A09" w14:textId="77777777" w:rsidR="00014F99" w:rsidRPr="009C7AC4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FB8702A" w14:textId="77777777" w:rsidR="00014F99" w:rsidRPr="009C7AC4" w:rsidRDefault="00014F99" w:rsidP="00E83F7E">
      <w:pPr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14:paraId="51B3CD61" w14:textId="77777777" w:rsidR="00014F99" w:rsidRPr="009C7AC4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9DADF12" w14:textId="77777777" w:rsidR="00014F99" w:rsidRPr="009C7AC4" w:rsidRDefault="00014F99" w:rsidP="00332900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CACB7C3" w14:textId="77777777" w:rsidR="00014F99" w:rsidRPr="009C7AC4" w:rsidRDefault="00014F99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912A85A" w14:textId="04E2B457" w:rsidR="00014F99" w:rsidRDefault="00014F99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</w:p>
    <w:p w14:paraId="082D0DE7" w14:textId="437B1569" w:rsidR="00AE1C3C" w:rsidRDefault="00AE1C3C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</w:p>
    <w:p w14:paraId="63F1235A" w14:textId="77777777" w:rsidR="00AE1C3C" w:rsidRPr="009C7AC4" w:rsidRDefault="00AE1C3C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</w:p>
    <w:p w14:paraId="0BD16FD9" w14:textId="77777777" w:rsidR="00014F99" w:rsidRPr="009C7AC4" w:rsidRDefault="00014F99" w:rsidP="00AE1C3C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C7AC4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7CBC8190" w14:textId="42602C6F" w:rsidR="00014F99" w:rsidRPr="009C7AC4" w:rsidRDefault="00014F99" w:rsidP="00AE1C3C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</w:t>
      </w:r>
      <w:r w:rsidR="00E83F7E" w:rsidRPr="009C7A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66C3782E" w14:textId="77777777" w:rsidR="00014F99" w:rsidRPr="009C7AC4" w:rsidRDefault="00014F99" w:rsidP="00AE1C3C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899E97E" w14:textId="77777777" w:rsidR="002518CA" w:rsidRPr="009C7AC4" w:rsidRDefault="002518CA" w:rsidP="00AE1C3C">
      <w:pPr>
        <w:spacing w:line="380" w:lineRule="exact"/>
        <w:ind w:left="547" w:firstLine="87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C0DF1C8" w14:textId="77777777" w:rsidR="00014F99" w:rsidRPr="009C7AC4" w:rsidRDefault="00014F99" w:rsidP="00AE1C3C">
      <w:pPr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SimSun" w:hAnsiTheme="majorBidi" w:cstheme="majorBidi"/>
          <w:sz w:val="32"/>
          <w:szCs w:val="32"/>
        </w:rPr>
        <w:tab/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E01755F" w14:textId="77777777" w:rsidR="00014F99" w:rsidRPr="009C7AC4" w:rsidRDefault="00014F99" w:rsidP="00AE1C3C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C7AC4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C7AC4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9C7AC4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6DE550DF" w14:textId="77777777" w:rsidR="00303359" w:rsidRPr="009C7AC4" w:rsidRDefault="00303359" w:rsidP="00AE1C3C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B7DF29C" w14:textId="77777777" w:rsidR="00014F99" w:rsidRPr="009C7AC4" w:rsidRDefault="00014F99" w:rsidP="00AE1C3C">
      <w:pPr>
        <w:tabs>
          <w:tab w:val="left" w:pos="284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ถือปฏิบัติก่อนวันที่ </w:t>
      </w:r>
      <w:r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hAnsiTheme="majorBidi"/>
          <w:sz w:val="32"/>
          <w:szCs w:val="32"/>
        </w:rPr>
        <w:t>2563</w:t>
      </w:r>
    </w:p>
    <w:p w14:paraId="69D1160C" w14:textId="77777777" w:rsidR="00014F99" w:rsidRPr="009C7AC4" w:rsidRDefault="00014F99" w:rsidP="00AE1C3C">
      <w:pPr>
        <w:tabs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สัญญาเช่าการเงิน</w:t>
      </w:r>
    </w:p>
    <w:p w14:paraId="1547C039" w14:textId="77777777" w:rsidR="00014F99" w:rsidRPr="009C7AC4" w:rsidRDefault="00014F99" w:rsidP="00AE1C3C">
      <w:pPr>
        <w:tabs>
          <w:tab w:val="left" w:pos="993"/>
        </w:tabs>
        <w:spacing w:line="380" w:lineRule="exact"/>
        <w:ind w:left="851" w:right="-23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สัญญาเช่าซึ่งบริษัทและบริษัทย่อย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ยกเว้นกรรมสิทธิ์ทางกฎหมายถือเป็นสัญญาเช่าทางการเงิน 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>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หักด้วยส่วนที่เป็นดอกเบี้ย(ถ้ามี) ดอกเบี้ยหรือค่าใช้จ่ายทางการเงิน รับรู้</w:t>
      </w:r>
      <w:r w:rsidRPr="009C7AC4">
        <w:rPr>
          <w:rFonts w:ascii="Angsana New" w:hAnsi="Angsana New" w:hint="cs"/>
          <w:sz w:val="32"/>
          <w:szCs w:val="32"/>
          <w:cs/>
        </w:rPr>
        <w:t>เป็น</w:t>
      </w:r>
      <w:r w:rsidRPr="009C7AC4">
        <w:rPr>
          <w:rFonts w:ascii="Angsana New" w:hAnsi="Angsana New"/>
          <w:sz w:val="32"/>
          <w:szCs w:val="32"/>
          <w:cs/>
        </w:rPr>
        <w:t>ค่าใช้จ่ายในงบกำไรขาดทุน</w:t>
      </w:r>
      <w:r w:rsidRPr="009C7AC4">
        <w:rPr>
          <w:rFonts w:ascii="Angsana New" w:hAnsi="Angsana New" w:hint="cs"/>
          <w:sz w:val="32"/>
          <w:szCs w:val="32"/>
          <w:cs/>
        </w:rPr>
        <w:t>เบ็ดเสร็จ</w:t>
      </w:r>
      <w:r w:rsidRPr="009C7AC4">
        <w:rPr>
          <w:rFonts w:ascii="Angsana New" w:hAnsi="Angsana New"/>
          <w:sz w:val="32"/>
          <w:szCs w:val="32"/>
          <w:cs/>
        </w:rPr>
        <w:t>ตามส่วนของยอดเงินต้นคงเหลือ</w:t>
      </w:r>
    </w:p>
    <w:p w14:paraId="7CA619D4" w14:textId="77777777" w:rsidR="00014F99" w:rsidRPr="009C7AC4" w:rsidRDefault="00014F99" w:rsidP="00AE1C3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E9A951E" w14:textId="77777777" w:rsidR="00014F99" w:rsidRPr="009C7AC4" w:rsidRDefault="00014F99" w:rsidP="00AE1C3C">
      <w:pPr>
        <w:tabs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>เช่า</w:t>
      </w:r>
      <w:r w:rsidRPr="009C7AC4">
        <w:rPr>
          <w:rFonts w:ascii="Angsana New" w:hAnsi="Angsana New"/>
          <w:spacing w:val="-2"/>
          <w:sz w:val="32"/>
          <w:szCs w:val="32"/>
          <w:cs/>
        </w:rPr>
        <w:t>ดำเนินงาน</w:t>
      </w:r>
    </w:p>
    <w:p w14:paraId="3B578B32" w14:textId="6565A0ED" w:rsidR="00014F99" w:rsidRPr="009C7AC4" w:rsidRDefault="00014F99" w:rsidP="00AE1C3C">
      <w:pPr>
        <w:tabs>
          <w:tab w:val="left" w:pos="284"/>
          <w:tab w:val="left" w:pos="851"/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สัญญาเช่าซึ่งความเสี่ยง และประโยชน์ส่วนใหญ่จากการเป็นเจ้าของทรัพย์สินยังคงอยู่กับ</w:t>
      </w:r>
      <w:r w:rsidRPr="009C7AC4">
        <w:rPr>
          <w:rFonts w:ascii="Angsana New" w:hAnsi="Angsana New"/>
          <w:sz w:val="32"/>
          <w:szCs w:val="32"/>
          <w:cs/>
        </w:rPr>
        <w:br/>
        <w:t>ผู้ให้เช่าบันทึกเป็นสัญญาเช่าดำเนินงาน ค่าเช่าที่เกิดขึ้นจากสัญญาเช่าดังกล่าวรับรู้เป็นค่าใช้จ่ายใน</w:t>
      </w:r>
      <w:r w:rsidRPr="009C7AC4">
        <w:rPr>
          <w:rFonts w:ascii="Angsana New" w:hAnsi="Angsana New"/>
          <w:sz w:val="32"/>
          <w:szCs w:val="32"/>
          <w:cs/>
        </w:rPr>
        <w:br/>
        <w:t>งบกำไรขาดทุน</w:t>
      </w:r>
      <w:r w:rsidRPr="009C7AC4">
        <w:rPr>
          <w:rFonts w:ascii="Angsana New" w:hAnsi="Angsana New" w:hint="cs"/>
          <w:sz w:val="32"/>
          <w:szCs w:val="32"/>
          <w:cs/>
        </w:rPr>
        <w:t>เบ็ดเสร็จ</w:t>
      </w:r>
      <w:r w:rsidRPr="009C7AC4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75060ACC" w14:textId="77777777" w:rsidR="003D1576" w:rsidRPr="009C7AC4" w:rsidRDefault="003D1576" w:rsidP="0089627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</w:p>
    <w:p w14:paraId="03D93CB5" w14:textId="77777777" w:rsidR="003D1576" w:rsidRPr="009C7AC4" w:rsidRDefault="003D1576" w:rsidP="00AE1C3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สิทธิการเช่า สิทธิการใช้อาคารและส่วนปรับปรุงบนที่ดินเช่าแสดงในราคาทุนหลังหักค่าตัดจำหน่ายสะสม ค่าตัดจำหน่ายคำนวณโดยวิธีเส้นตรงตามอายุของสัญญาเช่า ดังนี้</w:t>
      </w:r>
    </w:p>
    <w:p w14:paraId="3FFAA453" w14:textId="77777777" w:rsidR="003D1576" w:rsidRPr="009C7AC4" w:rsidRDefault="003D1576" w:rsidP="00AE1C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>สิทธิการเช่าที่ดิน ตัดจ่ายโดยวิธีเส้นตรงตามอายุสัญญาเช่า</w:t>
      </w:r>
    </w:p>
    <w:p w14:paraId="0D7EE351" w14:textId="77777777" w:rsidR="003D1576" w:rsidRPr="009C7AC4" w:rsidRDefault="003D1576" w:rsidP="00AE1C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 xml:space="preserve">สิทธิการใช้อาคารบนสิทธิการเช่า ตัดจ่ายตามอายุสัญญาเช่าเป็นเวลา </w:t>
      </w:r>
      <w:r w:rsidRPr="009C7AC4">
        <w:rPr>
          <w:rFonts w:asciiTheme="majorBidi" w:hAnsiTheme="majorBidi"/>
          <w:sz w:val="32"/>
          <w:szCs w:val="32"/>
        </w:rPr>
        <w:t>15</w:t>
      </w:r>
      <w:r w:rsidRPr="009C7AC4">
        <w:rPr>
          <w:rFonts w:asciiTheme="majorBidi" w:hAnsiTheme="majorBidi"/>
          <w:sz w:val="32"/>
          <w:szCs w:val="32"/>
          <w:cs/>
        </w:rPr>
        <w:t xml:space="preserve"> ปี </w:t>
      </w:r>
    </w:p>
    <w:p w14:paraId="57E341C3" w14:textId="77777777" w:rsidR="003D1576" w:rsidRPr="009C7AC4" w:rsidRDefault="003D1576" w:rsidP="00AE1C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</w:rPr>
        <w:tab/>
      </w:r>
      <w:r w:rsidRPr="009C7AC4">
        <w:rPr>
          <w:rFonts w:asciiTheme="majorBidi" w:hAnsiTheme="majorBidi"/>
          <w:sz w:val="32"/>
          <w:szCs w:val="32"/>
          <w:cs/>
        </w:rPr>
        <w:t xml:space="preserve">สิทธิการใช้ส่วนปรับปรุงอาคารบนสิทธิการเช่า ตัดจ่ายตามอายุการใช้งานเป็นเวลา </w:t>
      </w:r>
      <w:r w:rsidRPr="009C7AC4">
        <w:rPr>
          <w:rFonts w:asciiTheme="majorBidi" w:hAnsiTheme="majorBidi"/>
          <w:sz w:val="32"/>
          <w:szCs w:val="32"/>
        </w:rPr>
        <w:t>20</w:t>
      </w:r>
      <w:r w:rsidRPr="009C7AC4">
        <w:rPr>
          <w:rFonts w:asciiTheme="majorBidi" w:hAnsiTheme="majorBidi"/>
          <w:sz w:val="32"/>
          <w:szCs w:val="32"/>
          <w:cs/>
        </w:rPr>
        <w:t xml:space="preserve"> ปี</w:t>
      </w:r>
    </w:p>
    <w:p w14:paraId="602B37BC" w14:textId="77777777" w:rsidR="003D1576" w:rsidRDefault="003D1576" w:rsidP="00AE1C3C">
      <w:pPr>
        <w:tabs>
          <w:tab w:val="left" w:pos="709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</w:p>
    <w:p w14:paraId="57770ACB" w14:textId="35428127" w:rsidR="00DC6C25" w:rsidRPr="009C7AC4" w:rsidRDefault="00DC6C25" w:rsidP="00AE1C3C">
      <w:pPr>
        <w:tabs>
          <w:tab w:val="left" w:pos="709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3.</w:t>
      </w:r>
      <w:r w:rsidR="003D1576">
        <w:rPr>
          <w:rFonts w:asciiTheme="majorBidi" w:hAnsiTheme="majorBidi" w:cstheme="majorBidi"/>
          <w:sz w:val="32"/>
          <w:szCs w:val="32"/>
        </w:rPr>
        <w:t>11</w:t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CE5E2CB" w14:textId="6E5B4B24" w:rsidR="00DC6C25" w:rsidRPr="009C7AC4" w:rsidRDefault="00DC6C25" w:rsidP="00AE1C3C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</w:rPr>
        <w:tab/>
      </w:r>
      <w:r w:rsidR="00BE6AEA"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สินทรัพย์ไม่มีตัวตนที่มีอายุการใช้งานจำกัด ซึ่งได้แก่ โปรแกรมสำเร็จรูปคอมพิวเตอร์ แสดง</w:t>
      </w:r>
      <w:r w:rsidR="00BE6AEA"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 xml:space="preserve">ในราคาทุนหลังหักค่าตัดจำหน่ายสะสมและค่าเผื่อการด้อยค่า (ถ้ามี) </w:t>
      </w:r>
    </w:p>
    <w:p w14:paraId="6A3A3F70" w14:textId="77777777" w:rsidR="00DC6C25" w:rsidRPr="009C7AC4" w:rsidRDefault="00DC6C25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ค่าตัดจำหน่า</w:t>
      </w:r>
      <w:r w:rsidR="002E6B81" w:rsidRPr="009C7AC4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Pr="009C7AC4">
        <w:rPr>
          <w:rFonts w:ascii="Angsana New" w:hAnsi="Angsana New"/>
          <w:spacing w:val="-2"/>
          <w:sz w:val="32"/>
          <w:szCs w:val="32"/>
          <w:cs/>
        </w:rPr>
        <w:t>คำนวณ</w:t>
      </w:r>
      <w:r w:rsidR="00F73DBE"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จากราคาทุน 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โดยวิธีเส้นตรงตามเกณฑ์อายุการให้ประโยชน์โดยประมาณของโปรแกรมสำเร็จรูปคอมพิวเตอร์เป็นเวลา </w:t>
      </w:r>
      <w:r w:rsidRPr="009C7AC4">
        <w:rPr>
          <w:rFonts w:ascii="Angsana New" w:hAnsi="Angsana New"/>
          <w:spacing w:val="-2"/>
          <w:sz w:val="32"/>
          <w:szCs w:val="32"/>
        </w:rPr>
        <w:t>5-10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41D5ABA9" w14:textId="77777777" w:rsidR="00303359" w:rsidRDefault="00303359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05D84B2" w14:textId="15947844" w:rsidR="00150FBC" w:rsidRPr="009C7AC4" w:rsidRDefault="00150FBC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</w:rPr>
        <w:tab/>
      </w:r>
      <w:r w:rsidR="002E721E" w:rsidRPr="009C7AC4">
        <w:rPr>
          <w:rFonts w:ascii="Angsana New" w:hAnsi="Angsana New"/>
          <w:sz w:val="32"/>
          <w:szCs w:val="32"/>
        </w:rPr>
        <w:t>3.</w:t>
      </w:r>
      <w:r w:rsidR="003D1576">
        <w:rPr>
          <w:rFonts w:ascii="Angsana New" w:hAnsi="Angsana New"/>
          <w:sz w:val="32"/>
          <w:szCs w:val="32"/>
        </w:rPr>
        <w:t>12</w:t>
      </w:r>
      <w:r w:rsidR="002E721E" w:rsidRPr="009C7AC4">
        <w:rPr>
          <w:rFonts w:ascii="Angsana New" w:hAnsi="Angsana New"/>
          <w:sz w:val="32"/>
          <w:szCs w:val="32"/>
        </w:rPr>
        <w:t xml:space="preserve"> </w:t>
      </w:r>
      <w:r w:rsidR="002E721E"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4EB88CDC" w14:textId="77777777" w:rsidR="00150FBC" w:rsidRPr="009C7AC4" w:rsidRDefault="00150FBC" w:rsidP="00AE1C3C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1900B8DA" w14:textId="008ECF65" w:rsidR="00150FBC" w:rsidRPr="009C7AC4" w:rsidRDefault="00150FBC" w:rsidP="00AE1C3C">
      <w:pPr>
        <w:tabs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="00483BB3" w:rsidRPr="009C7AC4">
        <w:rPr>
          <w:rFonts w:ascii="Angsana New" w:hAnsi="Angsana New" w:hint="cs"/>
          <w:sz w:val="32"/>
          <w:szCs w:val="32"/>
          <w:cs/>
        </w:rPr>
        <w:t>ะ</w:t>
      </w:r>
      <w:r w:rsidRPr="009C7AC4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4BC0505F" w14:textId="01B704C0" w:rsidR="00150FBC" w:rsidRPr="009C7AC4" w:rsidRDefault="00150FBC" w:rsidP="00AE1C3C">
      <w:pPr>
        <w:tabs>
          <w:tab w:val="left" w:pos="993"/>
          <w:tab w:val="left" w:pos="1418"/>
        </w:tabs>
        <w:spacing w:line="38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695640FB" w14:textId="77777777" w:rsidR="003D1576" w:rsidRDefault="003D1576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B15CB7E" w14:textId="4C1C00C4" w:rsidR="003D1576" w:rsidRPr="003D1576" w:rsidRDefault="003D1576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D1576">
        <w:rPr>
          <w:rFonts w:ascii="Angsana New" w:hAnsi="Angsana New"/>
          <w:sz w:val="32"/>
          <w:szCs w:val="32"/>
          <w:cs/>
        </w:rPr>
        <w:tab/>
      </w:r>
      <w:r w:rsidRPr="003D1576">
        <w:rPr>
          <w:rFonts w:ascii="Angsana New" w:hAnsi="Angsana New"/>
          <w:sz w:val="32"/>
          <w:szCs w:val="32"/>
        </w:rPr>
        <w:t>3.13</w:t>
      </w:r>
      <w:r w:rsidRPr="003D1576">
        <w:rPr>
          <w:rFonts w:ascii="Angsana New" w:hAnsi="Angsana New" w:hint="cs"/>
          <w:sz w:val="32"/>
          <w:szCs w:val="32"/>
          <w:cs/>
        </w:rPr>
        <w:tab/>
      </w:r>
      <w:r w:rsidRPr="003D1576">
        <w:rPr>
          <w:rFonts w:ascii="Angsana New" w:hAnsi="Angsana New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7E2C664E" w14:textId="2D07DEF6" w:rsidR="003D1576" w:rsidRDefault="003D1576" w:rsidP="00AE1C3C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085DADC2" w14:textId="7628DDD3" w:rsidR="003D1576" w:rsidRDefault="003D1576" w:rsidP="00AE1C3C">
      <w:pPr>
        <w:tabs>
          <w:tab w:val="left" w:pos="993"/>
          <w:tab w:val="left" w:pos="1418"/>
        </w:tabs>
        <w:spacing w:line="380" w:lineRule="exact"/>
        <w:ind w:left="902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</w:t>
      </w:r>
      <w:r w:rsidR="00896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714C6C84" w14:textId="512636A0" w:rsidR="003D1576" w:rsidRDefault="003D1576" w:rsidP="00AE1C3C">
      <w:pPr>
        <w:spacing w:line="380" w:lineRule="exact"/>
        <w:rPr>
          <w:rFonts w:ascii="Angsana New" w:hAnsi="Angsana New"/>
          <w:sz w:val="32"/>
          <w:szCs w:val="32"/>
        </w:rPr>
      </w:pPr>
    </w:p>
    <w:p w14:paraId="420A6F0B" w14:textId="2552D2E9" w:rsidR="00AE1C3C" w:rsidRDefault="00AE1C3C" w:rsidP="00AE1C3C">
      <w:pPr>
        <w:spacing w:line="380" w:lineRule="exact"/>
        <w:rPr>
          <w:rFonts w:ascii="Angsana New" w:hAnsi="Angsana New"/>
          <w:sz w:val="32"/>
          <w:szCs w:val="32"/>
        </w:rPr>
      </w:pPr>
    </w:p>
    <w:p w14:paraId="75720D48" w14:textId="33747ECA" w:rsidR="00AE1C3C" w:rsidRDefault="00AE1C3C" w:rsidP="00AE1C3C">
      <w:pPr>
        <w:spacing w:line="380" w:lineRule="exact"/>
        <w:rPr>
          <w:rFonts w:ascii="Angsana New" w:hAnsi="Angsana New"/>
          <w:sz w:val="32"/>
          <w:szCs w:val="32"/>
        </w:rPr>
      </w:pPr>
    </w:p>
    <w:p w14:paraId="1730DA23" w14:textId="77777777" w:rsidR="00AE1C3C" w:rsidRPr="009C7AC4" w:rsidRDefault="00AE1C3C" w:rsidP="00AE1C3C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1E2D9419" w14:textId="2DAAA5A3" w:rsidR="00BA4192" w:rsidRPr="009C7AC4" w:rsidRDefault="00BA4192" w:rsidP="00AE1C3C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 w:hint="cs"/>
          <w:spacing w:val="4"/>
          <w:sz w:val="32"/>
          <w:szCs w:val="32"/>
        </w:rPr>
        <w:lastRenderedPageBreak/>
        <w:t>3.</w:t>
      </w:r>
      <w:r w:rsidR="00303359">
        <w:rPr>
          <w:rFonts w:ascii="Angsana New" w:hAnsi="Angsana New"/>
          <w:spacing w:val="4"/>
          <w:sz w:val="32"/>
          <w:szCs w:val="32"/>
        </w:rPr>
        <w:t>14</w:t>
      </w:r>
      <w:r w:rsidR="00A95CC4" w:rsidRPr="009C7AC4">
        <w:rPr>
          <w:rFonts w:ascii="Angsana New" w:hAnsi="Angsana New"/>
          <w:spacing w:val="4"/>
          <w:sz w:val="32"/>
          <w:szCs w:val="32"/>
        </w:rPr>
        <w:tab/>
      </w:r>
      <w:r w:rsidRPr="009C7AC4">
        <w:rPr>
          <w:rFonts w:ascii="Angsana New" w:hAnsi="Angsana New"/>
          <w:spacing w:val="4"/>
          <w:sz w:val="32"/>
          <w:szCs w:val="32"/>
          <w:cs/>
        </w:rPr>
        <w:t>ผลประโยชน์พนักงาน</w:t>
      </w:r>
    </w:p>
    <w:p w14:paraId="55974E16" w14:textId="77777777" w:rsidR="00BA4192" w:rsidRPr="009C7AC4" w:rsidRDefault="00BA4192" w:rsidP="00AE1C3C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14:paraId="289B7504" w14:textId="77777777" w:rsidR="00BA4192" w:rsidRPr="009C7AC4" w:rsidRDefault="00BA4192" w:rsidP="00AE1C3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62B8404A" w14:textId="77777777" w:rsidR="00332900" w:rsidRPr="009C7AC4" w:rsidRDefault="00332900" w:rsidP="009C7AC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14:paraId="5C38640F" w14:textId="77777777" w:rsidR="00BA4192" w:rsidRPr="009C7AC4" w:rsidRDefault="00BA4192" w:rsidP="009C7AC4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A638C75" w14:textId="2717264F" w:rsidR="00BA4192" w:rsidRDefault="00BA4192" w:rsidP="009C7AC4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2E7713">
        <w:rPr>
          <w:rFonts w:ascii="Angsana New" w:hAnsi="Angsana New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E257ACB" w14:textId="77777777" w:rsidR="003D1576" w:rsidRPr="002E7713" w:rsidRDefault="003D1576" w:rsidP="009C7AC4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104BC1" w14:textId="77777777" w:rsidR="00923C78" w:rsidRPr="009C7AC4" w:rsidRDefault="00923C78" w:rsidP="009C7AC4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43710A5" w14:textId="77777777" w:rsidR="00923C78" w:rsidRPr="009C7AC4" w:rsidRDefault="00923C78" w:rsidP="009C7AC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F864223" w14:textId="77777777" w:rsidR="00923C78" w:rsidRPr="009C7AC4" w:rsidRDefault="00923C78" w:rsidP="009C7AC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C7AC4">
        <w:rPr>
          <w:rFonts w:ascii="Angsana New" w:hAnsi="Angsana New"/>
          <w:sz w:val="32"/>
          <w:szCs w:val="32"/>
        </w:rPr>
        <w:t>Projected Unit Credit Method)</w:t>
      </w:r>
      <w:r w:rsidRPr="009C7AC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CA41B65" w14:textId="77777777" w:rsidR="00923C78" w:rsidRPr="009C7AC4" w:rsidRDefault="00923C78" w:rsidP="009C7AC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C7AC4">
        <w:rPr>
          <w:rFonts w:ascii="Angsana New" w:hAnsi="Angsana New"/>
          <w:sz w:val="32"/>
          <w:szCs w:val="32"/>
        </w:rPr>
        <w:t xml:space="preserve">Actuarial gains and losses) </w:t>
      </w:r>
      <w:r w:rsidRPr="009C7AC4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9C7AC4">
        <w:rPr>
          <w:rFonts w:ascii="Angsana New" w:hAnsi="Angsana New" w:hint="cs"/>
          <w:sz w:val="32"/>
          <w:szCs w:val="32"/>
          <w:cs/>
        </w:rPr>
        <w:t>เบ็ดเสร็จอื่น โดยถือเป็นส่วนหนึ่งของกำไรสะสม</w:t>
      </w:r>
    </w:p>
    <w:p w14:paraId="6EBBD3FF" w14:textId="51482734" w:rsidR="006E3749" w:rsidRPr="009C7AC4" w:rsidRDefault="006E3749" w:rsidP="009C7AC4">
      <w:pPr>
        <w:spacing w:line="360" w:lineRule="exact"/>
        <w:rPr>
          <w:rFonts w:ascii="Angsana New" w:hAnsi="Angsana New"/>
          <w:sz w:val="32"/>
          <w:szCs w:val="32"/>
        </w:rPr>
      </w:pPr>
    </w:p>
    <w:p w14:paraId="66CEAB50" w14:textId="00153697" w:rsidR="00654FE8" w:rsidRPr="009C7AC4" w:rsidRDefault="00654FE8" w:rsidP="009C7AC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C7AC4">
        <w:rPr>
          <w:rFonts w:ascii="Angsana New" w:hAnsi="Angsana New"/>
          <w:spacing w:val="-2"/>
          <w:sz w:val="32"/>
          <w:szCs w:val="32"/>
        </w:rPr>
        <w:tab/>
        <w:t>3.</w:t>
      </w:r>
      <w:r w:rsidR="002E7713">
        <w:rPr>
          <w:rFonts w:ascii="Angsana New" w:hAnsi="Angsana New"/>
          <w:spacing w:val="-2"/>
          <w:sz w:val="32"/>
          <w:szCs w:val="32"/>
        </w:rPr>
        <w:t>15</w:t>
      </w: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  <w:cs/>
        </w:rPr>
        <w:t>ประมาณการหนี้สิน</w:t>
      </w:r>
    </w:p>
    <w:p w14:paraId="218F1A8B" w14:textId="77777777" w:rsidR="00654FE8" w:rsidRPr="009C7AC4" w:rsidRDefault="00654FE8" w:rsidP="009C7AC4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9C7AC4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9C7AC4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14:paraId="09FA115A" w14:textId="77777777" w:rsidR="00654FE8" w:rsidRPr="009C7AC4" w:rsidRDefault="00654FE8" w:rsidP="009C7AC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786EC7" w14:textId="48E8E859" w:rsidR="00BA4192" w:rsidRPr="009C7AC4" w:rsidRDefault="00BA4192" w:rsidP="00AE1C3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>3.</w:t>
      </w:r>
      <w:r w:rsidR="002E7713">
        <w:rPr>
          <w:rFonts w:ascii="Angsana New" w:hAnsi="Angsana New"/>
          <w:sz w:val="32"/>
          <w:szCs w:val="32"/>
        </w:rPr>
        <w:t>16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ส่วนเกินมูลค่าหุ้น</w:t>
      </w:r>
    </w:p>
    <w:p w14:paraId="7C3EB443" w14:textId="77777777" w:rsidR="00BA4192" w:rsidRPr="009C7AC4" w:rsidRDefault="00BA4192" w:rsidP="00AE1C3C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="00480BDD" w:rsidRPr="009C7AC4">
        <w:rPr>
          <w:rFonts w:ascii="Angsana New" w:hAnsi="Angsana New"/>
          <w:sz w:val="32"/>
          <w:szCs w:val="32"/>
        </w:rPr>
        <w:t>2535</w:t>
      </w:r>
      <w:r w:rsidRPr="009C7AC4">
        <w:rPr>
          <w:rFonts w:ascii="Angsana New" w:hAnsi="Angsana New"/>
          <w:sz w:val="32"/>
          <w:szCs w:val="32"/>
          <w:cs/>
        </w:rPr>
        <w:t xml:space="preserve"> มาตรา </w:t>
      </w:r>
      <w:r w:rsidR="00480BDD" w:rsidRPr="009C7AC4">
        <w:rPr>
          <w:rFonts w:ascii="Angsana New" w:hAnsi="Angsana New"/>
          <w:sz w:val="32"/>
          <w:szCs w:val="32"/>
        </w:rPr>
        <w:t>51</w:t>
      </w:r>
      <w:r w:rsidRPr="009C7AC4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0A715948" w14:textId="3EE48C45" w:rsidR="00332900" w:rsidRDefault="00332900" w:rsidP="009C7AC4">
      <w:pPr>
        <w:spacing w:line="36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14:paraId="0BFDF1C2" w14:textId="72AC4F92" w:rsidR="00BA4192" w:rsidRPr="009C7AC4" w:rsidRDefault="00BA4192" w:rsidP="003D1576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</w:rPr>
        <w:lastRenderedPageBreak/>
        <w:t>3.</w:t>
      </w:r>
      <w:r w:rsidR="002E7713">
        <w:rPr>
          <w:rFonts w:ascii="Angsana New" w:hAnsi="Angsana New"/>
          <w:sz w:val="32"/>
          <w:szCs w:val="32"/>
        </w:rPr>
        <w:t>17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8305158" w14:textId="77777777" w:rsidR="00BA4192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C7AC4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0AD5F17" w14:textId="77777777" w:rsidR="00604441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625EDCD" w14:textId="06CDF139" w:rsidR="00663BFA" w:rsidRPr="009C7AC4" w:rsidRDefault="00663BFA" w:rsidP="003D1576">
      <w:pPr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2820BDF8" w14:textId="3231BF12" w:rsidR="00BA4192" w:rsidRPr="009C7AC4" w:rsidRDefault="00BA4192" w:rsidP="003D1576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>3.</w:t>
      </w:r>
      <w:r w:rsidR="002E7713">
        <w:rPr>
          <w:rFonts w:ascii="Angsana New" w:hAnsi="Angsana New"/>
          <w:sz w:val="32"/>
          <w:szCs w:val="32"/>
        </w:rPr>
        <w:t>18</w:t>
      </w:r>
      <w:r w:rsidR="00654FE8"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ภาษีเงินได้</w:t>
      </w:r>
    </w:p>
    <w:p w14:paraId="0B24AD89" w14:textId="77777777" w:rsidR="00BA4192" w:rsidRPr="009C7AC4" w:rsidRDefault="00BA4192" w:rsidP="003D1576">
      <w:pPr>
        <w:spacing w:line="36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CD116A7" w14:textId="77777777" w:rsidR="00BA4192" w:rsidRPr="009C7AC4" w:rsidRDefault="00BA4192" w:rsidP="003D1576">
      <w:pPr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/>
          <w:spacing w:val="4"/>
          <w:sz w:val="32"/>
          <w:szCs w:val="32"/>
          <w:cs/>
        </w:rPr>
        <w:t>ภาษีเงินได้ปัจจุบัน</w:t>
      </w:r>
    </w:p>
    <w:p w14:paraId="0C5ED5E5" w14:textId="77777777" w:rsidR="00BA4192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9C7AC4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9C7AC4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5FDACBCA" w14:textId="77777777" w:rsidR="002518CA" w:rsidRPr="009C7AC4" w:rsidRDefault="002518CA" w:rsidP="003D1576">
      <w:pPr>
        <w:spacing w:line="36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14:paraId="19F3A985" w14:textId="24122635" w:rsidR="00BA4192" w:rsidRPr="009C7AC4" w:rsidRDefault="00604441" w:rsidP="003D1576">
      <w:pPr>
        <w:tabs>
          <w:tab w:val="left" w:pos="851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9C7AC4">
        <w:rPr>
          <w:rFonts w:ascii="Angsana New" w:hAnsi="Angsana New"/>
          <w:spacing w:val="4"/>
          <w:sz w:val="32"/>
          <w:szCs w:val="32"/>
        </w:rPr>
        <w:tab/>
      </w:r>
      <w:r w:rsidR="00BA4192" w:rsidRPr="009C7AC4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14:paraId="33BB1CD2" w14:textId="77777777" w:rsidR="00BA4192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C4D8566" w14:textId="77777777" w:rsidR="00BA4192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5035D1E" w14:textId="10AF09BB" w:rsidR="00BA4192" w:rsidRPr="009C7AC4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5D18112D" w14:textId="77777777" w:rsidR="00BA4192" w:rsidRPr="003D1576" w:rsidRDefault="00BA4192" w:rsidP="003D1576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3D1576">
        <w:rPr>
          <w:rFonts w:ascii="Angsana New" w:hAnsi="Angsana New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7F57DDE9" w14:textId="77777777" w:rsidR="00BA4192" w:rsidRPr="009C7AC4" w:rsidRDefault="00BA4192" w:rsidP="009C7AC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>สิ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3E74F7B" w14:textId="6CCF1B08" w:rsidR="00BA4192" w:rsidRPr="009C7AC4" w:rsidRDefault="00BA4192" w:rsidP="00727D3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lastRenderedPageBreak/>
        <w:t>3.</w:t>
      </w:r>
      <w:r w:rsidR="002E7713">
        <w:rPr>
          <w:rFonts w:ascii="Angsana New" w:hAnsi="Angsana New"/>
          <w:sz w:val="32"/>
          <w:szCs w:val="32"/>
        </w:rPr>
        <w:t>19</w:t>
      </w:r>
      <w:r w:rsidRPr="009C7AC4">
        <w:rPr>
          <w:rFonts w:ascii="Angsana New" w:hAnsi="Angsana New"/>
          <w:sz w:val="32"/>
          <w:szCs w:val="32"/>
        </w:rPr>
        <w:tab/>
      </w:r>
      <w:r w:rsidR="00654FE8" w:rsidRPr="009C7AC4">
        <w:rPr>
          <w:rFonts w:ascii="Angsana New" w:hAnsi="Angsana New"/>
          <w:sz w:val="32"/>
          <w:szCs w:val="32"/>
          <w:cs/>
        </w:rPr>
        <w:t>กำไร</w:t>
      </w:r>
      <w:r w:rsidR="003D157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54FE8" w:rsidRPr="009C7AC4">
        <w:rPr>
          <w:rFonts w:ascii="Angsana New" w:hAnsi="Angsana New"/>
          <w:sz w:val="32"/>
          <w:szCs w:val="32"/>
          <w:cs/>
        </w:rPr>
        <w:t>ต่อหุ้นขั้นพื้นฐาน</w:t>
      </w:r>
    </w:p>
    <w:p w14:paraId="6BE0F873" w14:textId="2F245A78" w:rsidR="00BA4192" w:rsidRPr="00AE1C3C" w:rsidRDefault="00654FE8" w:rsidP="00727D3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1C3C">
        <w:rPr>
          <w:rFonts w:ascii="Angsana New" w:hAnsi="Angsana New"/>
          <w:sz w:val="32"/>
          <w:szCs w:val="32"/>
          <w:cs/>
        </w:rPr>
        <w:t>กำไร</w:t>
      </w:r>
      <w:r w:rsidR="003D1576" w:rsidRPr="00AE1C3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E1C3C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BA4192" w:rsidRPr="00AE1C3C">
        <w:rPr>
          <w:rFonts w:ascii="Angsana New" w:hAnsi="Angsana New"/>
          <w:sz w:val="32"/>
          <w:szCs w:val="32"/>
          <w:cs/>
        </w:rPr>
        <w:t>คำนวณโดยการหาร</w:t>
      </w:r>
      <w:r w:rsidR="00AE1C3C" w:rsidRPr="00AE1C3C">
        <w:rPr>
          <w:rFonts w:ascii="Angsana New" w:hAnsi="Angsana New"/>
          <w:sz w:val="32"/>
          <w:szCs w:val="32"/>
          <w:cs/>
        </w:rPr>
        <w:t>กำไร</w:t>
      </w:r>
      <w:r w:rsidR="00AE1C3C" w:rsidRPr="00AE1C3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A4192" w:rsidRPr="00AE1C3C">
        <w:rPr>
          <w:rFonts w:ascii="Angsana New" w:hAnsi="Angsana New"/>
          <w:sz w:val="32"/>
          <w:szCs w:val="32"/>
          <w:cs/>
        </w:rPr>
        <w:t>สำหรับปีด้วยจำนวน</w:t>
      </w:r>
      <w:r w:rsidR="00AE1C3C">
        <w:rPr>
          <w:rFonts w:ascii="Angsana New" w:hAnsi="Angsana New"/>
          <w:sz w:val="32"/>
          <w:szCs w:val="32"/>
          <w:cs/>
        </w:rPr>
        <w:br/>
      </w:r>
      <w:r w:rsidR="00BA4192" w:rsidRPr="00AE1C3C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ถัวเฉลี่ยถ่วงน้ำหนักของหุ้นสามัญที่ออกและได้รับชำระแล้วระหว่างปี</w:t>
      </w:r>
    </w:p>
    <w:p w14:paraId="15FF0ECB" w14:textId="1E9124AB" w:rsidR="009C7AC4" w:rsidRDefault="009C7AC4" w:rsidP="00727D3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83CE188" w14:textId="384F8D30" w:rsidR="002E7713" w:rsidRDefault="002E7713" w:rsidP="00727D3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  <w:lang w:val="en-GB"/>
        </w:rPr>
      </w:pPr>
      <w:r w:rsidRPr="00531345">
        <w:rPr>
          <w:rFonts w:ascii="Angsana New" w:hAnsi="Angsana New"/>
          <w:sz w:val="32"/>
          <w:szCs w:val="32"/>
        </w:rPr>
        <w:tab/>
        <w:t>3</w:t>
      </w:r>
      <w:r w:rsidRPr="00531345">
        <w:rPr>
          <w:rFonts w:ascii="Angsana New" w:hAnsi="Angsana New"/>
          <w:sz w:val="32"/>
          <w:szCs w:val="32"/>
          <w:cs/>
        </w:rPr>
        <w:t>.</w:t>
      </w:r>
      <w:r w:rsidR="00973289">
        <w:rPr>
          <w:rFonts w:ascii="Angsana New" w:hAnsi="Angsana New" w:hint="cs"/>
          <w:sz w:val="32"/>
          <w:szCs w:val="32"/>
          <w:cs/>
        </w:rPr>
        <w:t>20</w:t>
      </w:r>
      <w:r w:rsidRPr="0053134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en-GB"/>
        </w:rPr>
        <w:t>เครื่องมือทางการเงิน</w:t>
      </w:r>
    </w:p>
    <w:p w14:paraId="72A4D686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ถือปฏิบัติตั้งแต่วันที่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</w:p>
    <w:p w14:paraId="38C6D4C2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วันที่รับรู้รายการเมื่อเริ่มแรก บริษัทและบริษัทย่อยต้องรับรู้สินทรัพย์ทางการเงินและหนี้สินทางการเงินด้วยมูลค่ายุติธรรม สำหรับ</w:t>
      </w:r>
      <w:r>
        <w:rPr>
          <w:rFonts w:ascii="Angsana New" w:hAnsi="Angsana New"/>
          <w:sz w:val="32"/>
          <w:szCs w:val="32"/>
          <w:cs/>
        </w:rPr>
        <w:t>สินทรัพย์ทางการเงินและ</w:t>
      </w:r>
      <w:r w:rsidRPr="002D6199">
        <w:rPr>
          <w:rFonts w:ascii="Angsana New" w:hAnsi="Angsana New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</w:t>
      </w:r>
      <w:r>
        <w:rPr>
          <w:rFonts w:ascii="Angsana New" w:hAnsi="Angsana New" w:hint="cs"/>
          <w:sz w:val="32"/>
          <w:szCs w:val="32"/>
          <w:cs/>
        </w:rPr>
        <w:t>จะรับรู้</w:t>
      </w:r>
      <w:r w:rsidRPr="002D6199">
        <w:rPr>
          <w:rFonts w:ascii="Angsana New" w:hAnsi="Angsana New"/>
          <w:sz w:val="32"/>
          <w:szCs w:val="32"/>
          <w:cs/>
        </w:rPr>
        <w:t>ด้วยมูลค่ายุติธรรม บวกหรือหักด้วยต้นทุนการทำรายการซึ่งเกี่ยวข้องโดยตรงกับการได้มาห</w:t>
      </w:r>
      <w:r>
        <w:rPr>
          <w:rFonts w:ascii="Angsana New" w:hAnsi="Angsana New"/>
          <w:sz w:val="32"/>
          <w:szCs w:val="32"/>
          <w:cs/>
        </w:rPr>
        <w:t>รือการออกสินทรัพย์ทางการเงินและ</w:t>
      </w:r>
      <w:r w:rsidRPr="002D6199">
        <w:rPr>
          <w:rFonts w:ascii="Angsana New" w:hAnsi="Angsana New"/>
          <w:sz w:val="32"/>
          <w:szCs w:val="32"/>
          <w:cs/>
        </w:rPr>
        <w:t>หนี้สินทาง</w:t>
      </w:r>
      <w:r>
        <w:rPr>
          <w:rFonts w:ascii="Angsana New" w:hAnsi="Angsana New"/>
          <w:sz w:val="32"/>
          <w:szCs w:val="32"/>
          <w:cs/>
        </w:rPr>
        <w:t xml:space="preserve">การเงินนั้น 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2D619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2D6199">
        <w:rPr>
          <w:rFonts w:ascii="Angsana New" w:hAnsi="Angsana New"/>
          <w:sz w:val="32"/>
          <w:szCs w:val="32"/>
          <w:cs/>
        </w:rPr>
        <w:t>ที่วัดมูลค่าด้วยมูลค</w:t>
      </w:r>
      <w:r>
        <w:rPr>
          <w:rFonts w:ascii="Angsana New" w:hAnsi="Angsana New"/>
          <w:sz w:val="32"/>
          <w:szCs w:val="32"/>
          <w:cs/>
        </w:rPr>
        <w:t>่ายุติธรรมผ่านกำไรหรือขาดทุน ต้นทุนการทำรายการให้</w:t>
      </w:r>
      <w:r w:rsidRPr="002D6199">
        <w:rPr>
          <w:rFonts w:ascii="Angsana New" w:hAnsi="Angsana New"/>
          <w:sz w:val="32"/>
          <w:szCs w:val="32"/>
          <w:cs/>
        </w:rPr>
        <w:t>รับรู้เป็นค่าใช้จ่ายในกำไรหรือขาดทุน</w:t>
      </w:r>
    </w:p>
    <w:p w14:paraId="3EDCD68A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91F5196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189BF16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จัดประเภทรายการ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1C746F6F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1D27">
        <w:rPr>
          <w:rFonts w:ascii="Angsana New" w:hAnsi="Angsana New"/>
          <w:sz w:val="32"/>
          <w:szCs w:val="32"/>
          <w:cs/>
        </w:rPr>
        <w:t>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="Angsana New" w:hAnsi="Angsana New" w:hint="cs"/>
          <w:sz w:val="32"/>
          <w:szCs w:val="32"/>
          <w:cs/>
        </w:rPr>
        <w:t>เป็นสินทรัพย์ทางการเงิน</w:t>
      </w:r>
      <w:r w:rsidRPr="002D6199">
        <w:rPr>
          <w:rFonts w:ascii="Angsana New" w:hAnsi="Angsana New"/>
          <w:sz w:val="32"/>
          <w:szCs w:val="32"/>
          <w:cs/>
        </w:rPr>
        <w:t>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</w:p>
    <w:p w14:paraId="39E3B0E5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1D27">
        <w:rPr>
          <w:rFonts w:ascii="Angsana New" w:hAnsi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หรือการวัดมูลค่ายุติธรรมผ่านกำไรขาดทุนเบ็ดเสร็จอื่นซึ่งไม่สามารถจัดประเภทรายการใหม่เข้าไปไว้ในกำไรหรือขาดทุนในภายหลัง </w:t>
      </w:r>
    </w:p>
    <w:p w14:paraId="6F060FAD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421D27">
        <w:rPr>
          <w:rFonts w:ascii="Angsana New" w:hAnsi="Angsana New"/>
          <w:sz w:val="32"/>
          <w:szCs w:val="32"/>
        </w:rPr>
        <w:t>3</w:t>
      </w:r>
      <w:r w:rsidRPr="00421D27">
        <w:rPr>
          <w:rFonts w:ascii="Angsana New" w:hAnsi="Angsana New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421D27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</w:p>
    <w:p w14:paraId="56945722" w14:textId="77777777" w:rsidR="002E7713" w:rsidRDefault="002E7713" w:rsidP="00727D3F">
      <w:pPr>
        <w:tabs>
          <w:tab w:val="left" w:pos="1701"/>
        </w:tabs>
        <w:spacing w:line="380" w:lineRule="exact"/>
        <w:ind w:left="1701" w:hanging="283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E66FF9">
        <w:rPr>
          <w:rFonts w:ascii="Angsana New" w:hAnsi="Angsana New"/>
          <w:spacing w:val="-4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E66FF9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E66FF9">
        <w:rPr>
          <w:rFonts w:ascii="Angsana New" w:hAnsi="Angsana New"/>
          <w:spacing w:val="-4"/>
          <w:sz w:val="32"/>
          <w:szCs w:val="32"/>
          <w:cs/>
        </w:rPr>
        <w:t xml:space="preserve"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 </w:t>
      </w:r>
    </w:p>
    <w:p w14:paraId="13DF93CA" w14:textId="77777777" w:rsidR="002E7713" w:rsidRPr="00984BEC" w:rsidRDefault="002E7713" w:rsidP="00727D3F">
      <w:pPr>
        <w:tabs>
          <w:tab w:val="left" w:pos="1701"/>
        </w:tabs>
        <w:spacing w:line="36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>
        <w:rPr>
          <w:rFonts w:ascii="Angsana New" w:hAnsi="Angsana New"/>
          <w:sz w:val="32"/>
          <w:szCs w:val="32"/>
          <w:cs/>
        </w:rPr>
        <w:tab/>
      </w:r>
      <w:r w:rsidRPr="00E66FF9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สินทรั</w:t>
      </w:r>
      <w:r w:rsidRPr="00E66FF9">
        <w:rPr>
          <w:rFonts w:ascii="Angsana New" w:hAnsi="Angsana New"/>
          <w:sz w:val="32"/>
          <w:szCs w:val="32"/>
          <w:cs/>
        </w:rPr>
        <w:t xml:space="preserve">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</w:t>
      </w:r>
      <w:r w:rsidRPr="00984BEC">
        <w:rPr>
          <w:rFonts w:ascii="Angsana New" w:eastAsia="Arial Unicode MS" w:hAnsi="Angsana New"/>
          <w:sz w:val="32"/>
          <w:szCs w:val="32"/>
          <w:cs/>
          <w:lang w:val="en-GB"/>
        </w:rPr>
        <w:t>เมื่อมีการตัดรายการสินทรัพย์ทางการเงิน กำไรหรือขาดทุนสะสมที่เคยรับรู้</w:t>
      </w:r>
      <w:r w:rsidRPr="00CF708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รายการในกำไรขาดทุนเบ็ดเสร็จอื่นจะต้องจัดประเภทรายการใหม่เข้ากำไรหรือขาดทุน รายได้ดอกเบี้ยจากสินทรัพย์ทางการเงินดังกล่าวต้องคำนวณโดยใช้วิธีอัตราดอกเบี้ยที่แท้จริง</w:t>
      </w:r>
    </w:p>
    <w:p w14:paraId="03355719" w14:textId="77777777" w:rsidR="002E7713" w:rsidRPr="00984BEC" w:rsidRDefault="002E7713" w:rsidP="00727D3F">
      <w:pPr>
        <w:tabs>
          <w:tab w:val="left" w:pos="1985"/>
        </w:tabs>
        <w:spacing w:line="36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eastAsia="Arial Unicode MS" w:hAnsi="Angsana New" w:hint="cs"/>
          <w:sz w:val="32"/>
          <w:szCs w:val="32"/>
          <w:cs/>
          <w:lang w:val="en-GB"/>
        </w:rPr>
        <w:t>-</w:t>
      </w:r>
      <w:r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84BEC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มูลค่ายุติธรรมผ่านกำไรหรือขาดทุน สินทรัพย์ทางการเงินที่ไม่เข้าเงื่อนไขการวัดมูลค่าด้วยราคาทุนตัดจำหน่ายหรือ</w:t>
      </w:r>
      <w:r>
        <w:rPr>
          <w:rFonts w:ascii="Angsana New" w:eastAsia="Arial Unicode MS" w:hAnsi="Angsana New" w:hint="cs"/>
          <w:sz w:val="32"/>
          <w:szCs w:val="32"/>
          <w:cs/>
          <w:lang w:val="en-GB"/>
        </w:rPr>
        <w:t>วัดมูลค่าด้วยมูลค่ายุติธรรมผ่านกำไรขาดทุนเบ็ดเสร็จอื่น</w:t>
      </w:r>
      <w:r w:rsidRPr="00984BEC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ต้องวัดมูลค่าด้วยมูลค่ายุติธรรมผ่านกำไรหรือขาดทุน </w:t>
      </w:r>
      <w:r w:rsidRPr="00320CE4">
        <w:rPr>
          <w:rFonts w:ascii="Angsana New" w:eastAsia="Arial Unicode MS" w:hAnsi="Angsana New"/>
          <w:sz w:val="32"/>
          <w:szCs w:val="32"/>
          <w:cs/>
          <w:lang w:val="en-GB"/>
        </w:rPr>
        <w:t>กำไรหรือขาดทุนที่เกิดจากตราสารหนี้ที่วัดมูลค่า</w:t>
      </w:r>
      <w:r w:rsidRPr="00320CE4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ยุติธรรมผ่านกำไรขาดทุน </w:t>
      </w:r>
      <w:r w:rsidRPr="00320CE4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จะรับรู้เป็นกำไรหรือขาดทุน </w:t>
      </w:r>
    </w:p>
    <w:p w14:paraId="305AFBBA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มีสิทธิที่จะได้รับเงินปันผล</w:t>
      </w:r>
    </w:p>
    <w:p w14:paraId="2D77D768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การเปลี่ยนแปลงในมูลค่ายุติธรรมของสินทรัพย์ทางการเงินที่วัดมูลค่าด้วย</w:t>
      </w:r>
      <w:r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</w:t>
      </w:r>
      <w:r w:rsidRPr="00421D27">
        <w:rPr>
          <w:rFonts w:ascii="Angsana New" w:hAnsi="Angsana New"/>
          <w:sz w:val="32"/>
          <w:szCs w:val="32"/>
          <w:cs/>
        </w:rPr>
        <w:t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</w:t>
      </w:r>
      <w:r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มูลค่ายุติธรรมผ่านกำไรขาดทุนเบ็ดเสร็จอื่น</w:t>
      </w:r>
      <w:r w:rsidRPr="00421D27">
        <w:rPr>
          <w:rFonts w:ascii="Angsana New" w:hAnsi="Angsana New"/>
          <w:sz w:val="32"/>
          <w:szCs w:val="32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698F6A2D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DE91F6F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การจัดประเภทรายการและการวัดมูลค่าของหน</w:t>
      </w:r>
      <w:r>
        <w:rPr>
          <w:rFonts w:ascii="Angsana New" w:hAnsi="Angsana New"/>
          <w:sz w:val="32"/>
          <w:szCs w:val="32"/>
          <w:cs/>
        </w:rPr>
        <w:t>ี้สินทางการเงิน</w:t>
      </w:r>
    </w:p>
    <w:p w14:paraId="3367AC0F" w14:textId="77777777" w:rsidR="002E7713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B427B">
        <w:rPr>
          <w:rFonts w:ascii="Angsana New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5A3614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21D27">
        <w:rPr>
          <w:rFonts w:ascii="Angsana New" w:hAnsi="Angsana New"/>
          <w:sz w:val="32"/>
          <w:szCs w:val="32"/>
          <w:cs/>
        </w:rPr>
        <w:tab/>
      </w:r>
    </w:p>
    <w:p w14:paraId="2B4080E9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  <w:cs/>
        </w:rPr>
      </w:pPr>
    </w:p>
    <w:p w14:paraId="649E2CBB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421D27"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การรับรู้รายการและการตัดรายการ</w:t>
      </w:r>
    </w:p>
    <w:p w14:paraId="2326E3B8" w14:textId="77777777" w:rsidR="002E7713" w:rsidRPr="00421D27" w:rsidRDefault="002E7713" w:rsidP="00727D3F">
      <w:pPr>
        <w:tabs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421D2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421D27">
        <w:rPr>
          <w:rFonts w:ascii="Angsana New" w:hAnsi="Angsana New"/>
          <w:sz w:val="32"/>
          <w:szCs w:val="32"/>
          <w:cs/>
        </w:rPr>
        <w:t>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421D2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D27">
        <w:rPr>
          <w:rFonts w:ascii="Angsana New" w:hAnsi="Angsana New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F7A21BF" w14:textId="77777777" w:rsidR="002E7713" w:rsidRPr="00333E35" w:rsidRDefault="002E7713" w:rsidP="00727D3F">
      <w:pPr>
        <w:pStyle w:val="BodyText3"/>
        <w:tabs>
          <w:tab w:val="left" w:pos="709"/>
          <w:tab w:val="left" w:pos="851"/>
          <w:tab w:val="left" w:pos="1985"/>
        </w:tabs>
        <w:spacing w:line="380" w:lineRule="exact"/>
        <w:ind w:left="284" w:hanging="360"/>
        <w:jc w:val="thaiDistribute"/>
        <w:rPr>
          <w:rFonts w:ascii="Angsana New" w:hAnsi="Angsana New"/>
          <w:spacing w:val="-4"/>
        </w:rPr>
      </w:pPr>
      <w:r w:rsidRPr="000D3086">
        <w:rPr>
          <w:rFonts w:ascii="Angsana New" w:hAnsi="Angsana New"/>
          <w:spacing w:val="-4"/>
          <w:lang w:val="en-GB"/>
        </w:rPr>
        <w:lastRenderedPageBreak/>
        <w:tab/>
      </w:r>
      <w:r w:rsidRPr="000D3086">
        <w:rPr>
          <w:rFonts w:ascii="Angsana New" w:hAnsi="Angsana New"/>
          <w:spacing w:val="-4"/>
          <w:lang w:val="en-GB"/>
        </w:rPr>
        <w:tab/>
      </w:r>
      <w:r>
        <w:rPr>
          <w:rFonts w:ascii="Angsana New" w:hAnsi="Angsana New"/>
          <w:spacing w:val="-4"/>
        </w:rPr>
        <w:tab/>
      </w:r>
      <w:r w:rsidRPr="0052466D">
        <w:rPr>
          <w:rFonts w:ascii="Angsana New" w:hAnsi="Angsana New"/>
          <w:spacing w:val="-4"/>
          <w:cs/>
          <w:lang w:val="en-GB"/>
        </w:rPr>
        <w:t>การด้อยค่าของสินทรัพย์ทางการเงิน</w:t>
      </w:r>
    </w:p>
    <w:p w14:paraId="2B6D6BF6" w14:textId="71C9B32D" w:rsidR="002E7713" w:rsidRDefault="002E7713" w:rsidP="00727D3F">
      <w:pPr>
        <w:pStyle w:val="BodyText3"/>
        <w:tabs>
          <w:tab w:val="left" w:pos="113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</w:rPr>
      </w:pPr>
      <w:r w:rsidRPr="00CF708B">
        <w:rPr>
          <w:rFonts w:ascii="Angsana New" w:hAnsi="Angsana New" w:hint="cs"/>
          <w:cs/>
          <w:lang w:val="en-GB"/>
        </w:rPr>
        <w:t>บ</w:t>
      </w:r>
      <w:r w:rsidRPr="00CF708B">
        <w:rPr>
          <w:rFonts w:ascii="Angsana New" w:hAnsi="Angsana New"/>
          <w:cs/>
          <w:lang w:val="en-GB"/>
        </w:rPr>
        <w:t>ริษัท</w:t>
      </w:r>
      <w:r w:rsidRPr="00CF708B">
        <w:rPr>
          <w:rFonts w:ascii="Angsana New" w:hAnsi="Angsana New" w:hint="cs"/>
          <w:cs/>
          <w:lang w:val="en-GB"/>
        </w:rPr>
        <w:t>และบริษัทย่อย</w:t>
      </w:r>
      <w:r w:rsidRPr="00CF708B">
        <w:rPr>
          <w:rFonts w:ascii="Angsana New" w:hAnsi="Angsana New"/>
          <w:cs/>
          <w:lang w:val="en-GB"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</w:t>
      </w:r>
      <w:r w:rsidRPr="00CF708B">
        <w:rPr>
          <w:rFonts w:ascii="Angsana New" w:hAnsi="Angsana New" w:hint="cs"/>
          <w:cs/>
          <w:lang w:val="en-GB"/>
        </w:rPr>
        <w:t>และบริษัทย่อย</w:t>
      </w:r>
      <w:r w:rsidRPr="00CF708B">
        <w:rPr>
          <w:rFonts w:ascii="Angsana New" w:hAnsi="Angsana New"/>
          <w:cs/>
          <w:lang w:val="en-GB"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</w:t>
      </w:r>
      <w:r w:rsidRPr="00CF708B">
        <w:rPr>
          <w:rFonts w:ascii="Angsana New" w:hAnsi="Angsana New" w:hint="cs"/>
          <w:cs/>
          <w:lang w:val="en-GB"/>
        </w:rPr>
        <w:t>ง</w:t>
      </w:r>
      <w:r w:rsidRPr="00CF708B">
        <w:rPr>
          <w:rFonts w:ascii="Angsana New" w:hAnsi="Angsana New"/>
          <w:cs/>
          <w:lang w:val="en-GB"/>
        </w:rPr>
        <w:t>บริษัท</w:t>
      </w:r>
      <w:r w:rsidRPr="00CF708B">
        <w:rPr>
          <w:rFonts w:ascii="Angsana New" w:hAnsi="Angsana New" w:hint="cs"/>
          <w:cs/>
          <w:lang w:val="en-GB"/>
        </w:rPr>
        <w:t>และบริษัทย่อย</w:t>
      </w:r>
      <w:r w:rsidRPr="00CF708B">
        <w:rPr>
          <w:rFonts w:ascii="Angsana New" w:hAnsi="Angsana New"/>
          <w:cs/>
          <w:lang w:val="en-GB"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61EBBA16" w14:textId="77777777" w:rsidR="00727D3F" w:rsidRPr="00CF708B" w:rsidRDefault="00727D3F" w:rsidP="00727D3F">
      <w:pPr>
        <w:pStyle w:val="BodyText3"/>
        <w:tabs>
          <w:tab w:val="left" w:pos="1134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</w:rPr>
      </w:pPr>
    </w:p>
    <w:p w14:paraId="40DF01A5" w14:textId="3016149A" w:rsidR="00FB59A7" w:rsidRPr="009C7AC4" w:rsidRDefault="00FB59A7" w:rsidP="002E771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C7AC4">
        <w:rPr>
          <w:rFonts w:ascii="Angsana New" w:hAnsi="Angsana New"/>
          <w:spacing w:val="-2"/>
          <w:sz w:val="32"/>
          <w:szCs w:val="32"/>
        </w:rPr>
        <w:tab/>
        <w:t>3.</w:t>
      </w:r>
      <w:r w:rsidR="002E7713">
        <w:rPr>
          <w:rFonts w:ascii="Angsana New" w:hAnsi="Angsana New"/>
          <w:spacing w:val="-2"/>
          <w:sz w:val="32"/>
          <w:szCs w:val="32"/>
        </w:rPr>
        <w:t>21</w:t>
      </w: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4EDCC6" w14:textId="4941564F" w:rsidR="00FB59A7" w:rsidRPr="009C7AC4" w:rsidRDefault="00FB59A7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A98E180" w14:textId="060FCC50" w:rsidR="0034525C" w:rsidRPr="009C7AC4" w:rsidRDefault="0034525C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39F9A767" w14:textId="77777777" w:rsidR="0034525C" w:rsidRPr="009C7AC4" w:rsidRDefault="0034525C" w:rsidP="002E7713">
      <w:pPr>
        <w:tabs>
          <w:tab w:val="left" w:pos="1440"/>
        </w:tabs>
        <w:spacing w:line="360" w:lineRule="exact"/>
        <w:ind w:left="850" w:firstLine="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14:paraId="3997EF50" w14:textId="77777777" w:rsidR="0034525C" w:rsidRPr="009C7AC4" w:rsidRDefault="0034525C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23340A42" w14:textId="55F05455" w:rsidR="00920F59" w:rsidRPr="009C7AC4" w:rsidRDefault="0034525C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</w:p>
    <w:p w14:paraId="14C4A230" w14:textId="6FB8C7DB" w:rsidR="0034525C" w:rsidRPr="009C7AC4" w:rsidRDefault="0034525C" w:rsidP="002E7713">
      <w:pPr>
        <w:tabs>
          <w:tab w:val="left" w:pos="1440"/>
        </w:tabs>
        <w:spacing w:line="360" w:lineRule="exact"/>
        <w:ind w:left="850" w:firstLine="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>ค่</w:t>
      </w:r>
      <w:r w:rsidRPr="009C7AC4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9C7AC4">
        <w:rPr>
          <w:rFonts w:ascii="Angsana New" w:hAnsi="Angsana New"/>
          <w:sz w:val="32"/>
          <w:szCs w:val="32"/>
        </w:rPr>
        <w:t xml:space="preserve"> </w:t>
      </w:r>
    </w:p>
    <w:p w14:paraId="568EC1E9" w14:textId="30118861" w:rsidR="0034525C" w:rsidRDefault="0034525C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2BA9CB61" w14:textId="77777777" w:rsidR="004D32F2" w:rsidRPr="009C7AC4" w:rsidRDefault="004D32F2" w:rsidP="002E7713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62BFBACF" w14:textId="7FAC1C7D" w:rsidR="00283EC1" w:rsidRDefault="004D32F2" w:rsidP="004D32F2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สัญญาเช่า</w:t>
      </w:r>
    </w:p>
    <w:p w14:paraId="408FE280" w14:textId="77777777" w:rsidR="002E7713" w:rsidRPr="009C7AC4" w:rsidRDefault="002E7713" w:rsidP="004D32F2">
      <w:pPr>
        <w:tabs>
          <w:tab w:val="left" w:pos="1440"/>
        </w:tabs>
        <w:spacing w:line="3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AF1118E" w14:textId="356B2510" w:rsidR="002E7713" w:rsidRPr="009C7AC4" w:rsidRDefault="002E7713" w:rsidP="002E7713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</w:t>
      </w:r>
      <w:r w:rsidRPr="009C7AC4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CFAC629" w14:textId="072CA5C0" w:rsidR="002E7713" w:rsidRDefault="002E7713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FA05F94" w14:textId="77777777" w:rsidR="007D15C3" w:rsidRPr="00141D8A" w:rsidRDefault="007D15C3" w:rsidP="007D15C3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1D8A">
        <w:rPr>
          <w:rFonts w:ascii="Angsana New" w:hAnsi="Angsana New"/>
          <w:sz w:val="32"/>
          <w:szCs w:val="32"/>
          <w:cs/>
        </w:rPr>
        <w:t>การกำหนดอัตราดอกเบี้ยการ</w:t>
      </w:r>
      <w:r>
        <w:rPr>
          <w:rFonts w:ascii="Angsana New" w:hAnsi="Angsana New"/>
          <w:sz w:val="32"/>
          <w:szCs w:val="32"/>
          <w:cs/>
        </w:rPr>
        <w:t>กู้ยืมส่วนเพิ่ม-</w:t>
      </w:r>
      <w:r w:rsidRPr="00141D8A">
        <w:rPr>
          <w:rFonts w:ascii="Angsana New" w:hAnsi="Angsana New"/>
          <w:sz w:val="32"/>
          <w:szCs w:val="32"/>
          <w:cs/>
        </w:rPr>
        <w:t>ผู้เช่า</w:t>
      </w:r>
    </w:p>
    <w:p w14:paraId="767FA7D3" w14:textId="77777777" w:rsidR="007D15C3" w:rsidRPr="005E5FF0" w:rsidRDefault="007D15C3" w:rsidP="007D15C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FF0">
        <w:rPr>
          <w:rFonts w:ascii="Angsana New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</w:t>
      </w:r>
      <w:r>
        <w:rPr>
          <w:rFonts w:ascii="Angsana New" w:hAnsi="Angsana New"/>
          <w:sz w:val="32"/>
          <w:szCs w:val="32"/>
          <w:cs/>
        </w:rPr>
        <w:t>ิ่มของ</w:t>
      </w:r>
      <w:r w:rsidRPr="005E5FF0">
        <w:rPr>
          <w:rFonts w:ascii="Angsana New" w:hAnsi="Angsana New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5E5FF0">
        <w:rPr>
          <w:rFonts w:ascii="Angsana New" w:hAnsi="Angsana New"/>
          <w:sz w:val="32"/>
          <w:szCs w:val="32"/>
        </w:rPr>
        <w:t xml:space="preserve"> </w:t>
      </w:r>
    </w:p>
    <w:p w14:paraId="56DF765D" w14:textId="77777777" w:rsidR="007D15C3" w:rsidRPr="009C7AC4" w:rsidRDefault="007D15C3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DC4103B" w14:textId="62B206E7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55AF68B2" w14:textId="77777777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5505685" w14:textId="77777777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6140EB3" w14:textId="77777777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A84AF76" w14:textId="77777777" w:rsidR="005922C8" w:rsidRPr="009C7AC4" w:rsidRDefault="005922C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4C11D2" w14:textId="5648117A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</w:rPr>
        <w:tab/>
      </w:r>
      <w:r w:rsidR="00452EE3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Pr="009C7AC4">
        <w:rPr>
          <w:rFonts w:ascii="Angsana New" w:hAnsi="Angsana New"/>
          <w:sz w:val="32"/>
          <w:szCs w:val="32"/>
          <w:cs/>
        </w:rPr>
        <w:t>ที่ดิน อาคารและอุปกรณ์และ</w:t>
      </w:r>
      <w:r w:rsidR="00283EC1" w:rsidRPr="009C7AC4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F72B3" w:rsidRPr="009C7AC4">
        <w:rPr>
          <w:rFonts w:ascii="Angsana New" w:hAnsi="Angsana New"/>
          <w:sz w:val="32"/>
          <w:szCs w:val="32"/>
        </w:rPr>
        <w:t xml:space="preserve"> </w:t>
      </w:r>
      <w:r w:rsidR="00923C78" w:rsidRPr="009C7AC4">
        <w:rPr>
          <w:rFonts w:ascii="Angsana New" w:hAnsi="Angsana New" w:hint="cs"/>
          <w:sz w:val="32"/>
          <w:szCs w:val="32"/>
          <w:cs/>
        </w:rPr>
        <w:t>และ</w:t>
      </w:r>
      <w:r w:rsidR="00452EE3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DF72B3" w:rsidRPr="009C7AC4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7454517E" w14:textId="6D06F105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010BB3" w:rsidRPr="009C7AC4">
        <w:rPr>
          <w:rFonts w:ascii="Angsana New" w:hAnsi="Angsana New" w:hint="cs"/>
          <w:sz w:val="32"/>
          <w:szCs w:val="32"/>
          <w:cs/>
        </w:rPr>
        <w:t>ตลอดจนสินทรัพย์สิทธิการใช้</w:t>
      </w:r>
      <w:r w:rsidR="00923C78" w:rsidRPr="009C7AC4">
        <w:rPr>
          <w:rFonts w:ascii="Angsana New" w:hAnsi="Angsana New" w:hint="cs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9C7AC4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C7556B" w14:textId="42C98DDF" w:rsidR="00654FE8" w:rsidRPr="009C7AC4" w:rsidRDefault="00654FE8" w:rsidP="002E771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B03A8D" w:rsidRPr="009C7AC4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923C78" w:rsidRPr="009C7AC4">
        <w:rPr>
          <w:rFonts w:ascii="Angsana New" w:hAnsi="Angsana New" w:hint="cs"/>
          <w:sz w:val="32"/>
          <w:szCs w:val="32"/>
          <w:cs/>
        </w:rPr>
        <w:t xml:space="preserve">และสินทรัพย์ไม่มีตัวตน </w:t>
      </w:r>
      <w:r w:rsidRPr="009C7AC4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D093A2" w14:textId="77777777" w:rsidR="00654FE8" w:rsidRPr="009C7AC4" w:rsidRDefault="00654FE8" w:rsidP="009C7AC4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lastRenderedPageBreak/>
        <w:tab/>
      </w:r>
      <w:r w:rsidRPr="009C7AC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9C7AC4">
        <w:rPr>
          <w:rFonts w:ascii="Angsana New" w:hAnsi="Angsana New"/>
          <w:sz w:val="32"/>
          <w:szCs w:val="32"/>
        </w:rPr>
        <w:t xml:space="preserve">  </w:t>
      </w:r>
    </w:p>
    <w:p w14:paraId="4EBC71D0" w14:textId="77777777" w:rsidR="00654FE8" w:rsidRPr="009C7AC4" w:rsidRDefault="00654FE8" w:rsidP="009C7AC4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673923" w:rsidRPr="009C7AC4">
        <w:rPr>
          <w:rFonts w:ascii="Angsana New" w:hAnsi="Angsana New" w:hint="cs"/>
          <w:sz w:val="32"/>
          <w:szCs w:val="32"/>
          <w:cs/>
        </w:rPr>
        <w:t>รับรู้</w:t>
      </w:r>
      <w:r w:rsidRPr="009C7AC4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6708BD" w14:textId="1192EF07" w:rsidR="00921B31" w:rsidRPr="009C7AC4" w:rsidRDefault="00921B31" w:rsidP="004A7EDA">
      <w:pPr>
        <w:tabs>
          <w:tab w:val="left" w:pos="1440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C6FBC6" w14:textId="77777777" w:rsidR="00654FE8" w:rsidRPr="009C7AC4" w:rsidRDefault="00654FE8" w:rsidP="009C7AC4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="00673923" w:rsidRPr="009C7AC4">
        <w:rPr>
          <w:rFonts w:ascii="Angsana New" w:hAnsi="Angsana New" w:hint="cs"/>
          <w:sz w:val="32"/>
          <w:szCs w:val="32"/>
          <w:cs/>
        </w:rPr>
        <w:t xml:space="preserve"> (</w:t>
      </w:r>
      <w:r w:rsidRPr="009C7AC4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673923" w:rsidRPr="009C7AC4">
        <w:rPr>
          <w:rFonts w:ascii="Angsana New" w:hAnsi="Angsana New" w:hint="cs"/>
          <w:sz w:val="32"/>
          <w:szCs w:val="32"/>
          <w:cs/>
        </w:rPr>
        <w:t>)</w:t>
      </w:r>
    </w:p>
    <w:p w14:paraId="09B5AEDA" w14:textId="77777777" w:rsidR="00654FE8" w:rsidRPr="009C7AC4" w:rsidRDefault="00654FE8" w:rsidP="009C7AC4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 w:hint="cs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97EE7D0" w14:textId="77777777" w:rsidR="00452EE3" w:rsidRDefault="00452EE3" w:rsidP="004A7EDA">
      <w:pPr>
        <w:tabs>
          <w:tab w:val="left" w:pos="1440"/>
          <w:tab w:val="left" w:pos="2880"/>
          <w:tab w:val="left" w:pos="9781"/>
        </w:tabs>
        <w:spacing w:line="24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90AA87F" w14:textId="25D362B8" w:rsidR="001F0478" w:rsidRPr="009C7AC4" w:rsidRDefault="001F0478" w:rsidP="009C7AC4">
      <w:pPr>
        <w:tabs>
          <w:tab w:val="left" w:pos="1440"/>
          <w:tab w:val="left" w:pos="2880"/>
          <w:tab w:val="left" w:pos="9781"/>
        </w:tabs>
        <w:spacing w:line="35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C7AC4">
        <w:rPr>
          <w:rFonts w:asciiTheme="majorBidi" w:eastAsia="SimSun" w:hAnsiTheme="majorBidi" w:cstheme="majorBidi" w:hint="cs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68EED8E4" w14:textId="548FEE87" w:rsidR="001F0478" w:rsidRPr="009C7AC4" w:rsidRDefault="001F0478" w:rsidP="009C7AC4">
      <w:pPr>
        <w:tabs>
          <w:tab w:val="left" w:pos="851"/>
          <w:tab w:val="left" w:pos="900"/>
          <w:tab w:val="left" w:pos="1418"/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2D2301" w:rsidRPr="009C7AC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องวัดมูลค่าโดยใช้เทคนิคการประเมินมูลค่า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1609DFEB" w14:textId="77777777" w:rsidR="00920F59" w:rsidRPr="009C7AC4" w:rsidRDefault="00920F59" w:rsidP="009C7AC4">
      <w:pPr>
        <w:tabs>
          <w:tab w:val="left" w:pos="851"/>
          <w:tab w:val="left" w:pos="900"/>
          <w:tab w:val="left" w:pos="1418"/>
          <w:tab w:val="left" w:pos="2880"/>
          <w:tab w:val="left" w:pos="9781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2AF27C" w14:textId="413681AF" w:rsidR="0029580A" w:rsidRPr="009C7AC4" w:rsidRDefault="0029580A" w:rsidP="004A7EDA">
      <w:pPr>
        <w:spacing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pacing w:val="-8"/>
          <w:sz w:val="32"/>
          <w:szCs w:val="32"/>
        </w:rPr>
        <w:t>4</w:t>
      </w:r>
      <w:r w:rsidRPr="009C7AC4">
        <w:rPr>
          <w:rFonts w:asciiTheme="majorBidi" w:hAnsiTheme="majorBidi"/>
          <w:b/>
          <w:bCs/>
          <w:spacing w:val="-8"/>
          <w:sz w:val="32"/>
          <w:szCs w:val="32"/>
        </w:rPr>
        <w:t>.</w:t>
      </w:r>
      <w:r w:rsidRPr="009C7AC4">
        <w:rPr>
          <w:rFonts w:asciiTheme="majorBidi" w:hAnsiTheme="majorBidi" w:cstheme="majorBidi"/>
          <w:b/>
          <w:bCs/>
          <w:spacing w:val="-8"/>
          <w:sz w:val="32"/>
          <w:szCs w:val="32"/>
        </w:rPr>
        <w:tab/>
      </w:r>
      <w:r w:rsidRPr="009C7AC4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56CF3841" w14:textId="6F2E6A17" w:rsidR="0008738C" w:rsidRPr="009C7AC4" w:rsidRDefault="0008738C" w:rsidP="004A7EDA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C7E41" w:rsidRPr="009C7AC4">
        <w:rPr>
          <w:rFonts w:asciiTheme="majorBidi" w:hAnsiTheme="majorBidi"/>
          <w:sz w:val="32"/>
          <w:szCs w:val="32"/>
        </w:rPr>
        <w:t>2.3</w:t>
      </w:r>
      <w:r w:rsidRPr="009C7AC4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 กลุ่มเครื่องมือทางการเงิน </w:t>
      </w:r>
      <w:r w:rsidRPr="009C7AC4">
        <w:rPr>
          <w:rFonts w:asciiTheme="majorBidi" w:hAnsiTheme="majorBidi" w:hint="cs"/>
          <w:sz w:val="32"/>
          <w:szCs w:val="32"/>
          <w:cs/>
        </w:rPr>
        <w:t>และ</w:t>
      </w:r>
      <w:r w:rsidRPr="009C7AC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16 </w:t>
      </w:r>
      <w:r w:rsidRPr="009C7AC4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C7AC4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66AE07F4" w14:textId="248A781B" w:rsidR="0008738C" w:rsidRPr="009C7AC4" w:rsidRDefault="0008738C" w:rsidP="004A7EDA">
      <w:pPr>
        <w:tabs>
          <w:tab w:val="left" w:pos="90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9C7AC4">
        <w:rPr>
          <w:rFonts w:asciiTheme="majorBidi" w:hAnsiTheme="majorBidi" w:hint="cs"/>
          <w:sz w:val="32"/>
          <w:szCs w:val="32"/>
          <w:cs/>
        </w:rPr>
        <w:t>ดังกล่าวข้างต้น</w:t>
      </w:r>
      <w:r w:rsidRPr="009C7AC4">
        <w:rPr>
          <w:rFonts w:asciiTheme="majorBidi" w:hAnsiTheme="majorBidi"/>
          <w:sz w:val="32"/>
          <w:szCs w:val="32"/>
          <w:cs/>
        </w:rPr>
        <w:t xml:space="preserve">มาถือปฏิบัติ แสดงได้ดังนี้  </w:t>
      </w:r>
    </w:p>
    <w:tbl>
      <w:tblPr>
        <w:tblW w:w="8991" w:type="dxa"/>
        <w:tblInd w:w="34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458"/>
        <w:gridCol w:w="1247"/>
        <w:gridCol w:w="29"/>
        <w:gridCol w:w="105"/>
        <w:gridCol w:w="29"/>
        <w:gridCol w:w="1218"/>
        <w:gridCol w:w="29"/>
        <w:gridCol w:w="105"/>
        <w:gridCol w:w="29"/>
        <w:gridCol w:w="1332"/>
        <w:gridCol w:w="29"/>
        <w:gridCol w:w="105"/>
        <w:gridCol w:w="29"/>
        <w:gridCol w:w="1218"/>
        <w:gridCol w:w="29"/>
      </w:tblGrid>
      <w:tr w:rsidR="009C7AC4" w:rsidRPr="004A7EDA" w14:paraId="30A45B13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566FAAE8" w14:textId="53A31701" w:rsidR="0029580A" w:rsidRPr="004A7EDA" w:rsidRDefault="0029580A" w:rsidP="004A7EDA">
            <w:pPr>
              <w:spacing w:line="26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7EDA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5504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14FC5DBA" w14:textId="5A9C33D1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9C7AC4" w:rsidRPr="004A7EDA" w14:paraId="74505532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2C46ABB7" w14:textId="77777777" w:rsidR="0029580A" w:rsidRPr="004A7EDA" w:rsidRDefault="0029580A" w:rsidP="004A7EDA">
            <w:pPr>
              <w:spacing w:line="26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504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2E364DB8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</w:t>
            </w:r>
            <w:r w:rsidRPr="004A7EDA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9C7AC4" w:rsidRPr="004A7EDA" w14:paraId="5EEFBB22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48E158B3" w14:textId="77777777" w:rsidR="0029580A" w:rsidRPr="004A7EDA" w:rsidRDefault="0029580A" w:rsidP="004A7EDA">
            <w:pPr>
              <w:spacing w:line="26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814967C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ณ วันที่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31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  <w:r w:rsidRPr="004A7EDA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8DDC327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E947A2D" w14:textId="30BE9453" w:rsidR="00EE1282" w:rsidRPr="003A4139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>ผลกระทบจาก</w:t>
            </w:r>
            <w:r w:rsidR="00EE1282" w:rsidRPr="003A4139"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413FD5" w:rsidRPr="003A4139">
              <w:rPr>
                <w:rFonts w:asciiTheme="majorBidi" w:eastAsia="Arial Unicode MS" w:hAnsiTheme="majorBidi"/>
                <w:bCs/>
                <w:sz w:val="22"/>
                <w:szCs w:val="22"/>
              </w:rPr>
              <w:t>9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11FBD01" w14:textId="77777777" w:rsidR="0029580A" w:rsidRPr="003A4139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A2B317" w14:textId="77777777" w:rsidR="0029580A" w:rsidRPr="003A4139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>ผลกระทบจาก</w:t>
            </w:r>
            <w:r w:rsidRPr="003A4139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มาตรฐานการรายงานทางการเงิน</w:t>
            </w: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Pr="003A4139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ฉบับที่ </w:t>
            </w:r>
            <w:r w:rsidRPr="003A4139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1BD7092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944423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ณ วันที่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1</w:t>
            </w:r>
            <w:r w:rsidRPr="004A7EDA">
              <w:rPr>
                <w:rFonts w:asciiTheme="majorBidi" w:eastAsia="Arial Unicode MS" w:hAnsiTheme="majorBidi"/>
                <w:b/>
                <w:bCs/>
                <w:sz w:val="22"/>
                <w:szCs w:val="22"/>
              </w:rPr>
              <w:t xml:space="preserve"> </w:t>
            </w:r>
          </w:p>
          <w:p w14:paraId="0206EE47" w14:textId="77777777" w:rsidR="0029580A" w:rsidRPr="004A7EDA" w:rsidRDefault="0029580A" w:rsidP="004A7ED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มกราคม</w:t>
            </w:r>
            <w:r w:rsidRPr="004A7EDA">
              <w:rPr>
                <w:rFonts w:asciiTheme="majorBidi" w:eastAsia="Arial Unicode MS" w:hAnsiTheme="majorBidi" w:cstheme="majorBidi" w:hint="cs"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  <w:t>3</w:t>
            </w:r>
          </w:p>
        </w:tc>
      </w:tr>
      <w:tr w:rsidR="009C7AC4" w:rsidRPr="004A7EDA" w14:paraId="2BD2B2B7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2DEB010A" w14:textId="77777777" w:rsidR="0029580A" w:rsidRPr="004A7EDA" w:rsidRDefault="0029580A" w:rsidP="004A7EDA">
            <w:pPr>
              <w:tabs>
                <w:tab w:val="left" w:pos="90"/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93A684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5A67CD2D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B370C2A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69DA98C6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0223C4E4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14513F4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21B492A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</w:tr>
      <w:tr w:rsidR="009C7AC4" w:rsidRPr="004A7EDA" w14:paraId="378A158E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4D1EE3E2" w14:textId="77777777" w:rsidR="0029580A" w:rsidRPr="004A7EDA" w:rsidRDefault="0029580A" w:rsidP="004A7EDA">
            <w:pPr>
              <w:tabs>
                <w:tab w:val="left" w:pos="90"/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1920EE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20111D69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BA1FB8B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203BD864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2E94673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A40869D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87910E5" w14:textId="77777777" w:rsidR="0029580A" w:rsidRPr="004A7EDA" w:rsidRDefault="0029580A" w:rsidP="004A7EDA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</w:tr>
      <w:tr w:rsidR="0009207D" w:rsidRPr="004A7EDA" w14:paraId="26D367E1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4769C5CC" w14:textId="77777777" w:rsidR="0009207D" w:rsidRPr="004A7EDA" w:rsidRDefault="0009207D" w:rsidP="004A7EDA">
            <w:pPr>
              <w:tabs>
                <w:tab w:val="left" w:pos="90"/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Pr="004A7EDA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FD5FB73" w14:textId="11C2C375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323,619,219.18</w:t>
            </w:r>
          </w:p>
        </w:tc>
        <w:tc>
          <w:tcPr>
            <w:tcW w:w="134" w:type="dxa"/>
            <w:gridSpan w:val="2"/>
          </w:tcPr>
          <w:p w14:paraId="0F1C4A8A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B6448DA" w14:textId="72911876" w:rsidR="0009207D" w:rsidRPr="004A7EDA" w:rsidRDefault="0009207D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(977,380.87)</w:t>
            </w:r>
          </w:p>
        </w:tc>
        <w:tc>
          <w:tcPr>
            <w:tcW w:w="134" w:type="dxa"/>
            <w:gridSpan w:val="2"/>
          </w:tcPr>
          <w:p w14:paraId="614BC04A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21CC2B5" w14:textId="20A0CA93" w:rsidR="0009207D" w:rsidRPr="004A7EDA" w:rsidRDefault="0009207D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14665BD8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5DE28E3" w14:textId="20786BBF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322,641,838.31</w:t>
            </w:r>
          </w:p>
        </w:tc>
      </w:tr>
      <w:tr w:rsidR="0009207D" w:rsidRPr="004A7EDA" w14:paraId="16F75EC0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1744ED4B" w14:textId="77777777" w:rsidR="0009207D" w:rsidRPr="004A7EDA" w:rsidRDefault="0009207D" w:rsidP="004A7EDA">
            <w:pPr>
              <w:tabs>
                <w:tab w:val="left" w:pos="90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5025D2" w14:textId="2F421634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37,670,802.27</w:t>
            </w:r>
          </w:p>
        </w:tc>
        <w:tc>
          <w:tcPr>
            <w:tcW w:w="134" w:type="dxa"/>
            <w:gridSpan w:val="2"/>
          </w:tcPr>
          <w:p w14:paraId="7FC7BF61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D05E121" w14:textId="107CC0A4" w:rsidR="0009207D" w:rsidRPr="004A7EDA" w:rsidRDefault="0009207D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559A7040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0D1291C" w14:textId="2F7EAE68" w:rsidR="0009207D" w:rsidRPr="004A7EDA" w:rsidRDefault="0009207D" w:rsidP="004A7EDA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(37,670,802.27)</w:t>
            </w:r>
          </w:p>
        </w:tc>
        <w:tc>
          <w:tcPr>
            <w:tcW w:w="134" w:type="dxa"/>
            <w:gridSpan w:val="2"/>
          </w:tcPr>
          <w:p w14:paraId="1322D331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A0CC53C" w14:textId="46CA4545" w:rsidR="0009207D" w:rsidRPr="004A7EDA" w:rsidRDefault="0009207D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</w:tr>
      <w:tr w:rsidR="0009207D" w:rsidRPr="004A7EDA" w14:paraId="003F2F68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2AFA97F6" w14:textId="77777777" w:rsidR="0009207D" w:rsidRPr="004A7EDA" w:rsidRDefault="0009207D" w:rsidP="004A7EDA">
            <w:pPr>
              <w:tabs>
                <w:tab w:val="left" w:pos="90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AA47249" w14:textId="155AA235" w:rsidR="0009207D" w:rsidRPr="004A7EDA" w:rsidRDefault="0009207D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41C14405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E5B4411" w14:textId="4AB422D2" w:rsidR="0009207D" w:rsidRPr="004A7EDA" w:rsidRDefault="0009207D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7E4F0841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8FC9BC7" w14:textId="159D1188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55,136,457.23</w:t>
            </w:r>
          </w:p>
        </w:tc>
        <w:tc>
          <w:tcPr>
            <w:tcW w:w="134" w:type="dxa"/>
            <w:gridSpan w:val="2"/>
          </w:tcPr>
          <w:p w14:paraId="4DF0E600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DB47D7F" w14:textId="47E3CB13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55,136,457.23</w:t>
            </w:r>
          </w:p>
        </w:tc>
      </w:tr>
      <w:tr w:rsidR="0009207D" w:rsidRPr="004A7EDA" w14:paraId="249E1762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130A5A16" w14:textId="77777777" w:rsidR="0009207D" w:rsidRPr="004A7EDA" w:rsidRDefault="0009207D" w:rsidP="004A7EDA">
            <w:pPr>
              <w:tabs>
                <w:tab w:val="left" w:pos="90"/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pacing w:val="-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2EC567" w14:textId="755FE70D" w:rsidR="0009207D" w:rsidRPr="004A7EDA" w:rsidRDefault="0009207D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17,875,901.83</w:t>
            </w:r>
          </w:p>
        </w:tc>
        <w:tc>
          <w:tcPr>
            <w:tcW w:w="134" w:type="dxa"/>
            <w:gridSpan w:val="2"/>
          </w:tcPr>
          <w:p w14:paraId="1057C63C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125CB237" w14:textId="3476F93C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195,476.18</w:t>
            </w:r>
          </w:p>
        </w:tc>
        <w:tc>
          <w:tcPr>
            <w:tcW w:w="134" w:type="dxa"/>
            <w:gridSpan w:val="2"/>
          </w:tcPr>
          <w:p w14:paraId="092D996B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356354B3" w14:textId="7F30FD6C" w:rsidR="0009207D" w:rsidRPr="004A7EDA" w:rsidRDefault="0009207D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(980,840.00)</w:t>
            </w:r>
          </w:p>
        </w:tc>
        <w:tc>
          <w:tcPr>
            <w:tcW w:w="134" w:type="dxa"/>
            <w:gridSpan w:val="2"/>
          </w:tcPr>
          <w:p w14:paraId="3EB53738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49142361" w14:textId="5B2D9E4D" w:rsidR="0009207D" w:rsidRPr="004A7EDA" w:rsidRDefault="0009207D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17,090,538.01</w:t>
            </w:r>
          </w:p>
        </w:tc>
      </w:tr>
      <w:tr w:rsidR="0009207D" w:rsidRPr="004A7EDA" w14:paraId="74069937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5FF3C797" w14:textId="77777777" w:rsidR="0009207D" w:rsidRPr="004A7EDA" w:rsidRDefault="0009207D" w:rsidP="004A7EDA">
            <w:pPr>
              <w:tabs>
                <w:tab w:val="left" w:pos="90"/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63CE684" w14:textId="5312A8D2" w:rsidR="0009207D" w:rsidRPr="004A7EDA" w:rsidRDefault="0009207D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1,601,975,984.17</w:t>
            </w:r>
          </w:p>
        </w:tc>
        <w:tc>
          <w:tcPr>
            <w:tcW w:w="134" w:type="dxa"/>
            <w:gridSpan w:val="2"/>
          </w:tcPr>
          <w:p w14:paraId="096416B2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FC75BBE" w14:textId="36CBF191" w:rsidR="0009207D" w:rsidRPr="004A7EDA" w:rsidRDefault="0009207D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(781,904.69)</w:t>
            </w:r>
          </w:p>
        </w:tc>
        <w:tc>
          <w:tcPr>
            <w:tcW w:w="134" w:type="dxa"/>
            <w:gridSpan w:val="2"/>
          </w:tcPr>
          <w:p w14:paraId="7E1760E3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1ECCEA3" w14:textId="3F31664C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16,484,814.96</w:t>
            </w:r>
          </w:p>
        </w:tc>
        <w:tc>
          <w:tcPr>
            <w:tcW w:w="134" w:type="dxa"/>
            <w:gridSpan w:val="2"/>
          </w:tcPr>
          <w:p w14:paraId="54C02BE4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B609A26" w14:textId="33B290EC" w:rsidR="0009207D" w:rsidRPr="004A7EDA" w:rsidRDefault="0009207D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1,617,678,894.44</w:t>
            </w:r>
          </w:p>
        </w:tc>
      </w:tr>
      <w:tr w:rsidR="0009207D" w:rsidRPr="004A7EDA" w14:paraId="6C6391CD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3C30C519" w14:textId="77777777" w:rsidR="0009207D" w:rsidRPr="004A7EDA" w:rsidRDefault="0009207D" w:rsidP="004A7EDA">
            <w:pPr>
              <w:tabs>
                <w:tab w:val="left" w:pos="90"/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6061C23" w14:textId="77777777" w:rsidR="0009207D" w:rsidRPr="004A7EDA" w:rsidRDefault="0009207D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23722C34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E169749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73B6C7E6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61FB079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8C1FDC7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531A3BE" w14:textId="77777777" w:rsidR="0009207D" w:rsidRPr="004A7EDA" w:rsidRDefault="0009207D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</w:tr>
      <w:tr w:rsidR="0009207D" w:rsidRPr="004A7EDA" w14:paraId="14D587FC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42DD6740" w14:textId="77777777" w:rsidR="0009207D" w:rsidRPr="004A7EDA" w:rsidRDefault="0009207D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CECCCE" w14:textId="76115370" w:rsidR="0009207D" w:rsidRPr="004A7EDA" w:rsidRDefault="0009207D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133,248,941.35</w:t>
            </w:r>
          </w:p>
        </w:tc>
        <w:tc>
          <w:tcPr>
            <w:tcW w:w="134" w:type="dxa"/>
            <w:gridSpan w:val="2"/>
          </w:tcPr>
          <w:p w14:paraId="1293CA6A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AC8F43D" w14:textId="26ED2ABF" w:rsidR="0009207D" w:rsidRPr="004A7EDA" w:rsidRDefault="004A7EDA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(63,583.11)</w:t>
            </w:r>
          </w:p>
        </w:tc>
        <w:tc>
          <w:tcPr>
            <w:tcW w:w="134" w:type="dxa"/>
            <w:gridSpan w:val="2"/>
          </w:tcPr>
          <w:p w14:paraId="1A4E96B0" w14:textId="77777777" w:rsidR="0009207D" w:rsidRPr="004A7EDA" w:rsidRDefault="0009207D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3F79F33" w14:textId="0DBD10C1" w:rsidR="0009207D" w:rsidRPr="004A7EDA" w:rsidRDefault="0009207D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(4,904,200.00)</w:t>
            </w:r>
          </w:p>
        </w:tc>
        <w:tc>
          <w:tcPr>
            <w:tcW w:w="134" w:type="dxa"/>
            <w:gridSpan w:val="2"/>
          </w:tcPr>
          <w:p w14:paraId="5DA34962" w14:textId="77777777" w:rsidR="0009207D" w:rsidRPr="004A7EDA" w:rsidRDefault="0009207D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C4316FB" w14:textId="1BDD6DD9" w:rsidR="0009207D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128,281,158.24</w:t>
            </w:r>
          </w:p>
        </w:tc>
      </w:tr>
      <w:tr w:rsidR="004A7EDA" w:rsidRPr="004A7EDA" w14:paraId="58689BC1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1BC738EA" w14:textId="1CA0CC9D" w:rsidR="004A7EDA" w:rsidRPr="004A7EDA" w:rsidRDefault="004A7EDA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4DF1943" w14:textId="3F2315D8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3DD8F848" w14:textId="77777777" w:rsidR="004A7EDA" w:rsidRPr="004A7EDA" w:rsidRDefault="004A7EDA" w:rsidP="004A7EDA">
            <w:pPr>
              <w:spacing w:line="260" w:lineRule="exact"/>
              <w:ind w:left="-340" w:right="454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7B9ACEF" w14:textId="25A838D0" w:rsidR="004A7EDA" w:rsidRPr="004A7EDA" w:rsidRDefault="004A7EDA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63,583.11</w:t>
            </w:r>
          </w:p>
        </w:tc>
        <w:tc>
          <w:tcPr>
            <w:tcW w:w="134" w:type="dxa"/>
            <w:gridSpan w:val="2"/>
          </w:tcPr>
          <w:p w14:paraId="392C314E" w14:textId="77777777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6F6C4710" w14:textId="4BDD8F94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27EF26D4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CB149CA" w14:textId="00D42270" w:rsidR="004A7EDA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63,583.11</w:t>
            </w:r>
          </w:p>
        </w:tc>
      </w:tr>
      <w:tr w:rsidR="004A7EDA" w:rsidRPr="004A7EDA" w14:paraId="230B43D1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5ECE7821" w14:textId="73116D9D" w:rsidR="004A7EDA" w:rsidRPr="004A7EDA" w:rsidRDefault="004A7EDA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E382EC" w14:textId="7D1EB6C2" w:rsidR="004A7EDA" w:rsidRPr="004A7EDA" w:rsidRDefault="004A7EDA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4,559,982.14</w:t>
            </w:r>
          </w:p>
        </w:tc>
        <w:tc>
          <w:tcPr>
            <w:tcW w:w="134" w:type="dxa"/>
            <w:gridSpan w:val="2"/>
          </w:tcPr>
          <w:p w14:paraId="00227805" w14:textId="22E1FD74" w:rsidR="004A7EDA" w:rsidRPr="004A7EDA" w:rsidRDefault="004A7EDA" w:rsidP="004A7EDA">
            <w:pPr>
              <w:spacing w:line="260" w:lineRule="exact"/>
              <w:ind w:right="57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5631AF4" w14:textId="6456840B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060DD2E5" w14:textId="77777777" w:rsidR="004A7EDA" w:rsidRPr="004A7EDA" w:rsidRDefault="004A7EDA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B604B4B" w14:textId="38B61AFA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589,862.78</w:t>
            </w:r>
          </w:p>
        </w:tc>
        <w:tc>
          <w:tcPr>
            <w:tcW w:w="134" w:type="dxa"/>
            <w:gridSpan w:val="2"/>
          </w:tcPr>
          <w:p w14:paraId="18356D9E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4BAF30E" w14:textId="345DB741" w:rsidR="004A7EDA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5,149,844.92</w:t>
            </w:r>
          </w:p>
        </w:tc>
      </w:tr>
      <w:tr w:rsidR="004A7EDA" w:rsidRPr="004A7EDA" w14:paraId="78E5006D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023579B4" w14:textId="77777777" w:rsidR="004A7EDA" w:rsidRPr="004A7EDA" w:rsidRDefault="004A7EDA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88A9A86" w14:textId="3EE623C8" w:rsidR="004A7EDA" w:rsidRPr="004A7EDA" w:rsidRDefault="004A7EDA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7,461,131.47</w:t>
            </w:r>
          </w:p>
        </w:tc>
        <w:tc>
          <w:tcPr>
            <w:tcW w:w="134" w:type="dxa"/>
            <w:gridSpan w:val="2"/>
          </w:tcPr>
          <w:p w14:paraId="5856DFFF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7DC17E6" w14:textId="66148956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718D995C" w14:textId="77777777" w:rsidR="004A7EDA" w:rsidRPr="004A7EDA" w:rsidRDefault="004A7EDA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60415136" w14:textId="1133A37A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16,875,792.18</w:t>
            </w:r>
          </w:p>
        </w:tc>
        <w:tc>
          <w:tcPr>
            <w:tcW w:w="134" w:type="dxa"/>
            <w:gridSpan w:val="2"/>
          </w:tcPr>
          <w:p w14:paraId="44D568F2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A27EE12" w14:textId="1B2E1F39" w:rsidR="004A7EDA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24,336,923.65</w:t>
            </w:r>
          </w:p>
        </w:tc>
      </w:tr>
      <w:tr w:rsidR="004A7EDA" w:rsidRPr="004A7EDA" w14:paraId="06F251AF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044E5847" w14:textId="77777777" w:rsidR="004A7EDA" w:rsidRPr="004A7EDA" w:rsidRDefault="004A7EDA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C9D46E0" w14:textId="64D8089F" w:rsidR="004A7EDA" w:rsidRPr="004A7EDA" w:rsidRDefault="004A7EDA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740,776,464.60</w:t>
            </w:r>
          </w:p>
        </w:tc>
        <w:tc>
          <w:tcPr>
            <w:tcW w:w="134" w:type="dxa"/>
            <w:gridSpan w:val="2"/>
          </w:tcPr>
          <w:p w14:paraId="48B4EA39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F8A674B" w14:textId="3CE5A54C" w:rsidR="004A7EDA" w:rsidRPr="004A7EDA" w:rsidRDefault="004A7EDA" w:rsidP="004A7EDA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5BA9993D" w14:textId="77777777" w:rsidR="004A7EDA" w:rsidRPr="004A7EDA" w:rsidRDefault="004A7EDA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4688FB5" w14:textId="0880B92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12,561,454.96</w:t>
            </w:r>
          </w:p>
        </w:tc>
        <w:tc>
          <w:tcPr>
            <w:tcW w:w="134" w:type="dxa"/>
            <w:gridSpan w:val="2"/>
          </w:tcPr>
          <w:p w14:paraId="0A5DBE5E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95CC4AF" w14:textId="5732BD4C" w:rsidR="004A7EDA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753,337,919.56</w:t>
            </w:r>
          </w:p>
        </w:tc>
      </w:tr>
      <w:tr w:rsidR="004A7EDA" w:rsidRPr="004A7EDA" w14:paraId="350D6459" w14:textId="77777777" w:rsidTr="003A4139">
        <w:trPr>
          <w:gridAfter w:val="1"/>
          <w:wAfter w:w="29" w:type="dxa"/>
          <w:trHeight w:val="20"/>
        </w:trPr>
        <w:tc>
          <w:tcPr>
            <w:tcW w:w="3458" w:type="dxa"/>
            <w:shd w:val="clear" w:color="auto" w:fill="auto"/>
          </w:tcPr>
          <w:p w14:paraId="19344D77" w14:textId="77777777" w:rsidR="004A7EDA" w:rsidRPr="004A7EDA" w:rsidRDefault="004A7EDA" w:rsidP="004A7EDA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กำไรสะสม</w:t>
            </w:r>
            <w:r w:rsidRPr="004A7EDA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-</w:t>
            </w:r>
            <w:r w:rsidRPr="004A7EDA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8C8C20" w14:textId="2613066A" w:rsidR="004A7EDA" w:rsidRPr="004A7EDA" w:rsidRDefault="004A7EDA" w:rsidP="004A7EDA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326,024,224.05</w:t>
            </w:r>
          </w:p>
        </w:tc>
        <w:tc>
          <w:tcPr>
            <w:tcW w:w="134" w:type="dxa"/>
            <w:gridSpan w:val="2"/>
          </w:tcPr>
          <w:p w14:paraId="58E85C73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2F83CA" w14:textId="3BA653DD" w:rsidR="004A7EDA" w:rsidRPr="004A7EDA" w:rsidRDefault="004A7EDA" w:rsidP="004A7EDA">
            <w:pPr>
              <w:spacing w:line="26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(781,904.69)</w:t>
            </w:r>
          </w:p>
        </w:tc>
        <w:tc>
          <w:tcPr>
            <w:tcW w:w="134" w:type="dxa"/>
            <w:gridSpan w:val="2"/>
          </w:tcPr>
          <w:p w14:paraId="6ADFB851" w14:textId="77777777" w:rsidR="004A7EDA" w:rsidRPr="004A7EDA" w:rsidRDefault="004A7EDA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3AEF6C3" w14:textId="608000C8" w:rsidR="004A7EDA" w:rsidRPr="004A7EDA" w:rsidRDefault="004A7EDA" w:rsidP="004A7EDA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3,923,360.00</w:t>
            </w:r>
          </w:p>
        </w:tc>
        <w:tc>
          <w:tcPr>
            <w:tcW w:w="134" w:type="dxa"/>
            <w:gridSpan w:val="2"/>
          </w:tcPr>
          <w:p w14:paraId="0A3D49B8" w14:textId="77777777" w:rsidR="004A7EDA" w:rsidRPr="004A7EDA" w:rsidRDefault="004A7EDA" w:rsidP="004A7EDA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41D821" w14:textId="38370DCB" w:rsidR="004A7EDA" w:rsidRPr="004A7EDA" w:rsidRDefault="004A7EDA" w:rsidP="004A7EDA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329,165,679.36</w:t>
            </w:r>
          </w:p>
        </w:tc>
      </w:tr>
      <w:tr w:rsidR="009C7AC4" w:rsidRPr="004A7EDA" w14:paraId="4AEC6933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7AE0B6BE" w14:textId="77777777" w:rsidR="0029580A" w:rsidRPr="004A7EDA" w:rsidRDefault="0029580A" w:rsidP="003A4139">
            <w:pPr>
              <w:spacing w:line="26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52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19CF90A2" w14:textId="4C5C505B" w:rsidR="0029580A" w:rsidRPr="004A7EDA" w:rsidRDefault="0029580A" w:rsidP="003A4139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9C7AC4" w:rsidRPr="004A7EDA" w14:paraId="68E962C7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6A8C94E7" w14:textId="77777777" w:rsidR="0029580A" w:rsidRPr="004A7EDA" w:rsidRDefault="0029580A" w:rsidP="003A4139">
            <w:pPr>
              <w:spacing w:line="26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52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2E3957C8" w14:textId="77777777" w:rsidR="0029580A" w:rsidRPr="004A7EDA" w:rsidRDefault="0029580A" w:rsidP="003A4139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4139" w:rsidRPr="004A7EDA" w14:paraId="5E0A090C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5C7F654D" w14:textId="77777777" w:rsidR="003A4139" w:rsidRPr="004A7EDA" w:rsidRDefault="003A4139" w:rsidP="00C44E45">
            <w:pPr>
              <w:spacing w:line="24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0A30078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ณ วันที่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31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 </w:t>
            </w:r>
          </w:p>
          <w:p w14:paraId="1E5E223A" w14:textId="0FD099A5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ธันวาคม</w:t>
            </w:r>
            <w:r w:rsidRPr="004A7EDA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C53CA16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57C7E9D" w14:textId="248E73FA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pacing w:val="-6"/>
                <w:sz w:val="22"/>
                <w:szCs w:val="22"/>
                <w:cs/>
                <w:lang w:val="en-GB"/>
              </w:rPr>
            </w:pP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>ผลกระทบจาก</w:t>
            </w:r>
            <w:r w:rsidRPr="003A4139"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3A4139">
              <w:rPr>
                <w:rFonts w:asciiTheme="majorBidi" w:eastAsia="Arial Unicode MS" w:hAnsiTheme="majorBidi"/>
                <w:bCs/>
                <w:sz w:val="22"/>
                <w:szCs w:val="22"/>
              </w:rPr>
              <w:t>9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41237F6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F9938F" w14:textId="1E870198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pacing w:val="-6"/>
                <w:sz w:val="22"/>
                <w:szCs w:val="22"/>
                <w:cs/>
                <w:lang w:val="en-GB"/>
              </w:rPr>
            </w:pP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>ผลกระทบจาก</w:t>
            </w:r>
            <w:r w:rsidRPr="003A4139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มาตรฐานการรายงานทางการเงิน</w:t>
            </w:r>
            <w:r w:rsidRPr="003A4139">
              <w:rPr>
                <w:rFonts w:asciiTheme="majorBidi" w:eastAsia="Arial Unicode MS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Pr="003A4139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ฉบับที่ </w:t>
            </w:r>
            <w:r w:rsidRPr="003A4139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69EC1D2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E6C35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 xml:space="preserve">ณ วันที่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1</w:t>
            </w:r>
            <w:r w:rsidRPr="004A7EDA">
              <w:rPr>
                <w:rFonts w:asciiTheme="majorBidi" w:eastAsia="Arial Unicode MS" w:hAnsiTheme="majorBidi"/>
                <w:b/>
                <w:bCs/>
                <w:sz w:val="22"/>
                <w:szCs w:val="22"/>
              </w:rPr>
              <w:t xml:space="preserve"> </w:t>
            </w:r>
          </w:p>
          <w:p w14:paraId="1409FBB5" w14:textId="77777777" w:rsidR="003A4139" w:rsidRPr="004A7EDA" w:rsidRDefault="003A4139" w:rsidP="00C44E45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มกราคม</w:t>
            </w:r>
            <w:r w:rsidRPr="004A7EDA">
              <w:rPr>
                <w:rFonts w:asciiTheme="majorBidi" w:eastAsia="Arial Unicode MS" w:hAnsiTheme="majorBidi" w:cstheme="majorBidi" w:hint="cs"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  <w:t>3</w:t>
            </w:r>
          </w:p>
        </w:tc>
      </w:tr>
      <w:tr w:rsidR="003A4139" w:rsidRPr="004A7EDA" w14:paraId="34B19B0B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4209F756" w14:textId="77777777" w:rsidR="003A4139" w:rsidRPr="004A7EDA" w:rsidRDefault="003A4139" w:rsidP="003A4139">
            <w:pPr>
              <w:tabs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628040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4DEE134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5726C72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1B7221E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69A47E10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66850940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8C0BA23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</w:tr>
      <w:tr w:rsidR="003A4139" w:rsidRPr="004A7EDA" w14:paraId="4402959A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1C95D608" w14:textId="77777777" w:rsidR="003A4139" w:rsidRPr="004A7EDA" w:rsidRDefault="003A4139" w:rsidP="003A4139">
            <w:pPr>
              <w:tabs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B40AD00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B39A667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DB1893F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EEB08D6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69BEB023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537829F9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3EF0794" w14:textId="77777777" w:rsidR="003A4139" w:rsidRPr="004A7EDA" w:rsidRDefault="003A4139" w:rsidP="003A4139">
            <w:pPr>
              <w:spacing w:line="26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</w:p>
        </w:tc>
      </w:tr>
      <w:tr w:rsidR="003A4139" w:rsidRPr="004A7EDA" w14:paraId="48ACE560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323210CF" w14:textId="77777777" w:rsidR="003A4139" w:rsidRPr="004A7EDA" w:rsidRDefault="003A4139" w:rsidP="003A4139">
            <w:pPr>
              <w:tabs>
                <w:tab w:val="left" w:pos="2563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Pr="004A7EDA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5BBA333" w14:textId="510B022E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258,098,233.61</w:t>
            </w:r>
          </w:p>
        </w:tc>
        <w:tc>
          <w:tcPr>
            <w:tcW w:w="134" w:type="dxa"/>
            <w:gridSpan w:val="2"/>
          </w:tcPr>
          <w:p w14:paraId="4A70B8BD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616C0300" w14:textId="1F5C1D18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</w:t>
            </w: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854,927.48</w:t>
            </w: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  <w:gridSpan w:val="2"/>
          </w:tcPr>
          <w:p w14:paraId="07BBF6C3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0F64F8F" w14:textId="34A27BD6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14570E0C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6AC2A7D1" w14:textId="7B8C8371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257,243,306.13</w:t>
            </w:r>
          </w:p>
        </w:tc>
      </w:tr>
      <w:tr w:rsidR="003A4139" w:rsidRPr="004A7EDA" w14:paraId="51C9BF54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2BE875A8" w14:textId="77777777" w:rsidR="003A4139" w:rsidRPr="004A7EDA" w:rsidRDefault="003A4139" w:rsidP="003A4139">
            <w:pPr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FF68972" w14:textId="38AC307B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37,670,802.27</w:t>
            </w:r>
          </w:p>
        </w:tc>
        <w:tc>
          <w:tcPr>
            <w:tcW w:w="134" w:type="dxa"/>
            <w:gridSpan w:val="2"/>
          </w:tcPr>
          <w:p w14:paraId="0003A4F9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6DC8DAB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7633AF36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7D5AD55" w14:textId="2DF563F1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</w:t>
            </w: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37,670,802.27</w:t>
            </w: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  <w:gridSpan w:val="2"/>
          </w:tcPr>
          <w:p w14:paraId="1B6757BE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669DE0E6" w14:textId="77777777" w:rsidR="003A4139" w:rsidRPr="004A7EDA" w:rsidRDefault="003A4139" w:rsidP="003A4139">
            <w:pPr>
              <w:spacing w:line="260" w:lineRule="exact"/>
              <w:ind w:left="-232"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-</w:t>
            </w:r>
          </w:p>
        </w:tc>
      </w:tr>
      <w:tr w:rsidR="003A4139" w:rsidRPr="004A7EDA" w14:paraId="14B77B6C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43BDE94F" w14:textId="77777777" w:rsidR="003A4139" w:rsidRPr="004A7EDA" w:rsidRDefault="003A4139" w:rsidP="003A4139">
            <w:pPr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7AC55D6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5965E049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45A3FCA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054DF81C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B3407D7" w14:textId="5048CECE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55,136,457.23</w:t>
            </w:r>
          </w:p>
        </w:tc>
        <w:tc>
          <w:tcPr>
            <w:tcW w:w="134" w:type="dxa"/>
            <w:gridSpan w:val="2"/>
          </w:tcPr>
          <w:p w14:paraId="361D8964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62C8358" w14:textId="28FF0D01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55,136,457.23</w:t>
            </w:r>
          </w:p>
        </w:tc>
      </w:tr>
      <w:tr w:rsidR="003A4139" w:rsidRPr="004A7EDA" w14:paraId="08FB1078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5E069767" w14:textId="77777777" w:rsidR="003A4139" w:rsidRPr="004A7EDA" w:rsidRDefault="003A4139" w:rsidP="003A4139">
            <w:pPr>
              <w:tabs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pacing w:val="-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DEB3AF6" w14:textId="2C5456AE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12,362,130.05</w:t>
            </w:r>
          </w:p>
        </w:tc>
        <w:tc>
          <w:tcPr>
            <w:tcW w:w="134" w:type="dxa"/>
            <w:gridSpan w:val="2"/>
          </w:tcPr>
          <w:p w14:paraId="0441C277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69CE1390" w14:textId="3FE9C5FC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170,985.50</w:t>
            </w:r>
          </w:p>
        </w:tc>
        <w:tc>
          <w:tcPr>
            <w:tcW w:w="134" w:type="dxa"/>
            <w:gridSpan w:val="2"/>
          </w:tcPr>
          <w:p w14:paraId="21D16E54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7A825F62" w14:textId="445D6BFA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(980,840.00)</w:t>
            </w:r>
          </w:p>
        </w:tc>
        <w:tc>
          <w:tcPr>
            <w:tcW w:w="134" w:type="dxa"/>
            <w:gridSpan w:val="2"/>
          </w:tcPr>
          <w:p w14:paraId="76922EC1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18A191" w14:textId="71386D61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11,552,275.55</w:t>
            </w:r>
          </w:p>
        </w:tc>
      </w:tr>
      <w:tr w:rsidR="003A4139" w:rsidRPr="004A7EDA" w14:paraId="74C31378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22B38870" w14:textId="77777777" w:rsidR="003A4139" w:rsidRPr="004A7EDA" w:rsidRDefault="003A4139" w:rsidP="003A4139">
            <w:pPr>
              <w:tabs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C85F70B" w14:textId="37545CF7" w:rsidR="003A4139" w:rsidRPr="004A7EDA" w:rsidRDefault="003A4139" w:rsidP="003A4139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1,522,602,978.74</w:t>
            </w:r>
          </w:p>
        </w:tc>
        <w:tc>
          <w:tcPr>
            <w:tcW w:w="134" w:type="dxa"/>
            <w:gridSpan w:val="2"/>
          </w:tcPr>
          <w:p w14:paraId="1A635058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F0DF04C" w14:textId="056280C2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(683,941.98)</w:t>
            </w:r>
          </w:p>
        </w:tc>
        <w:tc>
          <w:tcPr>
            <w:tcW w:w="134" w:type="dxa"/>
            <w:gridSpan w:val="2"/>
          </w:tcPr>
          <w:p w14:paraId="04C87386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9047BFA" w14:textId="4F7A5893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16,484,814.96</w:t>
            </w:r>
          </w:p>
        </w:tc>
        <w:tc>
          <w:tcPr>
            <w:tcW w:w="134" w:type="dxa"/>
            <w:gridSpan w:val="2"/>
          </w:tcPr>
          <w:p w14:paraId="5C14E44F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8879746" w14:textId="3555CDF6" w:rsidR="003A4139" w:rsidRPr="004A7EDA" w:rsidRDefault="003A4139" w:rsidP="003A4139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1,538,403,851.72</w:t>
            </w:r>
          </w:p>
        </w:tc>
      </w:tr>
      <w:tr w:rsidR="003A4139" w:rsidRPr="004A7EDA" w14:paraId="54481853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7ACEE7E3" w14:textId="77777777" w:rsidR="003A4139" w:rsidRPr="004A7EDA" w:rsidRDefault="003A4139" w:rsidP="003A4139">
            <w:pPr>
              <w:tabs>
                <w:tab w:val="right" w:pos="8306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EA2F50F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7CA03B8E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A19A136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44A5A60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379F2D6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1865CD0B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477D58C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2"/>
                <w:szCs w:val="22"/>
              </w:rPr>
            </w:pPr>
          </w:p>
        </w:tc>
      </w:tr>
      <w:tr w:rsidR="003A4139" w:rsidRPr="004A7EDA" w14:paraId="14444EA8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6CDA1864" w14:textId="77777777" w:rsidR="003A4139" w:rsidRPr="004A7EDA" w:rsidRDefault="003A4139" w:rsidP="003A4139">
            <w:pPr>
              <w:tabs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E6B848" w14:textId="0F573A1E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75,895,127.76</w:t>
            </w:r>
          </w:p>
        </w:tc>
        <w:tc>
          <w:tcPr>
            <w:tcW w:w="134" w:type="dxa"/>
            <w:gridSpan w:val="2"/>
          </w:tcPr>
          <w:p w14:paraId="7F3850AF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E7C420F" w14:textId="1AC8D689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(63,583.11)</w:t>
            </w:r>
          </w:p>
        </w:tc>
        <w:tc>
          <w:tcPr>
            <w:tcW w:w="134" w:type="dxa"/>
            <w:gridSpan w:val="2"/>
          </w:tcPr>
          <w:p w14:paraId="6FFF1648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806CA62" w14:textId="4BFF7A70" w:rsidR="003A4139" w:rsidRPr="004A7EDA" w:rsidRDefault="003A4139" w:rsidP="003A4139">
            <w:pPr>
              <w:spacing w:line="26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(4,904,200.00)</w:t>
            </w:r>
          </w:p>
        </w:tc>
        <w:tc>
          <w:tcPr>
            <w:tcW w:w="134" w:type="dxa"/>
            <w:gridSpan w:val="2"/>
          </w:tcPr>
          <w:p w14:paraId="278EDFC1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F2AB3E6" w14:textId="2DA8FD15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70,927,344.65</w:t>
            </w:r>
          </w:p>
        </w:tc>
      </w:tr>
      <w:tr w:rsidR="003A4139" w:rsidRPr="004A7EDA" w14:paraId="7D870DB1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27B093CF" w14:textId="77777777" w:rsidR="003A4139" w:rsidRPr="004A7EDA" w:rsidRDefault="003A4139" w:rsidP="003A4139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2321EC" w14:textId="77777777" w:rsidR="003A4139" w:rsidRPr="004A7EDA" w:rsidRDefault="003A4139" w:rsidP="003A4139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2AD93DA4" w14:textId="77777777" w:rsidR="003A4139" w:rsidRPr="004A7EDA" w:rsidRDefault="003A4139" w:rsidP="003A4139">
            <w:pPr>
              <w:spacing w:line="260" w:lineRule="exact"/>
              <w:ind w:left="-340" w:right="454"/>
              <w:contextualSpacing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6B1E8D6C" w14:textId="77777777" w:rsidR="003A4139" w:rsidRPr="004A7EDA" w:rsidRDefault="003A4139" w:rsidP="003A4139">
            <w:pPr>
              <w:spacing w:line="260" w:lineRule="exact"/>
              <w:ind w:left="142" w:right="57" w:hanging="200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63,583.11</w:t>
            </w:r>
          </w:p>
        </w:tc>
        <w:tc>
          <w:tcPr>
            <w:tcW w:w="134" w:type="dxa"/>
            <w:gridSpan w:val="2"/>
          </w:tcPr>
          <w:p w14:paraId="0E246811" w14:textId="77777777" w:rsidR="003A4139" w:rsidRPr="004A7EDA" w:rsidRDefault="003A4139" w:rsidP="003A4139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5B90328" w14:textId="77777777" w:rsidR="003A4139" w:rsidRPr="004A7EDA" w:rsidRDefault="003A4139" w:rsidP="003A4139">
            <w:pPr>
              <w:spacing w:line="260" w:lineRule="exact"/>
              <w:ind w:left="-340" w:right="454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45BAEB19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EDA088E" w14:textId="77777777" w:rsidR="003A4139" w:rsidRPr="004A7EDA" w:rsidRDefault="003A4139" w:rsidP="003A4139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63,583.11</w:t>
            </w:r>
          </w:p>
        </w:tc>
      </w:tr>
      <w:tr w:rsidR="003A4139" w:rsidRPr="004A7EDA" w14:paraId="0772A031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1B8A3D2E" w14:textId="7EA72687" w:rsidR="003A4139" w:rsidRPr="004A7EDA" w:rsidRDefault="003A4139" w:rsidP="003A4139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59BF64" w14:textId="510078F1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1,634,941.23</w:t>
            </w:r>
          </w:p>
        </w:tc>
        <w:tc>
          <w:tcPr>
            <w:tcW w:w="134" w:type="dxa"/>
            <w:gridSpan w:val="2"/>
          </w:tcPr>
          <w:p w14:paraId="0B102337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523BE30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4743FCAC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6412608" w14:textId="32AF4B60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589,862.78</w:t>
            </w:r>
          </w:p>
        </w:tc>
        <w:tc>
          <w:tcPr>
            <w:tcW w:w="134" w:type="dxa"/>
            <w:gridSpan w:val="2"/>
          </w:tcPr>
          <w:p w14:paraId="5C5CC8B0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6E8BE239" w14:textId="3F8460FB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2,224,804.01</w:t>
            </w:r>
          </w:p>
        </w:tc>
      </w:tr>
      <w:tr w:rsidR="003A4139" w:rsidRPr="004A7EDA" w14:paraId="35AEE07F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53783877" w14:textId="77777777" w:rsidR="003A4139" w:rsidRPr="004A7EDA" w:rsidRDefault="003A4139" w:rsidP="003A4139">
            <w:pPr>
              <w:tabs>
                <w:tab w:val="left" w:pos="90"/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sz w:val="22"/>
                <w:szCs w:val="22"/>
                <w:cs/>
              </w:rPr>
            </w:pPr>
            <w:r w:rsidRPr="004A7EDA">
              <w:rPr>
                <w:rFonts w:asciiTheme="majorBidi" w:eastAsia="Arial Unicode MS" w:hAnsiTheme="majorBidi" w:hint="cs"/>
                <w:b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61AFDB4" w14:textId="171E2B69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3,244,130.71</w:t>
            </w:r>
          </w:p>
        </w:tc>
        <w:tc>
          <w:tcPr>
            <w:tcW w:w="134" w:type="dxa"/>
            <w:gridSpan w:val="2"/>
          </w:tcPr>
          <w:p w14:paraId="1483BF61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D51AFAD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61CD459B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AF42945" w14:textId="47233738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16,875,792.18</w:t>
            </w:r>
          </w:p>
        </w:tc>
        <w:tc>
          <w:tcPr>
            <w:tcW w:w="134" w:type="dxa"/>
            <w:gridSpan w:val="2"/>
          </w:tcPr>
          <w:p w14:paraId="23E00D5E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656D85B2" w14:textId="3F6B46FF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20,119,922.89</w:t>
            </w:r>
          </w:p>
        </w:tc>
      </w:tr>
      <w:tr w:rsidR="003A4139" w:rsidRPr="004A7EDA" w14:paraId="1FC4FFB7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10E73205" w14:textId="77777777" w:rsidR="003A4139" w:rsidRPr="004A7EDA" w:rsidRDefault="003A4139" w:rsidP="003A4139">
            <w:pPr>
              <w:tabs>
                <w:tab w:val="left" w:pos="1569"/>
              </w:tabs>
              <w:spacing w:line="26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076A10B" w14:textId="406AD824" w:rsidR="003A4139" w:rsidRPr="004A7EDA" w:rsidRDefault="003A4139" w:rsidP="003A4139">
            <w:pPr>
              <w:spacing w:line="26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597,321,728.08</w:t>
            </w:r>
          </w:p>
        </w:tc>
        <w:tc>
          <w:tcPr>
            <w:tcW w:w="134" w:type="dxa"/>
            <w:gridSpan w:val="2"/>
          </w:tcPr>
          <w:p w14:paraId="320CD174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0CC1A4C" w14:textId="77777777" w:rsidR="003A4139" w:rsidRPr="004A7EDA" w:rsidRDefault="003A4139" w:rsidP="003A4139">
            <w:pPr>
              <w:spacing w:line="260" w:lineRule="exact"/>
              <w:ind w:right="39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gridSpan w:val="2"/>
          </w:tcPr>
          <w:p w14:paraId="21199035" w14:textId="77777777" w:rsidR="003A4139" w:rsidRPr="004A7EDA" w:rsidRDefault="003A4139" w:rsidP="003A4139">
            <w:pPr>
              <w:spacing w:line="26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BDF660" w14:textId="3F8BBD0C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</w:rPr>
              <w:t>12,561,454.96</w:t>
            </w:r>
          </w:p>
        </w:tc>
        <w:tc>
          <w:tcPr>
            <w:tcW w:w="134" w:type="dxa"/>
            <w:gridSpan w:val="2"/>
          </w:tcPr>
          <w:p w14:paraId="4EA1B8C2" w14:textId="77777777" w:rsidR="003A4139" w:rsidRPr="004A7EDA" w:rsidRDefault="003A4139" w:rsidP="003A4139">
            <w:pPr>
              <w:spacing w:line="26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2" w:type="dxa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39DC4B" w14:textId="2DF0564B" w:rsidR="003A4139" w:rsidRPr="004A7EDA" w:rsidRDefault="003A4139" w:rsidP="003A4139">
            <w:pPr>
              <w:spacing w:line="260" w:lineRule="exact"/>
              <w:ind w:left="142" w:right="57" w:hanging="23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609,883,183.04</w:t>
            </w:r>
          </w:p>
        </w:tc>
      </w:tr>
      <w:tr w:rsidR="003A4139" w:rsidRPr="004A7EDA" w14:paraId="35F4F507" w14:textId="77777777" w:rsidTr="003A4139">
        <w:trPr>
          <w:trHeight w:val="20"/>
        </w:trPr>
        <w:tc>
          <w:tcPr>
            <w:tcW w:w="3458" w:type="dxa"/>
            <w:shd w:val="clear" w:color="auto" w:fill="auto"/>
          </w:tcPr>
          <w:p w14:paraId="6392DA7B" w14:textId="77777777" w:rsidR="003A4139" w:rsidRPr="004A7EDA" w:rsidRDefault="003A4139" w:rsidP="00C44E45">
            <w:pPr>
              <w:tabs>
                <w:tab w:val="left" w:pos="1569"/>
              </w:tabs>
              <w:spacing w:line="24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กำไรสะสม</w:t>
            </w:r>
            <w:r w:rsidRPr="004A7EDA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-</w:t>
            </w:r>
            <w:r w:rsidRPr="004A7EDA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4A7EDA">
              <w:rPr>
                <w:rFonts w:asciiTheme="majorBidi" w:eastAsia="Arial Unicode MS" w:hAnsiTheme="majorBidi" w:cstheme="majorBidi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D49A12" w14:textId="72989BB7" w:rsidR="003A4139" w:rsidRPr="004A7EDA" w:rsidRDefault="003A4139" w:rsidP="00C44E45">
            <w:pPr>
              <w:spacing w:line="240" w:lineRule="exact"/>
              <w:ind w:left="142" w:right="57" w:hanging="206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392,198,618.03</w:t>
            </w:r>
          </w:p>
        </w:tc>
        <w:tc>
          <w:tcPr>
            <w:tcW w:w="134" w:type="dxa"/>
            <w:gridSpan w:val="2"/>
          </w:tcPr>
          <w:p w14:paraId="5E2761E7" w14:textId="77777777" w:rsidR="003A4139" w:rsidRPr="004A7EDA" w:rsidRDefault="003A4139" w:rsidP="00C44E45">
            <w:pPr>
              <w:spacing w:line="24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7E3D20E" w14:textId="5E8DE0E3" w:rsidR="003A4139" w:rsidRPr="004A7EDA" w:rsidRDefault="003A4139" w:rsidP="00C44E45">
            <w:pPr>
              <w:spacing w:line="2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A7EDA">
              <w:rPr>
                <w:rFonts w:asciiTheme="majorBidi" w:eastAsia="Arial Unicode MS" w:hAnsiTheme="majorBidi"/>
                <w:sz w:val="22"/>
                <w:szCs w:val="22"/>
              </w:rPr>
              <w:t>(683,941.98)</w:t>
            </w:r>
          </w:p>
        </w:tc>
        <w:tc>
          <w:tcPr>
            <w:tcW w:w="134" w:type="dxa"/>
            <w:gridSpan w:val="2"/>
          </w:tcPr>
          <w:p w14:paraId="69FE3594" w14:textId="77777777" w:rsidR="003A4139" w:rsidRPr="004A7EDA" w:rsidRDefault="003A4139" w:rsidP="00C44E45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85A6E71" w14:textId="40B751AA" w:rsidR="003A4139" w:rsidRPr="004A7EDA" w:rsidRDefault="003A4139" w:rsidP="00C44E45">
            <w:pPr>
              <w:spacing w:line="2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3,923,360.00</w:t>
            </w:r>
          </w:p>
        </w:tc>
        <w:tc>
          <w:tcPr>
            <w:tcW w:w="134" w:type="dxa"/>
            <w:gridSpan w:val="2"/>
          </w:tcPr>
          <w:p w14:paraId="204BD2AC" w14:textId="77777777" w:rsidR="003A4139" w:rsidRPr="004A7EDA" w:rsidRDefault="003A4139" w:rsidP="00C44E45">
            <w:pPr>
              <w:spacing w:line="24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7DDE05C" w14:textId="00F19971" w:rsidR="003A4139" w:rsidRPr="004A7EDA" w:rsidRDefault="003A4139" w:rsidP="00C44E45">
            <w:pPr>
              <w:spacing w:line="240" w:lineRule="exact"/>
              <w:ind w:left="142" w:right="57" w:hanging="232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</w:pPr>
            <w:r w:rsidRPr="004A7EDA">
              <w:rPr>
                <w:rFonts w:asciiTheme="majorBidi" w:eastAsia="Arial Unicode MS" w:hAnsiTheme="majorBidi" w:cstheme="majorBidi"/>
                <w:bCs/>
                <w:sz w:val="22"/>
                <w:szCs w:val="22"/>
                <w:lang w:bidi="ar-SA"/>
              </w:rPr>
              <w:t>395,438,036.05</w:t>
            </w:r>
          </w:p>
        </w:tc>
      </w:tr>
    </w:tbl>
    <w:p w14:paraId="6C471EAB" w14:textId="77777777" w:rsidR="00167B84" w:rsidRPr="009C7AC4" w:rsidRDefault="00167B84" w:rsidP="00C44E45">
      <w:pPr>
        <w:spacing w:line="1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168CB96" w14:textId="781F853B" w:rsidR="0029580A" w:rsidRPr="009C7AC4" w:rsidRDefault="0029580A" w:rsidP="0029580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9C7AC4">
        <w:rPr>
          <w:rFonts w:asciiTheme="majorBidi" w:eastAsia="Arial Unicode MS" w:hAnsiTheme="majorBidi"/>
          <w:sz w:val="32"/>
          <w:szCs w:val="32"/>
        </w:rPr>
        <w:t>.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7C56FC40" w14:textId="77777777" w:rsidR="0029580A" w:rsidRPr="009C7AC4" w:rsidRDefault="0029580A" w:rsidP="0029580A">
      <w:pPr>
        <w:spacing w:line="380" w:lineRule="exact"/>
        <w:ind w:left="567" w:firstLine="851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>3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363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42"/>
        <w:gridCol w:w="1417"/>
      </w:tblGrid>
      <w:tr w:rsidR="009C7AC4" w:rsidRPr="009C7AC4" w14:paraId="3E3F458D" w14:textId="77777777" w:rsidTr="00650A38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0181D62" w14:textId="77777777" w:rsidR="0029580A" w:rsidRPr="009C7AC4" w:rsidRDefault="0029580A" w:rsidP="00C44E4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82C1571" w14:textId="1E11FA75" w:rsidR="0029580A" w:rsidRPr="009C7AC4" w:rsidRDefault="0029580A" w:rsidP="00C44E4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C7AC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9C7AC4" w:rsidRPr="009C7AC4" w14:paraId="4B3194AD" w14:textId="77777777" w:rsidTr="00650A38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C5C003A" w14:textId="77777777" w:rsidR="0029580A" w:rsidRPr="009C7AC4" w:rsidRDefault="0029580A" w:rsidP="00C44E4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8167EC" w14:textId="77777777" w:rsidR="0029580A" w:rsidRPr="009C7AC4" w:rsidRDefault="0029580A" w:rsidP="00C44E4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7C7AB6" w14:textId="77777777" w:rsidR="0029580A" w:rsidRPr="009C7AC4" w:rsidRDefault="0029580A" w:rsidP="00C44E45">
            <w:pPr>
              <w:pStyle w:val="Heading7"/>
              <w:spacing w:line="30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57C77DF" w14:textId="77777777" w:rsidR="0029580A" w:rsidRPr="009C7AC4" w:rsidRDefault="0029580A" w:rsidP="00C44E4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</w:p>
          <w:p w14:paraId="430FAB76" w14:textId="77777777" w:rsidR="0029580A" w:rsidRPr="009C7AC4" w:rsidRDefault="0029580A" w:rsidP="00C44E4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9C7AC4" w:rsidRPr="009C7AC4" w14:paraId="0E0CC157" w14:textId="77777777" w:rsidTr="00650A38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14:paraId="48217D46" w14:textId="77777777" w:rsidR="0029580A" w:rsidRPr="009C7AC4" w:rsidRDefault="0029580A" w:rsidP="003A4139">
            <w:pPr>
              <w:spacing w:line="32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Pr="009C7AC4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ยังไม่ได้จัดสรร ณ วันที่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7CFCAC2" w14:textId="3B41D77E" w:rsidR="0029580A" w:rsidRPr="009C7AC4" w:rsidRDefault="0009207D" w:rsidP="003A4139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326,024,224.05</w:t>
            </w:r>
          </w:p>
        </w:tc>
        <w:tc>
          <w:tcPr>
            <w:tcW w:w="142" w:type="dxa"/>
          </w:tcPr>
          <w:p w14:paraId="09A256A3" w14:textId="77777777" w:rsidR="0029580A" w:rsidRPr="009C7AC4" w:rsidRDefault="0029580A" w:rsidP="003A4139">
            <w:pPr>
              <w:spacing w:line="32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E25CBE" w14:textId="537225FC" w:rsidR="0029580A" w:rsidRPr="009C7AC4" w:rsidRDefault="00BD0C6E" w:rsidP="003A4139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392,198,618.03</w:t>
            </w:r>
          </w:p>
        </w:tc>
      </w:tr>
      <w:tr w:rsidR="009C7AC4" w:rsidRPr="009C7AC4" w14:paraId="67B79383" w14:textId="77777777" w:rsidTr="00650A38"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14:paraId="1A61D1B1" w14:textId="77777777" w:rsidR="0029580A" w:rsidRPr="009C7AC4" w:rsidRDefault="0029580A" w:rsidP="003A4139">
            <w:pPr>
              <w:spacing w:line="32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Pr="009C7AC4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5B637C9" w14:textId="48639878" w:rsidR="0029580A" w:rsidRPr="009C7AC4" w:rsidRDefault="0009207D" w:rsidP="003A4139">
            <w:pPr>
              <w:spacing w:line="32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(781,904.69)</w:t>
            </w:r>
          </w:p>
        </w:tc>
        <w:tc>
          <w:tcPr>
            <w:tcW w:w="142" w:type="dxa"/>
          </w:tcPr>
          <w:p w14:paraId="2A86F49C" w14:textId="77777777" w:rsidR="0029580A" w:rsidRPr="009C7AC4" w:rsidRDefault="0029580A" w:rsidP="003A4139">
            <w:pPr>
              <w:spacing w:line="32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62CF4E" w14:textId="3976EB19" w:rsidR="0029580A" w:rsidRPr="009C7AC4" w:rsidRDefault="0029580A" w:rsidP="003A4139">
            <w:pPr>
              <w:spacing w:line="32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9C7AC4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(</w:t>
            </w:r>
            <w:r w:rsidR="00BD0C6E"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683,941.98</w:t>
            </w:r>
            <w:r w:rsidRPr="009C7AC4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9580A" w:rsidRPr="009C7AC4" w14:paraId="69C8BBC2" w14:textId="77777777" w:rsidTr="00650A38"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14:paraId="08A300EE" w14:textId="77777777" w:rsidR="0029580A" w:rsidRPr="009C7AC4" w:rsidRDefault="0029580A" w:rsidP="003A4139">
            <w:pPr>
              <w:spacing w:line="32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Pr="009C7AC4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ยังไม่</w:t>
            </w:r>
            <w:r w:rsidRPr="009C7AC4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ได้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จัดสรร ณ วันที่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9C7AC4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C7AC4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จากการนำ</w:t>
            </w:r>
          </w:p>
          <w:p w14:paraId="706752FF" w14:textId="77777777" w:rsidR="0029580A" w:rsidRPr="009C7AC4" w:rsidRDefault="0029580A" w:rsidP="003A4139">
            <w:pPr>
              <w:spacing w:line="32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E7E4BE" w14:textId="38BE80BA" w:rsidR="0029580A" w:rsidRPr="009C7AC4" w:rsidRDefault="0009207D" w:rsidP="003A4139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325,242,319.36</w:t>
            </w:r>
          </w:p>
        </w:tc>
        <w:tc>
          <w:tcPr>
            <w:tcW w:w="142" w:type="dxa"/>
            <w:vAlign w:val="bottom"/>
          </w:tcPr>
          <w:p w14:paraId="493F1A46" w14:textId="77777777" w:rsidR="0029580A" w:rsidRPr="009C7AC4" w:rsidRDefault="0029580A" w:rsidP="003A4139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FD3B0" w14:textId="09F869E6" w:rsidR="0029580A" w:rsidRPr="009C7AC4" w:rsidRDefault="00BD0C6E" w:rsidP="003A4139">
            <w:pPr>
              <w:spacing w:line="32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9C7AC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391,514,676.05</w:t>
            </w:r>
          </w:p>
        </w:tc>
      </w:tr>
    </w:tbl>
    <w:p w14:paraId="54D803DA" w14:textId="7F903ABF" w:rsidR="0029580A" w:rsidRPr="009C7AC4" w:rsidRDefault="0029580A" w:rsidP="00C44E45">
      <w:pPr>
        <w:tabs>
          <w:tab w:val="left" w:pos="900"/>
        </w:tabs>
        <w:spacing w:line="1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CFF1B5F" w14:textId="5611A34C" w:rsidR="00C44E45" w:rsidRDefault="00C44E45" w:rsidP="00C44E45">
      <w:pPr>
        <w:tabs>
          <w:tab w:val="left" w:pos="900"/>
        </w:tabs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21F13284" w14:textId="31C9C5E2" w:rsidR="00E8096B" w:rsidRPr="009C7AC4" w:rsidRDefault="00C44E45" w:rsidP="00C44E45">
      <w:pPr>
        <w:tabs>
          <w:tab w:val="left" w:pos="900"/>
        </w:tabs>
        <w:spacing w:line="360" w:lineRule="exact"/>
        <w:ind w:left="900" w:firstLine="23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</w:rPr>
        <w:t>3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="00E8096B" w:rsidRPr="009C7AC4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="00E8096B" w:rsidRPr="009C7AC4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="00E8096B" w:rsidRPr="009C7AC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2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D06508" w:rsidRPr="00B34058" w14:paraId="59517E1F" w14:textId="77777777" w:rsidTr="00A44306">
        <w:trPr>
          <w:trHeight w:val="20"/>
          <w:tblHeader/>
        </w:trPr>
        <w:tc>
          <w:tcPr>
            <w:tcW w:w="2268" w:type="dxa"/>
          </w:tcPr>
          <w:p w14:paraId="7CAE2219" w14:textId="77777777" w:rsidR="00D06508" w:rsidRPr="00B34058" w:rsidRDefault="00D0650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715B5ED1" w14:textId="1E8D7667" w:rsidR="00D06508" w:rsidRPr="00B34058" w:rsidRDefault="00D0650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D06508" w:rsidRPr="00B34058" w14:paraId="5C027285" w14:textId="77777777" w:rsidTr="00A44306">
        <w:trPr>
          <w:trHeight w:val="20"/>
          <w:tblHeader/>
        </w:trPr>
        <w:tc>
          <w:tcPr>
            <w:tcW w:w="2268" w:type="dxa"/>
          </w:tcPr>
          <w:p w14:paraId="7ED663FF" w14:textId="77777777" w:rsidR="00D06508" w:rsidRPr="00B34058" w:rsidRDefault="00D0650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592931" w14:textId="1CF2F134" w:rsidR="00D06508" w:rsidRPr="00B34058" w:rsidRDefault="00D0650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8E2088" w14:textId="77777777" w:rsidR="00D06508" w:rsidRPr="00B34058" w:rsidRDefault="00D0650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B9DA90" w14:textId="2C583A5A" w:rsidR="00D06508" w:rsidRPr="00B34058" w:rsidRDefault="00D0650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7368" w:rsidRPr="00B34058" w14:paraId="034D1EE1" w14:textId="77777777" w:rsidTr="00A44306">
        <w:trPr>
          <w:trHeight w:val="20"/>
          <w:tblHeader/>
        </w:trPr>
        <w:tc>
          <w:tcPr>
            <w:tcW w:w="2268" w:type="dxa"/>
          </w:tcPr>
          <w:p w14:paraId="2342C0CC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B2521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1FC46B8" w14:textId="078734DB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6631D19D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FA83745" w14:textId="77777777" w:rsidR="00C45213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55B56681" w14:textId="6CC51449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048EDBA9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AB95457" w14:textId="6C43D4E1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2B2A507C" w14:textId="3E6B7020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A8C1B66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6FB84D56" w14:textId="5C03EED3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C7BC0A6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8367748" w14:textId="77777777" w:rsidR="00C45213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029A6312" w14:textId="535D2A8E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</w:tcBorders>
          </w:tcPr>
          <w:p w14:paraId="77D756F1" w14:textId="77777777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14:paraId="1B2F5E9B" w14:textId="158ED8F2" w:rsidR="00817368" w:rsidRPr="00B34058" w:rsidRDefault="00817368" w:rsidP="003A413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17368" w:rsidRPr="00B34058" w14:paraId="70DEE4F2" w14:textId="77777777" w:rsidTr="00A44306">
        <w:trPr>
          <w:trHeight w:val="20"/>
        </w:trPr>
        <w:tc>
          <w:tcPr>
            <w:tcW w:w="2268" w:type="dxa"/>
          </w:tcPr>
          <w:p w14:paraId="77C4DE01" w14:textId="33D9441B" w:rsidR="00817368" w:rsidRPr="00B34058" w:rsidRDefault="00817368" w:rsidP="003A4139">
            <w:pPr>
              <w:spacing w:line="28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B34058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  <w:r w:rsidRPr="00B3405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B3405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/>
              </w:rPr>
              <w:t>1</w:t>
            </w:r>
            <w:r w:rsidRPr="00B3405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 xml:space="preserve"> มกราคม </w:t>
            </w:r>
            <w:r w:rsidRPr="00B3405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vAlign w:val="bottom"/>
          </w:tcPr>
          <w:p w14:paraId="5685C778" w14:textId="4E98F9AF" w:rsidR="00817368" w:rsidRPr="00B34058" w:rsidRDefault="00817368" w:rsidP="003A413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5423137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766F707" w14:textId="77777777" w:rsidR="00817368" w:rsidRPr="00B34058" w:rsidRDefault="00817368" w:rsidP="003A413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F08CEAF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61A4DF2" w14:textId="778D9E8F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41F9E8A" w14:textId="72E569D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C11C330" w14:textId="77777777" w:rsidR="00817368" w:rsidRPr="00B34058" w:rsidRDefault="00817368" w:rsidP="003A413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079E4F9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3F520ACF" w14:textId="77777777" w:rsidR="00817368" w:rsidRPr="00B34058" w:rsidRDefault="00817368" w:rsidP="003A413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97585AF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3C966649" w14:textId="77777777" w:rsidR="00817368" w:rsidRPr="00B34058" w:rsidRDefault="00817368" w:rsidP="003A413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17368" w:rsidRPr="00B34058" w14:paraId="344F7F17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201BA14B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5F077CB5" w14:textId="5DAF9526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D480A04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FB50243" w14:textId="7BD7EF16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42,468,373.03</w:t>
            </w:r>
          </w:p>
        </w:tc>
        <w:tc>
          <w:tcPr>
            <w:tcW w:w="134" w:type="dxa"/>
          </w:tcPr>
          <w:p w14:paraId="426E7838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1FF170E" w14:textId="1A26AB1C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42,468,373.03</w:t>
            </w:r>
          </w:p>
        </w:tc>
        <w:tc>
          <w:tcPr>
            <w:tcW w:w="134" w:type="dxa"/>
          </w:tcPr>
          <w:p w14:paraId="2E2490C5" w14:textId="1A2D2C09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BD29388" w14:textId="5A99645C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872AA8F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2062E35" w14:textId="6C5FED34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29,167,592.79</w:t>
            </w:r>
          </w:p>
        </w:tc>
        <w:tc>
          <w:tcPr>
            <w:tcW w:w="134" w:type="dxa"/>
          </w:tcPr>
          <w:p w14:paraId="12275D35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B2F6557" w14:textId="066E6A7D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29,167,592.79</w:t>
            </w:r>
          </w:p>
        </w:tc>
      </w:tr>
      <w:tr w:rsidR="00817368" w:rsidRPr="00B34058" w14:paraId="0D58F0AF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68CB6FF1" w14:textId="0679F39D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F92618B" w14:textId="33F9C632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DB4E80B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036999A" w14:textId="0F1021C8" w:rsidR="00817368" w:rsidRPr="00B34058" w:rsidRDefault="00817368" w:rsidP="003A4139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322,641,838.31</w:t>
            </w:r>
          </w:p>
        </w:tc>
        <w:tc>
          <w:tcPr>
            <w:tcW w:w="134" w:type="dxa"/>
          </w:tcPr>
          <w:p w14:paraId="57006A01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8916EF6" w14:textId="587F0A7E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322,641,838.31</w:t>
            </w:r>
          </w:p>
        </w:tc>
        <w:tc>
          <w:tcPr>
            <w:tcW w:w="134" w:type="dxa"/>
          </w:tcPr>
          <w:p w14:paraId="79AF9E34" w14:textId="4224605C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553B6E" w14:textId="49AC11C9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DD5E59F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1D6C580" w14:textId="5C9664A7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257,243,306.13</w:t>
            </w:r>
          </w:p>
        </w:tc>
        <w:tc>
          <w:tcPr>
            <w:tcW w:w="134" w:type="dxa"/>
          </w:tcPr>
          <w:p w14:paraId="176396F2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2A2746A" w14:textId="54F7FE86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257,243,306.13</w:t>
            </w:r>
          </w:p>
        </w:tc>
      </w:tr>
      <w:tr w:rsidR="00817368" w:rsidRPr="00B34058" w14:paraId="05EF8AD0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5B6D3967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0840151D" w14:textId="77F7D1A0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D76B435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DEC1158" w14:textId="692836B4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10,853,621.70</w:t>
            </w:r>
          </w:p>
        </w:tc>
        <w:tc>
          <w:tcPr>
            <w:tcW w:w="134" w:type="dxa"/>
          </w:tcPr>
          <w:p w14:paraId="73C9EB8E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88C7079" w14:textId="1CC25BE4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10,853,621.70</w:t>
            </w:r>
          </w:p>
        </w:tc>
        <w:tc>
          <w:tcPr>
            <w:tcW w:w="134" w:type="dxa"/>
          </w:tcPr>
          <w:p w14:paraId="146250BC" w14:textId="06013CF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C00834" w14:textId="6933293A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4076671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AF1D5B1" w14:textId="2E8B790F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72,748.36</w:t>
            </w:r>
          </w:p>
        </w:tc>
        <w:tc>
          <w:tcPr>
            <w:tcW w:w="134" w:type="dxa"/>
          </w:tcPr>
          <w:p w14:paraId="6A9FBC91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D11FBA4" w14:textId="48EC2E99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72,748.36</w:t>
            </w:r>
          </w:p>
        </w:tc>
      </w:tr>
      <w:tr w:rsidR="00817368" w:rsidRPr="00B34058" w14:paraId="22849F5F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7ED18217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46789927" w14:textId="7931D98A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B983D1E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A6D7A78" w14:textId="386FC087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81,159,341.19</w:t>
            </w:r>
          </w:p>
        </w:tc>
        <w:tc>
          <w:tcPr>
            <w:tcW w:w="134" w:type="dxa"/>
          </w:tcPr>
          <w:p w14:paraId="0CDBFB6C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3E36DDF" w14:textId="674C04AE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81,159,341.19</w:t>
            </w:r>
          </w:p>
        </w:tc>
        <w:tc>
          <w:tcPr>
            <w:tcW w:w="134" w:type="dxa"/>
          </w:tcPr>
          <w:p w14:paraId="15002DE1" w14:textId="5F95E0F1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ECD3E0" w14:textId="6AC194C6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28908A0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E1CAA35" w14:textId="57FCCEDF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81,159,341.19</w:t>
            </w:r>
          </w:p>
        </w:tc>
        <w:tc>
          <w:tcPr>
            <w:tcW w:w="134" w:type="dxa"/>
          </w:tcPr>
          <w:p w14:paraId="1CBA830E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A4274B9" w14:textId="27C48E35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81,159,341.19</w:t>
            </w:r>
          </w:p>
        </w:tc>
      </w:tr>
      <w:tr w:rsidR="00817368" w:rsidRPr="00B34058" w14:paraId="1045F1E7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61C9EF41" w14:textId="7A842808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เงินให้กู้ยืมระยะยาว</w:t>
            </w: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  <w:lang w:val="en-GB"/>
              </w:rPr>
              <w:t>แก่บริษัทย่อย</w:t>
            </w:r>
          </w:p>
        </w:tc>
        <w:tc>
          <w:tcPr>
            <w:tcW w:w="964" w:type="dxa"/>
          </w:tcPr>
          <w:p w14:paraId="1AEC8188" w14:textId="08736B10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E320DFA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14F2C46" w14:textId="48D7033A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3283114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CF91597" w14:textId="6A5C72A8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5626E65" w14:textId="16FAC234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C31E0ED" w14:textId="1F754FB1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08E9B78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9EF2D5A" w14:textId="0ADBED04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214,250,000.00</w:t>
            </w:r>
          </w:p>
        </w:tc>
        <w:tc>
          <w:tcPr>
            <w:tcW w:w="134" w:type="dxa"/>
          </w:tcPr>
          <w:p w14:paraId="27AB989C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D0A5403" w14:textId="3A904CF0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214,250,000.00</w:t>
            </w:r>
          </w:p>
        </w:tc>
      </w:tr>
      <w:tr w:rsidR="00817368" w:rsidRPr="00B34058" w14:paraId="0885EC82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665DD34D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8802D81" w14:textId="4EDEF5E4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85E835C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CE21D90" w14:textId="7C830155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30,256,223.62</w:t>
            </w:r>
          </w:p>
        </w:tc>
        <w:tc>
          <w:tcPr>
            <w:tcW w:w="134" w:type="dxa"/>
          </w:tcPr>
          <w:p w14:paraId="7B23E0C3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814460A" w14:textId="77A78300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30,256,223.62</w:t>
            </w:r>
          </w:p>
        </w:tc>
        <w:tc>
          <w:tcPr>
            <w:tcW w:w="134" w:type="dxa"/>
          </w:tcPr>
          <w:p w14:paraId="1994FF8C" w14:textId="6ABE0D62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41C565C" w14:textId="727EF205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E29B940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1B49E13" w14:textId="6C56A7C0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1,908,966.15</w:t>
            </w:r>
          </w:p>
        </w:tc>
        <w:tc>
          <w:tcPr>
            <w:tcW w:w="134" w:type="dxa"/>
          </w:tcPr>
          <w:p w14:paraId="7920FFDD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204ADA3" w14:textId="4CE46A2E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1,908,966.15</w:t>
            </w:r>
          </w:p>
        </w:tc>
      </w:tr>
      <w:tr w:rsidR="00817368" w:rsidRPr="00B34058" w14:paraId="612197BF" w14:textId="77777777" w:rsidTr="00A44306">
        <w:trPr>
          <w:trHeight w:val="20"/>
        </w:trPr>
        <w:tc>
          <w:tcPr>
            <w:tcW w:w="2268" w:type="dxa"/>
          </w:tcPr>
          <w:p w14:paraId="14CEE3BD" w14:textId="77777777" w:rsidR="00817368" w:rsidRPr="00B34058" w:rsidRDefault="00817368" w:rsidP="003A4139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60039015" w14:textId="5A8C04B1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3BB5CB2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45DFD967" w14:textId="00FF734A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487,379,397.85</w:t>
            </w:r>
          </w:p>
        </w:tc>
        <w:tc>
          <w:tcPr>
            <w:tcW w:w="134" w:type="dxa"/>
          </w:tcPr>
          <w:p w14:paraId="0882F6E3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74CFF5A" w14:textId="59D095E5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487,379,397.85</w:t>
            </w:r>
          </w:p>
        </w:tc>
        <w:tc>
          <w:tcPr>
            <w:tcW w:w="134" w:type="dxa"/>
          </w:tcPr>
          <w:p w14:paraId="37A41BDC" w14:textId="5CCFB483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DCD9FCA" w14:textId="0B1796EA" w:rsidR="00817368" w:rsidRPr="00B34058" w:rsidRDefault="00817368" w:rsidP="003A4139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477CC31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42E15C67" w14:textId="2E303EE6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583,801,954.62</w:t>
            </w:r>
          </w:p>
        </w:tc>
        <w:tc>
          <w:tcPr>
            <w:tcW w:w="134" w:type="dxa"/>
          </w:tcPr>
          <w:p w14:paraId="5AA2A4C5" w14:textId="77777777" w:rsidR="00817368" w:rsidRPr="00B34058" w:rsidRDefault="00817368" w:rsidP="003A413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C98131A" w14:textId="71CA3C20" w:rsidR="00817368" w:rsidRPr="00B34058" w:rsidRDefault="00817368" w:rsidP="003A4139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3405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583,801,954.62</w:t>
            </w:r>
          </w:p>
        </w:tc>
      </w:tr>
      <w:tr w:rsidR="003A4139" w:rsidRPr="00B34058" w14:paraId="7678D8C1" w14:textId="77777777" w:rsidTr="0075795D">
        <w:trPr>
          <w:trHeight w:val="20"/>
          <w:tblHeader/>
        </w:trPr>
        <w:tc>
          <w:tcPr>
            <w:tcW w:w="2268" w:type="dxa"/>
          </w:tcPr>
          <w:p w14:paraId="5865B67E" w14:textId="77777777" w:rsidR="003A4139" w:rsidRPr="00B34058" w:rsidRDefault="003A4139" w:rsidP="0075795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5116E5C0" w14:textId="77777777" w:rsidR="003A4139" w:rsidRPr="00B34058" w:rsidRDefault="003A4139" w:rsidP="0075795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3A4139" w:rsidRPr="00B34058" w14:paraId="38DCC1E1" w14:textId="77777777" w:rsidTr="0075795D">
        <w:trPr>
          <w:trHeight w:val="20"/>
          <w:tblHeader/>
        </w:trPr>
        <w:tc>
          <w:tcPr>
            <w:tcW w:w="2268" w:type="dxa"/>
          </w:tcPr>
          <w:p w14:paraId="1520546F" w14:textId="77777777" w:rsidR="003A4139" w:rsidRPr="00B34058" w:rsidRDefault="003A4139" w:rsidP="0075795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3E498" w14:textId="77777777" w:rsidR="003A4139" w:rsidRPr="00B34058" w:rsidRDefault="003A4139" w:rsidP="0075795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754C85" w14:textId="77777777" w:rsidR="003A4139" w:rsidRPr="00B34058" w:rsidRDefault="003A4139" w:rsidP="0075795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057816" w14:textId="77777777" w:rsidR="003A4139" w:rsidRPr="00B34058" w:rsidRDefault="003A4139" w:rsidP="0075795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3F9D" w:rsidRPr="00B34058" w14:paraId="243E40D4" w14:textId="77777777" w:rsidTr="0075795D">
        <w:trPr>
          <w:trHeight w:val="20"/>
          <w:tblHeader/>
        </w:trPr>
        <w:tc>
          <w:tcPr>
            <w:tcW w:w="2268" w:type="dxa"/>
          </w:tcPr>
          <w:p w14:paraId="08069F12" w14:textId="77777777" w:rsidR="00103F9D" w:rsidRPr="00B34058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13036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0B7343B7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5FF96A85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C09EB3B" w14:textId="77777777" w:rsidR="00103F9D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7E7847A4" w14:textId="35279EF5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761667F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EA60329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1D3FA62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C396E2D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62446F64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6722E42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E31AD7B" w14:textId="77777777" w:rsidR="00103F9D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15659F80" w14:textId="12D90C65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</w:tcBorders>
          </w:tcPr>
          <w:p w14:paraId="76A4BF59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14:paraId="294DAEF9" w14:textId="77777777" w:rsidR="00103F9D" w:rsidRPr="00B34058" w:rsidRDefault="00103F9D" w:rsidP="00103F9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B3405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03F9D" w:rsidRPr="00B34058" w14:paraId="47C93EBF" w14:textId="77777777" w:rsidTr="003A4139">
        <w:trPr>
          <w:trHeight w:val="20"/>
        </w:trPr>
        <w:tc>
          <w:tcPr>
            <w:tcW w:w="2268" w:type="dxa"/>
          </w:tcPr>
          <w:p w14:paraId="57C5189E" w14:textId="39CD159E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E20995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 xml:space="preserve">หนี้สินทางการเงิน ณ วันที่ </w:t>
            </w:r>
            <w:r w:rsidRPr="00E20995">
              <w:rPr>
                <w:rFonts w:asciiTheme="majorBidi" w:eastAsia="Arial Unicode MS" w:hAnsiTheme="majorBidi"/>
                <w:spacing w:val="-4"/>
                <w:sz w:val="20"/>
                <w:szCs w:val="20"/>
              </w:rPr>
              <w:t>1</w:t>
            </w:r>
            <w:r w:rsidRPr="00E20995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 xml:space="preserve"> มกราคม </w:t>
            </w:r>
            <w:r w:rsidRPr="00E20995">
              <w:rPr>
                <w:rFonts w:asciiTheme="majorBidi" w:eastAsia="Arial Unicode MS" w:hAnsiTheme="majorBidi"/>
                <w:spacing w:val="-4"/>
                <w:sz w:val="20"/>
                <w:szCs w:val="20"/>
              </w:rPr>
              <w:t>2563</w:t>
            </w:r>
          </w:p>
        </w:tc>
        <w:tc>
          <w:tcPr>
            <w:tcW w:w="964" w:type="dxa"/>
          </w:tcPr>
          <w:p w14:paraId="3F4E3C8A" w14:textId="77777777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4" w:type="dxa"/>
          </w:tcPr>
          <w:p w14:paraId="37755D7D" w14:textId="77777777" w:rsidR="00103F9D" w:rsidRPr="00B34058" w:rsidRDefault="00103F9D" w:rsidP="00103F9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C9058B5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38A7D87E" w14:textId="77777777" w:rsidR="00103F9D" w:rsidRPr="00B34058" w:rsidRDefault="00103F9D" w:rsidP="00103F9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A293138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951E3D9" w14:textId="77777777" w:rsidR="00103F9D" w:rsidRPr="00B34058" w:rsidRDefault="00103F9D" w:rsidP="00103F9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59EBFA5" w14:textId="77777777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4" w:type="dxa"/>
          </w:tcPr>
          <w:p w14:paraId="062ADF2F" w14:textId="77777777" w:rsidR="00103F9D" w:rsidRPr="00B34058" w:rsidRDefault="00103F9D" w:rsidP="00103F9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5C0B111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3C55AC59" w14:textId="77777777" w:rsidR="00103F9D" w:rsidRPr="00B34058" w:rsidRDefault="00103F9D" w:rsidP="00103F9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DC19DA3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03F9D" w:rsidRPr="00B34058" w14:paraId="38C952EA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2358B1E2" w14:textId="0BC32E89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64" w:type="dxa"/>
            <w:vAlign w:val="bottom"/>
          </w:tcPr>
          <w:p w14:paraId="1CACDE21" w14:textId="7820E756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ED26637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8A817BB" w14:textId="454447EC" w:rsidR="00103F9D" w:rsidRPr="00E20995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518,085,248.49</w:t>
            </w:r>
          </w:p>
        </w:tc>
        <w:tc>
          <w:tcPr>
            <w:tcW w:w="134" w:type="dxa"/>
            <w:vAlign w:val="bottom"/>
          </w:tcPr>
          <w:p w14:paraId="43A35346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BE854F" w14:textId="69EEA5A2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518,085,248.49</w:t>
            </w:r>
          </w:p>
        </w:tc>
        <w:tc>
          <w:tcPr>
            <w:tcW w:w="134" w:type="dxa"/>
            <w:vAlign w:val="bottom"/>
          </w:tcPr>
          <w:p w14:paraId="070D2296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DF483C6" w14:textId="7B268A84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8700E02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DD63CB8" w14:textId="13878ED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497,919,236.35</w:t>
            </w:r>
          </w:p>
        </w:tc>
        <w:tc>
          <w:tcPr>
            <w:tcW w:w="134" w:type="dxa"/>
            <w:vAlign w:val="bottom"/>
          </w:tcPr>
          <w:p w14:paraId="6EE41816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F7CFB81" w14:textId="12376214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497,919,236.35</w:t>
            </w:r>
          </w:p>
        </w:tc>
      </w:tr>
      <w:tr w:rsidR="00103F9D" w:rsidRPr="00B34058" w14:paraId="431CCCCF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1205CC30" w14:textId="42EA053B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E20995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0376F946" w14:textId="2157CC33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645AFE0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A78D5C1" w14:textId="3D8BA801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128,281,158.24</w:t>
            </w:r>
          </w:p>
        </w:tc>
        <w:tc>
          <w:tcPr>
            <w:tcW w:w="134" w:type="dxa"/>
            <w:vAlign w:val="bottom"/>
          </w:tcPr>
          <w:p w14:paraId="48AD1B7D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04641A" w14:textId="03552E51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128,281,158.24</w:t>
            </w:r>
          </w:p>
        </w:tc>
        <w:tc>
          <w:tcPr>
            <w:tcW w:w="134" w:type="dxa"/>
            <w:vAlign w:val="bottom"/>
          </w:tcPr>
          <w:p w14:paraId="2780FD2F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7DAF58" w14:textId="109CDE65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2BC9071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FE3835" w14:textId="5697EAE0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70,927,344.65</w:t>
            </w:r>
          </w:p>
        </w:tc>
        <w:tc>
          <w:tcPr>
            <w:tcW w:w="134" w:type="dxa"/>
            <w:vAlign w:val="bottom"/>
          </w:tcPr>
          <w:p w14:paraId="11BF3E72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0CB522F" w14:textId="71BA452C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70,927,344.65</w:t>
            </w:r>
          </w:p>
        </w:tc>
      </w:tr>
      <w:tr w:rsidR="00103F9D" w:rsidRPr="00B34058" w14:paraId="0966E6CC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269345CB" w14:textId="3B00BE2E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</w:t>
            </w:r>
            <w:r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7AE93BE8" w14:textId="77777777" w:rsidR="00103F9D" w:rsidRPr="00E20995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E2099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  <w:tc>
          <w:tcPr>
            <w:tcW w:w="134" w:type="dxa"/>
            <w:vAlign w:val="bottom"/>
          </w:tcPr>
          <w:p w14:paraId="60AC3834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9F505B9" w14:textId="78071AFF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7E95416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D4BAD94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  <w:tc>
          <w:tcPr>
            <w:tcW w:w="134" w:type="dxa"/>
            <w:vAlign w:val="bottom"/>
          </w:tcPr>
          <w:p w14:paraId="4B4EDB96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4AD4A6" w14:textId="7860341F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  <w:tc>
          <w:tcPr>
            <w:tcW w:w="134" w:type="dxa"/>
            <w:vAlign w:val="bottom"/>
          </w:tcPr>
          <w:p w14:paraId="70CC9EE5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F8B90A" w14:textId="72669CA4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4DFAC99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3ED15B8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</w:tr>
      <w:tr w:rsidR="00103F9D" w:rsidRPr="00B34058" w14:paraId="029D50B7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3679A3CD" w14:textId="77777777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64" w:type="dxa"/>
            <w:vAlign w:val="bottom"/>
          </w:tcPr>
          <w:p w14:paraId="738DD17A" w14:textId="77777777" w:rsidR="00103F9D" w:rsidRPr="00E20995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2AA25A4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72C2D7" w14:textId="77777777" w:rsidR="00103F9D" w:rsidRPr="00F00515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4,500,000.00</w:t>
            </w:r>
          </w:p>
        </w:tc>
        <w:tc>
          <w:tcPr>
            <w:tcW w:w="134" w:type="dxa"/>
            <w:vAlign w:val="bottom"/>
          </w:tcPr>
          <w:p w14:paraId="71A9B022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5D6F646" w14:textId="77777777" w:rsidR="00103F9D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4,500,000.00</w:t>
            </w:r>
          </w:p>
        </w:tc>
        <w:tc>
          <w:tcPr>
            <w:tcW w:w="134" w:type="dxa"/>
            <w:vAlign w:val="bottom"/>
          </w:tcPr>
          <w:p w14:paraId="72B2A0E3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9D30CEA" w14:textId="77777777" w:rsidR="00103F9D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0A34EF0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4183689" w14:textId="77777777" w:rsidR="00103F9D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FF10E72" w14:textId="77777777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DC3FBBD" w14:textId="77777777" w:rsidR="00103F9D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103F9D" w:rsidRPr="00B34058" w14:paraId="4BBF703F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59F848B9" w14:textId="77777777" w:rsidR="00103F9D" w:rsidRPr="00E20995" w:rsidRDefault="00103F9D" w:rsidP="00103F9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250AC085" w14:textId="77777777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8886398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3617751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3,036,546.32</w:t>
            </w:r>
          </w:p>
        </w:tc>
        <w:tc>
          <w:tcPr>
            <w:tcW w:w="134" w:type="dxa"/>
            <w:vAlign w:val="bottom"/>
          </w:tcPr>
          <w:p w14:paraId="1D2B21A4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B6416F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3,036,546.32</w:t>
            </w:r>
          </w:p>
        </w:tc>
        <w:tc>
          <w:tcPr>
            <w:tcW w:w="134" w:type="dxa"/>
            <w:vAlign w:val="bottom"/>
          </w:tcPr>
          <w:p w14:paraId="5CF90348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7FFD7B1" w14:textId="77777777" w:rsidR="00103F9D" w:rsidRPr="00B34058" w:rsidRDefault="00103F9D" w:rsidP="00103F9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D0288C8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460E37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2,817,209.92</w:t>
            </w:r>
          </w:p>
        </w:tc>
        <w:tc>
          <w:tcPr>
            <w:tcW w:w="134" w:type="dxa"/>
            <w:vAlign w:val="bottom"/>
          </w:tcPr>
          <w:p w14:paraId="5B9C183D" w14:textId="77777777" w:rsidR="00103F9D" w:rsidRPr="00B34058" w:rsidRDefault="00103F9D" w:rsidP="00103F9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E5AC836" w14:textId="77777777" w:rsidR="00103F9D" w:rsidRPr="00B34058" w:rsidRDefault="00103F9D" w:rsidP="00103F9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2,817,209.92</w:t>
            </w:r>
          </w:p>
        </w:tc>
      </w:tr>
      <w:tr w:rsidR="00C45213" w:rsidRPr="00B34058" w14:paraId="53F73462" w14:textId="77777777" w:rsidTr="00A44306">
        <w:trPr>
          <w:trHeight w:val="20"/>
        </w:trPr>
        <w:tc>
          <w:tcPr>
            <w:tcW w:w="2268" w:type="dxa"/>
            <w:vAlign w:val="bottom"/>
          </w:tcPr>
          <w:p w14:paraId="558BCA58" w14:textId="77777777" w:rsidR="00C45213" w:rsidRPr="00E20995" w:rsidRDefault="00C45213" w:rsidP="00C45213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6EDE62FC" w14:textId="77777777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4883D14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99C18E2" w14:textId="5F4C38A7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29,486,768.57</w:t>
            </w:r>
          </w:p>
        </w:tc>
        <w:tc>
          <w:tcPr>
            <w:tcW w:w="134" w:type="dxa"/>
            <w:vAlign w:val="bottom"/>
          </w:tcPr>
          <w:p w14:paraId="5473702A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A2E1D5" w14:textId="26AB42E2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29,486,768.57</w:t>
            </w:r>
          </w:p>
        </w:tc>
        <w:tc>
          <w:tcPr>
            <w:tcW w:w="134" w:type="dxa"/>
            <w:vAlign w:val="bottom"/>
          </w:tcPr>
          <w:p w14:paraId="62BE9BC4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56AA3EA" w14:textId="77777777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71F2F90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705BD6" w14:textId="103598EA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22,344,726.90</w:t>
            </w:r>
          </w:p>
        </w:tc>
        <w:tc>
          <w:tcPr>
            <w:tcW w:w="134" w:type="dxa"/>
            <w:vAlign w:val="bottom"/>
          </w:tcPr>
          <w:p w14:paraId="5B80073E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9A2C1F2" w14:textId="51234CA0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22,344,726.90</w:t>
            </w:r>
          </w:p>
        </w:tc>
      </w:tr>
      <w:tr w:rsidR="00C45213" w:rsidRPr="00B34058" w14:paraId="35E1DFB4" w14:textId="77777777" w:rsidTr="00D21F97">
        <w:trPr>
          <w:trHeight w:val="20"/>
        </w:trPr>
        <w:tc>
          <w:tcPr>
            <w:tcW w:w="2268" w:type="dxa"/>
            <w:vAlign w:val="bottom"/>
          </w:tcPr>
          <w:p w14:paraId="10672EF4" w14:textId="354FD149" w:rsidR="00C45213" w:rsidRPr="00E20995" w:rsidRDefault="00C45213" w:rsidP="00C45213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61810042" w14:textId="2C004589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CF3D7F8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1B0FF77" w14:textId="441E438D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49,476,001.60</w:t>
            </w:r>
          </w:p>
        </w:tc>
        <w:tc>
          <w:tcPr>
            <w:tcW w:w="134" w:type="dxa"/>
            <w:vAlign w:val="bottom"/>
          </w:tcPr>
          <w:p w14:paraId="1E453ED1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878F72" w14:textId="76D02014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49,476,001.60</w:t>
            </w:r>
          </w:p>
        </w:tc>
        <w:tc>
          <w:tcPr>
            <w:tcW w:w="134" w:type="dxa"/>
            <w:vAlign w:val="bottom"/>
          </w:tcPr>
          <w:p w14:paraId="2896F91C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DF61D7" w14:textId="1496BD31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EB95791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60FCB6" w14:textId="2C1B7E1C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ECBC44E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A36DDA5" w14:textId="21BD4D2C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C45213" w:rsidRPr="00B34058" w14:paraId="2E2329B7" w14:textId="77777777" w:rsidTr="00D21F97">
        <w:trPr>
          <w:trHeight w:val="20"/>
        </w:trPr>
        <w:tc>
          <w:tcPr>
            <w:tcW w:w="2268" w:type="dxa"/>
            <w:vAlign w:val="bottom"/>
          </w:tcPr>
          <w:p w14:paraId="766D2858" w14:textId="160425C7" w:rsidR="00C45213" w:rsidRPr="00E20995" w:rsidRDefault="00C45213" w:rsidP="00C45213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E20995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4B19BFF" w14:textId="7DB7359A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CBA725C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7C1FC67" w14:textId="0C73D0A5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3,145,093.46</w:t>
            </w:r>
          </w:p>
        </w:tc>
        <w:tc>
          <w:tcPr>
            <w:tcW w:w="134" w:type="dxa"/>
            <w:vAlign w:val="bottom"/>
          </w:tcPr>
          <w:p w14:paraId="47FCD21C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9155C14" w14:textId="2A75046F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3,145,093.46</w:t>
            </w:r>
          </w:p>
        </w:tc>
        <w:tc>
          <w:tcPr>
            <w:tcW w:w="134" w:type="dxa"/>
            <w:vAlign w:val="bottom"/>
          </w:tcPr>
          <w:p w14:paraId="537A5849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799CD60" w14:textId="4CDD9665" w:rsidR="00C45213" w:rsidRPr="00B34058" w:rsidRDefault="00C45213" w:rsidP="00C45213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268A216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31EE10A" w14:textId="0A1400E3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52ABF535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9EAC20D" w14:textId="514873A1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C45213" w:rsidRPr="00B34058" w14:paraId="7F928613" w14:textId="77777777" w:rsidTr="00D21F97">
        <w:trPr>
          <w:trHeight w:val="20"/>
        </w:trPr>
        <w:tc>
          <w:tcPr>
            <w:tcW w:w="2268" w:type="dxa"/>
            <w:vAlign w:val="bottom"/>
          </w:tcPr>
          <w:p w14:paraId="67A5079D" w14:textId="77777777" w:rsidR="00C45213" w:rsidRPr="00EE5495" w:rsidRDefault="00C45213" w:rsidP="00C45213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20B0B" w14:textId="24D7A8D0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E2099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  <w:tc>
          <w:tcPr>
            <w:tcW w:w="134" w:type="dxa"/>
            <w:vAlign w:val="bottom"/>
          </w:tcPr>
          <w:p w14:paraId="520E8C3F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73245" w14:textId="63F263B0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736,010,816.68</w:t>
            </w:r>
          </w:p>
        </w:tc>
        <w:tc>
          <w:tcPr>
            <w:tcW w:w="134" w:type="dxa"/>
            <w:vAlign w:val="bottom"/>
          </w:tcPr>
          <w:p w14:paraId="61C02B53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FA14" w14:textId="384F0878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736,074,399.79</w:t>
            </w:r>
          </w:p>
        </w:tc>
        <w:tc>
          <w:tcPr>
            <w:tcW w:w="134" w:type="dxa"/>
            <w:vAlign w:val="bottom"/>
          </w:tcPr>
          <w:p w14:paraId="6B688C75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E15160" w14:textId="2D6DF166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63,583.11</w:t>
            </w:r>
          </w:p>
        </w:tc>
        <w:tc>
          <w:tcPr>
            <w:tcW w:w="134" w:type="dxa"/>
            <w:vAlign w:val="bottom"/>
          </w:tcPr>
          <w:p w14:paraId="72FBA6DD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3D6811" w14:textId="297B46B0" w:rsidR="00C45213" w:rsidRPr="00452EE3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594,153,611.28</w:t>
            </w:r>
          </w:p>
        </w:tc>
        <w:tc>
          <w:tcPr>
            <w:tcW w:w="134" w:type="dxa"/>
            <w:vAlign w:val="bottom"/>
          </w:tcPr>
          <w:p w14:paraId="3DCE30B6" w14:textId="77777777" w:rsidR="00C45213" w:rsidRPr="00B34058" w:rsidRDefault="00C45213" w:rsidP="00C45213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2F9C79" w14:textId="47D6D94B" w:rsidR="00C45213" w:rsidRPr="00B34058" w:rsidRDefault="00C45213" w:rsidP="00C45213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594,217,194.39</w:t>
            </w:r>
          </w:p>
        </w:tc>
      </w:tr>
    </w:tbl>
    <w:p w14:paraId="6E0969F0" w14:textId="77777777" w:rsidR="00650A38" w:rsidRPr="009C7AC4" w:rsidRDefault="00650A38" w:rsidP="000A7968">
      <w:pPr>
        <w:tabs>
          <w:tab w:val="left" w:pos="900"/>
        </w:tabs>
        <w:spacing w:line="2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F7EEA" w14:textId="77777777" w:rsidR="0051709A" w:rsidRPr="009C7AC4" w:rsidRDefault="0051709A" w:rsidP="00A44306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4864B09F" w14:textId="3FEE1DA6" w:rsidR="0051709A" w:rsidRPr="004F08B9" w:rsidRDefault="0051709A" w:rsidP="00A44306">
      <w:pPr>
        <w:spacing w:line="360" w:lineRule="exact"/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4F08B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AE1C3C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 w:rsidRPr="004F08B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4F08B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59D8A6E4" w14:textId="77777777" w:rsidR="0051709A" w:rsidRPr="009C7AC4" w:rsidRDefault="0051709A" w:rsidP="00A44306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7875E94" w14:textId="77777777" w:rsidR="0051709A" w:rsidRPr="004F08B9" w:rsidRDefault="0051709A" w:rsidP="00A44306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4F44473B" w14:textId="71D08EEF" w:rsidR="0051709A" w:rsidRPr="009C7AC4" w:rsidRDefault="0051709A" w:rsidP="00A44306">
      <w:pPr>
        <w:tabs>
          <w:tab w:val="left" w:pos="900"/>
        </w:tabs>
        <w:spacing w:line="360" w:lineRule="exact"/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9C7AC4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96D78C1" w14:textId="55B16E71" w:rsidR="0051709A" w:rsidRDefault="0051709A" w:rsidP="00A44306">
      <w:pPr>
        <w:tabs>
          <w:tab w:val="left" w:pos="900"/>
        </w:tabs>
        <w:spacing w:line="360" w:lineRule="exact"/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ในการวัดมูลค่าผลขาดทุนด้านเครดิตที่คาดว่าจะเกิดขึ้น บริษัท</w:t>
      </w:r>
      <w:r w:rsidRPr="009C7AC4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  <w:r w:rsidRPr="009C7AC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776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077"/>
        <w:gridCol w:w="134"/>
        <w:gridCol w:w="1077"/>
        <w:gridCol w:w="134"/>
        <w:gridCol w:w="1077"/>
        <w:gridCol w:w="134"/>
        <w:gridCol w:w="1077"/>
        <w:gridCol w:w="134"/>
        <w:gridCol w:w="1077"/>
        <w:gridCol w:w="134"/>
        <w:gridCol w:w="1077"/>
      </w:tblGrid>
      <w:tr w:rsidR="004F08B9" w:rsidRPr="004F08B9" w14:paraId="02E27C76" w14:textId="77777777" w:rsidTr="004F08B9">
        <w:trPr>
          <w:trHeight w:val="17"/>
          <w:tblHeader/>
        </w:trPr>
        <w:tc>
          <w:tcPr>
            <w:tcW w:w="1644" w:type="dxa"/>
          </w:tcPr>
          <w:p w14:paraId="3BD1D15F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32" w:type="dxa"/>
            <w:gridSpan w:val="11"/>
            <w:tcBorders>
              <w:bottom w:val="single" w:sz="6" w:space="0" w:color="auto"/>
            </w:tcBorders>
          </w:tcPr>
          <w:p w14:paraId="39DA32FA" w14:textId="4EE2746C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4F08B9" w:rsidRPr="004F08B9" w14:paraId="041CD471" w14:textId="77777777" w:rsidTr="004F08B9">
        <w:trPr>
          <w:trHeight w:val="17"/>
          <w:tblHeader/>
        </w:trPr>
        <w:tc>
          <w:tcPr>
            <w:tcW w:w="1644" w:type="dxa"/>
          </w:tcPr>
          <w:p w14:paraId="152AE720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3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545716A" w14:textId="6099261A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F08B9" w:rsidRPr="004F08B9" w14:paraId="516CEE3C" w14:textId="77777777" w:rsidTr="004F08B9">
        <w:trPr>
          <w:trHeight w:val="17"/>
          <w:tblHeader/>
        </w:trPr>
        <w:tc>
          <w:tcPr>
            <w:tcW w:w="1644" w:type="dxa"/>
          </w:tcPr>
          <w:p w14:paraId="720E8BB0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964391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4F42BE7B" w14:textId="55AADCAE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16E0D23C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5E11D9E5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48ED08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ไม่เกิน </w:t>
            </w:r>
          </w:p>
          <w:p w14:paraId="6B7D6811" w14:textId="47BA1E6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F08B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0E502F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26E63A" w14:textId="4266A98E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C5B2007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E88808" w14:textId="0A4A8679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158E12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7CC78369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6A16E80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394DF4F9" w14:textId="0A190191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EBBD569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6F71F00" w14:textId="32F7437B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F08B9" w:rsidRPr="004F08B9" w14:paraId="34F43F2E" w14:textId="77777777" w:rsidTr="004F08B9">
        <w:trPr>
          <w:trHeight w:val="17"/>
        </w:trPr>
        <w:tc>
          <w:tcPr>
            <w:tcW w:w="1644" w:type="dxa"/>
          </w:tcPr>
          <w:p w14:paraId="5AFC4637" w14:textId="77777777" w:rsidR="004F08B9" w:rsidRPr="004F08B9" w:rsidRDefault="004F08B9" w:rsidP="004F08B9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1B1EA4B1" w14:textId="77777777" w:rsidR="004F08B9" w:rsidRPr="004F08B9" w:rsidRDefault="004F08B9" w:rsidP="004F08B9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1A0E5AF" w14:textId="77777777" w:rsidR="004F08B9" w:rsidRPr="004F08B9" w:rsidRDefault="004F08B9" w:rsidP="004F08B9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149813B6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2938FC3F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0A31B4AD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2FECFA06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3140779C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11395914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601B1557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</w:tcPr>
          <w:p w14:paraId="0A0E8E3A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</w:tcPr>
          <w:p w14:paraId="6B72FA2B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4F08B9" w:rsidRPr="004F08B9" w14:paraId="1BF4760E" w14:textId="77777777" w:rsidTr="004F08B9">
        <w:trPr>
          <w:trHeight w:val="17"/>
        </w:trPr>
        <w:tc>
          <w:tcPr>
            <w:tcW w:w="1644" w:type="dxa"/>
          </w:tcPr>
          <w:p w14:paraId="19288F6C" w14:textId="32B01EB3" w:rsidR="004F08B9" w:rsidRPr="004F08B9" w:rsidRDefault="004F08B9" w:rsidP="004F08B9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  <w:r w:rsidR="008631E7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การค้า</w:t>
            </w:r>
          </w:p>
        </w:tc>
        <w:tc>
          <w:tcPr>
            <w:tcW w:w="1077" w:type="dxa"/>
            <w:vAlign w:val="bottom"/>
          </w:tcPr>
          <w:p w14:paraId="4412CF31" w14:textId="64C1EFFC" w:rsidR="004F08B9" w:rsidRPr="004F08B9" w:rsidRDefault="004F08B9" w:rsidP="004F08B9">
            <w:pPr>
              <w:spacing w:line="280" w:lineRule="exact"/>
              <w:ind w:left="-57" w:right="57" w:hanging="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192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202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439.35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0A3640B" w14:textId="77777777" w:rsidR="004F08B9" w:rsidRPr="004F08B9" w:rsidRDefault="004F08B9" w:rsidP="004F08B9">
            <w:pPr>
              <w:spacing w:line="280" w:lineRule="exact"/>
              <w:ind w:right="57" w:hanging="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741BA49" w14:textId="364ACA62" w:rsidR="004F08B9" w:rsidRPr="004F08B9" w:rsidRDefault="004F08B9" w:rsidP="004F08B9">
            <w:pPr>
              <w:spacing w:line="280" w:lineRule="exact"/>
              <w:ind w:right="57" w:hanging="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72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964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758.52</w:t>
            </w:r>
          </w:p>
        </w:tc>
        <w:tc>
          <w:tcPr>
            <w:tcW w:w="134" w:type="dxa"/>
            <w:vAlign w:val="bottom"/>
          </w:tcPr>
          <w:p w14:paraId="6F945683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28C7D12F" w14:textId="1DB25875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596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566.31</w:t>
            </w:r>
          </w:p>
        </w:tc>
        <w:tc>
          <w:tcPr>
            <w:tcW w:w="134" w:type="dxa"/>
            <w:vAlign w:val="bottom"/>
          </w:tcPr>
          <w:p w14:paraId="14B0B9A4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5ACE7994" w14:textId="7E0753AD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3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167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904.49</w:t>
            </w:r>
          </w:p>
        </w:tc>
        <w:tc>
          <w:tcPr>
            <w:tcW w:w="134" w:type="dxa"/>
            <w:vAlign w:val="bottom"/>
          </w:tcPr>
          <w:p w14:paraId="3E1B1B07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0E8A37A" w14:textId="3B0DCB60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21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053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837.20</w:t>
            </w:r>
          </w:p>
        </w:tc>
        <w:tc>
          <w:tcPr>
            <w:tcW w:w="134" w:type="dxa"/>
          </w:tcPr>
          <w:p w14:paraId="67D4412E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</w:tcPr>
          <w:p w14:paraId="54D574F3" w14:textId="4860AEEF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290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985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505.87</w:t>
            </w:r>
          </w:p>
        </w:tc>
      </w:tr>
      <w:tr w:rsidR="00AE1C3C" w:rsidRPr="004F08B9" w14:paraId="57C62EC1" w14:textId="77777777" w:rsidTr="004F08B9">
        <w:trPr>
          <w:trHeight w:val="17"/>
        </w:trPr>
        <w:tc>
          <w:tcPr>
            <w:tcW w:w="1644" w:type="dxa"/>
          </w:tcPr>
          <w:p w14:paraId="0C61C085" w14:textId="77777777" w:rsidR="00AE1C3C" w:rsidRPr="004F08B9" w:rsidRDefault="00AE1C3C" w:rsidP="00AE1C3C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77" w:type="dxa"/>
            <w:vAlign w:val="bottom"/>
          </w:tcPr>
          <w:p w14:paraId="1D236218" w14:textId="4923E00E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</w:rPr>
              <w:t>267,353.20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176F9E6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7C5DDBD2" w14:textId="63F44F04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133,633.63</w:t>
            </w:r>
          </w:p>
        </w:tc>
        <w:tc>
          <w:tcPr>
            <w:tcW w:w="134" w:type="dxa"/>
            <w:vAlign w:val="bottom"/>
          </w:tcPr>
          <w:p w14:paraId="37C6FD74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7F60FD9" w14:textId="2FFD5955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192,347.55</w:t>
            </w:r>
          </w:p>
        </w:tc>
        <w:tc>
          <w:tcPr>
            <w:tcW w:w="134" w:type="dxa"/>
            <w:vAlign w:val="bottom"/>
          </w:tcPr>
          <w:p w14:paraId="65CAE753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4193FC8" w14:textId="1497846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812,067.46</w:t>
            </w:r>
          </w:p>
        </w:tc>
        <w:tc>
          <w:tcPr>
            <w:tcW w:w="134" w:type="dxa"/>
            <w:vAlign w:val="bottom"/>
          </w:tcPr>
          <w:p w14:paraId="47B0B352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0DC3E8F" w14:textId="64D63DFD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21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053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,</w:t>
            </w: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837.20</w:t>
            </w:r>
          </w:p>
        </w:tc>
        <w:tc>
          <w:tcPr>
            <w:tcW w:w="134" w:type="dxa"/>
          </w:tcPr>
          <w:p w14:paraId="7C58D1C2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</w:tcPr>
          <w:p w14:paraId="7673E933" w14:textId="602A52F0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22,459,239.04</w:t>
            </w:r>
          </w:p>
        </w:tc>
      </w:tr>
    </w:tbl>
    <w:p w14:paraId="02E26D83" w14:textId="77777777" w:rsidR="004F08B9" w:rsidRDefault="004F08B9"/>
    <w:tbl>
      <w:tblPr>
        <w:tblW w:w="8776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077"/>
        <w:gridCol w:w="134"/>
        <w:gridCol w:w="1077"/>
        <w:gridCol w:w="134"/>
        <w:gridCol w:w="1077"/>
        <w:gridCol w:w="134"/>
        <w:gridCol w:w="1077"/>
        <w:gridCol w:w="134"/>
        <w:gridCol w:w="1077"/>
        <w:gridCol w:w="134"/>
        <w:gridCol w:w="1077"/>
      </w:tblGrid>
      <w:tr w:rsidR="004F08B9" w:rsidRPr="004F08B9" w14:paraId="4735E67E" w14:textId="77777777" w:rsidTr="00892A30">
        <w:trPr>
          <w:trHeight w:val="17"/>
          <w:tblHeader/>
        </w:trPr>
        <w:tc>
          <w:tcPr>
            <w:tcW w:w="1644" w:type="dxa"/>
          </w:tcPr>
          <w:p w14:paraId="04F40A14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32" w:type="dxa"/>
            <w:gridSpan w:val="11"/>
            <w:tcBorders>
              <w:bottom w:val="single" w:sz="6" w:space="0" w:color="auto"/>
            </w:tcBorders>
          </w:tcPr>
          <w:p w14:paraId="213346F5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4F08B9" w:rsidRPr="004F08B9" w14:paraId="657A23EB" w14:textId="77777777" w:rsidTr="00892A30">
        <w:trPr>
          <w:trHeight w:val="17"/>
          <w:tblHeader/>
        </w:trPr>
        <w:tc>
          <w:tcPr>
            <w:tcW w:w="1644" w:type="dxa"/>
          </w:tcPr>
          <w:p w14:paraId="79D8402B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3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822AE00" w14:textId="760A3DA1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F08B9" w:rsidRPr="004F08B9" w14:paraId="60C9AEEC" w14:textId="77777777" w:rsidTr="00892A30">
        <w:trPr>
          <w:trHeight w:val="17"/>
          <w:tblHeader/>
        </w:trPr>
        <w:tc>
          <w:tcPr>
            <w:tcW w:w="1644" w:type="dxa"/>
          </w:tcPr>
          <w:p w14:paraId="19C0DA32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F7241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324EE308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17688552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1FCF6558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6FB08A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ไม่เกิน </w:t>
            </w:r>
          </w:p>
          <w:p w14:paraId="41D49A97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F08B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43B6175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68DBC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D484309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406CAA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9578AB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34319D3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042AE76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392BB38B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5C93AAB2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8084848" w14:textId="77777777" w:rsidR="004F08B9" w:rsidRPr="004F08B9" w:rsidRDefault="004F08B9" w:rsidP="004F08B9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F08B9" w:rsidRPr="004F08B9" w14:paraId="71A7AE8E" w14:textId="77777777" w:rsidTr="00892A30">
        <w:trPr>
          <w:trHeight w:val="17"/>
        </w:trPr>
        <w:tc>
          <w:tcPr>
            <w:tcW w:w="1644" w:type="dxa"/>
          </w:tcPr>
          <w:p w14:paraId="3448797D" w14:textId="6A1770E7" w:rsidR="004F08B9" w:rsidRPr="008631E7" w:rsidRDefault="004F08B9" w:rsidP="004F08B9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5B697D83" w14:textId="77777777" w:rsidR="004F08B9" w:rsidRPr="004F08B9" w:rsidRDefault="004F08B9" w:rsidP="004F08B9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900E0E7" w14:textId="77777777" w:rsidR="004F08B9" w:rsidRPr="004F08B9" w:rsidRDefault="004F08B9" w:rsidP="004F08B9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31C107B6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5551AC74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3951C817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1175EE0E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743A3E70" w14:textId="77777777" w:rsidR="004F08B9" w:rsidRPr="004F08B9" w:rsidRDefault="004F08B9" w:rsidP="004F08B9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  <w:vAlign w:val="bottom"/>
          </w:tcPr>
          <w:p w14:paraId="797A4718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  <w:vAlign w:val="bottom"/>
          </w:tcPr>
          <w:p w14:paraId="63066006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" w:type="dxa"/>
          </w:tcPr>
          <w:p w14:paraId="069EAD36" w14:textId="77777777" w:rsidR="004F08B9" w:rsidRPr="004F08B9" w:rsidRDefault="004F08B9" w:rsidP="004F08B9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7" w:type="dxa"/>
          </w:tcPr>
          <w:p w14:paraId="10679ABB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4F08B9" w:rsidRPr="004F08B9" w14:paraId="41DA81E9" w14:textId="77777777" w:rsidTr="00892A30">
        <w:trPr>
          <w:trHeight w:val="17"/>
        </w:trPr>
        <w:tc>
          <w:tcPr>
            <w:tcW w:w="1644" w:type="dxa"/>
          </w:tcPr>
          <w:p w14:paraId="48E06762" w14:textId="2A4183D2" w:rsidR="004F08B9" w:rsidRPr="008631E7" w:rsidRDefault="004F08B9" w:rsidP="004F08B9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  <w:r w:rsidR="008631E7" w:rsidRPr="008631E7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การค้า</w:t>
            </w:r>
          </w:p>
        </w:tc>
        <w:tc>
          <w:tcPr>
            <w:tcW w:w="1077" w:type="dxa"/>
            <w:vAlign w:val="bottom"/>
          </w:tcPr>
          <w:p w14:paraId="63EB06B9" w14:textId="37E76567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186,935,399.46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6DC52B" w14:textId="77777777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7031D3EA" w14:textId="39B52734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60,969,173.37</w:t>
            </w:r>
          </w:p>
        </w:tc>
        <w:tc>
          <w:tcPr>
            <w:tcW w:w="134" w:type="dxa"/>
            <w:vAlign w:val="bottom"/>
          </w:tcPr>
          <w:p w14:paraId="429BBB48" w14:textId="77777777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B6C9BFC" w14:textId="292C3D6A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1,044,914.54</w:t>
            </w:r>
          </w:p>
        </w:tc>
        <w:tc>
          <w:tcPr>
            <w:tcW w:w="134" w:type="dxa"/>
            <w:vAlign w:val="bottom"/>
          </w:tcPr>
          <w:p w14:paraId="40A902CA" w14:textId="77777777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EDCDD1F" w14:textId="386556EF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1,236,967.65</w:t>
            </w:r>
          </w:p>
        </w:tc>
        <w:tc>
          <w:tcPr>
            <w:tcW w:w="134" w:type="dxa"/>
            <w:vAlign w:val="bottom"/>
          </w:tcPr>
          <w:p w14:paraId="6A1BAAA7" w14:textId="77777777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26EB1F1" w14:textId="78AB4194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10,671,245.08</w:t>
            </w:r>
          </w:p>
        </w:tc>
        <w:tc>
          <w:tcPr>
            <w:tcW w:w="134" w:type="dxa"/>
          </w:tcPr>
          <w:p w14:paraId="2BAD4C42" w14:textId="77777777" w:rsidR="004F08B9" w:rsidRPr="004F08B9" w:rsidRDefault="004F08B9" w:rsidP="004F08B9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</w:tcPr>
          <w:p w14:paraId="3253546C" w14:textId="235DC4AE" w:rsidR="004F08B9" w:rsidRPr="004F08B9" w:rsidRDefault="004F08B9" w:rsidP="004F08B9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260,857,700.10</w:t>
            </w:r>
          </w:p>
        </w:tc>
      </w:tr>
      <w:tr w:rsidR="00AE1C3C" w:rsidRPr="004F08B9" w14:paraId="279612D1" w14:textId="77777777" w:rsidTr="00892A30">
        <w:trPr>
          <w:trHeight w:val="17"/>
        </w:trPr>
        <w:tc>
          <w:tcPr>
            <w:tcW w:w="1644" w:type="dxa"/>
          </w:tcPr>
          <w:p w14:paraId="76B696D7" w14:textId="4C3791A2" w:rsidR="00AE1C3C" w:rsidRPr="008631E7" w:rsidRDefault="00AE1C3C" w:rsidP="00AE1C3C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631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77" w:type="dxa"/>
            <w:vAlign w:val="bottom"/>
          </w:tcPr>
          <w:p w14:paraId="55C5B615" w14:textId="5D0BD2FA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248,787.53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CE726C3" w14:textId="77777777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6AC6C63A" w14:textId="6B76AD5D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91,433.27</w:t>
            </w:r>
          </w:p>
        </w:tc>
        <w:tc>
          <w:tcPr>
            <w:tcW w:w="134" w:type="dxa"/>
            <w:vAlign w:val="bottom"/>
          </w:tcPr>
          <w:p w14:paraId="66AF9288" w14:textId="77777777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78956829" w14:textId="03F7C81D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128,439.01</w:t>
            </w:r>
          </w:p>
        </w:tc>
        <w:tc>
          <w:tcPr>
            <w:tcW w:w="134" w:type="dxa"/>
            <w:vAlign w:val="bottom"/>
          </w:tcPr>
          <w:p w14:paraId="16C9D74C" w14:textId="77777777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8552F63" w14:textId="1E0447A1" w:rsidR="00AE1C3C" w:rsidRPr="004F08B9" w:rsidRDefault="00401003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/>
                <w:sz w:val="22"/>
                <w:szCs w:val="22"/>
              </w:rPr>
              <w:t>778,206.65</w:t>
            </w:r>
          </w:p>
        </w:tc>
        <w:tc>
          <w:tcPr>
            <w:tcW w:w="134" w:type="dxa"/>
            <w:vAlign w:val="bottom"/>
          </w:tcPr>
          <w:p w14:paraId="5707CC52" w14:textId="77777777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1363A15" w14:textId="663D0011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10,671,245.08</w:t>
            </w:r>
          </w:p>
        </w:tc>
        <w:tc>
          <w:tcPr>
            <w:tcW w:w="134" w:type="dxa"/>
          </w:tcPr>
          <w:p w14:paraId="785F1EBA" w14:textId="77777777" w:rsidR="00AE1C3C" w:rsidRPr="004F08B9" w:rsidRDefault="00AE1C3C" w:rsidP="00AE1C3C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7" w:type="dxa"/>
          </w:tcPr>
          <w:p w14:paraId="742AC35F" w14:textId="74783DA8" w:rsidR="00AE1C3C" w:rsidRPr="004F08B9" w:rsidRDefault="00AE1C3C" w:rsidP="00AE1C3C">
            <w:pPr>
              <w:spacing w:line="280" w:lineRule="exact"/>
              <w:ind w:right="57" w:hanging="184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4F08B9">
              <w:rPr>
                <w:rFonts w:asciiTheme="majorBidi" w:eastAsia="Arial Unicode MS" w:hAnsiTheme="majorBidi"/>
                <w:sz w:val="22"/>
                <w:szCs w:val="22"/>
              </w:rPr>
              <w:t>11,918,111.54</w:t>
            </w:r>
          </w:p>
        </w:tc>
      </w:tr>
    </w:tbl>
    <w:p w14:paraId="64A1E698" w14:textId="3F13D4B2" w:rsidR="0051709A" w:rsidRPr="009C7AC4" w:rsidRDefault="0051709A" w:rsidP="00650A3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lastRenderedPageBreak/>
        <w:t xml:space="preserve">การกระทบยอดค่าเผื่อผลขาดทุนลูกหนี้การค้า ณ วันที่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413" w:type="dxa"/>
        <w:tblInd w:w="9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7AC4" w:rsidRPr="004F08B9" w14:paraId="09670CB8" w14:textId="77777777" w:rsidTr="0011284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1852A6" w14:textId="77777777" w:rsidR="0051709A" w:rsidRPr="004F08B9" w:rsidRDefault="0051709A" w:rsidP="0011284E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A2786B0" w14:textId="4751CF3B" w:rsidR="0051709A" w:rsidRPr="004F08B9" w:rsidRDefault="0051709A" w:rsidP="006079F3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F08B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9C7AC4" w:rsidRPr="004F08B9" w14:paraId="388A66E7" w14:textId="77777777" w:rsidTr="0011284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15FAF35" w14:textId="77777777" w:rsidR="0051709A" w:rsidRPr="004F08B9" w:rsidRDefault="0051709A" w:rsidP="0011284E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ED15F37" w14:textId="77777777" w:rsidR="0051709A" w:rsidRPr="004F08B9" w:rsidRDefault="0051709A" w:rsidP="004F08B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3EAE74" w14:textId="77777777" w:rsidR="0051709A" w:rsidRPr="004F08B9" w:rsidRDefault="0051709A" w:rsidP="004F08B9">
            <w:pPr>
              <w:pStyle w:val="Heading7"/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6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107851D" w14:textId="1ECEDFA0" w:rsidR="0051709A" w:rsidRPr="004F08B9" w:rsidRDefault="0051709A" w:rsidP="004F08B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6"/>
                <w:szCs w:val="26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7AC4" w:rsidRPr="004F08B9" w14:paraId="2186C46F" w14:textId="77777777" w:rsidTr="0011284E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09A7CB1" w14:textId="77777777" w:rsidR="0051709A" w:rsidRPr="004F08B9" w:rsidRDefault="0051709A" w:rsidP="0011284E">
            <w:pPr>
              <w:spacing w:line="340" w:lineRule="exact"/>
              <w:ind w:left="-57" w:hanging="56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31AE64CC" w14:textId="77777777" w:rsidR="0051709A" w:rsidRPr="004F08B9" w:rsidRDefault="0051709A" w:rsidP="004F08B9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4" w:type="dxa"/>
          </w:tcPr>
          <w:p w14:paraId="0A5DBF6D" w14:textId="77777777" w:rsidR="0051709A" w:rsidRPr="004F08B9" w:rsidRDefault="0051709A" w:rsidP="004F08B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49857FDB" w14:textId="77777777" w:rsidR="0051709A" w:rsidRPr="004F08B9" w:rsidRDefault="0051709A" w:rsidP="004F08B9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7AC4" w:rsidRPr="004F08B9" w14:paraId="78EF2F06" w14:textId="77777777" w:rsidTr="0011284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2AA1ED" w14:textId="77777777" w:rsidR="0051709A" w:rsidRPr="004F08B9" w:rsidRDefault="0051709A" w:rsidP="0011284E">
            <w:pPr>
              <w:spacing w:line="340" w:lineRule="exact"/>
              <w:ind w:left="-57" w:hanging="56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7" w:type="dxa"/>
            <w:vAlign w:val="bottom"/>
          </w:tcPr>
          <w:p w14:paraId="6092E580" w14:textId="3672CD4B" w:rsidR="0051709A" w:rsidRPr="004F08B9" w:rsidRDefault="00010043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21,481,858.17</w:t>
            </w:r>
          </w:p>
        </w:tc>
        <w:tc>
          <w:tcPr>
            <w:tcW w:w="134" w:type="dxa"/>
          </w:tcPr>
          <w:p w14:paraId="7E7B489F" w14:textId="77777777" w:rsidR="0051709A" w:rsidRPr="004F08B9" w:rsidRDefault="0051709A" w:rsidP="004F08B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vAlign w:val="bottom"/>
          </w:tcPr>
          <w:p w14:paraId="5A9DF5E5" w14:textId="34582ED7" w:rsidR="0051709A" w:rsidRPr="004F08B9" w:rsidRDefault="00010043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11,063,184.06</w:t>
            </w:r>
          </w:p>
        </w:tc>
      </w:tr>
      <w:tr w:rsidR="009C7AC4" w:rsidRPr="004F08B9" w14:paraId="4320AD13" w14:textId="77777777" w:rsidTr="0011284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AEBFB69" w14:textId="77777777" w:rsidR="0051709A" w:rsidRPr="004F08B9" w:rsidRDefault="0051709A" w:rsidP="0011284E">
            <w:pPr>
              <w:spacing w:line="340" w:lineRule="exact"/>
              <w:ind w:left="-57" w:hanging="56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A1892EF" w14:textId="04044691" w:rsidR="0051709A" w:rsidRPr="004F08B9" w:rsidRDefault="004F08B9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977,380.87</w:t>
            </w:r>
          </w:p>
        </w:tc>
        <w:tc>
          <w:tcPr>
            <w:tcW w:w="134" w:type="dxa"/>
          </w:tcPr>
          <w:p w14:paraId="3BC99F9C" w14:textId="77777777" w:rsidR="0051709A" w:rsidRPr="004F08B9" w:rsidRDefault="0051709A" w:rsidP="004F08B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0FCF3C5" w14:textId="137E526C" w:rsidR="0051709A" w:rsidRPr="004F08B9" w:rsidRDefault="00010043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854,927.48</w:t>
            </w:r>
          </w:p>
        </w:tc>
      </w:tr>
      <w:tr w:rsidR="004F08B9" w:rsidRPr="004F08B9" w14:paraId="2B07A5F6" w14:textId="77777777" w:rsidTr="0011284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79C89F1" w14:textId="77777777" w:rsidR="0051709A" w:rsidRPr="004F08B9" w:rsidRDefault="0051709A" w:rsidP="0011284E">
            <w:pPr>
              <w:spacing w:line="340" w:lineRule="exact"/>
              <w:ind w:left="-57" w:hanging="56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64CCCD" w14:textId="0832ED2C" w:rsidR="0051709A" w:rsidRPr="004F08B9" w:rsidRDefault="004F08B9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22,459,239.04</w:t>
            </w:r>
          </w:p>
        </w:tc>
        <w:tc>
          <w:tcPr>
            <w:tcW w:w="134" w:type="dxa"/>
          </w:tcPr>
          <w:p w14:paraId="55119DAD" w14:textId="77777777" w:rsidR="0051709A" w:rsidRPr="004F08B9" w:rsidRDefault="0051709A" w:rsidP="004F08B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DAE172" w14:textId="43F19E8B" w:rsidR="0051709A" w:rsidRPr="004F08B9" w:rsidRDefault="00010043" w:rsidP="004F08B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F08B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11,918,111.54</w:t>
            </w:r>
          </w:p>
        </w:tc>
      </w:tr>
    </w:tbl>
    <w:p w14:paraId="5F769626" w14:textId="77777777" w:rsidR="0051709A" w:rsidRPr="009C7AC4" w:rsidRDefault="0051709A" w:rsidP="0051709A">
      <w:pPr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E189E21" w14:textId="77777777" w:rsidR="0029580A" w:rsidRPr="009C7AC4" w:rsidRDefault="0029580A" w:rsidP="0029580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9C7AC4">
        <w:rPr>
          <w:rFonts w:asciiTheme="majorBidi" w:eastAsia="Arial Unicode MS" w:hAnsiTheme="majorBidi"/>
          <w:sz w:val="32"/>
          <w:szCs w:val="32"/>
        </w:rPr>
        <w:t>.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73137BED" w14:textId="1C844B28" w:rsidR="00756DF6" w:rsidRPr="009C7AC4" w:rsidRDefault="00756DF6" w:rsidP="00650A3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</w:t>
      </w:r>
      <w:r w:rsidRPr="009C7AC4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>1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>2563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อยู่ระหว่างร้อยละ </w:t>
      </w:r>
      <w:r w:rsidR="0040073C"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3.85 </w:t>
      </w:r>
      <w:r w:rsidR="0040073C" w:rsidRPr="009C7AC4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ต่อปี</w:t>
      </w:r>
      <w:r w:rsidR="0040073C"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ถึง ร้อยละ</w:t>
      </w:r>
      <w:r w:rsidR="0040073C"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5.11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ต่อปี</w:t>
      </w:r>
    </w:p>
    <w:p w14:paraId="4D861E8B" w14:textId="724533E5" w:rsidR="00756DF6" w:rsidRDefault="00756DF6" w:rsidP="00650A3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>17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บริษัท</w:t>
      </w:r>
      <w:r w:rsidRPr="009C7AC4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</w:rPr>
        <w:t>16</w:t>
      </w:r>
      <w:r w:rsidRPr="009C7AC4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8413" w:type="dxa"/>
        <w:tblInd w:w="908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43"/>
        <w:gridCol w:w="1444"/>
        <w:gridCol w:w="134"/>
        <w:gridCol w:w="1590"/>
      </w:tblGrid>
      <w:tr w:rsidR="009C7AC4" w:rsidRPr="009C7AC4" w14:paraId="6CF7B328" w14:textId="77777777" w:rsidTr="0011284E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44A08" w14:textId="77777777" w:rsidR="0029580A" w:rsidRPr="009C7AC4" w:rsidRDefault="0029580A" w:rsidP="00650A38">
            <w:pPr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1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A58D531" w14:textId="1E7370F4" w:rsidR="0029580A" w:rsidRPr="009C7AC4" w:rsidRDefault="0029580A" w:rsidP="00650A38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1284E" w:rsidRPr="009C7AC4" w14:paraId="02D3AD94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0F71F" w14:textId="77777777" w:rsidR="0011284E" w:rsidRPr="009C7AC4" w:rsidRDefault="0011284E" w:rsidP="0011284E">
            <w:pPr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354830" w14:textId="678662F1" w:rsidR="0011284E" w:rsidRPr="009C7AC4" w:rsidRDefault="0011284E" w:rsidP="0011284E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061F30E2" w14:textId="77777777" w:rsidR="0011284E" w:rsidRPr="009C7AC4" w:rsidRDefault="0011284E" w:rsidP="0011284E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95AFE1F" w14:textId="5DC876DC" w:rsidR="0011284E" w:rsidRPr="009C7AC4" w:rsidRDefault="0011284E" w:rsidP="0011284E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F08B9">
              <w:rPr>
                <w:rFonts w:asciiTheme="majorBidi" w:eastAsia="Arial Unicode MS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284E" w:rsidRPr="009C7AC4" w14:paraId="02D771E4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B0BB" w14:textId="77777777" w:rsidR="0011284E" w:rsidRPr="00A44306" w:rsidRDefault="0011284E" w:rsidP="00A44306">
            <w:pPr>
              <w:spacing w:line="34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A4430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A69E9F" w14:textId="3EB52E05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46,107,222.99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201C70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5EFFD5C" w14:textId="247171E1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44,827,222.99</w:t>
            </w:r>
          </w:p>
        </w:tc>
      </w:tr>
      <w:tr w:rsidR="0011284E" w:rsidRPr="009C7AC4" w14:paraId="54490066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8E589" w14:textId="5D768A85" w:rsidR="0011284E" w:rsidRPr="00A44306" w:rsidRDefault="0011284E" w:rsidP="00A44306">
            <w:pPr>
              <w:tabs>
                <w:tab w:val="left" w:pos="276"/>
              </w:tabs>
              <w:spacing w:line="34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A44306" w:rsidRPr="00A4430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="00A44306">
              <w:rPr>
                <w:rFonts w:asciiTheme="majorBidi" w:eastAsia="Arial Unicode MS" w:hAnsiTheme="majorBidi" w:hint="cs"/>
                <w:sz w:val="26"/>
                <w:szCs w:val="26"/>
                <w:cs/>
              </w:rPr>
              <w:t xml:space="preserve">  </w:t>
            </w:r>
            <w:r w:rsidRPr="00A44306">
              <w:rPr>
                <w:rFonts w:asciiTheme="majorBidi" w:eastAsia="Arial Unicode MS" w:hAnsiTheme="majorBidi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07CA8AF9" w14:textId="02663F11" w:rsidR="0011284E" w:rsidRPr="009C7AC4" w:rsidRDefault="00A44306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(2,270,040.00)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42208B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14:paraId="03E71CD0" w14:textId="146B6105" w:rsidR="0011284E" w:rsidRPr="009C7AC4" w:rsidRDefault="0011284E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(990,040.00)</w:t>
            </w:r>
          </w:p>
        </w:tc>
      </w:tr>
      <w:tr w:rsidR="0011284E" w:rsidRPr="009C7AC4" w14:paraId="2BFE2A1B" w14:textId="77777777" w:rsidTr="00A44306">
        <w:tc>
          <w:tcPr>
            <w:tcW w:w="524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1310B" w14:textId="27ACF519" w:rsidR="0011284E" w:rsidRPr="00A44306" w:rsidRDefault="0011284E" w:rsidP="00A44306">
            <w:pPr>
              <w:tabs>
                <w:tab w:val="left" w:pos="285"/>
                <w:tab w:val="left" w:pos="427"/>
              </w:tabs>
              <w:spacing w:line="340" w:lineRule="exact"/>
              <w:ind w:left="170" w:right="-198" w:hanging="222"/>
              <w:contextualSpacing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</w:t>
            </w:r>
            <w:r w:rsidR="00A4430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สัญญาเช่า</w:t>
            </w:r>
            <w:r w:rsidRPr="00A44306">
              <w:rPr>
                <w:rFonts w:asciiTheme="majorBidi" w:eastAsia="Arial Unicode MS" w:hAnsiTheme="majorBidi" w:cstheme="majorBidi"/>
                <w:spacing w:val="-6"/>
                <w:sz w:val="26"/>
                <w:szCs w:val="26"/>
                <w:cs/>
              </w:rPr>
              <w:t>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5E33A7B" w14:textId="32ADDDA7" w:rsidR="0011284E" w:rsidRPr="009C7AC4" w:rsidRDefault="00A44306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(1,308,393.</w:t>
            </w:r>
            <w:r w:rsidR="00D21F97">
              <w:rPr>
                <w:rFonts w:asciiTheme="majorBidi" w:eastAsia="Arial Unicode MS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473F19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14:paraId="6D4C87AF" w14:textId="56F38F66" w:rsidR="0011284E" w:rsidRPr="009C7AC4" w:rsidRDefault="0011284E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/>
                <w:sz w:val="26"/>
                <w:szCs w:val="26"/>
              </w:rPr>
              <w:t>(1,308,393.00)</w:t>
            </w:r>
          </w:p>
        </w:tc>
      </w:tr>
      <w:tr w:rsidR="0011284E" w:rsidRPr="009C7AC4" w14:paraId="70F471C7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0614" w14:textId="77777777" w:rsidR="0011284E" w:rsidRPr="00A44306" w:rsidRDefault="0011284E" w:rsidP="00A44306">
            <w:pPr>
              <w:tabs>
                <w:tab w:val="left" w:pos="276"/>
              </w:tabs>
              <w:spacing w:line="34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D016E9" w14:textId="29C8DDC7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1,477,440.00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0BED32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8975714" w14:textId="7D3B24A2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1,477,440.00</w:t>
            </w:r>
          </w:p>
        </w:tc>
      </w:tr>
      <w:tr w:rsidR="0011284E" w:rsidRPr="009C7AC4" w14:paraId="6779E5FE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6CBDE57D" w14:textId="4296DCA6" w:rsidR="0011284E" w:rsidRPr="00A44306" w:rsidRDefault="0011284E" w:rsidP="00A44306">
            <w:pPr>
              <w:tabs>
                <w:tab w:val="left" w:pos="276"/>
              </w:tabs>
              <w:spacing w:line="34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A44306" w:rsidRPr="00A4430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4430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58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C19D289" w14:textId="4FCC8C97" w:rsidR="0011284E" w:rsidRPr="009C7AC4" w:rsidRDefault="00A44306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(12,804,149.99)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AEC1CA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C4D2B10" w14:textId="2920F765" w:rsidR="0011284E" w:rsidRPr="009C7AC4" w:rsidRDefault="0011284E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/>
                <w:sz w:val="26"/>
                <w:szCs w:val="26"/>
              </w:rPr>
              <w:t>(12,804,149.99)</w:t>
            </w:r>
          </w:p>
        </w:tc>
      </w:tr>
      <w:tr w:rsidR="0011284E" w:rsidRPr="009C7AC4" w14:paraId="22FA2DD0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4A7931BE" w14:textId="77777777" w:rsidR="0011284E" w:rsidRPr="009C7AC4" w:rsidRDefault="0011284E" w:rsidP="0011284E">
            <w:pPr>
              <w:tabs>
                <w:tab w:val="left" w:pos="276"/>
              </w:tabs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6761227" w14:textId="128B9DB4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31,202,080.00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A32AA0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0A70868" w14:textId="08B14973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31,202,080.00</w:t>
            </w:r>
          </w:p>
        </w:tc>
      </w:tr>
      <w:tr w:rsidR="0011284E" w:rsidRPr="009C7AC4" w14:paraId="154FB760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72BC4899" w14:textId="09DE6043" w:rsidR="0011284E" w:rsidRPr="009C7AC4" w:rsidRDefault="0011284E" w:rsidP="0011284E">
            <w:pPr>
              <w:tabs>
                <w:tab w:val="left" w:pos="276"/>
                <w:tab w:val="left" w:pos="321"/>
              </w:tabs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58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39F83A" w14:textId="3E6E87FD" w:rsidR="0011284E" w:rsidRPr="009C7AC4" w:rsidRDefault="00A44306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(13,736,425.04)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F494D3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FFE2EA1" w14:textId="79497FC5" w:rsidR="0011284E" w:rsidRPr="009C7AC4" w:rsidRDefault="0011284E" w:rsidP="0011284E">
            <w:pPr>
              <w:spacing w:line="340" w:lineRule="exact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/>
                <w:sz w:val="26"/>
                <w:szCs w:val="26"/>
              </w:rPr>
              <w:t>(13,736,425.04)</w:t>
            </w:r>
          </w:p>
        </w:tc>
      </w:tr>
      <w:tr w:rsidR="0011284E" w:rsidRPr="009C7AC4" w14:paraId="3D24EED7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A8C08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171AE48D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ab/>
            </w:r>
            <w:r w:rsidRPr="009C7AC4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9C7AC4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  <w:r w:rsidRPr="009C7AC4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 มาถือปฏิบัติ 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DBEC04C" w14:textId="3B0709F5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17,465,654.96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E423F7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044740D" w14:textId="1BC0453C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17,465,654.96</w:t>
            </w:r>
          </w:p>
        </w:tc>
      </w:tr>
      <w:tr w:rsidR="0011284E" w:rsidRPr="009C7AC4" w14:paraId="29E872F9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B78F5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08C3A75" w14:textId="4D21D30E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12,021,113.61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AB39C0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9D34AC7" w14:textId="7D55263C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4,879,071.94</w:t>
            </w:r>
          </w:p>
        </w:tc>
      </w:tr>
      <w:tr w:rsidR="0011284E" w:rsidRPr="009C7AC4" w14:paraId="6179F9D7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F7EE7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044E33" w14:textId="57E9064E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29,486,768.57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3900CD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AE07F22" w14:textId="26937086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22,344,726.90</w:t>
            </w:r>
          </w:p>
        </w:tc>
      </w:tr>
      <w:tr w:rsidR="0011284E" w:rsidRPr="009C7AC4" w14:paraId="61722A84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99AE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A7E6342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B2938D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36D34105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1284E" w:rsidRPr="009C7AC4" w14:paraId="5FFEE174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5F1A7" w14:textId="77777777" w:rsidR="0011284E" w:rsidRPr="009C7AC4" w:rsidRDefault="0011284E" w:rsidP="0011284E">
            <w:pPr>
              <w:spacing w:line="340" w:lineRule="exact"/>
              <w:ind w:left="170" w:hanging="222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71A47C7D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48CC1C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14:paraId="59CB1C05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1284E" w:rsidRPr="009C7AC4" w14:paraId="41C347D3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BFFB9" w14:textId="77777777" w:rsidR="0011284E" w:rsidRPr="009C7AC4" w:rsidRDefault="0011284E" w:rsidP="0011284E">
            <w:pPr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2E3B37" w14:textId="0DE30313" w:rsidR="0011284E" w:rsidRPr="009C7AC4" w:rsidRDefault="00452EE3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5,149,844.92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2931B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4F262C0" w14:textId="3C616461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2,224,804.01</w:t>
            </w:r>
          </w:p>
        </w:tc>
      </w:tr>
      <w:tr w:rsidR="0011284E" w:rsidRPr="009C7AC4" w14:paraId="43313BEA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74EF4" w14:textId="77777777" w:rsidR="0011284E" w:rsidRPr="009C7AC4" w:rsidRDefault="0011284E" w:rsidP="0011284E">
            <w:pPr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8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8CD6A8" w14:textId="3E300AC2" w:rsidR="0011284E" w:rsidRPr="009C7AC4" w:rsidRDefault="00452EE3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24,336,923.65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13DA27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EA4CBF4" w14:textId="3F7F1D9B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20,119,922.89</w:t>
            </w:r>
          </w:p>
        </w:tc>
      </w:tr>
      <w:tr w:rsidR="0011284E" w:rsidRPr="009C7AC4" w14:paraId="31D4D23B" w14:textId="77777777" w:rsidTr="00A44306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4459E" w14:textId="77777777" w:rsidR="0011284E" w:rsidRPr="009C7AC4" w:rsidRDefault="0011284E" w:rsidP="0011284E">
            <w:pPr>
              <w:spacing w:line="340" w:lineRule="exact"/>
              <w:ind w:left="170" w:hanging="170"/>
              <w:contextualSpacing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7F8E6C" w14:textId="1B78F1BB" w:rsidR="0011284E" w:rsidRPr="009C7AC4" w:rsidRDefault="00A44306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29,486,768.57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879EC7" w14:textId="77777777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9E2EE18" w14:textId="5DFB60F0" w:rsidR="0011284E" w:rsidRPr="009C7AC4" w:rsidRDefault="0011284E" w:rsidP="0011284E">
            <w:pPr>
              <w:spacing w:line="34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26"/>
                <w:szCs w:val="26"/>
              </w:rPr>
              <w:t>22,344,726.90</w:t>
            </w:r>
          </w:p>
        </w:tc>
      </w:tr>
    </w:tbl>
    <w:p w14:paraId="4C91EE29" w14:textId="77777777" w:rsidR="0029580A" w:rsidRPr="009C7AC4" w:rsidRDefault="0029580A" w:rsidP="00930EE3">
      <w:pPr>
        <w:spacing w:line="2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56A74BD" w14:textId="77777777" w:rsidR="0029580A" w:rsidRPr="009C7AC4" w:rsidRDefault="0029580A" w:rsidP="00930EE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 ณ วันที่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9C7AC4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9C7AC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9C7AC4">
        <w:rPr>
          <w:rFonts w:asciiTheme="majorBidi" w:eastAsia="Arial Unicode MS" w:hAnsiTheme="majorBidi" w:cstheme="majorBidi"/>
          <w:sz w:val="32"/>
          <w:szCs w:val="32"/>
        </w:rPr>
        <w:t>3</w:t>
      </w:r>
      <w:r w:rsidRPr="009C7AC4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Pr="009C7AC4">
        <w:rPr>
          <w:rFonts w:asciiTheme="majorBidi" w:eastAsia="Arial Unicode MS" w:hAnsiTheme="majorBidi" w:cstheme="majorBidi" w:hint="cs"/>
          <w:sz w:val="32"/>
          <w:szCs w:val="32"/>
          <w:cs/>
        </w:rPr>
        <w:t>สรุป</w:t>
      </w:r>
      <w:r w:rsidRPr="009C7AC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91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28"/>
      </w:tblGrid>
      <w:tr w:rsidR="009C7AC4" w:rsidRPr="009C7AC4" w14:paraId="73686345" w14:textId="77777777" w:rsidTr="0029580A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D21F8" w14:textId="77777777" w:rsidR="0029580A" w:rsidRPr="009C7AC4" w:rsidRDefault="0029580A" w:rsidP="00930EE3">
            <w:pPr>
              <w:spacing w:line="32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2DD007D" w14:textId="23BB82D3" w:rsidR="0029580A" w:rsidRPr="009C7AC4" w:rsidRDefault="0029580A" w:rsidP="00930EE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C7AC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9C7AC4" w:rsidRPr="009C7AC4" w14:paraId="2E22C143" w14:textId="77777777" w:rsidTr="0029580A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54030" w14:textId="77777777" w:rsidR="0029580A" w:rsidRPr="009C7AC4" w:rsidRDefault="0029580A" w:rsidP="00930EE3">
            <w:pPr>
              <w:spacing w:line="32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26C2E0D" w14:textId="77777777" w:rsidR="0029580A" w:rsidRPr="009C7AC4" w:rsidRDefault="0029580A" w:rsidP="00930EE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C7AC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/</w:t>
            </w:r>
          </w:p>
          <w:p w14:paraId="3B2FA6E7" w14:textId="77777777" w:rsidR="0029580A" w:rsidRPr="009C7AC4" w:rsidRDefault="0029580A" w:rsidP="00930EE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AC4" w:rsidRPr="009C7AC4" w14:paraId="385DDC39" w14:textId="77777777" w:rsidTr="0029580A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CFCE9" w14:textId="77777777" w:rsidR="0029580A" w:rsidRPr="009C7AC4" w:rsidRDefault="0029580A" w:rsidP="00930EE3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92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5F3AC1" w14:textId="6A0FF901" w:rsidR="0029580A" w:rsidRPr="009C7AC4" w:rsidRDefault="0040073C" w:rsidP="00930E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AC4">
              <w:rPr>
                <w:rFonts w:asciiTheme="majorBidi" w:eastAsia="Arial Unicode MS" w:hAnsiTheme="majorBidi"/>
                <w:sz w:val="30"/>
                <w:szCs w:val="30"/>
              </w:rPr>
              <w:t>15,462,704.28</w:t>
            </w:r>
          </w:p>
        </w:tc>
      </w:tr>
      <w:tr w:rsidR="009C7AC4" w:rsidRPr="009C7AC4" w14:paraId="6AD2EEEC" w14:textId="77777777" w:rsidTr="0029580A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655F2" w14:textId="77777777" w:rsidR="0029580A" w:rsidRPr="009C7AC4" w:rsidRDefault="0029580A" w:rsidP="00930EE3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0ABD338" w14:textId="107D5B36" w:rsidR="0029580A" w:rsidRPr="009C7AC4" w:rsidRDefault="0040073C" w:rsidP="00930E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</w:rPr>
              <w:t>2,002,950.68</w:t>
            </w:r>
          </w:p>
        </w:tc>
      </w:tr>
      <w:tr w:rsidR="0029580A" w:rsidRPr="009C7AC4" w14:paraId="75D627E0" w14:textId="77777777" w:rsidTr="0029580A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</w:tcPr>
          <w:p w14:paraId="3924BCEF" w14:textId="77777777" w:rsidR="0029580A" w:rsidRPr="009C7AC4" w:rsidRDefault="0029580A" w:rsidP="00930EE3">
            <w:pPr>
              <w:tabs>
                <w:tab w:val="left" w:pos="276"/>
                <w:tab w:val="left" w:pos="321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170F790" w14:textId="7CAA44E0" w:rsidR="0029580A" w:rsidRPr="009C7AC4" w:rsidRDefault="0040073C" w:rsidP="00930E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AC4">
              <w:rPr>
                <w:rFonts w:asciiTheme="majorBidi" w:eastAsia="Arial Unicode MS" w:hAnsiTheme="majorBidi" w:cstheme="majorBidi"/>
                <w:sz w:val="30"/>
                <w:szCs w:val="30"/>
              </w:rPr>
              <w:t>17,465,654.96</w:t>
            </w:r>
          </w:p>
        </w:tc>
      </w:tr>
    </w:tbl>
    <w:p w14:paraId="33C4B10A" w14:textId="77777777" w:rsidR="0029580A" w:rsidRPr="009C7AC4" w:rsidRDefault="0029580A" w:rsidP="00930EE3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56AC55C6" w14:textId="7A2327F0" w:rsidR="00442DE0" w:rsidRPr="009C7AC4" w:rsidRDefault="00E929FE" w:rsidP="00930EE3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2DE0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442DE0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14:paraId="2C637349" w14:textId="6A1C57BE" w:rsidR="00F23566" w:rsidRDefault="00F23566" w:rsidP="00930EE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="002D4D15" w:rsidRPr="009C7AC4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9C7AC4">
        <w:rPr>
          <w:rFonts w:asciiTheme="majorBidi" w:hAnsiTheme="majorBidi"/>
          <w:sz w:val="32"/>
          <w:szCs w:val="32"/>
          <w:cs/>
        </w:rPr>
        <w:t>ควบคุม</w:t>
      </w:r>
      <w:r w:rsidR="002D4D15" w:rsidRPr="009C7AC4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9C7AC4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7E4A6FA3" w14:textId="77777777" w:rsidR="00F23566" w:rsidRPr="009C7AC4" w:rsidRDefault="00F23566" w:rsidP="00930EE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="002D4D15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9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34"/>
        <w:gridCol w:w="2957"/>
        <w:gridCol w:w="134"/>
        <w:gridCol w:w="1992"/>
      </w:tblGrid>
      <w:tr w:rsidR="009C7AC4" w:rsidRPr="009C7AC4" w14:paraId="6E150881" w14:textId="77777777" w:rsidTr="00860413">
        <w:tc>
          <w:tcPr>
            <w:tcW w:w="3175" w:type="dxa"/>
            <w:tcBorders>
              <w:bottom w:val="single" w:sz="6" w:space="0" w:color="auto"/>
            </w:tcBorders>
          </w:tcPr>
          <w:p w14:paraId="08A9C24B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FB0BC8" w:rsidRPr="009C7AC4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FB0BC8" w:rsidRPr="009C7AC4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4" w:type="dxa"/>
          </w:tcPr>
          <w:p w14:paraId="738F774F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tcBorders>
              <w:bottom w:val="single" w:sz="6" w:space="0" w:color="auto"/>
            </w:tcBorders>
          </w:tcPr>
          <w:p w14:paraId="61E0F727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0E766AEA" w14:textId="77777777" w:rsidR="00CF1772" w:rsidRPr="009C7AC4" w:rsidRDefault="00CF1772" w:rsidP="00650A38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6FF03B04" w14:textId="77777777" w:rsidR="00CF1772" w:rsidRPr="009C7AC4" w:rsidRDefault="00FB0BC8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CF1772" w:rsidRPr="009C7AC4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</w:tr>
      <w:tr w:rsidR="009C7AC4" w:rsidRPr="009C7AC4" w14:paraId="3B0EFA9F" w14:textId="77777777" w:rsidTr="00860413">
        <w:tc>
          <w:tcPr>
            <w:tcW w:w="3175" w:type="dxa"/>
            <w:tcBorders>
              <w:top w:val="single" w:sz="6" w:space="0" w:color="auto"/>
            </w:tcBorders>
            <w:vAlign w:val="center"/>
          </w:tcPr>
          <w:p w14:paraId="37F4270A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2C8A6CF2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tcBorders>
              <w:top w:val="single" w:sz="6" w:space="0" w:color="auto"/>
            </w:tcBorders>
            <w:vAlign w:val="center"/>
          </w:tcPr>
          <w:p w14:paraId="5582503C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034D0337" w14:textId="77777777" w:rsidR="00CF1772" w:rsidRPr="009C7AC4" w:rsidRDefault="00CF1772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3C80FA4C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C7AC4" w:rsidRPr="009C7AC4" w14:paraId="01B18BD2" w14:textId="77777777" w:rsidTr="00860413">
        <w:tc>
          <w:tcPr>
            <w:tcW w:w="3175" w:type="dxa"/>
          </w:tcPr>
          <w:p w14:paraId="48B17B68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9C7AC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vAlign w:val="center"/>
          </w:tcPr>
          <w:p w14:paraId="5BD80FDC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14:paraId="0AE544EA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เป็นตัวแทนจำหน่ายและให้บริการ </w:t>
            </w:r>
            <w:r w:rsidR="00F40FA1" w:rsidRPr="009C7AC4">
              <w:rPr>
                <w:rFonts w:ascii="Angsana New" w:hAnsi="Angsana New" w:hint="cs"/>
                <w:sz w:val="26"/>
                <w:szCs w:val="26"/>
                <w:cs/>
              </w:rPr>
              <w:t>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18917E41" w14:textId="77777777" w:rsidR="00CF1772" w:rsidRPr="009C7AC4" w:rsidRDefault="00CF1772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0A554C3" w14:textId="77777777" w:rsidR="00CF1772" w:rsidRPr="009C7AC4" w:rsidRDefault="00CF1772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C7AC4" w:rsidRPr="009C7AC4" w14:paraId="4EC17717" w14:textId="77777777" w:rsidTr="00860413">
        <w:tc>
          <w:tcPr>
            <w:tcW w:w="3175" w:type="dxa"/>
            <w:vAlign w:val="bottom"/>
          </w:tcPr>
          <w:p w14:paraId="134D95A3" w14:textId="77777777" w:rsidR="00E561B9" w:rsidRPr="009C7AC4" w:rsidRDefault="00E561B9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pacing w:val="-4"/>
                <w:sz w:val="26"/>
                <w:szCs w:val="26"/>
              </w:rPr>
              <w:t xml:space="preserve">Vina </w:t>
            </w:r>
            <w:r w:rsidR="001B16EE" w:rsidRPr="009C7AC4">
              <w:rPr>
                <w:rFonts w:ascii="Angsana New" w:hAnsi="Angsana New"/>
                <w:spacing w:val="-4"/>
                <w:sz w:val="26"/>
                <w:szCs w:val="26"/>
              </w:rPr>
              <w:t>Solar Techology</w:t>
            </w:r>
            <w:r w:rsidRPr="009C7AC4">
              <w:rPr>
                <w:rFonts w:ascii="Angsana New" w:hAnsi="Angsana New"/>
                <w:spacing w:val="-4"/>
                <w:sz w:val="26"/>
                <w:szCs w:val="26"/>
              </w:rPr>
              <w:t xml:space="preserve">. </w:t>
            </w:r>
            <w:r w:rsidR="001B16EE" w:rsidRPr="009C7AC4">
              <w:rPr>
                <w:rFonts w:ascii="Angsana New" w:hAnsi="Angsana New"/>
                <w:spacing w:val="-4"/>
                <w:sz w:val="26"/>
                <w:szCs w:val="26"/>
              </w:rPr>
              <w:t>Co., Ltd.</w:t>
            </w:r>
            <w:r w:rsidRPr="009C7AC4">
              <w:rPr>
                <w:rFonts w:ascii="Angsana New" w:hAnsi="Angsana New"/>
                <w:spacing w:val="-4"/>
                <w:sz w:val="26"/>
                <w:szCs w:val="26"/>
              </w:rPr>
              <w:t xml:space="preserve"> (Vietam)</w:t>
            </w:r>
          </w:p>
        </w:tc>
        <w:tc>
          <w:tcPr>
            <w:tcW w:w="134" w:type="dxa"/>
            <w:vAlign w:val="bottom"/>
          </w:tcPr>
          <w:p w14:paraId="22725759" w14:textId="77777777" w:rsidR="00E561B9" w:rsidRPr="009C7AC4" w:rsidRDefault="00E561B9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bottom"/>
          </w:tcPr>
          <w:p w14:paraId="178DC69A" w14:textId="77777777" w:rsidR="00E561B9" w:rsidRPr="009C7AC4" w:rsidRDefault="00E561B9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14:paraId="3508D08C" w14:textId="77777777" w:rsidR="00E561B9" w:rsidRPr="009C7AC4" w:rsidRDefault="00E561B9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E355317" w14:textId="77777777" w:rsidR="00E561B9" w:rsidRPr="009C7AC4" w:rsidRDefault="004A4CBA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9C7AC4" w:rsidRPr="009C7AC4" w14:paraId="3ECD405D" w14:textId="77777777" w:rsidTr="00860413">
        <w:tc>
          <w:tcPr>
            <w:tcW w:w="3175" w:type="dxa"/>
          </w:tcPr>
          <w:p w14:paraId="6F02901C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9C7AC4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34" w:type="dxa"/>
            <w:vAlign w:val="bottom"/>
          </w:tcPr>
          <w:p w14:paraId="505F6B72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14:paraId="77A9D631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98B1794" w14:textId="77777777" w:rsidR="00F40FA1" w:rsidRPr="009C7AC4" w:rsidRDefault="00F40FA1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8145351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9C7AC4" w:rsidRPr="009C7AC4" w14:paraId="5ED8D29E" w14:textId="77777777" w:rsidTr="00860413">
        <w:tc>
          <w:tcPr>
            <w:tcW w:w="3175" w:type="dxa"/>
            <w:vAlign w:val="center"/>
          </w:tcPr>
          <w:p w14:paraId="632B0607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34" w:type="dxa"/>
            <w:vAlign w:val="center"/>
          </w:tcPr>
          <w:p w14:paraId="04931702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14:paraId="19E660C0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 xml:space="preserve">                               -</w:t>
            </w:r>
          </w:p>
        </w:tc>
        <w:tc>
          <w:tcPr>
            <w:tcW w:w="134" w:type="dxa"/>
            <w:vAlign w:val="center"/>
          </w:tcPr>
          <w:p w14:paraId="361A61FE" w14:textId="77777777" w:rsidR="00F40FA1" w:rsidRPr="009C7AC4" w:rsidRDefault="00F40FA1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D2E289D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F40FA1" w:rsidRPr="009C7AC4" w14:paraId="5D84D83F" w14:textId="77777777" w:rsidTr="00860413">
        <w:tc>
          <w:tcPr>
            <w:tcW w:w="3175" w:type="dxa"/>
            <w:vAlign w:val="center"/>
          </w:tcPr>
          <w:p w14:paraId="3F14F175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34" w:type="dxa"/>
            <w:vAlign w:val="center"/>
          </w:tcPr>
          <w:p w14:paraId="217FEB39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14:paraId="436FBBC1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 xml:space="preserve">                               -</w:t>
            </w:r>
          </w:p>
        </w:tc>
        <w:tc>
          <w:tcPr>
            <w:tcW w:w="134" w:type="dxa"/>
            <w:vAlign w:val="center"/>
          </w:tcPr>
          <w:p w14:paraId="3082B0FB" w14:textId="77777777" w:rsidR="00F40FA1" w:rsidRPr="009C7AC4" w:rsidRDefault="00F40FA1" w:rsidP="00650A38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0CC6D2B" w14:textId="77777777" w:rsidR="00F40FA1" w:rsidRPr="009C7AC4" w:rsidRDefault="00F40FA1" w:rsidP="00650A38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4C68C99E" w14:textId="77777777" w:rsidR="00595388" w:rsidRPr="009C7AC4" w:rsidRDefault="00595388" w:rsidP="00650A38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B0B9F58" w14:textId="77777777" w:rsidR="00F23566" w:rsidRPr="009C7AC4" w:rsidRDefault="00874A7D" w:rsidP="00650A38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3969"/>
      </w:tblGrid>
      <w:tr w:rsidR="009C7AC4" w:rsidRPr="009C7AC4" w14:paraId="10CB487D" w14:textId="77777777" w:rsidTr="001B16EE">
        <w:tc>
          <w:tcPr>
            <w:tcW w:w="4252" w:type="dxa"/>
            <w:tcBorders>
              <w:bottom w:val="single" w:sz="6" w:space="0" w:color="auto"/>
            </w:tcBorders>
          </w:tcPr>
          <w:p w14:paraId="37ECD0DB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7AC4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13152BF7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2E44645E" w14:textId="77777777" w:rsidR="00874A7D" w:rsidRPr="009C7AC4" w:rsidRDefault="00874A7D" w:rsidP="00930EE3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7AC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C7AC4" w:rsidRPr="009C7AC4" w14:paraId="62741563" w14:textId="77777777" w:rsidTr="001B16EE">
        <w:tc>
          <w:tcPr>
            <w:tcW w:w="4252" w:type="dxa"/>
            <w:tcBorders>
              <w:top w:val="single" w:sz="6" w:space="0" w:color="auto"/>
            </w:tcBorders>
          </w:tcPr>
          <w:p w14:paraId="61A88AD2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9C7A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19E288F6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AD03B6" w14:textId="77777777" w:rsidR="00874A7D" w:rsidRPr="009C7AC4" w:rsidRDefault="00874A7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9C7AC4" w:rsidRPr="009C7AC4" w14:paraId="7AF8DA67" w14:textId="77777777" w:rsidTr="001B16EE">
        <w:tc>
          <w:tcPr>
            <w:tcW w:w="4252" w:type="dxa"/>
          </w:tcPr>
          <w:p w14:paraId="1A65609E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9C7A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3E384538" w14:textId="77777777" w:rsidR="00874A7D" w:rsidRPr="009C7AC4" w:rsidRDefault="00874A7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FC45B8D" w14:textId="77777777" w:rsidR="00874A7D" w:rsidRPr="009C7AC4" w:rsidRDefault="00874A7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C7AC4" w:rsidRPr="009C7AC4" w14:paraId="44163160" w14:textId="77777777" w:rsidTr="001B16EE">
        <w:tc>
          <w:tcPr>
            <w:tcW w:w="4252" w:type="dxa"/>
          </w:tcPr>
          <w:p w14:paraId="28B86DBA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9C7A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9C7A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46565050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53DB6F" w14:textId="77777777" w:rsidR="00C24DDD" w:rsidRPr="009C7AC4" w:rsidRDefault="00C24DD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C7AC4" w:rsidRPr="009C7AC4" w14:paraId="45795D5E" w14:textId="77777777" w:rsidTr="009D06CB">
        <w:tc>
          <w:tcPr>
            <w:tcW w:w="4252" w:type="dxa"/>
          </w:tcPr>
          <w:p w14:paraId="32A0B2B7" w14:textId="290F82C0" w:rsidR="009D06CB" w:rsidRPr="009C7AC4" w:rsidRDefault="009D06CB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59F4F03E" w14:textId="77777777" w:rsidR="009D06CB" w:rsidRPr="009C7AC4" w:rsidRDefault="009D06CB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B16B98" w14:textId="77777777" w:rsidR="009D06CB" w:rsidRPr="009C7AC4" w:rsidRDefault="009D06CB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C7AC4" w:rsidRPr="009C7AC4" w14:paraId="36CAB061" w14:textId="77777777" w:rsidTr="001B16EE">
        <w:tc>
          <w:tcPr>
            <w:tcW w:w="4252" w:type="dxa"/>
          </w:tcPr>
          <w:p w14:paraId="22711A0D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680126F5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F4074BA" w14:textId="77777777" w:rsidR="00C24DDD" w:rsidRPr="009C7AC4" w:rsidRDefault="00C24DD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9C7AC4" w:rsidRPr="009C7AC4" w14:paraId="250EB3BB" w14:textId="77777777" w:rsidTr="001B16EE">
        <w:tc>
          <w:tcPr>
            <w:tcW w:w="4252" w:type="dxa"/>
          </w:tcPr>
          <w:p w14:paraId="18DD448B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B9B5106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804CCB" w14:textId="77777777" w:rsidR="00C24DDD" w:rsidRPr="009C7AC4" w:rsidRDefault="00C24DD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9C7AC4" w:rsidRPr="009C7AC4" w14:paraId="137AF656" w14:textId="77777777" w:rsidTr="001B16EE">
        <w:tc>
          <w:tcPr>
            <w:tcW w:w="4252" w:type="dxa"/>
          </w:tcPr>
          <w:p w14:paraId="4011D850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07A44491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3E71770" w14:textId="77777777" w:rsidR="00C24DDD" w:rsidRPr="009C7AC4" w:rsidRDefault="00C24DD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24DDD" w:rsidRPr="009C7AC4" w14:paraId="23D0B75D" w14:textId="77777777" w:rsidTr="001B16EE">
        <w:tc>
          <w:tcPr>
            <w:tcW w:w="4252" w:type="dxa"/>
          </w:tcPr>
          <w:p w14:paraId="6F490221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5EE3915D" w14:textId="77777777" w:rsidR="00C24DDD" w:rsidRPr="009C7AC4" w:rsidRDefault="00C24DDD" w:rsidP="00930EE3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B4C93D8" w14:textId="77777777" w:rsidR="00C24DDD" w:rsidRPr="009C7AC4" w:rsidRDefault="00C24DDD" w:rsidP="00930EE3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7AC4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29B15091" w14:textId="173C0BCF" w:rsidR="00930EE3" w:rsidRDefault="00930EE3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DB20D" w14:textId="77777777" w:rsidR="00421773" w:rsidRDefault="00421773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7ABBCE" w14:textId="3AB415B3" w:rsidR="007C0BF1" w:rsidRPr="009C7AC4" w:rsidRDefault="007C0BF1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</w:t>
      </w:r>
      <w:r w:rsidR="00E81762" w:rsidRPr="009C7AC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E81762" w:rsidRPr="009C7AC4">
        <w:rPr>
          <w:rFonts w:asciiTheme="majorBidi" w:hAnsiTheme="majorBidi"/>
          <w:sz w:val="32"/>
          <w:szCs w:val="32"/>
        </w:rPr>
        <w:t xml:space="preserve"> 31</w:t>
      </w:r>
      <w:r w:rsidR="00E81762" w:rsidRPr="009C7AC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01F57" w:rsidRPr="009C7AC4">
        <w:rPr>
          <w:rFonts w:asciiTheme="majorBidi" w:hAnsiTheme="majorBidi"/>
          <w:sz w:val="32"/>
          <w:szCs w:val="32"/>
        </w:rPr>
        <w:t>256</w:t>
      </w:r>
      <w:r w:rsidR="005F728C" w:rsidRPr="009C7AC4">
        <w:rPr>
          <w:rFonts w:asciiTheme="majorBidi" w:hAnsiTheme="majorBidi" w:hint="cs"/>
          <w:sz w:val="32"/>
          <w:szCs w:val="32"/>
        </w:rPr>
        <w:t>3</w:t>
      </w:r>
      <w:r w:rsidR="00E81762"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398E" w:rsidRPr="009C7AC4">
        <w:rPr>
          <w:rFonts w:asciiTheme="majorBidi" w:hAnsiTheme="majorBidi" w:cstheme="majorBidi"/>
          <w:sz w:val="32"/>
          <w:szCs w:val="32"/>
        </w:rPr>
        <w:t>256</w:t>
      </w:r>
      <w:r w:rsidR="00A65C2A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7"/>
        <w:gridCol w:w="134"/>
        <w:gridCol w:w="1247"/>
        <w:gridCol w:w="140"/>
        <w:gridCol w:w="1247"/>
        <w:gridCol w:w="134"/>
        <w:gridCol w:w="1243"/>
      </w:tblGrid>
      <w:tr w:rsidR="009C7AC4" w:rsidRPr="00452EE3" w14:paraId="59695A1C" w14:textId="77777777" w:rsidTr="001B16EE">
        <w:tc>
          <w:tcPr>
            <w:tcW w:w="3005" w:type="dxa"/>
          </w:tcPr>
          <w:p w14:paraId="2A83A13C" w14:textId="77777777" w:rsidR="00AC7BBD" w:rsidRPr="00452EE3" w:rsidRDefault="00AC7BBD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16CD34A5" w14:textId="77777777" w:rsidR="00AC7BBD" w:rsidRPr="00452EE3" w:rsidRDefault="00AC7BBD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C7AC4" w:rsidRPr="00452EE3" w14:paraId="4BB73A49" w14:textId="77777777" w:rsidTr="001B16EE">
        <w:tc>
          <w:tcPr>
            <w:tcW w:w="3005" w:type="dxa"/>
          </w:tcPr>
          <w:p w14:paraId="39B2B88B" w14:textId="77777777" w:rsidR="00AC7BBD" w:rsidRPr="00452EE3" w:rsidRDefault="00AC7BBD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85E7435" w14:textId="77777777" w:rsidR="00AC7BBD" w:rsidRPr="00452EE3" w:rsidRDefault="00AC7BBD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A9CC235" w14:textId="77777777" w:rsidR="00AC7BBD" w:rsidRPr="00452EE3" w:rsidRDefault="00AC7BBD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36ADB" w14:textId="77777777" w:rsidR="00AC7BBD" w:rsidRPr="00452EE3" w:rsidRDefault="00AC7BBD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AC4" w:rsidRPr="00452EE3" w14:paraId="17D699F5" w14:textId="77777777" w:rsidTr="001B16EE">
        <w:tc>
          <w:tcPr>
            <w:tcW w:w="3005" w:type="dxa"/>
          </w:tcPr>
          <w:p w14:paraId="4F43DD8F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9978505" w14:textId="0B76ABAD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5F728C"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D71B5C" w14:textId="77777777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B416CB8" w14:textId="6657F8CB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5F728C"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67F48F94" w14:textId="77777777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51E92" w14:textId="40FFF314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5F728C"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E29FE8" w14:textId="77777777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1D4B17" w14:textId="16F25725" w:rsidR="00701F57" w:rsidRPr="00452EE3" w:rsidRDefault="00701F57" w:rsidP="0098003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5F728C" w:rsidRPr="00452EE3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</w:tr>
      <w:tr w:rsidR="009C7AC4" w:rsidRPr="00452EE3" w14:paraId="52C2CE0B" w14:textId="77777777" w:rsidTr="001B16EE">
        <w:tc>
          <w:tcPr>
            <w:tcW w:w="3005" w:type="dxa"/>
          </w:tcPr>
          <w:p w14:paraId="1EDD155C" w14:textId="77777777" w:rsidR="00701F57" w:rsidRPr="00246EE9" w:rsidRDefault="00701F57" w:rsidP="0098003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E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22893D98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0CBB87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3182CC36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1E106DE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0D11E8F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18E185C" w14:textId="77777777" w:rsidR="00701F57" w:rsidRPr="00452EE3" w:rsidRDefault="00701F57" w:rsidP="00980033">
            <w:pPr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3496C0C" w14:textId="77777777" w:rsidR="00701F57" w:rsidRPr="00452EE3" w:rsidRDefault="00701F57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59131390" w14:textId="77777777" w:rsidTr="001B16EE">
        <w:tc>
          <w:tcPr>
            <w:tcW w:w="3005" w:type="dxa"/>
          </w:tcPr>
          <w:p w14:paraId="166752FE" w14:textId="1A761961" w:rsidR="005F728C" w:rsidRPr="00452EE3" w:rsidRDefault="009D06CB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247" w:type="dxa"/>
            <w:vAlign w:val="bottom"/>
          </w:tcPr>
          <w:p w14:paraId="14E78955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8C380E" w14:textId="77777777" w:rsidR="005F728C" w:rsidRPr="00452EE3" w:rsidRDefault="005F728C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B4F3113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81A8463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C55A5AD" w14:textId="1A87CABB" w:rsidR="005F728C" w:rsidRPr="00452EE3" w:rsidRDefault="009D06CB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30,146,941.53</w:t>
            </w:r>
          </w:p>
        </w:tc>
        <w:tc>
          <w:tcPr>
            <w:tcW w:w="134" w:type="dxa"/>
            <w:vAlign w:val="bottom"/>
          </w:tcPr>
          <w:p w14:paraId="2CC1C447" w14:textId="77777777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09396F6" w14:textId="604781BE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15,841,926.99</w:t>
            </w:r>
          </w:p>
        </w:tc>
      </w:tr>
      <w:tr w:rsidR="009C7AC4" w:rsidRPr="00452EE3" w14:paraId="2D9F05F8" w14:textId="77777777" w:rsidTr="001B16EE">
        <w:tc>
          <w:tcPr>
            <w:tcW w:w="3005" w:type="dxa"/>
          </w:tcPr>
          <w:p w14:paraId="4BE25DFE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463CBB94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F50298" w14:textId="77777777" w:rsidR="005F728C" w:rsidRPr="00452EE3" w:rsidRDefault="005F728C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C71554A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2E1CA15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124511" w14:textId="166BBBB0" w:rsidR="005F728C" w:rsidRPr="00452EE3" w:rsidRDefault="009D06CB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370,000.00</w:t>
            </w:r>
          </w:p>
        </w:tc>
        <w:tc>
          <w:tcPr>
            <w:tcW w:w="134" w:type="dxa"/>
            <w:vAlign w:val="bottom"/>
          </w:tcPr>
          <w:p w14:paraId="06F09B49" w14:textId="77777777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781E79B" w14:textId="3F2DC6E5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513,589.14</w:t>
            </w:r>
          </w:p>
        </w:tc>
      </w:tr>
      <w:tr w:rsidR="009C7AC4" w:rsidRPr="00452EE3" w14:paraId="6483297E" w14:textId="77777777" w:rsidTr="001B16EE">
        <w:tc>
          <w:tcPr>
            <w:tcW w:w="3005" w:type="dxa"/>
          </w:tcPr>
          <w:p w14:paraId="48B4BAB5" w14:textId="7A39C35F" w:rsidR="005F728C" w:rsidRPr="00452EE3" w:rsidRDefault="009D06CB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vAlign w:val="bottom"/>
          </w:tcPr>
          <w:p w14:paraId="586B93C2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21069CC" w14:textId="77777777" w:rsidR="005F728C" w:rsidRPr="00452EE3" w:rsidRDefault="005F728C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3AB7754D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B1BDBAC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6C72103" w14:textId="788A6A15" w:rsidR="005F728C" w:rsidRPr="00452EE3" w:rsidRDefault="009D06CB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10,172,650.69</w:t>
            </w:r>
          </w:p>
        </w:tc>
        <w:tc>
          <w:tcPr>
            <w:tcW w:w="134" w:type="dxa"/>
            <w:vAlign w:val="bottom"/>
          </w:tcPr>
          <w:p w14:paraId="004A4D88" w14:textId="77777777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3D8CFAED" w14:textId="19D6CEEB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6,737,104.77</w:t>
            </w:r>
          </w:p>
        </w:tc>
      </w:tr>
      <w:tr w:rsidR="009C7AC4" w:rsidRPr="00452EE3" w14:paraId="420F4F0D" w14:textId="77777777" w:rsidTr="001B16EE">
        <w:tc>
          <w:tcPr>
            <w:tcW w:w="3005" w:type="dxa"/>
          </w:tcPr>
          <w:p w14:paraId="16DBB55F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14:paraId="05C9B4E3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62D24DC" w14:textId="77777777" w:rsidR="005F728C" w:rsidRPr="00452EE3" w:rsidRDefault="005F728C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CEBCED6" w14:textId="77777777" w:rsidR="005F728C" w:rsidRPr="00452EE3" w:rsidRDefault="005F728C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6D6AA315" w14:textId="77777777" w:rsidR="005F728C" w:rsidRPr="00452EE3" w:rsidRDefault="005F728C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EFF5770" w14:textId="55D70C97" w:rsidR="005F728C" w:rsidRPr="00452EE3" w:rsidRDefault="009D06CB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3,160,400.00</w:t>
            </w:r>
          </w:p>
        </w:tc>
        <w:tc>
          <w:tcPr>
            <w:tcW w:w="134" w:type="dxa"/>
            <w:vAlign w:val="bottom"/>
          </w:tcPr>
          <w:p w14:paraId="14CA3271" w14:textId="77777777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BFDC8DB" w14:textId="2E28474D" w:rsidR="005F728C" w:rsidRPr="00452EE3" w:rsidRDefault="005F728C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2,642,973.67</w:t>
            </w:r>
          </w:p>
        </w:tc>
      </w:tr>
      <w:tr w:rsidR="009C7AC4" w:rsidRPr="00452EE3" w14:paraId="133A9972" w14:textId="77777777" w:rsidTr="009D06CB">
        <w:tc>
          <w:tcPr>
            <w:tcW w:w="3005" w:type="dxa"/>
          </w:tcPr>
          <w:p w14:paraId="0DABDE0D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14:paraId="157260E2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FB6E81" w14:textId="77777777" w:rsidR="00C72513" w:rsidRPr="00452EE3" w:rsidRDefault="00C72513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BCB31BD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D40088F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C953B2E" w14:textId="4D5AD1B4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40C1665" w14:textId="77777777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0EC413DC" w14:textId="77777777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60,000.00</w:t>
            </w:r>
          </w:p>
        </w:tc>
      </w:tr>
      <w:tr w:rsidR="009C7AC4" w:rsidRPr="00452EE3" w14:paraId="2F7AB3CC" w14:textId="77777777" w:rsidTr="001B16EE">
        <w:tc>
          <w:tcPr>
            <w:tcW w:w="3005" w:type="dxa"/>
          </w:tcPr>
          <w:p w14:paraId="6058893A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vAlign w:val="bottom"/>
          </w:tcPr>
          <w:p w14:paraId="3F95584D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6960D5" w14:textId="77777777" w:rsidR="00C72513" w:rsidRPr="00452EE3" w:rsidRDefault="00C72513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68B4A391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4F3E9DC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C5F843F" w14:textId="3B0ADB02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417,080.37</w:t>
            </w:r>
          </w:p>
        </w:tc>
        <w:tc>
          <w:tcPr>
            <w:tcW w:w="134" w:type="dxa"/>
            <w:vAlign w:val="bottom"/>
          </w:tcPr>
          <w:p w14:paraId="07615150" w14:textId="77777777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3B79172C" w14:textId="037FE1DA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224,082.66</w:t>
            </w:r>
          </w:p>
        </w:tc>
      </w:tr>
      <w:tr w:rsidR="00C72513" w:rsidRPr="00452EE3" w14:paraId="6F1E3E1D" w14:textId="77777777" w:rsidTr="00D146CC">
        <w:tc>
          <w:tcPr>
            <w:tcW w:w="3005" w:type="dxa"/>
          </w:tcPr>
          <w:p w14:paraId="33B77654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vAlign w:val="bottom"/>
          </w:tcPr>
          <w:p w14:paraId="20434EE2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35E9D3" w14:textId="77777777" w:rsidR="00C72513" w:rsidRPr="00452EE3" w:rsidRDefault="00C72513" w:rsidP="0098003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1C58268F" w14:textId="77777777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CCC0CCB" w14:textId="77777777" w:rsidR="00C72513" w:rsidRPr="00452EE3" w:rsidRDefault="00C72513" w:rsidP="009800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B13C793" w14:textId="6D8A2942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30,040.00</w:t>
            </w:r>
          </w:p>
        </w:tc>
        <w:tc>
          <w:tcPr>
            <w:tcW w:w="134" w:type="dxa"/>
            <w:vAlign w:val="bottom"/>
          </w:tcPr>
          <w:p w14:paraId="00DC27C0" w14:textId="77777777" w:rsidR="00C72513" w:rsidRPr="00452EE3" w:rsidRDefault="00C72513" w:rsidP="0098003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8ED9FF5" w14:textId="2DDCF761" w:rsidR="00C72513" w:rsidRPr="00452EE3" w:rsidRDefault="00C7251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7AC4" w:rsidRPr="00452EE3" w14:paraId="05E50F58" w14:textId="77777777" w:rsidTr="00D146CC">
        <w:tc>
          <w:tcPr>
            <w:tcW w:w="3005" w:type="dxa"/>
          </w:tcPr>
          <w:p w14:paraId="383589CF" w14:textId="77777777" w:rsidR="009D06CB" w:rsidRPr="00452EE3" w:rsidRDefault="009D06CB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78F49726" w14:textId="77777777" w:rsidR="009D06CB" w:rsidRPr="00452EE3" w:rsidRDefault="009D06CB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577B8C" w14:textId="77777777" w:rsidR="009D06CB" w:rsidRPr="00452EE3" w:rsidRDefault="009D06CB" w:rsidP="00980033">
            <w:pPr>
              <w:spacing w:line="30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692B95AE" w14:textId="77777777" w:rsidR="009D06CB" w:rsidRPr="00452EE3" w:rsidRDefault="009D06CB" w:rsidP="00980033">
            <w:pPr>
              <w:spacing w:line="30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81A1CA9" w14:textId="77777777" w:rsidR="009D06CB" w:rsidRPr="00452EE3" w:rsidRDefault="009D06CB" w:rsidP="00980033">
            <w:pPr>
              <w:spacing w:line="30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CCA612D" w14:textId="77777777" w:rsidR="009D06CB" w:rsidRPr="00452EE3" w:rsidRDefault="009D06CB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FED6C2" w14:textId="77777777" w:rsidR="009D06CB" w:rsidRPr="00452EE3" w:rsidRDefault="009D06CB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D81C165" w14:textId="77777777" w:rsidR="009D06CB" w:rsidRPr="00452EE3" w:rsidRDefault="009D06CB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033" w:rsidRPr="00452EE3" w14:paraId="7E7E5550" w14:textId="77777777" w:rsidTr="005F7C88">
        <w:tc>
          <w:tcPr>
            <w:tcW w:w="3005" w:type="dxa"/>
          </w:tcPr>
          <w:p w14:paraId="3F8A59AB" w14:textId="77777777" w:rsidR="00980033" w:rsidRPr="00452EE3" w:rsidRDefault="00980033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14:paraId="399EBF87" w14:textId="6216CEB1" w:rsidR="00980033" w:rsidRPr="00452EE3" w:rsidRDefault="0098003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A265FAF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D31748C" w14:textId="5B59FCA0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43,710.00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D50ECA2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492F186" w14:textId="74AA0646" w:rsidR="00980033" w:rsidRPr="00452EE3" w:rsidRDefault="0098003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4486019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79B5E52" w14:textId="0FA4C5EB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43,710.00</w:t>
            </w:r>
          </w:p>
        </w:tc>
      </w:tr>
      <w:tr w:rsidR="00980033" w:rsidRPr="00452EE3" w14:paraId="193AD44D" w14:textId="77777777" w:rsidTr="006079F3">
        <w:tc>
          <w:tcPr>
            <w:tcW w:w="3005" w:type="dxa"/>
          </w:tcPr>
          <w:p w14:paraId="4F9BE2FC" w14:textId="77777777" w:rsidR="00980033" w:rsidRPr="00452EE3" w:rsidRDefault="00980033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47" w:type="dxa"/>
            <w:vAlign w:val="bottom"/>
          </w:tcPr>
          <w:p w14:paraId="2A5FC061" w14:textId="1F21888B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14,754.10</w:t>
            </w:r>
          </w:p>
        </w:tc>
        <w:tc>
          <w:tcPr>
            <w:tcW w:w="134" w:type="dxa"/>
            <w:vAlign w:val="bottom"/>
          </w:tcPr>
          <w:p w14:paraId="3664131E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383E437C" w14:textId="1ECD736B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225,000.00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7AFC0DE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86CFCD" w14:textId="2F5E6336" w:rsidR="00980033" w:rsidRPr="00452EE3" w:rsidRDefault="0098003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ADECC6F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70557372" w14:textId="0309AF86" w:rsidR="00980033" w:rsidRPr="00452EE3" w:rsidRDefault="00980033" w:rsidP="0098003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033" w:rsidRPr="00452EE3" w14:paraId="5BC0B78D" w14:textId="77777777" w:rsidTr="005F7C88">
        <w:tc>
          <w:tcPr>
            <w:tcW w:w="3005" w:type="dxa"/>
          </w:tcPr>
          <w:p w14:paraId="00EF596E" w14:textId="77777777" w:rsidR="00980033" w:rsidRPr="00452EE3" w:rsidRDefault="00980033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14:paraId="79468110" w14:textId="64800241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20D2342F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3B28A759" w14:textId="642FAD6A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1,118,700.00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1A8C49F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8BBF95" w14:textId="40D8C305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26419D55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3E3D966D" w14:textId="6BE6714F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1,118,700.00</w:t>
            </w:r>
          </w:p>
        </w:tc>
      </w:tr>
      <w:tr w:rsidR="00980033" w:rsidRPr="00452EE3" w14:paraId="4632A8BF" w14:textId="77777777" w:rsidTr="005F7C88">
        <w:tc>
          <w:tcPr>
            <w:tcW w:w="3005" w:type="dxa"/>
          </w:tcPr>
          <w:p w14:paraId="0B4E81E7" w14:textId="77777777" w:rsidR="00980033" w:rsidRPr="00452EE3" w:rsidRDefault="00980033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5DDA410D" w14:textId="3B7E2B3E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FE6A2A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733B89F2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E280E10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1B04D1B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38B0816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7C1F075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033" w:rsidRPr="00452EE3" w14:paraId="499A1EB3" w14:textId="77777777" w:rsidTr="00892A30">
        <w:tc>
          <w:tcPr>
            <w:tcW w:w="3005" w:type="dxa"/>
          </w:tcPr>
          <w:p w14:paraId="208084F9" w14:textId="77777777" w:rsidR="00980033" w:rsidRPr="00452EE3" w:rsidRDefault="00980033" w:rsidP="00980033">
            <w:pPr>
              <w:tabs>
                <w:tab w:val="left" w:pos="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  <w:vAlign w:val="bottom"/>
          </w:tcPr>
          <w:p w14:paraId="7D7A1946" w14:textId="44CAA0B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12,469,706.00</w:t>
            </w:r>
          </w:p>
        </w:tc>
        <w:tc>
          <w:tcPr>
            <w:tcW w:w="134" w:type="dxa"/>
            <w:vAlign w:val="bottom"/>
          </w:tcPr>
          <w:p w14:paraId="502883F2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D5ABBF2" w14:textId="29C7EFEB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 xml:space="preserve"> 15,010,440.00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CE9155E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4E5AAE9" w14:textId="7FF3D622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10,044,231.00</w:t>
            </w:r>
          </w:p>
        </w:tc>
        <w:tc>
          <w:tcPr>
            <w:tcW w:w="134" w:type="dxa"/>
            <w:vAlign w:val="bottom"/>
          </w:tcPr>
          <w:p w14:paraId="29DA9ED6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30C4AB0" w14:textId="492FDF4A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10,092,735.00</w:t>
            </w:r>
          </w:p>
        </w:tc>
      </w:tr>
      <w:tr w:rsidR="00980033" w:rsidRPr="00452EE3" w14:paraId="6B253362" w14:textId="77777777" w:rsidTr="005F7C88">
        <w:tc>
          <w:tcPr>
            <w:tcW w:w="3005" w:type="dxa"/>
          </w:tcPr>
          <w:p w14:paraId="38988DEC" w14:textId="77777777" w:rsidR="00980033" w:rsidRPr="00452EE3" w:rsidRDefault="00980033" w:rsidP="00980033">
            <w:pPr>
              <w:tabs>
                <w:tab w:val="left" w:pos="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8968DB" w14:textId="2C4CDE91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611,914.00</w:t>
            </w:r>
          </w:p>
        </w:tc>
        <w:tc>
          <w:tcPr>
            <w:tcW w:w="134" w:type="dxa"/>
            <w:vAlign w:val="bottom"/>
          </w:tcPr>
          <w:p w14:paraId="65887665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32DC8E" w14:textId="539975AD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 xml:space="preserve"> 858,568.00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D440197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4FDB4B4" w14:textId="0082FA31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593,236.00</w:t>
            </w:r>
          </w:p>
        </w:tc>
        <w:tc>
          <w:tcPr>
            <w:tcW w:w="134" w:type="dxa"/>
            <w:vAlign w:val="bottom"/>
          </w:tcPr>
          <w:p w14:paraId="240A35BC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vAlign w:val="bottom"/>
          </w:tcPr>
          <w:p w14:paraId="36BC26B1" w14:textId="329C6763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651,718.00</w:t>
            </w:r>
          </w:p>
        </w:tc>
      </w:tr>
      <w:tr w:rsidR="00980033" w:rsidRPr="00452EE3" w14:paraId="7B51259B" w14:textId="77777777" w:rsidTr="005F7C88">
        <w:tc>
          <w:tcPr>
            <w:tcW w:w="3005" w:type="dxa"/>
          </w:tcPr>
          <w:p w14:paraId="0D3123B3" w14:textId="77777777" w:rsidR="00980033" w:rsidRPr="00452EE3" w:rsidRDefault="00980033" w:rsidP="00980033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1334F7D" w14:textId="70883AC8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13,081,620.00</w:t>
            </w:r>
          </w:p>
        </w:tc>
        <w:tc>
          <w:tcPr>
            <w:tcW w:w="134" w:type="dxa"/>
            <w:vAlign w:val="bottom"/>
          </w:tcPr>
          <w:p w14:paraId="187D3080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BA59EC" w14:textId="728207FD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 xml:space="preserve"> 15,869,008.00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91867C9" w14:textId="77777777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25493" w14:textId="22E7B885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10,637,467.00</w:t>
            </w:r>
          </w:p>
        </w:tc>
        <w:tc>
          <w:tcPr>
            <w:tcW w:w="134" w:type="dxa"/>
            <w:vAlign w:val="bottom"/>
          </w:tcPr>
          <w:p w14:paraId="79835AF9" w14:textId="77777777" w:rsidR="00980033" w:rsidRPr="00452EE3" w:rsidRDefault="00980033" w:rsidP="00980033">
            <w:pPr>
              <w:spacing w:line="30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45FEEA" w14:textId="1DA4A72A" w:rsidR="00980033" w:rsidRPr="00452EE3" w:rsidRDefault="00980033" w:rsidP="00980033">
            <w:pPr>
              <w:spacing w:line="30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10,744,453.00</w:t>
            </w:r>
          </w:p>
        </w:tc>
      </w:tr>
    </w:tbl>
    <w:p w14:paraId="731C99E6" w14:textId="77777777" w:rsidR="0038469F" w:rsidRPr="009C7AC4" w:rsidRDefault="0038469F" w:rsidP="00E22588">
      <w:pPr>
        <w:spacing w:line="240" w:lineRule="exact"/>
        <w:ind w:firstLine="567"/>
        <w:rPr>
          <w:rFonts w:asciiTheme="majorBidi" w:hAnsiTheme="majorBidi"/>
          <w:sz w:val="32"/>
          <w:szCs w:val="32"/>
        </w:rPr>
      </w:pPr>
    </w:p>
    <w:p w14:paraId="2B4910A8" w14:textId="786BF8CB" w:rsidR="008E737B" w:rsidRPr="009C7AC4" w:rsidRDefault="008E737B" w:rsidP="00452EE3">
      <w:pPr>
        <w:spacing w:line="350" w:lineRule="exact"/>
        <w:ind w:left="284" w:firstLine="567"/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="005F63C9" w:rsidRPr="009C7AC4">
        <w:rPr>
          <w:rFonts w:asciiTheme="majorBidi" w:hAnsiTheme="majorBidi" w:cstheme="majorBidi"/>
          <w:sz w:val="32"/>
          <w:szCs w:val="32"/>
        </w:rPr>
        <w:t xml:space="preserve">31 </w:t>
      </w:r>
      <w:r w:rsidR="005F63C9" w:rsidRPr="009C7A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F63C9"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>256</w:t>
      </w:r>
      <w:r w:rsidR="005F728C" w:rsidRPr="009C7AC4">
        <w:rPr>
          <w:rFonts w:asciiTheme="majorBidi" w:hAnsiTheme="majorBidi" w:cstheme="majorBidi" w:hint="cs"/>
          <w:sz w:val="32"/>
          <w:szCs w:val="32"/>
        </w:rPr>
        <w:t>3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และ</w:t>
      </w:r>
      <w:r w:rsidRPr="009C7AC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9C7AC4">
        <w:rPr>
          <w:rFonts w:asciiTheme="majorBidi" w:hAnsiTheme="majorBidi" w:cstheme="majorBidi"/>
          <w:sz w:val="32"/>
          <w:szCs w:val="32"/>
        </w:rPr>
        <w:t>6</w:t>
      </w:r>
      <w:r w:rsidR="005F728C" w:rsidRPr="009C7AC4">
        <w:rPr>
          <w:rFonts w:asciiTheme="majorBidi" w:hAnsiTheme="majorBidi" w:cstheme="majorBidi"/>
          <w:sz w:val="32"/>
          <w:szCs w:val="32"/>
        </w:rPr>
        <w:t>2</w:t>
      </w:r>
      <w:r w:rsidR="00C61095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454"/>
        <w:gridCol w:w="793"/>
        <w:gridCol w:w="142"/>
        <w:gridCol w:w="1247"/>
        <w:gridCol w:w="142"/>
        <w:gridCol w:w="1247"/>
        <w:gridCol w:w="143"/>
        <w:gridCol w:w="1247"/>
      </w:tblGrid>
      <w:tr w:rsidR="009C7AC4" w:rsidRPr="00452EE3" w14:paraId="763EBFD2" w14:textId="77777777" w:rsidTr="00892A30">
        <w:trPr>
          <w:trHeight w:val="62"/>
        </w:trPr>
        <w:tc>
          <w:tcPr>
            <w:tcW w:w="2948" w:type="dxa"/>
          </w:tcPr>
          <w:p w14:paraId="2D10B980" w14:textId="77777777" w:rsidR="00A62F9B" w:rsidRPr="00452EE3" w:rsidRDefault="00A62F9B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5" w:type="dxa"/>
            <w:gridSpan w:val="8"/>
            <w:tcBorders>
              <w:bottom w:val="single" w:sz="6" w:space="0" w:color="auto"/>
            </w:tcBorders>
          </w:tcPr>
          <w:p w14:paraId="75A92D60" w14:textId="77777777" w:rsidR="00A62F9B" w:rsidRPr="00452EE3" w:rsidRDefault="00A62F9B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C7AC4" w:rsidRPr="00452EE3" w14:paraId="7F0CFC69" w14:textId="77777777" w:rsidTr="00892A30">
        <w:trPr>
          <w:trHeight w:val="62"/>
        </w:trPr>
        <w:tc>
          <w:tcPr>
            <w:tcW w:w="2948" w:type="dxa"/>
          </w:tcPr>
          <w:p w14:paraId="6051D68B" w14:textId="77777777" w:rsidR="00A62F9B" w:rsidRPr="00452EE3" w:rsidRDefault="00A62F9B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A08B0E" w14:textId="77777777" w:rsidR="00A62F9B" w:rsidRPr="00452EE3" w:rsidRDefault="00A62F9B" w:rsidP="00452EE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037BE4" w14:textId="77777777" w:rsidR="00A62F9B" w:rsidRPr="00452EE3" w:rsidRDefault="00A62F9B" w:rsidP="00452EE3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B4B193" w14:textId="77777777" w:rsidR="00A62F9B" w:rsidRPr="00452EE3" w:rsidRDefault="00A62F9B" w:rsidP="00452EE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AC4" w:rsidRPr="00452EE3" w14:paraId="29463DBA" w14:textId="77777777" w:rsidTr="00892A30">
        <w:trPr>
          <w:trHeight w:val="62"/>
        </w:trPr>
        <w:tc>
          <w:tcPr>
            <w:tcW w:w="2948" w:type="dxa"/>
          </w:tcPr>
          <w:p w14:paraId="303C4833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AA9057" w14:textId="21CA15CF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01BD8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4E8F6D4" w14:textId="5FD101FC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4851CFD3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E9CF6" w14:textId="44644AAD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0F82B89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BAAFA04" w14:textId="03976736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C7AC4" w:rsidRPr="00452EE3" w14:paraId="0E5411D3" w14:textId="77777777" w:rsidTr="00892A30">
        <w:trPr>
          <w:trHeight w:val="62"/>
        </w:trPr>
        <w:tc>
          <w:tcPr>
            <w:tcW w:w="2948" w:type="dxa"/>
          </w:tcPr>
          <w:p w14:paraId="06BACCFC" w14:textId="499852C4" w:rsidR="00774521" w:rsidRPr="00452EE3" w:rsidRDefault="003226E4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7568CCE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14:paraId="5E648996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1FF15A9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14:paraId="41EEC9E3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0C3ECF9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7766C852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1FF703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45315C88" w14:textId="77777777" w:rsidTr="00892A30">
        <w:trPr>
          <w:trHeight w:val="62"/>
        </w:trPr>
        <w:tc>
          <w:tcPr>
            <w:tcW w:w="2948" w:type="dxa"/>
          </w:tcPr>
          <w:p w14:paraId="4A3C7610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2"/>
          </w:tcPr>
          <w:p w14:paraId="0C8A1650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6AE04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51CE96B6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D7893FD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14:paraId="15D242E1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3E5C6FDB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3BEE49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7D869A25" w14:textId="77777777" w:rsidTr="006852E2">
        <w:trPr>
          <w:trHeight w:val="62"/>
        </w:trPr>
        <w:tc>
          <w:tcPr>
            <w:tcW w:w="3402" w:type="dxa"/>
            <w:gridSpan w:val="2"/>
          </w:tcPr>
          <w:p w14:paraId="11B7AA8C" w14:textId="77777777" w:rsidR="00774521" w:rsidRPr="00452EE3" w:rsidRDefault="00774521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4E1667DE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B9387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7780C2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93365F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14:paraId="40998E36" w14:textId="23DD88EE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8,678,721.92</w:t>
            </w:r>
          </w:p>
        </w:tc>
        <w:tc>
          <w:tcPr>
            <w:tcW w:w="143" w:type="dxa"/>
          </w:tcPr>
          <w:p w14:paraId="5DF19431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17CF0F31" w14:textId="7B7F934F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10,435,285.23</w:t>
            </w:r>
          </w:p>
        </w:tc>
      </w:tr>
      <w:tr w:rsidR="009C7AC4" w:rsidRPr="00452EE3" w14:paraId="64DC09EE" w14:textId="77777777" w:rsidTr="00892A30">
        <w:trPr>
          <w:trHeight w:val="62"/>
        </w:trPr>
        <w:tc>
          <w:tcPr>
            <w:tcW w:w="2948" w:type="dxa"/>
          </w:tcPr>
          <w:p w14:paraId="2FD48B5B" w14:textId="77777777" w:rsidR="00774521" w:rsidRPr="00452EE3" w:rsidRDefault="00774521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07F2FD1A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E47629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A95C0B6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0EDA56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ADAF560" w14:textId="719B2B3B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13,639,045.29</w:t>
            </w:r>
          </w:p>
        </w:tc>
        <w:tc>
          <w:tcPr>
            <w:tcW w:w="143" w:type="dxa"/>
          </w:tcPr>
          <w:p w14:paraId="4D043F83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705640D" w14:textId="73AB1B1E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9C7AC4" w:rsidRPr="00452EE3" w14:paraId="3C755AC9" w14:textId="77777777" w:rsidTr="00892A30">
        <w:trPr>
          <w:trHeight w:val="62"/>
        </w:trPr>
        <w:tc>
          <w:tcPr>
            <w:tcW w:w="2948" w:type="dxa"/>
          </w:tcPr>
          <w:p w14:paraId="6875ED0A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1382F6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93C12D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166C2D4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4CECA6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F6788" w14:textId="1B913E4B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22,317,767.21</w:t>
            </w:r>
          </w:p>
        </w:tc>
        <w:tc>
          <w:tcPr>
            <w:tcW w:w="143" w:type="dxa"/>
          </w:tcPr>
          <w:p w14:paraId="47D3B455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B9F83F" w14:textId="50A7431F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10,435,285.23</w:t>
            </w:r>
          </w:p>
        </w:tc>
      </w:tr>
      <w:tr w:rsidR="009C7AC4" w:rsidRPr="00452EE3" w14:paraId="33EC67B5" w14:textId="77777777" w:rsidTr="00892A30">
        <w:tc>
          <w:tcPr>
            <w:tcW w:w="2948" w:type="dxa"/>
          </w:tcPr>
          <w:p w14:paraId="226B50BC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7" w:type="dxa"/>
            <w:gridSpan w:val="2"/>
          </w:tcPr>
          <w:p w14:paraId="0A04F22D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CB4C76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44139D6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54A108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AB28507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7DA61E34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E1A7BA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0E33D8F1" w14:textId="77777777" w:rsidTr="00892A30">
        <w:tc>
          <w:tcPr>
            <w:tcW w:w="2948" w:type="dxa"/>
          </w:tcPr>
          <w:p w14:paraId="0F535C21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2"/>
          </w:tcPr>
          <w:p w14:paraId="0C021B82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E60293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DFD8BA8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8618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D9C2D4C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7B8289A2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9E70190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57972071" w14:textId="77777777" w:rsidTr="006852E2">
        <w:tc>
          <w:tcPr>
            <w:tcW w:w="3402" w:type="dxa"/>
            <w:gridSpan w:val="2"/>
          </w:tcPr>
          <w:p w14:paraId="7616510A" w14:textId="77777777" w:rsidR="00774521" w:rsidRPr="00452EE3" w:rsidRDefault="00774521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512FF560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E550BF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7357864D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C82CC8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D6AFBC1" w14:textId="00B51DF8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86,500,000.00</w:t>
            </w:r>
          </w:p>
        </w:tc>
        <w:tc>
          <w:tcPr>
            <w:tcW w:w="143" w:type="dxa"/>
          </w:tcPr>
          <w:p w14:paraId="4C48E1C5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30A276C" w14:textId="18CCF3D9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92,750,000.00</w:t>
            </w:r>
          </w:p>
        </w:tc>
      </w:tr>
      <w:tr w:rsidR="009C7AC4" w:rsidRPr="00452EE3" w14:paraId="0CFBC579" w14:textId="77777777" w:rsidTr="00892A30">
        <w:tc>
          <w:tcPr>
            <w:tcW w:w="2948" w:type="dxa"/>
          </w:tcPr>
          <w:p w14:paraId="5BC47075" w14:textId="77777777" w:rsidR="00774521" w:rsidRPr="00452EE3" w:rsidRDefault="00774521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1A1B1771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F02D9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3FD0C89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D6A51C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E88E5A2" w14:textId="39E265C8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145,000,000.00</w:t>
            </w:r>
          </w:p>
        </w:tc>
        <w:tc>
          <w:tcPr>
            <w:tcW w:w="143" w:type="dxa"/>
          </w:tcPr>
          <w:p w14:paraId="74DE561C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09A5D58" w14:textId="452DB69F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121,500,000.00</w:t>
            </w:r>
          </w:p>
        </w:tc>
      </w:tr>
      <w:tr w:rsidR="009C7AC4" w:rsidRPr="00452EE3" w14:paraId="5838E542" w14:textId="77777777" w:rsidTr="00892A30">
        <w:trPr>
          <w:trHeight w:val="57"/>
        </w:trPr>
        <w:tc>
          <w:tcPr>
            <w:tcW w:w="2948" w:type="dxa"/>
          </w:tcPr>
          <w:p w14:paraId="063DE612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B00780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C6D7F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0A1A397" w14:textId="77777777" w:rsidR="00774521" w:rsidRPr="00452EE3" w:rsidRDefault="0077452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0D9479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5BDC6" w14:textId="063D4F42" w:rsidR="00774521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231,500,000.00</w:t>
            </w:r>
          </w:p>
        </w:tc>
        <w:tc>
          <w:tcPr>
            <w:tcW w:w="143" w:type="dxa"/>
          </w:tcPr>
          <w:p w14:paraId="6F4E2A45" w14:textId="77777777" w:rsidR="00774521" w:rsidRPr="00452EE3" w:rsidRDefault="00774521" w:rsidP="00452EE3">
            <w:pPr>
              <w:tabs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89500" w14:textId="38F20713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214,250,000.00</w:t>
            </w:r>
          </w:p>
        </w:tc>
      </w:tr>
      <w:tr w:rsidR="009C7AC4" w:rsidRPr="00452EE3" w14:paraId="07176EBE" w14:textId="77777777" w:rsidTr="00892A30">
        <w:tc>
          <w:tcPr>
            <w:tcW w:w="2948" w:type="dxa"/>
          </w:tcPr>
          <w:p w14:paraId="19C00107" w14:textId="7708A28D" w:rsidR="00774521" w:rsidRPr="00452EE3" w:rsidRDefault="003226E4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gridSpan w:val="2"/>
          </w:tcPr>
          <w:p w14:paraId="75F41A2B" w14:textId="77777777" w:rsidR="00774521" w:rsidRPr="00452EE3" w:rsidRDefault="00774521" w:rsidP="00452EE3">
            <w:pPr>
              <w:tabs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309CDF67" w14:textId="77777777" w:rsidR="00774521" w:rsidRPr="00452EE3" w:rsidRDefault="00774521" w:rsidP="00452EE3">
            <w:pPr>
              <w:tabs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</w:tcPr>
          <w:p w14:paraId="0D334EF5" w14:textId="77777777" w:rsidR="00774521" w:rsidRPr="00452EE3" w:rsidRDefault="00774521" w:rsidP="00452EE3">
            <w:pPr>
              <w:tabs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468CCFF" w14:textId="77777777" w:rsidR="00774521" w:rsidRPr="00452EE3" w:rsidRDefault="0077452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438D0AC2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14E29031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2C267DD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61A80B82" w14:textId="77777777" w:rsidTr="00892A30">
        <w:tc>
          <w:tcPr>
            <w:tcW w:w="2948" w:type="dxa"/>
          </w:tcPr>
          <w:p w14:paraId="29002041" w14:textId="77777777" w:rsidR="00774521" w:rsidRPr="00452EE3" w:rsidRDefault="00774521" w:rsidP="00452EE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4E21E0E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1A7BAA7" w14:textId="77777777" w:rsidR="00774521" w:rsidRPr="00452EE3" w:rsidRDefault="0077452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</w:tcPr>
          <w:p w14:paraId="4AB08204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078BC46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2DBCE0D" w14:textId="77777777" w:rsidR="00774521" w:rsidRPr="00452EE3" w:rsidRDefault="0077452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3" w:type="dxa"/>
          </w:tcPr>
          <w:p w14:paraId="257CB60C" w14:textId="77777777" w:rsidR="00774521" w:rsidRPr="00452EE3" w:rsidRDefault="0077452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C609E5C" w14:textId="77777777" w:rsidR="00774521" w:rsidRPr="00452EE3" w:rsidRDefault="00774521" w:rsidP="00452EE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AC4" w:rsidRPr="00452EE3" w14:paraId="765C5C35" w14:textId="77777777" w:rsidTr="006852E2">
        <w:tc>
          <w:tcPr>
            <w:tcW w:w="3402" w:type="dxa"/>
            <w:gridSpan w:val="2"/>
          </w:tcPr>
          <w:p w14:paraId="7992395C" w14:textId="77777777" w:rsidR="003226E4" w:rsidRPr="00452EE3" w:rsidRDefault="003226E4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  <w:shd w:val="clear" w:color="auto" w:fill="auto"/>
          </w:tcPr>
          <w:p w14:paraId="79AF87C3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F84218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180C6F1C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0F373A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2C66C6F" w14:textId="43274620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94,995.00</w:t>
            </w:r>
          </w:p>
        </w:tc>
        <w:tc>
          <w:tcPr>
            <w:tcW w:w="143" w:type="dxa"/>
          </w:tcPr>
          <w:p w14:paraId="213AB94A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4E312FD" w14:textId="7D88C25E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9C7AC4" w:rsidRPr="00452EE3" w14:paraId="70A869DD" w14:textId="77777777" w:rsidTr="00892A30">
        <w:tc>
          <w:tcPr>
            <w:tcW w:w="2948" w:type="dxa"/>
          </w:tcPr>
          <w:p w14:paraId="504A5776" w14:textId="77777777" w:rsidR="003226E4" w:rsidRPr="00452EE3" w:rsidRDefault="003226E4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F0A2D99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84175B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80D08D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CDB0E6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008552C" w14:textId="1029D8D6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3,145.80</w:t>
            </w:r>
          </w:p>
        </w:tc>
        <w:tc>
          <w:tcPr>
            <w:tcW w:w="143" w:type="dxa"/>
          </w:tcPr>
          <w:p w14:paraId="0AB86F4D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0928941" w14:textId="3CFDF365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9C7AC4" w:rsidRPr="00452EE3" w14:paraId="4E264FAF" w14:textId="77777777" w:rsidTr="00892A30">
        <w:tc>
          <w:tcPr>
            <w:tcW w:w="2948" w:type="dxa"/>
          </w:tcPr>
          <w:p w14:paraId="6B726EB4" w14:textId="77777777" w:rsidR="003226E4" w:rsidRPr="00452EE3" w:rsidRDefault="003226E4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</w:rPr>
            </w:pPr>
            <w:r w:rsidRPr="00452EE3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00DD1EC" w14:textId="1185788F" w:rsidR="003226E4" w:rsidRPr="00452EE3" w:rsidRDefault="00980033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471,756.36</w:t>
            </w:r>
          </w:p>
        </w:tc>
        <w:tc>
          <w:tcPr>
            <w:tcW w:w="142" w:type="dxa"/>
          </w:tcPr>
          <w:p w14:paraId="4D3B1F2E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27F662" w14:textId="180A1413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472,996.52</w:t>
            </w:r>
          </w:p>
        </w:tc>
        <w:tc>
          <w:tcPr>
            <w:tcW w:w="142" w:type="dxa"/>
          </w:tcPr>
          <w:p w14:paraId="4824032A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9A3BF3" w14:textId="522DB6A2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FFA9D03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665DBA" w14:textId="20E6B962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9C7AC4" w:rsidRPr="00452EE3" w14:paraId="2A599C18" w14:textId="77777777" w:rsidTr="00892A30">
        <w:tc>
          <w:tcPr>
            <w:tcW w:w="2948" w:type="dxa"/>
          </w:tcPr>
          <w:p w14:paraId="2ECBBF5F" w14:textId="77777777" w:rsidR="003226E4" w:rsidRPr="00452EE3" w:rsidRDefault="003226E4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96E56" w14:textId="151E15E3" w:rsidR="003226E4" w:rsidRPr="00452EE3" w:rsidRDefault="00980033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471,756.36</w:t>
            </w:r>
          </w:p>
        </w:tc>
        <w:tc>
          <w:tcPr>
            <w:tcW w:w="142" w:type="dxa"/>
          </w:tcPr>
          <w:p w14:paraId="228AB661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E83789C" w14:textId="55B0EA61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472,996.52</w:t>
            </w:r>
          </w:p>
        </w:tc>
        <w:tc>
          <w:tcPr>
            <w:tcW w:w="142" w:type="dxa"/>
          </w:tcPr>
          <w:p w14:paraId="54B6DC8D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7EBF0" w14:textId="3D7A817F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98,140.80</w:t>
            </w:r>
          </w:p>
        </w:tc>
        <w:tc>
          <w:tcPr>
            <w:tcW w:w="143" w:type="dxa"/>
          </w:tcPr>
          <w:p w14:paraId="2A62FA14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220AB55" w14:textId="38EC8641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</w:tbl>
    <w:p w14:paraId="4F04691C" w14:textId="77412FBC" w:rsidR="00103F9D" w:rsidRDefault="00103F9D"/>
    <w:p w14:paraId="1AD133F6" w14:textId="66C33729" w:rsidR="00103F9D" w:rsidRDefault="00103F9D"/>
    <w:p w14:paraId="6A281515" w14:textId="1EBDA3C4" w:rsidR="00103F9D" w:rsidRDefault="00103F9D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47"/>
        <w:gridCol w:w="142"/>
        <w:gridCol w:w="1247"/>
        <w:gridCol w:w="142"/>
        <w:gridCol w:w="1247"/>
        <w:gridCol w:w="143"/>
        <w:gridCol w:w="1247"/>
      </w:tblGrid>
      <w:tr w:rsidR="00103F9D" w:rsidRPr="00452EE3" w14:paraId="6B6214B1" w14:textId="77777777" w:rsidTr="0075795D">
        <w:trPr>
          <w:trHeight w:val="62"/>
        </w:trPr>
        <w:tc>
          <w:tcPr>
            <w:tcW w:w="2948" w:type="dxa"/>
          </w:tcPr>
          <w:p w14:paraId="61613F7D" w14:textId="77777777" w:rsidR="00103F9D" w:rsidRPr="00452EE3" w:rsidRDefault="00103F9D" w:rsidP="0075795D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5" w:type="dxa"/>
            <w:gridSpan w:val="7"/>
            <w:tcBorders>
              <w:bottom w:val="single" w:sz="6" w:space="0" w:color="auto"/>
            </w:tcBorders>
          </w:tcPr>
          <w:p w14:paraId="6ACD91DF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103F9D" w:rsidRPr="00452EE3" w14:paraId="75E28B43" w14:textId="77777777" w:rsidTr="0075795D">
        <w:trPr>
          <w:trHeight w:val="62"/>
        </w:trPr>
        <w:tc>
          <w:tcPr>
            <w:tcW w:w="2948" w:type="dxa"/>
          </w:tcPr>
          <w:p w14:paraId="2CC0ADBB" w14:textId="77777777" w:rsidR="00103F9D" w:rsidRPr="00452EE3" w:rsidRDefault="00103F9D" w:rsidP="0075795D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5BA45" w14:textId="77777777" w:rsidR="00103F9D" w:rsidRPr="00452EE3" w:rsidRDefault="00103F9D" w:rsidP="0075795D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57D305" w14:textId="77777777" w:rsidR="00103F9D" w:rsidRPr="00452EE3" w:rsidRDefault="00103F9D" w:rsidP="0075795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47144C" w14:textId="77777777" w:rsidR="00103F9D" w:rsidRPr="00452EE3" w:rsidRDefault="00103F9D" w:rsidP="0075795D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3F9D" w:rsidRPr="00452EE3" w14:paraId="6C98DA5C" w14:textId="77777777" w:rsidTr="0075795D">
        <w:trPr>
          <w:trHeight w:val="62"/>
        </w:trPr>
        <w:tc>
          <w:tcPr>
            <w:tcW w:w="2948" w:type="dxa"/>
          </w:tcPr>
          <w:p w14:paraId="0F0587E6" w14:textId="77777777" w:rsidR="00103F9D" w:rsidRPr="00452EE3" w:rsidRDefault="00103F9D" w:rsidP="0075795D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3B2E16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63F04A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C0608BE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0E8A5444" w14:textId="77777777" w:rsidR="00103F9D" w:rsidRPr="00452EE3" w:rsidRDefault="00103F9D" w:rsidP="0075795D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F7643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0F8E613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9F1296" w14:textId="77777777" w:rsidR="00103F9D" w:rsidRPr="00452EE3" w:rsidRDefault="00103F9D" w:rsidP="0075795D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C7AC4" w:rsidRPr="00452EE3" w14:paraId="23063E35" w14:textId="77777777" w:rsidTr="00892A30">
        <w:tc>
          <w:tcPr>
            <w:tcW w:w="2948" w:type="dxa"/>
          </w:tcPr>
          <w:p w14:paraId="0968CC13" w14:textId="77777777" w:rsidR="003226E4" w:rsidRPr="00452EE3" w:rsidRDefault="003226E4" w:rsidP="00452EE3">
            <w:pPr>
              <w:tabs>
                <w:tab w:val="left" w:pos="540"/>
              </w:tabs>
              <w:spacing w:line="280" w:lineRule="exact"/>
              <w:ind w:left="-5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14699FC4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22D1C9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14:paraId="59D6CC9B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4462E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7B50D75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3" w:type="dxa"/>
          </w:tcPr>
          <w:p w14:paraId="67D20490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F05F7F4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E5495" w:rsidRPr="00452EE3" w14:paraId="5B9B246B" w14:textId="77777777" w:rsidTr="00892A30">
        <w:tc>
          <w:tcPr>
            <w:tcW w:w="2948" w:type="dxa"/>
          </w:tcPr>
          <w:p w14:paraId="418D46C1" w14:textId="77777777" w:rsidR="003226E4" w:rsidRPr="00452EE3" w:rsidRDefault="003226E4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shd w:val="clear" w:color="auto" w:fill="auto"/>
          </w:tcPr>
          <w:p w14:paraId="63E0293C" w14:textId="6A30BCFD" w:rsidR="003226E4" w:rsidRPr="00452EE3" w:rsidRDefault="00980033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31,152.41</w:t>
            </w:r>
          </w:p>
        </w:tc>
        <w:tc>
          <w:tcPr>
            <w:tcW w:w="142" w:type="dxa"/>
            <w:shd w:val="clear" w:color="auto" w:fill="auto"/>
          </w:tcPr>
          <w:p w14:paraId="299ADBCF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14:paraId="34EF5517" w14:textId="270F23ED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58,253.00</w:t>
            </w:r>
          </w:p>
        </w:tc>
        <w:tc>
          <w:tcPr>
            <w:tcW w:w="142" w:type="dxa"/>
            <w:shd w:val="clear" w:color="auto" w:fill="auto"/>
          </w:tcPr>
          <w:p w14:paraId="5CA0125E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3ED9723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4CCBDE46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41B04FD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EE5495" w:rsidRPr="00452EE3" w14:paraId="63BE7AC5" w14:textId="77777777" w:rsidTr="00892A30">
        <w:tc>
          <w:tcPr>
            <w:tcW w:w="2948" w:type="dxa"/>
          </w:tcPr>
          <w:p w14:paraId="69D0F3C9" w14:textId="77777777" w:rsidR="003226E4" w:rsidRPr="00452EE3" w:rsidRDefault="003226E4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คุณ</w:t>
            </w:r>
            <w:r w:rsidRPr="00452EE3">
              <w:rPr>
                <w:rFonts w:asciiTheme="majorBidi" w:hAnsiTheme="majorBidi" w:hint="cs"/>
                <w:sz w:val="24"/>
                <w:szCs w:val="24"/>
                <w:cs/>
              </w:rPr>
              <w:t>กฤษณ์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0255AD6" w14:textId="6ACF1A76" w:rsidR="003226E4" w:rsidRPr="00452EE3" w:rsidRDefault="00980033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1A7E0A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620540" w14:textId="1B39502B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69,072.16</w:t>
            </w:r>
          </w:p>
        </w:tc>
        <w:tc>
          <w:tcPr>
            <w:tcW w:w="142" w:type="dxa"/>
            <w:shd w:val="clear" w:color="auto" w:fill="auto"/>
          </w:tcPr>
          <w:p w14:paraId="567023E4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71DD226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E13B9FF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5D33C56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EE5495" w:rsidRPr="00452EE3" w14:paraId="26817D55" w14:textId="77777777" w:rsidTr="00892A30">
        <w:tc>
          <w:tcPr>
            <w:tcW w:w="2948" w:type="dxa"/>
          </w:tcPr>
          <w:p w14:paraId="1D78B501" w14:textId="77777777" w:rsidR="003226E4" w:rsidRPr="00452EE3" w:rsidRDefault="003226E4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C4AE3F" w14:textId="56A9EA55" w:rsidR="003226E4" w:rsidRPr="00452EE3" w:rsidRDefault="00980033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31,152.41</w:t>
            </w:r>
          </w:p>
        </w:tc>
        <w:tc>
          <w:tcPr>
            <w:tcW w:w="142" w:type="dxa"/>
            <w:shd w:val="clear" w:color="auto" w:fill="auto"/>
          </w:tcPr>
          <w:p w14:paraId="265D7A49" w14:textId="77777777" w:rsidR="003226E4" w:rsidRPr="00452EE3" w:rsidRDefault="003226E4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28FC5D" w14:textId="2A619CEF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127,325.16</w:t>
            </w:r>
          </w:p>
        </w:tc>
        <w:tc>
          <w:tcPr>
            <w:tcW w:w="142" w:type="dxa"/>
            <w:shd w:val="clear" w:color="auto" w:fill="auto"/>
          </w:tcPr>
          <w:p w14:paraId="1E665E51" w14:textId="77777777" w:rsidR="003226E4" w:rsidRPr="00452EE3" w:rsidRDefault="003226E4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3D1DDE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BAFC2B0" w14:textId="77777777" w:rsidR="003226E4" w:rsidRPr="00452EE3" w:rsidRDefault="003226E4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CA923" w14:textId="77777777" w:rsidR="003226E4" w:rsidRPr="00452EE3" w:rsidRDefault="003226E4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B7217E" w:rsidRPr="00452EE3" w14:paraId="1FEB8D96" w14:textId="77777777" w:rsidTr="00892A30">
        <w:tc>
          <w:tcPr>
            <w:tcW w:w="2948" w:type="dxa"/>
          </w:tcPr>
          <w:p w14:paraId="50B1E2A5" w14:textId="77777777" w:rsidR="00B7217E" w:rsidRPr="00452EE3" w:rsidRDefault="00B7217E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50B9B1" w14:textId="0CA2E6CB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502,908.77</w:t>
            </w:r>
          </w:p>
        </w:tc>
        <w:tc>
          <w:tcPr>
            <w:tcW w:w="142" w:type="dxa"/>
          </w:tcPr>
          <w:p w14:paraId="5AF0AEC4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6D6B85" w14:textId="6E1C493C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600,321.68</w:t>
            </w:r>
          </w:p>
        </w:tc>
        <w:tc>
          <w:tcPr>
            <w:tcW w:w="142" w:type="dxa"/>
          </w:tcPr>
          <w:p w14:paraId="26C2B0C0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36AA7" w14:textId="53162D7A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98,140.80</w:t>
            </w:r>
          </w:p>
        </w:tc>
        <w:tc>
          <w:tcPr>
            <w:tcW w:w="143" w:type="dxa"/>
          </w:tcPr>
          <w:p w14:paraId="1C1F454A" w14:textId="77777777" w:rsidR="00B7217E" w:rsidRPr="00452EE3" w:rsidRDefault="00B7217E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B1D955" w14:textId="36DD190D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B7217E" w:rsidRPr="00452EE3" w14:paraId="57611A34" w14:textId="77777777" w:rsidTr="00892A30">
        <w:tc>
          <w:tcPr>
            <w:tcW w:w="2948" w:type="dxa"/>
          </w:tcPr>
          <w:p w14:paraId="2AA38923" w14:textId="77777777" w:rsidR="00B7217E" w:rsidRPr="00452EE3" w:rsidRDefault="00B7217E" w:rsidP="00452EE3">
            <w:pPr>
              <w:tabs>
                <w:tab w:val="left" w:pos="540"/>
              </w:tabs>
              <w:spacing w:line="280" w:lineRule="exact"/>
              <w:ind w:left="-57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5ED0CECB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0B9A1BBD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3226DAE8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7A8C76E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40F795F0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53FDCE5" w14:textId="77777777" w:rsidR="00B7217E" w:rsidRPr="00452EE3" w:rsidRDefault="00B7217E" w:rsidP="00452EE3">
            <w:pPr>
              <w:tabs>
                <w:tab w:val="decimal" w:pos="882"/>
              </w:tabs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2E0A2CB0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7217E" w:rsidRPr="00452EE3" w14:paraId="785ACFE4" w14:textId="77777777" w:rsidTr="00892A30">
        <w:tc>
          <w:tcPr>
            <w:tcW w:w="2948" w:type="dxa"/>
          </w:tcPr>
          <w:p w14:paraId="4337148F" w14:textId="77777777" w:rsidR="00B7217E" w:rsidRPr="00452EE3" w:rsidRDefault="00B7217E" w:rsidP="00452EE3">
            <w:pPr>
              <w:tabs>
                <w:tab w:val="left" w:pos="540"/>
              </w:tabs>
              <w:spacing w:line="280" w:lineRule="exact"/>
              <w:ind w:left="-5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331C795B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666875DE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14:paraId="507EAF5F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71AB4AB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691BFD7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60796C07" w14:textId="77777777" w:rsidR="00B7217E" w:rsidRPr="00452EE3" w:rsidRDefault="00B7217E" w:rsidP="00452EE3">
            <w:pPr>
              <w:tabs>
                <w:tab w:val="decimal" w:pos="882"/>
              </w:tabs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2D3228FA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7217E" w:rsidRPr="00452EE3" w14:paraId="39BCB07F" w14:textId="77777777" w:rsidTr="00892A30">
        <w:tc>
          <w:tcPr>
            <w:tcW w:w="2948" w:type="dxa"/>
          </w:tcPr>
          <w:p w14:paraId="4EE64C32" w14:textId="77777777" w:rsidR="00B7217E" w:rsidRPr="00452EE3" w:rsidRDefault="00B7217E" w:rsidP="00452EE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Pr="00452EE3">
              <w:rPr>
                <w:rFonts w:asciiTheme="majorBidi" w:hAnsi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shd w:val="clear" w:color="auto" w:fill="auto"/>
          </w:tcPr>
          <w:p w14:paraId="7406096E" w14:textId="607CC306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4B70D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14:paraId="180F2B64" w14:textId="7E775B2E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4,500,000.00</w:t>
            </w:r>
          </w:p>
        </w:tc>
        <w:tc>
          <w:tcPr>
            <w:tcW w:w="142" w:type="dxa"/>
            <w:shd w:val="clear" w:color="auto" w:fill="auto"/>
          </w:tcPr>
          <w:p w14:paraId="1900619D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EAD860C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1FC552D" w14:textId="77777777" w:rsidR="00B7217E" w:rsidRPr="00452EE3" w:rsidRDefault="00B7217E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5C5884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B7217E" w:rsidRPr="00452EE3" w14:paraId="7FE7A795" w14:textId="77777777" w:rsidTr="00892A30">
        <w:tc>
          <w:tcPr>
            <w:tcW w:w="2948" w:type="dxa"/>
          </w:tcPr>
          <w:p w14:paraId="16CBCB3C" w14:textId="77777777" w:rsidR="00B7217E" w:rsidRPr="00452EE3" w:rsidRDefault="00B7217E" w:rsidP="00452EE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408122" w14:textId="2D52AFBF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A6C200" w14:textId="77777777" w:rsidR="00B7217E" w:rsidRPr="00452EE3" w:rsidRDefault="00B7217E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6D733C" w14:textId="3486056A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4,500,000.00</w:t>
            </w:r>
          </w:p>
        </w:tc>
        <w:tc>
          <w:tcPr>
            <w:tcW w:w="142" w:type="dxa"/>
            <w:shd w:val="clear" w:color="auto" w:fill="auto"/>
          </w:tcPr>
          <w:p w14:paraId="15EA9ABE" w14:textId="77777777" w:rsidR="00B7217E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43F2B9C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678EF8A" w14:textId="77777777" w:rsidR="00B7217E" w:rsidRPr="00452EE3" w:rsidRDefault="00B7217E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88A623D" w14:textId="77777777" w:rsidR="00B7217E" w:rsidRPr="00452EE3" w:rsidRDefault="00B7217E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</w:tbl>
    <w:p w14:paraId="46AFD86D" w14:textId="77777777" w:rsidR="00103F9D" w:rsidRDefault="00103F9D" w:rsidP="00452EE3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F18EE48" w14:textId="70214062" w:rsidR="006B5631" w:rsidRPr="009C7AC4" w:rsidRDefault="0006012D" w:rsidP="00452EE3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0730F" w:rsidRPr="009C7AC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50533" w:rsidRPr="009C7AC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86EBD" w:rsidRPr="009C7AC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6EBD" w:rsidRPr="009C7AC4">
        <w:rPr>
          <w:rFonts w:asciiTheme="majorBidi" w:hAnsiTheme="majorBidi"/>
          <w:sz w:val="32"/>
          <w:szCs w:val="32"/>
        </w:rPr>
        <w:t xml:space="preserve"> </w:t>
      </w:r>
      <w:r w:rsidR="00350533" w:rsidRPr="009C7AC4">
        <w:rPr>
          <w:rFonts w:asciiTheme="majorBidi" w:hAnsiTheme="majorBidi" w:cstheme="majorBidi"/>
          <w:sz w:val="32"/>
          <w:szCs w:val="32"/>
        </w:rPr>
        <w:t xml:space="preserve">31 </w:t>
      </w:r>
      <w:r w:rsidR="00350533" w:rsidRPr="009C7A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0533" w:rsidRPr="009C7AC4">
        <w:rPr>
          <w:rFonts w:asciiTheme="majorBidi" w:hAnsiTheme="majorBidi"/>
          <w:sz w:val="32"/>
          <w:szCs w:val="32"/>
        </w:rPr>
        <w:t xml:space="preserve"> </w:t>
      </w:r>
      <w:r w:rsidR="00B86EBD" w:rsidRPr="009C7AC4">
        <w:rPr>
          <w:rFonts w:asciiTheme="majorBidi" w:hAnsiTheme="majorBidi" w:cstheme="majorBidi"/>
          <w:sz w:val="32"/>
          <w:szCs w:val="32"/>
        </w:rPr>
        <w:t>256</w:t>
      </w:r>
      <w:r w:rsidR="007B4232" w:rsidRPr="009C7AC4">
        <w:rPr>
          <w:rFonts w:asciiTheme="majorBidi" w:hAnsiTheme="majorBidi" w:cstheme="majorBidi"/>
          <w:sz w:val="32"/>
          <w:szCs w:val="32"/>
        </w:rPr>
        <w:t>3</w:t>
      </w:r>
      <w:r w:rsidR="00B86EBD"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B86EBD" w:rsidRPr="009C7A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9C7AC4">
        <w:rPr>
          <w:rFonts w:asciiTheme="majorBidi" w:hAnsiTheme="majorBidi" w:cstheme="majorBidi"/>
          <w:sz w:val="32"/>
          <w:szCs w:val="32"/>
        </w:rPr>
        <w:t>256</w:t>
      </w:r>
      <w:r w:rsidR="007B4232" w:rsidRPr="009C7AC4">
        <w:rPr>
          <w:rFonts w:asciiTheme="majorBidi" w:hAnsiTheme="majorBidi" w:cstheme="majorBidi"/>
          <w:sz w:val="32"/>
          <w:szCs w:val="32"/>
        </w:rPr>
        <w:t>2</w:t>
      </w:r>
      <w:r w:rsidR="00B86EBD"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30730F" w:rsidRPr="009C7AC4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="00B86EBD" w:rsidRPr="009C7AC4">
        <w:rPr>
          <w:rFonts w:asciiTheme="majorBidi" w:hAnsiTheme="majorBidi" w:cstheme="majorBidi"/>
          <w:sz w:val="32"/>
          <w:szCs w:val="32"/>
          <w:cs/>
        </w:rPr>
        <w:t>เงินให้กู้ยืมและ</w:t>
      </w:r>
      <w:r w:rsidR="0030730F" w:rsidRPr="009C7AC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86EBD" w:rsidRPr="009C7AC4">
        <w:rPr>
          <w:rFonts w:asciiTheme="majorBidi" w:hAnsiTheme="majorBidi" w:cstheme="majorBidi"/>
          <w:sz w:val="32"/>
          <w:szCs w:val="32"/>
          <w:cs/>
        </w:rPr>
        <w:t>เงินกู้ยืมจากบุคคลและกิจการที่เกี่ยวข้องกัน</w:t>
      </w:r>
      <w:r w:rsidR="008153ED"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9C7AC4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 w:rsidRPr="009C7AC4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42" w:type="dxa"/>
        <w:tblInd w:w="90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7"/>
        <w:gridCol w:w="1247"/>
        <w:gridCol w:w="134"/>
        <w:gridCol w:w="1247"/>
        <w:gridCol w:w="134"/>
        <w:gridCol w:w="1247"/>
        <w:gridCol w:w="134"/>
        <w:gridCol w:w="1252"/>
      </w:tblGrid>
      <w:tr w:rsidR="00892A30" w:rsidRPr="00452EE3" w14:paraId="64D3A799" w14:textId="77777777" w:rsidTr="00DA2891">
        <w:tc>
          <w:tcPr>
            <w:tcW w:w="2947" w:type="dxa"/>
          </w:tcPr>
          <w:p w14:paraId="40C76B65" w14:textId="77777777" w:rsidR="00892A30" w:rsidRPr="00452EE3" w:rsidRDefault="00892A30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5395" w:type="dxa"/>
            <w:gridSpan w:val="7"/>
            <w:tcBorders>
              <w:bottom w:val="single" w:sz="6" w:space="0" w:color="auto"/>
            </w:tcBorders>
            <w:vAlign w:val="bottom"/>
          </w:tcPr>
          <w:p w14:paraId="362281A0" w14:textId="07D43BA0" w:rsidR="00892A30" w:rsidRPr="00452EE3" w:rsidRDefault="00892A30" w:rsidP="00452EE3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92A30" w:rsidRPr="00452EE3" w14:paraId="3A3D9CD3" w14:textId="77777777" w:rsidTr="00DA2891">
        <w:tc>
          <w:tcPr>
            <w:tcW w:w="2947" w:type="dxa"/>
          </w:tcPr>
          <w:p w14:paraId="1629037F" w14:textId="77777777" w:rsidR="00892A30" w:rsidRPr="00452EE3" w:rsidRDefault="00892A30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762CC0" w14:textId="40388168" w:rsidR="00892A30" w:rsidRPr="00452EE3" w:rsidRDefault="00892A30" w:rsidP="00452EE3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9FA9FA" w14:textId="77777777" w:rsidR="00892A30" w:rsidRPr="00452EE3" w:rsidRDefault="00892A30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A8A647B" w14:textId="52C94D5E" w:rsidR="00892A30" w:rsidRPr="00452EE3" w:rsidRDefault="00892A30" w:rsidP="00452EE3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2A30" w:rsidRPr="00452EE3" w14:paraId="53DA6DEE" w14:textId="77777777" w:rsidTr="00DA2891">
        <w:tc>
          <w:tcPr>
            <w:tcW w:w="2947" w:type="dxa"/>
          </w:tcPr>
          <w:p w14:paraId="04A3B95F" w14:textId="77777777" w:rsidR="00892A30" w:rsidRPr="00452EE3" w:rsidRDefault="00892A30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80B11F5" w14:textId="316E99D2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lightGray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BBCB06D" w14:textId="77777777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0C9504B" w14:textId="7B0FE6FA" w:rsidR="00892A30" w:rsidRPr="00452EE3" w:rsidRDefault="00892A30" w:rsidP="00452EE3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52EE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34" w:type="dxa"/>
            <w:vAlign w:val="bottom"/>
          </w:tcPr>
          <w:p w14:paraId="161A091E" w14:textId="77777777" w:rsidR="00892A30" w:rsidRPr="00452EE3" w:rsidRDefault="00892A30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7FDC7C64" w14:textId="2C1CEEEC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lightGray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vAlign w:val="bottom"/>
          </w:tcPr>
          <w:p w14:paraId="489D06E2" w14:textId="77777777" w:rsidR="00892A30" w:rsidRPr="00452EE3" w:rsidRDefault="00892A30" w:rsidP="00452EE3">
            <w:pPr>
              <w:tabs>
                <w:tab w:val="left" w:pos="0"/>
                <w:tab w:val="decimal" w:pos="88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4B1DDDFF" w14:textId="6D068F00" w:rsidR="00892A30" w:rsidRPr="00452EE3" w:rsidRDefault="00892A30" w:rsidP="00452EE3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92A30" w:rsidRPr="00452EE3" w14:paraId="3B917FE2" w14:textId="77777777" w:rsidTr="00892A30">
        <w:tc>
          <w:tcPr>
            <w:tcW w:w="2947" w:type="dxa"/>
          </w:tcPr>
          <w:p w14:paraId="2EF5DE83" w14:textId="77777777" w:rsidR="00892A30" w:rsidRPr="00452EE3" w:rsidRDefault="00892A30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6607A8" w14:textId="77777777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4A40771F" w14:textId="77777777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26B7DB" w14:textId="77777777" w:rsidR="00892A30" w:rsidRPr="00452EE3" w:rsidRDefault="00892A30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680CFF" w14:textId="77777777" w:rsidR="00892A30" w:rsidRPr="00452EE3" w:rsidRDefault="00892A30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50C77491" w14:textId="77777777" w:rsidR="00892A30" w:rsidRPr="00452EE3" w:rsidRDefault="00892A30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0ECFC807" w14:textId="77777777" w:rsidR="00892A30" w:rsidRPr="00452EE3" w:rsidRDefault="00892A30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43976DB" w14:textId="77777777" w:rsidR="00892A30" w:rsidRPr="00452EE3" w:rsidRDefault="00892A30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891" w:rsidRPr="00452EE3" w14:paraId="10E6DB62" w14:textId="77777777" w:rsidTr="00892A30">
        <w:tc>
          <w:tcPr>
            <w:tcW w:w="2947" w:type="dxa"/>
          </w:tcPr>
          <w:p w14:paraId="57E3D026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452EE3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7" w:type="dxa"/>
          </w:tcPr>
          <w:p w14:paraId="59B533D8" w14:textId="4B27920A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92D0D8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62AD1B" w14:textId="31D6C875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97DF51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75EFFAA" w14:textId="33C8BCF4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452EE3">
              <w:rPr>
                <w:rFonts w:ascii="Angsana New" w:hAnsi="Angsana New"/>
                <w:bCs/>
                <w:sz w:val="24"/>
                <w:szCs w:val="24"/>
              </w:rPr>
              <w:t>214,250,000.00</w:t>
            </w:r>
          </w:p>
        </w:tc>
        <w:tc>
          <w:tcPr>
            <w:tcW w:w="134" w:type="dxa"/>
          </w:tcPr>
          <w:p w14:paraId="72830368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2726A724" w14:textId="2FC091EA" w:rsidR="00DA2891" w:rsidRPr="00452EE3" w:rsidRDefault="00DA2891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122,250,000.00</w:t>
            </w:r>
          </w:p>
        </w:tc>
      </w:tr>
      <w:tr w:rsidR="00DA2891" w:rsidRPr="00452EE3" w14:paraId="2D8FDFEF" w14:textId="77777777" w:rsidTr="00892A30">
        <w:tc>
          <w:tcPr>
            <w:tcW w:w="2947" w:type="dxa"/>
          </w:tcPr>
          <w:p w14:paraId="037B0723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7" w:type="dxa"/>
          </w:tcPr>
          <w:p w14:paraId="21CD7699" w14:textId="481A74EF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4B9DDA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F39EF9" w14:textId="63B29B5D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2663B6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5CC323A" w14:textId="3E939EDE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452EE3">
              <w:rPr>
                <w:rFonts w:ascii="Angsana New" w:hAnsi="Angsana New"/>
                <w:bCs/>
                <w:sz w:val="24"/>
                <w:szCs w:val="24"/>
              </w:rPr>
              <w:t>23,500,000.00</w:t>
            </w:r>
          </w:p>
        </w:tc>
        <w:tc>
          <w:tcPr>
            <w:tcW w:w="134" w:type="dxa"/>
          </w:tcPr>
          <w:p w14:paraId="35AFD79A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35EF0497" w14:textId="701776EF" w:rsidR="00DA2891" w:rsidRPr="00452EE3" w:rsidRDefault="00DA2891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92,000,000.00</w:t>
            </w:r>
          </w:p>
        </w:tc>
      </w:tr>
      <w:tr w:rsidR="00DA2891" w:rsidRPr="00452EE3" w14:paraId="0A7CEB1A" w14:textId="77777777" w:rsidTr="00892A30">
        <w:tc>
          <w:tcPr>
            <w:tcW w:w="2947" w:type="dxa"/>
          </w:tcPr>
          <w:p w14:paraId="038EADD1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3AEE42D" w14:textId="3A04C380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743D22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5A1055" w14:textId="37073C4C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312B39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541934" w14:textId="3EC6FDAF" w:rsidR="00DA2891" w:rsidRPr="00452EE3" w:rsidRDefault="00DA2891" w:rsidP="00452EE3">
            <w:pPr>
              <w:spacing w:line="28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(6,250,000.00)</w:t>
            </w:r>
          </w:p>
        </w:tc>
        <w:tc>
          <w:tcPr>
            <w:tcW w:w="134" w:type="dxa"/>
          </w:tcPr>
          <w:p w14:paraId="1957A9B3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315E848" w14:textId="16799266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2891" w:rsidRPr="00452EE3" w14:paraId="326109CF" w14:textId="77777777" w:rsidTr="00892A30">
        <w:tc>
          <w:tcPr>
            <w:tcW w:w="2947" w:type="dxa"/>
          </w:tcPr>
          <w:p w14:paraId="7553E8DC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452EE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52EE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F192467" w14:textId="63CCD4B3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964D38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1D5A54" w14:textId="5A8FE27C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1EFB19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93927F" w14:textId="3878BDF0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452EE3">
              <w:rPr>
                <w:rFonts w:ascii="Angsana New" w:hAnsi="Angsana New"/>
                <w:bCs/>
                <w:sz w:val="24"/>
                <w:szCs w:val="24"/>
              </w:rPr>
              <w:t>231,500,000.00</w:t>
            </w:r>
          </w:p>
        </w:tc>
        <w:tc>
          <w:tcPr>
            <w:tcW w:w="134" w:type="dxa"/>
          </w:tcPr>
          <w:p w14:paraId="1B67F69F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6CE383" w14:textId="73CB54B7" w:rsidR="00DA2891" w:rsidRPr="00452EE3" w:rsidRDefault="00DA2891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214,250,000.00</w:t>
            </w:r>
          </w:p>
        </w:tc>
      </w:tr>
      <w:tr w:rsidR="00DA2891" w:rsidRPr="00452EE3" w14:paraId="4F739C8D" w14:textId="77777777" w:rsidTr="00892A30">
        <w:tc>
          <w:tcPr>
            <w:tcW w:w="2947" w:type="dxa"/>
          </w:tcPr>
          <w:p w14:paraId="0A456A5A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7" w:type="dxa"/>
          </w:tcPr>
          <w:p w14:paraId="240DA8E2" w14:textId="77777777" w:rsidR="00DA2891" w:rsidRPr="00452EE3" w:rsidRDefault="00DA2891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3B14A3B1" w14:textId="77777777" w:rsidR="00DA2891" w:rsidRPr="00452EE3" w:rsidRDefault="00DA2891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14:paraId="21D8A2FB" w14:textId="77777777" w:rsidR="00DA2891" w:rsidRPr="00452EE3" w:rsidRDefault="00DA2891" w:rsidP="00452EE3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F13D52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57CA26DD" w14:textId="77777777" w:rsidR="00DA2891" w:rsidRPr="00452EE3" w:rsidRDefault="00DA2891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0141CF58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4BC1B64" w14:textId="77777777" w:rsidR="00DA2891" w:rsidRPr="00452EE3" w:rsidRDefault="00DA2891" w:rsidP="00452EE3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DA2891" w:rsidRPr="00452EE3" w14:paraId="11D248D5" w14:textId="77777777" w:rsidTr="00892A30">
        <w:tc>
          <w:tcPr>
            <w:tcW w:w="2947" w:type="dxa"/>
          </w:tcPr>
          <w:p w14:paraId="2149AEA2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452EE3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7" w:type="dxa"/>
            <w:shd w:val="clear" w:color="auto" w:fill="auto"/>
          </w:tcPr>
          <w:p w14:paraId="22BD356D" w14:textId="0410FCDE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4,500,000.00</w:t>
            </w:r>
          </w:p>
        </w:tc>
        <w:tc>
          <w:tcPr>
            <w:tcW w:w="134" w:type="dxa"/>
          </w:tcPr>
          <w:p w14:paraId="4FB74F65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66DA364" w14:textId="148669B5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4,500,000.00</w:t>
            </w:r>
          </w:p>
        </w:tc>
        <w:tc>
          <w:tcPr>
            <w:tcW w:w="134" w:type="dxa"/>
          </w:tcPr>
          <w:p w14:paraId="77221B07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7273C45D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41287B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4BAEAE7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2891" w:rsidRPr="00452EE3" w14:paraId="215C65F6" w14:textId="77777777" w:rsidTr="00892A30">
        <w:tc>
          <w:tcPr>
            <w:tcW w:w="2947" w:type="dxa"/>
          </w:tcPr>
          <w:p w14:paraId="4B40CD99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7" w:type="dxa"/>
            <w:shd w:val="clear" w:color="auto" w:fill="auto"/>
          </w:tcPr>
          <w:p w14:paraId="101C4598" w14:textId="3105238D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A697FC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D216821" w14:textId="5AD6B3A9" w:rsidR="00DA2891" w:rsidRPr="00452EE3" w:rsidRDefault="00B7217E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1,400,000.00</w:t>
            </w:r>
          </w:p>
        </w:tc>
        <w:tc>
          <w:tcPr>
            <w:tcW w:w="134" w:type="dxa"/>
          </w:tcPr>
          <w:p w14:paraId="45A47BB3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522A6754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CAF189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7A0DD73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2891" w:rsidRPr="00452EE3" w14:paraId="795A5B13" w14:textId="77777777" w:rsidTr="00892A30">
        <w:tc>
          <w:tcPr>
            <w:tcW w:w="2947" w:type="dxa"/>
          </w:tcPr>
          <w:p w14:paraId="70C05865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E0C0637" w14:textId="3EB1B7A5" w:rsidR="00DA2891" w:rsidRPr="00452EE3" w:rsidRDefault="00DA2891" w:rsidP="00452EE3">
            <w:pPr>
              <w:spacing w:line="28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(4,500,000.00)</w:t>
            </w:r>
          </w:p>
        </w:tc>
        <w:tc>
          <w:tcPr>
            <w:tcW w:w="134" w:type="dxa"/>
          </w:tcPr>
          <w:p w14:paraId="4E5738A2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32471BA" w14:textId="67D7DE99" w:rsidR="00DA2891" w:rsidRPr="00452EE3" w:rsidRDefault="00B7217E" w:rsidP="00452EE3">
            <w:pPr>
              <w:spacing w:line="280" w:lineRule="exact"/>
              <w:ind w:left="-4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(1,400,000,</w:t>
            </w:r>
            <w:r w:rsidRPr="00452EE3">
              <w:rPr>
                <w:rFonts w:asciiTheme="majorBidi" w:hAnsiTheme="majorBidi" w:cstheme="majorBidi"/>
                <w:bCs/>
                <w:sz w:val="24"/>
                <w:szCs w:val="24"/>
              </w:rPr>
              <w:t>00</w:t>
            </w:r>
            <w:r w:rsidRPr="00452EE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82B9C00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C0C8505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57D333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7F4E492E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2891" w:rsidRPr="00452EE3" w14:paraId="62C23FE4" w14:textId="77777777" w:rsidTr="00892A30">
        <w:tc>
          <w:tcPr>
            <w:tcW w:w="2947" w:type="dxa"/>
          </w:tcPr>
          <w:p w14:paraId="1A64E15D" w14:textId="77777777" w:rsidR="00DA2891" w:rsidRPr="00452EE3" w:rsidRDefault="00DA2891" w:rsidP="00452EE3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52EE3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452EE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52EE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67132" w14:textId="42DF0890" w:rsidR="00DA2891" w:rsidRPr="00452EE3" w:rsidRDefault="00DA2891" w:rsidP="00452EE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52EE3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D15EC8" w14:textId="77777777" w:rsidR="00DA2891" w:rsidRPr="00452EE3" w:rsidRDefault="00DA2891" w:rsidP="00452EE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2E13C6" w14:textId="54162EE0" w:rsidR="00DA2891" w:rsidRPr="00452EE3" w:rsidRDefault="00DA2891" w:rsidP="00452EE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4,500,000.00</w:t>
            </w:r>
          </w:p>
        </w:tc>
        <w:tc>
          <w:tcPr>
            <w:tcW w:w="134" w:type="dxa"/>
          </w:tcPr>
          <w:p w14:paraId="0DB942D0" w14:textId="77777777" w:rsidR="00DA2891" w:rsidRPr="00452EE3" w:rsidRDefault="00DA2891" w:rsidP="00452EE3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744DBAA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ABC1C7" w14:textId="77777777" w:rsidR="00DA2891" w:rsidRPr="00452EE3" w:rsidRDefault="00DA2891" w:rsidP="00452EE3">
            <w:pPr>
              <w:tabs>
                <w:tab w:val="left" w:pos="0"/>
                <w:tab w:val="decimal" w:pos="882"/>
              </w:tabs>
              <w:spacing w:line="280" w:lineRule="exact"/>
              <w:ind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2335D1E7" w14:textId="77777777" w:rsidR="00DA2891" w:rsidRPr="00452EE3" w:rsidRDefault="00DA2891" w:rsidP="00452EE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2E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BD6F27C" w14:textId="77777777" w:rsidR="00103F9D" w:rsidRDefault="00103F9D" w:rsidP="000B443B">
      <w:pPr>
        <w:pStyle w:val="Heading2"/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C4360FC" w14:textId="3EFDDB68" w:rsidR="0096024C" w:rsidRPr="009C7AC4" w:rsidRDefault="0096024C" w:rsidP="000B443B">
      <w:pPr>
        <w:pStyle w:val="Heading2"/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C7A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1B0F8732" w14:textId="49A46BE5" w:rsidR="0014788B" w:rsidRPr="009C7AC4" w:rsidRDefault="0014788B" w:rsidP="000B443B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bookmarkStart w:id="0" w:name="_Hlk32508467"/>
      <w:r w:rsidRPr="009C7AC4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9C7AC4">
        <w:rPr>
          <w:rFonts w:asciiTheme="majorBidi" w:hAnsiTheme="majorBidi"/>
          <w:sz w:val="32"/>
          <w:szCs w:val="32"/>
        </w:rPr>
        <w:t xml:space="preserve">3 </w:t>
      </w:r>
      <w:r w:rsidRPr="009C7AC4">
        <w:rPr>
          <w:rFonts w:asciiTheme="majorBidi" w:hAnsiTheme="majorBidi"/>
          <w:sz w:val="32"/>
          <w:szCs w:val="32"/>
          <w:cs/>
        </w:rPr>
        <w:t xml:space="preserve">ปี สิ้นสุดวันที่ </w:t>
      </w:r>
      <w:r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Pr="009C7AC4">
        <w:rPr>
          <w:rFonts w:asciiTheme="majorBidi" w:hAnsiTheme="majorBidi"/>
          <w:sz w:val="32"/>
          <w:szCs w:val="32"/>
        </w:rPr>
        <w:t>2566</w:t>
      </w:r>
      <w:r w:rsidRPr="009C7AC4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Pr="009C7AC4">
        <w:rPr>
          <w:rFonts w:asciiTheme="majorBidi" w:hAnsiTheme="majorBidi"/>
          <w:sz w:val="32"/>
          <w:szCs w:val="32"/>
        </w:rPr>
        <w:t>95,000.00</w:t>
      </w:r>
      <w:r w:rsidRPr="009C7AC4">
        <w:rPr>
          <w:rFonts w:asciiTheme="majorBidi" w:hAnsiTheme="majorBidi"/>
          <w:sz w:val="32"/>
          <w:szCs w:val="32"/>
          <w:cs/>
        </w:rPr>
        <w:t xml:space="preserve"> บาท </w:t>
      </w:r>
    </w:p>
    <w:p w14:paraId="63B4B588" w14:textId="13D345E6" w:rsidR="007E1BEB" w:rsidRPr="00AE1C3C" w:rsidRDefault="007E1BEB" w:rsidP="000B443B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cs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C7AC4">
        <w:rPr>
          <w:rFonts w:asciiTheme="majorBidi" w:hAnsiTheme="majorBidi"/>
          <w:sz w:val="32"/>
          <w:szCs w:val="32"/>
        </w:rPr>
        <w:t>31</w:t>
      </w:r>
      <w:r w:rsidRPr="009C7AC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9C7AC4">
        <w:rPr>
          <w:rFonts w:asciiTheme="majorBidi" w:hAnsiTheme="majorBidi"/>
          <w:sz w:val="32"/>
          <w:szCs w:val="32"/>
        </w:rPr>
        <w:t>256</w:t>
      </w:r>
      <w:r w:rsidR="00E4160B" w:rsidRPr="009C7AC4">
        <w:rPr>
          <w:rFonts w:asciiTheme="majorBidi" w:hAnsiTheme="majorBidi"/>
          <w:sz w:val="32"/>
          <w:szCs w:val="32"/>
        </w:rPr>
        <w:t xml:space="preserve">3 </w:t>
      </w:r>
      <w:r w:rsidR="00E4160B" w:rsidRPr="009C7AC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E4160B" w:rsidRPr="009C7AC4">
        <w:rPr>
          <w:rFonts w:asciiTheme="majorBidi" w:hAnsiTheme="majorBidi"/>
          <w:sz w:val="32"/>
          <w:szCs w:val="32"/>
        </w:rPr>
        <w:t>2562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2622DF" w:rsidRPr="009C7AC4">
        <w:rPr>
          <w:rFonts w:asciiTheme="majorBidi" w:hAnsiTheme="majorBidi" w:hint="cs"/>
          <w:sz w:val="32"/>
          <w:szCs w:val="32"/>
          <w:cs/>
        </w:rPr>
        <w:t>บริษัทมีเงินให้</w:t>
      </w:r>
      <w:r w:rsidR="000D6610" w:rsidRPr="009C7AC4">
        <w:rPr>
          <w:rFonts w:asciiTheme="majorBidi" w:hAnsiTheme="majorBidi" w:hint="cs"/>
          <w:sz w:val="32"/>
          <w:szCs w:val="32"/>
          <w:cs/>
        </w:rPr>
        <w:t>กู้</w:t>
      </w:r>
      <w:r w:rsidR="002622DF" w:rsidRPr="009C7AC4">
        <w:rPr>
          <w:rFonts w:asciiTheme="majorBidi" w:hAnsiTheme="majorBidi" w:hint="cs"/>
          <w:sz w:val="32"/>
          <w:szCs w:val="32"/>
          <w:cs/>
        </w:rPr>
        <w:t xml:space="preserve">ยืมแก่บริษัท โซลาร์ พีพีเอ็ม จำกัด จำนวนเงิน </w:t>
      </w:r>
      <w:r w:rsidR="00E4160B" w:rsidRPr="00AE1C3C">
        <w:rPr>
          <w:rFonts w:asciiTheme="majorBidi" w:hAnsiTheme="majorBidi"/>
          <w:spacing w:val="2"/>
          <w:sz w:val="32"/>
          <w:szCs w:val="32"/>
        </w:rPr>
        <w:t>145.00</w:t>
      </w:r>
      <w:r w:rsidR="002622DF" w:rsidRPr="00AE1C3C">
        <w:rPr>
          <w:rFonts w:asciiTheme="majorBidi" w:hAnsiTheme="majorBidi"/>
          <w:spacing w:val="2"/>
          <w:sz w:val="32"/>
          <w:szCs w:val="32"/>
        </w:rPr>
        <w:t xml:space="preserve"> </w:t>
      </w:r>
      <w:r w:rsidR="007E1C50" w:rsidRPr="00AE1C3C">
        <w:rPr>
          <w:rFonts w:asciiTheme="majorBidi" w:hAnsiTheme="majorBidi" w:hint="cs"/>
          <w:spacing w:val="2"/>
          <w:sz w:val="32"/>
          <w:szCs w:val="32"/>
          <w:cs/>
        </w:rPr>
        <w:t>ล้าน</w:t>
      </w:r>
      <w:r w:rsidR="002622DF" w:rsidRPr="00AE1C3C">
        <w:rPr>
          <w:rFonts w:asciiTheme="majorBidi" w:hAnsiTheme="majorBidi" w:hint="cs"/>
          <w:spacing w:val="2"/>
          <w:sz w:val="32"/>
          <w:szCs w:val="32"/>
          <w:cs/>
        </w:rPr>
        <w:t xml:space="preserve">บาท </w:t>
      </w:r>
      <w:r w:rsidR="00E4160B" w:rsidRPr="00AE1C3C">
        <w:rPr>
          <w:rFonts w:asciiTheme="majorBidi" w:hAnsiTheme="majorBidi" w:hint="cs"/>
          <w:spacing w:val="2"/>
          <w:sz w:val="32"/>
          <w:szCs w:val="32"/>
          <w:cs/>
        </w:rPr>
        <w:t xml:space="preserve">และ </w:t>
      </w:r>
      <w:r w:rsidR="00E4160B" w:rsidRPr="00AE1C3C">
        <w:rPr>
          <w:rFonts w:asciiTheme="majorBidi" w:hAnsiTheme="majorBidi"/>
          <w:spacing w:val="2"/>
          <w:sz w:val="32"/>
          <w:szCs w:val="32"/>
        </w:rPr>
        <w:t xml:space="preserve">121.50 </w:t>
      </w:r>
      <w:r w:rsidR="00E4160B" w:rsidRPr="00AE1C3C">
        <w:rPr>
          <w:rFonts w:asciiTheme="majorBidi" w:hAnsiTheme="majorBidi" w:hint="cs"/>
          <w:spacing w:val="2"/>
          <w:sz w:val="32"/>
          <w:szCs w:val="32"/>
          <w:cs/>
        </w:rPr>
        <w:t xml:space="preserve">ล้านบาท ตามลำดับ </w:t>
      </w:r>
      <w:r w:rsidR="002622DF" w:rsidRPr="00AE1C3C">
        <w:rPr>
          <w:rFonts w:asciiTheme="majorBidi" w:hAnsiTheme="majorBidi" w:hint="cs"/>
          <w:spacing w:val="2"/>
          <w:sz w:val="32"/>
          <w:szCs w:val="32"/>
          <w:cs/>
        </w:rPr>
        <w:t>ซึ่ง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>บริษัทถือหุ้นในบริษัท โซลาร์ พีพีเอ็ม จำกัด คิดเป็น</w:t>
      </w:r>
      <w:r w:rsidR="005922C8" w:rsidRPr="00AE1C3C">
        <w:rPr>
          <w:rFonts w:asciiTheme="majorBidi" w:hAnsiTheme="majorBidi" w:hint="cs"/>
          <w:spacing w:val="2"/>
          <w:sz w:val="32"/>
          <w:szCs w:val="32"/>
          <w:cs/>
        </w:rPr>
        <w:t>สัดส่วน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 xml:space="preserve">ร้อยละ </w:t>
      </w:r>
      <w:r w:rsidRPr="00AE1C3C">
        <w:rPr>
          <w:rFonts w:asciiTheme="majorBidi" w:hAnsiTheme="majorBidi"/>
          <w:spacing w:val="2"/>
          <w:sz w:val="32"/>
          <w:szCs w:val="32"/>
        </w:rPr>
        <w:t>59.96</w:t>
      </w:r>
      <w:r w:rsidR="007E60A1" w:rsidRPr="00AE1C3C">
        <w:rPr>
          <w:rFonts w:asciiTheme="majorBidi" w:hAnsiTheme="majorBidi" w:hint="cs"/>
          <w:spacing w:val="2"/>
          <w:sz w:val="32"/>
          <w:szCs w:val="32"/>
        </w:rPr>
        <w:t xml:space="preserve"> </w:t>
      </w:r>
      <w:r w:rsidR="002622DF" w:rsidRPr="00AE1C3C">
        <w:rPr>
          <w:rFonts w:asciiTheme="majorBidi" w:hAnsiTheme="majorBidi" w:hint="cs"/>
          <w:spacing w:val="2"/>
          <w:sz w:val="32"/>
          <w:szCs w:val="32"/>
          <w:cs/>
        </w:rPr>
        <w:t>การให้กู้ยืมเงินดังกล่าว</w:t>
      </w:r>
      <w:r w:rsidR="000D6610" w:rsidRPr="00AE1C3C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 xml:space="preserve">คิดเป็นร้อยละ </w:t>
      </w:r>
      <w:r w:rsidR="007E60A1" w:rsidRPr="00AE1C3C">
        <w:rPr>
          <w:rFonts w:asciiTheme="majorBidi" w:hAnsiTheme="majorBidi"/>
          <w:spacing w:val="2"/>
          <w:sz w:val="32"/>
          <w:szCs w:val="32"/>
        </w:rPr>
        <w:t>100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 xml:space="preserve"> ของ</w:t>
      </w:r>
      <w:r w:rsidR="005922C8" w:rsidRPr="00AE1C3C">
        <w:rPr>
          <w:rFonts w:asciiTheme="majorBidi" w:hAnsiTheme="majorBidi" w:hint="cs"/>
          <w:spacing w:val="2"/>
          <w:sz w:val="32"/>
          <w:szCs w:val="32"/>
          <w:cs/>
        </w:rPr>
        <w:t>เงินให้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>กู้ยืม</w:t>
      </w:r>
      <w:r w:rsidR="007E60A1" w:rsidRPr="00AE1C3C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AE1C3C">
        <w:rPr>
          <w:rFonts w:asciiTheme="majorBidi" w:hAnsiTheme="majorBidi"/>
          <w:spacing w:val="2"/>
          <w:sz w:val="32"/>
          <w:szCs w:val="32"/>
          <w:cs/>
        </w:rPr>
        <w:t>ซึ่งไม่เป็นตามสัดส่วนการถือหุ้น</w:t>
      </w:r>
    </w:p>
    <w:bookmarkEnd w:id="0"/>
    <w:p w14:paraId="32AADE6E" w14:textId="630EABEE" w:rsidR="00EC339C" w:rsidRDefault="00EC339C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44E6BD9A" w14:textId="63048540" w:rsidR="00103F9D" w:rsidRDefault="00103F9D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3F78CCF4" w14:textId="185B8B47" w:rsidR="00103F9D" w:rsidRDefault="00103F9D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0AFAE615" w14:textId="56596B73" w:rsidR="00103F9D" w:rsidRDefault="00103F9D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3F7C00FB" w14:textId="77777777" w:rsidR="00103F9D" w:rsidRPr="009C7AC4" w:rsidRDefault="00103F9D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27981312" w14:textId="1D7FE127" w:rsidR="000358BC" w:rsidRPr="009C7AC4" w:rsidRDefault="00DB5642" w:rsidP="000B443B">
      <w:pPr>
        <w:tabs>
          <w:tab w:val="left" w:pos="284"/>
        </w:tabs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Theme="majorBidi" w:hAnsiTheme="majorBidi" w:hint="cs"/>
          <w:b/>
          <w:bCs/>
          <w:sz w:val="32"/>
          <w:szCs w:val="32"/>
        </w:rPr>
        <w:lastRenderedPageBreak/>
        <w:t>6</w:t>
      </w:r>
      <w:r w:rsidR="00A37A35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A37A35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20630C" w14:textId="77777777" w:rsidR="00A37A35" w:rsidRPr="009C7AC4" w:rsidRDefault="00A37A35" w:rsidP="000B443B">
      <w:pPr>
        <w:tabs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EE5495" w:rsidRPr="009C7AC4" w14:paraId="56E9F84A" w14:textId="77777777" w:rsidTr="00F40FA1">
        <w:tc>
          <w:tcPr>
            <w:tcW w:w="2891" w:type="dxa"/>
          </w:tcPr>
          <w:p w14:paraId="45847E1A" w14:textId="77777777" w:rsidR="00D31A4E" w:rsidRPr="009C7AC4" w:rsidRDefault="00D31A4E" w:rsidP="00A62F9B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14:paraId="06E694E0" w14:textId="77777777" w:rsidR="00D31A4E" w:rsidRPr="009C7AC4" w:rsidRDefault="00D31A4E" w:rsidP="00A62F9B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106A7C81" w14:textId="77777777" w:rsidTr="00F40FA1">
        <w:tc>
          <w:tcPr>
            <w:tcW w:w="2891" w:type="dxa"/>
          </w:tcPr>
          <w:p w14:paraId="68E72172" w14:textId="77777777" w:rsidR="00D31A4E" w:rsidRPr="009C7AC4" w:rsidRDefault="00D31A4E" w:rsidP="00A62F9B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B0835" w14:textId="77777777" w:rsidR="00D31A4E" w:rsidRPr="009C7AC4" w:rsidRDefault="00D31A4E" w:rsidP="00A62F9B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A767B0D" w14:textId="77777777" w:rsidR="00D31A4E" w:rsidRPr="009C7AC4" w:rsidRDefault="00D31A4E" w:rsidP="00A62F9B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5B521F" w14:textId="77777777" w:rsidR="00D31A4E" w:rsidRPr="009C7AC4" w:rsidRDefault="00D31A4E" w:rsidP="00A62F9B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2835ACB1" w14:textId="77777777" w:rsidTr="005F7C88">
        <w:tc>
          <w:tcPr>
            <w:tcW w:w="2891" w:type="dxa"/>
          </w:tcPr>
          <w:p w14:paraId="60372379" w14:textId="77777777" w:rsidR="003716CB" w:rsidRPr="009C7AC4" w:rsidRDefault="003716CB" w:rsidP="003716CB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58C527" w14:textId="4A5C1E8C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904E18" w14:textId="77777777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110E242" w14:textId="7312D74B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6FC4DB69" w14:textId="77777777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6E223863" w14:textId="32D2E346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31DA27E0" w14:textId="77777777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938843C" w14:textId="3771C925" w:rsidR="003716CB" w:rsidRPr="009C7AC4" w:rsidRDefault="003716CB" w:rsidP="003716CB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E5495" w:rsidRPr="009C7AC4" w14:paraId="303FFB20" w14:textId="77777777" w:rsidTr="005F7C88">
        <w:tc>
          <w:tcPr>
            <w:tcW w:w="2891" w:type="dxa"/>
          </w:tcPr>
          <w:p w14:paraId="2E2ED34D" w14:textId="77777777" w:rsidR="003716CB" w:rsidRPr="009C7AC4" w:rsidRDefault="003716CB" w:rsidP="003716CB">
            <w:pPr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6CF202" w14:textId="5B8AA249" w:rsidR="003716CB" w:rsidRPr="009C7AC4" w:rsidRDefault="00EC339C" w:rsidP="003716CB">
            <w:pPr>
              <w:tabs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402,046.75</w:t>
            </w:r>
          </w:p>
        </w:tc>
        <w:tc>
          <w:tcPr>
            <w:tcW w:w="141" w:type="dxa"/>
          </w:tcPr>
          <w:p w14:paraId="4F8D2A0A" w14:textId="77777777" w:rsidR="003716CB" w:rsidRPr="009C7AC4" w:rsidRDefault="003716CB" w:rsidP="003716CB">
            <w:pPr>
              <w:tabs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592B060" w14:textId="37018B37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428,703.45</w:t>
            </w:r>
          </w:p>
        </w:tc>
        <w:tc>
          <w:tcPr>
            <w:tcW w:w="139" w:type="dxa"/>
          </w:tcPr>
          <w:p w14:paraId="17853E8D" w14:textId="77777777" w:rsidR="003716CB" w:rsidRPr="009C7AC4" w:rsidRDefault="003716CB" w:rsidP="003716C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14:paraId="6DBD5B72" w14:textId="41B3E9BE" w:rsidR="003716CB" w:rsidRPr="009C7AC4" w:rsidRDefault="001D570E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348,213.75</w:t>
            </w:r>
          </w:p>
        </w:tc>
        <w:tc>
          <w:tcPr>
            <w:tcW w:w="134" w:type="dxa"/>
          </w:tcPr>
          <w:p w14:paraId="146A1569" w14:textId="77777777" w:rsidR="003716CB" w:rsidRPr="009C7AC4" w:rsidRDefault="003716CB" w:rsidP="003716CB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44C40D53" w14:textId="2D7FF252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362,644.45</w:t>
            </w:r>
          </w:p>
        </w:tc>
      </w:tr>
      <w:tr w:rsidR="00EE5495" w:rsidRPr="009C7AC4" w14:paraId="3FCFFFC3" w14:textId="77777777" w:rsidTr="00F40FA1">
        <w:tc>
          <w:tcPr>
            <w:tcW w:w="2891" w:type="dxa"/>
          </w:tcPr>
          <w:p w14:paraId="2191C987" w14:textId="77777777" w:rsidR="003716CB" w:rsidRPr="009C7AC4" w:rsidRDefault="003716CB" w:rsidP="003716CB">
            <w:pPr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14:paraId="70ECFDC8" w14:textId="45FA4F0C" w:rsidR="003716CB" w:rsidRPr="009C7AC4" w:rsidRDefault="00EC339C" w:rsidP="003716CB">
            <w:pPr>
              <w:tabs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34,973,334.48</w:t>
            </w:r>
          </w:p>
        </w:tc>
        <w:tc>
          <w:tcPr>
            <w:tcW w:w="141" w:type="dxa"/>
          </w:tcPr>
          <w:p w14:paraId="4ED0D545" w14:textId="77777777" w:rsidR="003716CB" w:rsidRPr="009C7AC4" w:rsidRDefault="003716CB" w:rsidP="003716CB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3C929C65" w14:textId="1B7C6ED1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29,210,837.24</w:t>
            </w:r>
          </w:p>
        </w:tc>
        <w:tc>
          <w:tcPr>
            <w:tcW w:w="139" w:type="dxa"/>
          </w:tcPr>
          <w:p w14:paraId="5F86B0D9" w14:textId="77777777" w:rsidR="003716CB" w:rsidRPr="009C7AC4" w:rsidRDefault="003716CB" w:rsidP="003716C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4D3B4CB9" w14:textId="5DDC6E7C" w:rsidR="003716CB" w:rsidRPr="009C7AC4" w:rsidRDefault="001D570E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26,314,374.83</w:t>
            </w:r>
          </w:p>
        </w:tc>
        <w:tc>
          <w:tcPr>
            <w:tcW w:w="134" w:type="dxa"/>
          </w:tcPr>
          <w:p w14:paraId="76FB3184" w14:textId="77777777" w:rsidR="003716CB" w:rsidRPr="009C7AC4" w:rsidRDefault="003716CB" w:rsidP="003716CB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A78CC4" w14:textId="684D710D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19,486,996.93</w:t>
            </w:r>
          </w:p>
        </w:tc>
      </w:tr>
      <w:tr w:rsidR="00EE5495" w:rsidRPr="009C7AC4" w14:paraId="3E194C08" w14:textId="77777777" w:rsidTr="00F40FA1">
        <w:tc>
          <w:tcPr>
            <w:tcW w:w="2891" w:type="dxa"/>
          </w:tcPr>
          <w:p w14:paraId="2993BD66" w14:textId="77777777" w:rsidR="003716CB" w:rsidRPr="009C7AC4" w:rsidRDefault="003716CB" w:rsidP="003716CB">
            <w:pPr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14:paraId="23D5B890" w14:textId="7520C923" w:rsidR="003716CB" w:rsidRPr="009C7AC4" w:rsidRDefault="00EC339C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28,812,983.23</w:t>
            </w:r>
          </w:p>
        </w:tc>
        <w:tc>
          <w:tcPr>
            <w:tcW w:w="141" w:type="dxa"/>
          </w:tcPr>
          <w:p w14:paraId="5916433A" w14:textId="77777777" w:rsidR="003716CB" w:rsidRPr="009C7AC4" w:rsidRDefault="003716CB" w:rsidP="003716CB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461DFCE2" w14:textId="0AABA2F5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 6,873,558.03 </w:t>
            </w:r>
          </w:p>
        </w:tc>
        <w:tc>
          <w:tcPr>
            <w:tcW w:w="139" w:type="dxa"/>
          </w:tcPr>
          <w:p w14:paraId="077B4AC3" w14:textId="77777777" w:rsidR="003716CB" w:rsidRPr="009C7AC4" w:rsidRDefault="003716CB" w:rsidP="003716C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FEFDA75" w14:textId="1840ECB5" w:rsidR="003716CB" w:rsidRPr="009C7AC4" w:rsidRDefault="001D570E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9,462,187.41</w:t>
            </w:r>
          </w:p>
        </w:tc>
        <w:tc>
          <w:tcPr>
            <w:tcW w:w="134" w:type="dxa"/>
          </w:tcPr>
          <w:p w14:paraId="4F9C7625" w14:textId="77777777" w:rsidR="003716CB" w:rsidRPr="009C7AC4" w:rsidRDefault="003716CB" w:rsidP="003716CB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6D59C2" w14:textId="04AE7C57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3,595,623.42</w:t>
            </w:r>
          </w:p>
        </w:tc>
      </w:tr>
      <w:tr w:rsidR="00EE5495" w:rsidRPr="009C7AC4" w14:paraId="5B406914" w14:textId="77777777" w:rsidTr="00F40FA1">
        <w:tc>
          <w:tcPr>
            <w:tcW w:w="2891" w:type="dxa"/>
          </w:tcPr>
          <w:p w14:paraId="6B869F9A" w14:textId="77777777" w:rsidR="003716CB" w:rsidRPr="009C7AC4" w:rsidRDefault="003716CB" w:rsidP="003716CB">
            <w:pPr>
              <w:tabs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A5C8D7" w14:textId="4D74D848" w:rsidR="003716CB" w:rsidRPr="009C7AC4" w:rsidRDefault="00EC339C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1,446,164.52</w:t>
            </w:r>
          </w:p>
        </w:tc>
        <w:tc>
          <w:tcPr>
            <w:tcW w:w="141" w:type="dxa"/>
          </w:tcPr>
          <w:p w14:paraId="4116972E" w14:textId="77777777" w:rsidR="003716CB" w:rsidRPr="009C7AC4" w:rsidRDefault="003716CB" w:rsidP="003716CB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AB28699" w14:textId="4A07F361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 5,955,274.31 </w:t>
            </w:r>
          </w:p>
        </w:tc>
        <w:tc>
          <w:tcPr>
            <w:tcW w:w="139" w:type="dxa"/>
          </w:tcPr>
          <w:p w14:paraId="4DE2489D" w14:textId="77777777" w:rsidR="003716CB" w:rsidRPr="009C7AC4" w:rsidRDefault="003716CB" w:rsidP="003716C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D088F3D" w14:textId="4F18B7B6" w:rsidR="003716CB" w:rsidRPr="009C7AC4" w:rsidRDefault="001D570E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bCs/>
                <w:sz w:val="26"/>
                <w:szCs w:val="26"/>
              </w:rPr>
              <w:t>957,728.83</w:t>
            </w:r>
          </w:p>
        </w:tc>
        <w:tc>
          <w:tcPr>
            <w:tcW w:w="134" w:type="dxa"/>
          </w:tcPr>
          <w:p w14:paraId="4C6C200E" w14:textId="77777777" w:rsidR="003716CB" w:rsidRPr="009C7AC4" w:rsidRDefault="003716CB" w:rsidP="003716CB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B168D87" w14:textId="45511B57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bCs/>
                <w:sz w:val="26"/>
                <w:szCs w:val="26"/>
              </w:rPr>
              <w:t>5,722,327.99</w:t>
            </w:r>
          </w:p>
        </w:tc>
      </w:tr>
      <w:tr w:rsidR="00EE5495" w:rsidRPr="009C7AC4" w14:paraId="08602812" w14:textId="77777777" w:rsidTr="00F40FA1">
        <w:tc>
          <w:tcPr>
            <w:tcW w:w="2891" w:type="dxa"/>
          </w:tcPr>
          <w:p w14:paraId="510C19FA" w14:textId="77777777" w:rsidR="003716CB" w:rsidRPr="009C7AC4" w:rsidRDefault="003716CB" w:rsidP="003716CB">
            <w:pPr>
              <w:tabs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4D735F" w14:textId="7DF9FC1B" w:rsidR="003716CB" w:rsidRPr="009C7AC4" w:rsidRDefault="00EC339C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65,634,528.98</w:t>
            </w:r>
          </w:p>
        </w:tc>
        <w:tc>
          <w:tcPr>
            <w:tcW w:w="141" w:type="dxa"/>
          </w:tcPr>
          <w:p w14:paraId="2E4FDE67" w14:textId="77777777" w:rsidR="003716CB" w:rsidRPr="009C7AC4" w:rsidRDefault="003716CB" w:rsidP="003716CB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4913D58E" w14:textId="4E096D94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 42,468,373.03 </w:t>
            </w:r>
          </w:p>
        </w:tc>
        <w:tc>
          <w:tcPr>
            <w:tcW w:w="139" w:type="dxa"/>
          </w:tcPr>
          <w:p w14:paraId="18F49503" w14:textId="77777777" w:rsidR="003716CB" w:rsidRPr="009C7AC4" w:rsidRDefault="003716CB" w:rsidP="003716C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54132" w14:textId="75CF3C23" w:rsidR="003716CB" w:rsidRPr="009C7AC4" w:rsidRDefault="001D570E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bCs/>
                <w:sz w:val="26"/>
                <w:szCs w:val="26"/>
              </w:rPr>
              <w:t>37,082,504.82</w:t>
            </w:r>
          </w:p>
        </w:tc>
        <w:tc>
          <w:tcPr>
            <w:tcW w:w="134" w:type="dxa"/>
          </w:tcPr>
          <w:p w14:paraId="36A30257" w14:textId="77777777" w:rsidR="003716CB" w:rsidRPr="009C7AC4" w:rsidRDefault="003716CB" w:rsidP="003716CB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9DA218" w14:textId="3C816059" w:rsidR="003716CB" w:rsidRPr="009C7AC4" w:rsidRDefault="003716CB" w:rsidP="003716CB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bCs/>
                <w:sz w:val="26"/>
                <w:szCs w:val="26"/>
              </w:rPr>
              <w:t>29,167,592.79</w:t>
            </w:r>
          </w:p>
        </w:tc>
      </w:tr>
    </w:tbl>
    <w:p w14:paraId="5D0482E3" w14:textId="77777777" w:rsidR="00103F9D" w:rsidRDefault="00103F9D" w:rsidP="00103F9D">
      <w:pPr>
        <w:spacing w:line="240" w:lineRule="exact"/>
        <w:ind w:left="284" w:firstLine="567"/>
        <w:rPr>
          <w:rFonts w:ascii="Angsana New" w:hAnsi="Angsana New"/>
          <w:sz w:val="32"/>
          <w:szCs w:val="32"/>
        </w:rPr>
      </w:pPr>
    </w:p>
    <w:p w14:paraId="6BEDFA9A" w14:textId="133E6DBC" w:rsidR="00A62F9B" w:rsidRDefault="00356AA5" w:rsidP="00EC339C">
      <w:pPr>
        <w:spacing w:line="380" w:lineRule="exact"/>
        <w:ind w:left="284" w:firstLine="567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z w:val="32"/>
          <w:szCs w:val="32"/>
        </w:rPr>
        <w:t>31</w:t>
      </w:r>
      <w:r w:rsidRPr="009C7A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7AC4">
        <w:rPr>
          <w:rFonts w:ascii="Angsana New" w:hAnsi="Angsana New"/>
          <w:sz w:val="32"/>
          <w:szCs w:val="32"/>
        </w:rPr>
        <w:t>2563</w:t>
      </w:r>
      <w:r w:rsidRPr="009C7AC4">
        <w:rPr>
          <w:rFonts w:ascii="Angsana New" w:hAnsi="Angsana New"/>
          <w:sz w:val="32"/>
          <w:szCs w:val="32"/>
          <w:cs/>
        </w:rPr>
        <w:t xml:space="preserve"> และ </w:t>
      </w:r>
      <w:r w:rsidRPr="009C7AC4">
        <w:rPr>
          <w:rFonts w:ascii="Angsana New" w:hAnsi="Angsana New"/>
          <w:sz w:val="32"/>
          <w:szCs w:val="32"/>
        </w:rPr>
        <w:t xml:space="preserve">2562 </w:t>
      </w:r>
      <w:r w:rsidRPr="009C7AC4">
        <w:rPr>
          <w:rFonts w:ascii="Angsana New" w:hAnsi="Angsana New"/>
          <w:sz w:val="32"/>
          <w:szCs w:val="32"/>
          <w:cs/>
        </w:rPr>
        <w:t xml:space="preserve">เงินฝากธนาคารมีอัตราดอกเบี้ยร้อยละ </w:t>
      </w:r>
      <w:r w:rsidRPr="009C7AC4">
        <w:rPr>
          <w:rFonts w:ascii="Angsana New" w:hAnsi="Angsana New"/>
          <w:sz w:val="32"/>
          <w:szCs w:val="32"/>
        </w:rPr>
        <w:t>0.</w:t>
      </w:r>
      <w:r w:rsidR="00600A84" w:rsidRPr="009C7AC4">
        <w:rPr>
          <w:rFonts w:ascii="Angsana New" w:hAnsi="Angsana New"/>
          <w:sz w:val="32"/>
          <w:szCs w:val="32"/>
        </w:rPr>
        <w:t>05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="00EC339C">
        <w:rPr>
          <w:rFonts w:ascii="Angsana New" w:hAnsi="Angsana New" w:hint="cs"/>
          <w:sz w:val="32"/>
          <w:szCs w:val="32"/>
          <w:cs/>
        </w:rPr>
        <w:t>-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>0.</w:t>
      </w:r>
      <w:r w:rsidR="00600A84" w:rsidRPr="009C7AC4">
        <w:rPr>
          <w:rFonts w:ascii="Angsana New" w:hAnsi="Angsana New"/>
          <w:sz w:val="32"/>
          <w:szCs w:val="32"/>
        </w:rPr>
        <w:t>125</w:t>
      </w:r>
      <w:r w:rsidRPr="009C7AC4">
        <w:rPr>
          <w:rFonts w:ascii="Angsana New" w:hAnsi="Angsana New"/>
          <w:sz w:val="32"/>
          <w:szCs w:val="32"/>
          <w:cs/>
        </w:rPr>
        <w:t xml:space="preserve"> ต่อปี และร้อยละ </w:t>
      </w:r>
      <w:r w:rsidR="00600A84" w:rsidRPr="009C7AC4">
        <w:rPr>
          <w:rFonts w:ascii="Angsana New" w:hAnsi="Angsana New"/>
          <w:sz w:val="32"/>
          <w:szCs w:val="32"/>
        </w:rPr>
        <w:t>0.125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="00EC339C">
        <w:rPr>
          <w:rFonts w:ascii="Angsana New" w:hAnsi="Angsana New" w:hint="cs"/>
          <w:sz w:val="32"/>
          <w:szCs w:val="32"/>
          <w:cs/>
        </w:rPr>
        <w:t>-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="00600A84" w:rsidRPr="009C7AC4">
        <w:rPr>
          <w:rFonts w:ascii="Angsana New" w:hAnsi="Angsana New"/>
          <w:sz w:val="32"/>
          <w:szCs w:val="32"/>
        </w:rPr>
        <w:t>0.375</w:t>
      </w:r>
      <w:r w:rsidRPr="009C7AC4">
        <w:rPr>
          <w:rFonts w:ascii="Angsana New" w:hAnsi="Angsana New"/>
          <w:sz w:val="32"/>
          <w:szCs w:val="32"/>
          <w:cs/>
        </w:rPr>
        <w:t xml:space="preserve"> ต่อปี</w:t>
      </w:r>
      <w:r w:rsidR="00600A84" w:rsidRPr="009C7AC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C5D6593" w14:textId="77777777" w:rsidR="00103F9D" w:rsidRDefault="00103F9D" w:rsidP="00103F9D">
      <w:pPr>
        <w:tabs>
          <w:tab w:val="left" w:pos="284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3B3CB66" w14:textId="111E2425" w:rsidR="00B43E5F" w:rsidRPr="009C7AC4" w:rsidRDefault="00DB5642" w:rsidP="00A62F9B">
      <w:pPr>
        <w:tabs>
          <w:tab w:val="left" w:pos="28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C7AC4">
        <w:rPr>
          <w:rFonts w:ascii="Angsana New" w:hAnsi="Angsana New" w:hint="cs"/>
          <w:b/>
          <w:bCs/>
          <w:sz w:val="32"/>
          <w:szCs w:val="32"/>
        </w:rPr>
        <w:t>7</w:t>
      </w:r>
      <w:r w:rsidR="00B43E5F" w:rsidRPr="009C7AC4">
        <w:rPr>
          <w:rFonts w:ascii="Angsana New" w:hAnsi="Angsana New"/>
          <w:b/>
          <w:bCs/>
          <w:sz w:val="32"/>
          <w:szCs w:val="32"/>
        </w:rPr>
        <w:t>.</w:t>
      </w:r>
      <w:r w:rsidR="00762712" w:rsidRPr="009C7AC4">
        <w:rPr>
          <w:rFonts w:ascii="Angsana New" w:hAnsi="Angsana New"/>
          <w:b/>
          <w:bCs/>
          <w:sz w:val="32"/>
          <w:szCs w:val="32"/>
        </w:rPr>
        <w:tab/>
      </w:r>
      <w:r w:rsidR="0014788B" w:rsidRPr="009C7AC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438EDFCC" w14:textId="77777777" w:rsidR="00B43E5F" w:rsidRPr="009C7AC4" w:rsidRDefault="00BE4DC8" w:rsidP="00BE4DC8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53" w:type="dxa"/>
        <w:tblInd w:w="9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5"/>
        <w:gridCol w:w="1246"/>
        <w:gridCol w:w="141"/>
        <w:gridCol w:w="1246"/>
        <w:gridCol w:w="138"/>
        <w:gridCol w:w="1246"/>
        <w:gridCol w:w="138"/>
        <w:gridCol w:w="1253"/>
      </w:tblGrid>
      <w:tr w:rsidR="00EE5495" w:rsidRPr="009C7AC4" w14:paraId="57D8C765" w14:textId="77777777" w:rsidTr="006B4EF3">
        <w:tc>
          <w:tcPr>
            <w:tcW w:w="2945" w:type="dxa"/>
          </w:tcPr>
          <w:p w14:paraId="5B2C637C" w14:textId="77777777" w:rsidR="006B4EF3" w:rsidRPr="009C7AC4" w:rsidRDefault="006B4EF3" w:rsidP="00A62F9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8" w:type="dxa"/>
            <w:gridSpan w:val="7"/>
            <w:tcBorders>
              <w:bottom w:val="single" w:sz="6" w:space="0" w:color="auto"/>
            </w:tcBorders>
          </w:tcPr>
          <w:p w14:paraId="50F165BC" w14:textId="77777777" w:rsidR="006B4EF3" w:rsidRPr="009C7AC4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12F3EB1C" w14:textId="77777777" w:rsidTr="006B4EF3">
        <w:tc>
          <w:tcPr>
            <w:tcW w:w="2945" w:type="dxa"/>
          </w:tcPr>
          <w:p w14:paraId="32664F53" w14:textId="77777777" w:rsidR="006B4EF3" w:rsidRPr="009C7AC4" w:rsidRDefault="006B4EF3" w:rsidP="00A62F9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DF0A1" w14:textId="77777777" w:rsidR="006B4EF3" w:rsidRPr="009C7AC4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052349" w14:textId="77777777" w:rsidR="006B4EF3" w:rsidRPr="009C7AC4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77658" w14:textId="77777777" w:rsidR="006B4EF3" w:rsidRPr="009C7AC4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52C591AB" w14:textId="77777777" w:rsidTr="006B4EF3">
        <w:tc>
          <w:tcPr>
            <w:tcW w:w="2945" w:type="dxa"/>
          </w:tcPr>
          <w:p w14:paraId="328F3C2F" w14:textId="77777777" w:rsidR="003716CB" w:rsidRPr="009C7AC4" w:rsidRDefault="003716CB" w:rsidP="003716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049497" w14:textId="06C55B0B" w:rsidR="003716CB" w:rsidRPr="009C7AC4" w:rsidRDefault="003716CB" w:rsidP="003716CB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C54391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8BDDBEE" w14:textId="05ECF690" w:rsidR="003716CB" w:rsidRPr="009C7AC4" w:rsidRDefault="003716CB" w:rsidP="003716CB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8" w:type="dxa"/>
          </w:tcPr>
          <w:p w14:paraId="16AB1387" w14:textId="77777777" w:rsidR="003716CB" w:rsidRPr="009C7AC4" w:rsidRDefault="003716CB" w:rsidP="003716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18E242" w14:textId="0BC5B6A5" w:rsidR="003716CB" w:rsidRPr="009C7AC4" w:rsidRDefault="003716CB" w:rsidP="003716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21ACCB01" w14:textId="77777777" w:rsidR="003716CB" w:rsidRPr="009C7AC4" w:rsidRDefault="003716CB" w:rsidP="003716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CF4B4B5" w14:textId="0A238874" w:rsidR="003716CB" w:rsidRPr="009C7AC4" w:rsidRDefault="003716CB" w:rsidP="003716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E5495" w:rsidRPr="009C7AC4" w14:paraId="272CEE54" w14:textId="77777777" w:rsidTr="006B4EF3">
        <w:tc>
          <w:tcPr>
            <w:tcW w:w="2945" w:type="dxa"/>
          </w:tcPr>
          <w:p w14:paraId="0072282A" w14:textId="77777777" w:rsidR="003716CB" w:rsidRPr="009C7AC4" w:rsidRDefault="003716CB" w:rsidP="003716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7B7AF9" w14:textId="77777777" w:rsidR="003716CB" w:rsidRPr="009C7AC4" w:rsidRDefault="003716CB" w:rsidP="003716C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A296046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05F3D1D" w14:textId="77777777" w:rsidR="003716CB" w:rsidRPr="009C7AC4" w:rsidRDefault="003716CB" w:rsidP="003716C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40B859A7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B542685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656A7C3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56ECFF7" w14:textId="77777777" w:rsidR="003716CB" w:rsidRPr="009C7AC4" w:rsidRDefault="003716CB" w:rsidP="003716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9C7AC4" w14:paraId="0FEB7A8E" w14:textId="77777777" w:rsidTr="005F7C88">
        <w:tc>
          <w:tcPr>
            <w:tcW w:w="2945" w:type="dxa"/>
          </w:tcPr>
          <w:p w14:paraId="01BFDDD1" w14:textId="77777777" w:rsidR="003716CB" w:rsidRPr="009C7AC4" w:rsidRDefault="003716CB" w:rsidP="003716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shd w:val="clear" w:color="auto" w:fill="auto"/>
          </w:tcPr>
          <w:p w14:paraId="38AD5179" w14:textId="3BCC5C4D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233,551,538.97</w:t>
            </w:r>
          </w:p>
        </w:tc>
        <w:tc>
          <w:tcPr>
            <w:tcW w:w="141" w:type="dxa"/>
          </w:tcPr>
          <w:p w14:paraId="6C1B71CA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3E93343" w14:textId="30414324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192,202,439.35</w:t>
            </w:r>
          </w:p>
        </w:tc>
        <w:tc>
          <w:tcPr>
            <w:tcW w:w="138" w:type="dxa"/>
          </w:tcPr>
          <w:p w14:paraId="54608C4C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6F31C4C" w14:textId="400DD8F5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235,662,876.24</w:t>
            </w:r>
          </w:p>
        </w:tc>
        <w:tc>
          <w:tcPr>
            <w:tcW w:w="138" w:type="dxa"/>
          </w:tcPr>
          <w:p w14:paraId="07915D8A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EBE2702" w14:textId="15A34664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186,935,399.46</w:t>
            </w:r>
          </w:p>
        </w:tc>
      </w:tr>
      <w:tr w:rsidR="00EE5495" w:rsidRPr="009C7AC4" w14:paraId="4F5AC7E7" w14:textId="77777777" w:rsidTr="005F7C88">
        <w:trPr>
          <w:trHeight w:val="70"/>
        </w:trPr>
        <w:tc>
          <w:tcPr>
            <w:tcW w:w="2945" w:type="dxa"/>
          </w:tcPr>
          <w:p w14:paraId="57C952C1" w14:textId="77777777" w:rsidR="003716CB" w:rsidRPr="009C7AC4" w:rsidRDefault="003716CB" w:rsidP="003716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46" w:type="dxa"/>
            <w:shd w:val="clear" w:color="auto" w:fill="auto"/>
          </w:tcPr>
          <w:p w14:paraId="6178A6A7" w14:textId="77777777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9E4E20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0280C53" w14:textId="77777777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B6D98CD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668BE9B4" w14:textId="77777777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0919AB3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CE8859E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9C7AC4" w14:paraId="621102D2" w14:textId="77777777" w:rsidTr="005F7C88">
        <w:tc>
          <w:tcPr>
            <w:tcW w:w="2945" w:type="dxa"/>
          </w:tcPr>
          <w:p w14:paraId="68B3CA06" w14:textId="77777777" w:rsidR="003716CB" w:rsidRPr="009C7AC4" w:rsidRDefault="003716CB" w:rsidP="003716CB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14:paraId="545A319A" w14:textId="2F688EC4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54,642,132.34</w:t>
            </w:r>
          </w:p>
        </w:tc>
        <w:tc>
          <w:tcPr>
            <w:tcW w:w="141" w:type="dxa"/>
          </w:tcPr>
          <w:p w14:paraId="232DD097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2FA7FD0F" w14:textId="342F3040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72,964,758.52 </w:t>
            </w:r>
          </w:p>
        </w:tc>
        <w:tc>
          <w:tcPr>
            <w:tcW w:w="138" w:type="dxa"/>
          </w:tcPr>
          <w:p w14:paraId="5AA3F7DF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F691488" w14:textId="515CF805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46,091,690.09</w:t>
            </w:r>
          </w:p>
        </w:tc>
        <w:tc>
          <w:tcPr>
            <w:tcW w:w="138" w:type="dxa"/>
          </w:tcPr>
          <w:p w14:paraId="5D457C2C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DB98ADC" w14:textId="557B3252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60,969,173.37</w:t>
            </w:r>
          </w:p>
        </w:tc>
      </w:tr>
      <w:tr w:rsidR="00EE5495" w:rsidRPr="009C7AC4" w14:paraId="7F55AE72" w14:textId="77777777" w:rsidTr="005F7C88">
        <w:tc>
          <w:tcPr>
            <w:tcW w:w="2945" w:type="dxa"/>
          </w:tcPr>
          <w:p w14:paraId="41A61784" w14:textId="77777777" w:rsidR="003716CB" w:rsidRPr="009C7AC4" w:rsidRDefault="003716CB" w:rsidP="003716CB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14:paraId="1BE10C01" w14:textId="3E251EC0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4,472,167.30</w:t>
            </w:r>
          </w:p>
        </w:tc>
        <w:tc>
          <w:tcPr>
            <w:tcW w:w="141" w:type="dxa"/>
          </w:tcPr>
          <w:p w14:paraId="23964F2B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867DF10" w14:textId="674EB775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1,596,566.31 </w:t>
            </w:r>
          </w:p>
        </w:tc>
        <w:tc>
          <w:tcPr>
            <w:tcW w:w="138" w:type="dxa"/>
          </w:tcPr>
          <w:p w14:paraId="23E55CBB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1232556" w14:textId="72A89F85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554,017.15</w:t>
            </w:r>
          </w:p>
        </w:tc>
        <w:tc>
          <w:tcPr>
            <w:tcW w:w="138" w:type="dxa"/>
          </w:tcPr>
          <w:p w14:paraId="2C5C1EF2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51C076C" w14:textId="10A3AE11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1,044,914.54</w:t>
            </w:r>
          </w:p>
        </w:tc>
      </w:tr>
      <w:tr w:rsidR="00EE5495" w:rsidRPr="009C7AC4" w14:paraId="4608F0F5" w14:textId="77777777" w:rsidTr="005F7C88">
        <w:tc>
          <w:tcPr>
            <w:tcW w:w="2945" w:type="dxa"/>
          </w:tcPr>
          <w:p w14:paraId="1512410E" w14:textId="77777777" w:rsidR="003716CB" w:rsidRPr="009C7AC4" w:rsidRDefault="003716CB" w:rsidP="003716CB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14:paraId="78567074" w14:textId="6C823D88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1,139,385.79</w:t>
            </w:r>
          </w:p>
        </w:tc>
        <w:tc>
          <w:tcPr>
            <w:tcW w:w="141" w:type="dxa"/>
          </w:tcPr>
          <w:p w14:paraId="2724FF17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15ACD07" w14:textId="3AD1C80E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3,167,904.49 </w:t>
            </w:r>
          </w:p>
        </w:tc>
        <w:tc>
          <w:tcPr>
            <w:tcW w:w="138" w:type="dxa"/>
          </w:tcPr>
          <w:p w14:paraId="23785DD0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BB3A6FD" w14:textId="30290E3C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1,010,511.89</w:t>
            </w:r>
          </w:p>
        </w:tc>
        <w:tc>
          <w:tcPr>
            <w:tcW w:w="138" w:type="dxa"/>
          </w:tcPr>
          <w:p w14:paraId="161A1B1E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28F1443" w14:textId="6BFAE53C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1,236,967.65</w:t>
            </w:r>
          </w:p>
        </w:tc>
      </w:tr>
      <w:tr w:rsidR="00EE5495" w:rsidRPr="009C7AC4" w14:paraId="3206C7BA" w14:textId="77777777" w:rsidTr="005F7C88">
        <w:tc>
          <w:tcPr>
            <w:tcW w:w="2945" w:type="dxa"/>
          </w:tcPr>
          <w:p w14:paraId="6010BDB2" w14:textId="77777777" w:rsidR="003716CB" w:rsidRPr="009C7AC4" w:rsidRDefault="003716CB" w:rsidP="003716CB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9C7AC4">
              <w:rPr>
                <w:rFonts w:ascii="Angsana New" w:hAnsi="Angsana New"/>
                <w:sz w:val="26"/>
                <w:szCs w:val="26"/>
              </w:rPr>
              <w:t>12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7D4A4C92" w14:textId="358B1063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10,765,016.04</w:t>
            </w:r>
          </w:p>
        </w:tc>
        <w:tc>
          <w:tcPr>
            <w:tcW w:w="141" w:type="dxa"/>
          </w:tcPr>
          <w:p w14:paraId="2668875C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31D93E4" w14:textId="6DFC925F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21,053,837.20 </w:t>
            </w:r>
          </w:p>
        </w:tc>
        <w:tc>
          <w:tcPr>
            <w:tcW w:w="138" w:type="dxa"/>
          </w:tcPr>
          <w:p w14:paraId="70BF3F88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73F53CF7" w14:textId="4A12030F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9,034,180.63</w:t>
            </w:r>
          </w:p>
        </w:tc>
        <w:tc>
          <w:tcPr>
            <w:tcW w:w="138" w:type="dxa"/>
          </w:tcPr>
          <w:p w14:paraId="2230B39D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41674675" w14:textId="1314ED0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10,671,245.08</w:t>
            </w:r>
          </w:p>
        </w:tc>
      </w:tr>
      <w:tr w:rsidR="00EE5495" w:rsidRPr="009C7AC4" w14:paraId="526D9BE7" w14:textId="77777777" w:rsidTr="006B4EF3">
        <w:tc>
          <w:tcPr>
            <w:tcW w:w="2945" w:type="dxa"/>
          </w:tcPr>
          <w:p w14:paraId="49290083" w14:textId="77777777" w:rsidR="003716CB" w:rsidRPr="009C7AC4" w:rsidRDefault="003716CB" w:rsidP="003716CB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505888B" w14:textId="605589A7" w:rsidR="003716CB" w:rsidRPr="009C7AC4" w:rsidRDefault="007F1826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304,570,240.44</w:t>
            </w:r>
          </w:p>
        </w:tc>
        <w:tc>
          <w:tcPr>
            <w:tcW w:w="141" w:type="dxa"/>
          </w:tcPr>
          <w:p w14:paraId="00540601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2770F1C" w14:textId="3EE2B9AD" w:rsidR="003716CB" w:rsidRPr="009C7AC4" w:rsidRDefault="003716CB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290,985,505.87</w:t>
            </w:r>
          </w:p>
        </w:tc>
        <w:tc>
          <w:tcPr>
            <w:tcW w:w="138" w:type="dxa"/>
          </w:tcPr>
          <w:p w14:paraId="1C8B683D" w14:textId="77777777" w:rsidR="003716CB" w:rsidRPr="009C7AC4" w:rsidRDefault="003716CB" w:rsidP="003716C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B2A9D77" w14:textId="4A57DD58" w:rsidR="003716CB" w:rsidRPr="009C7AC4" w:rsidRDefault="006079F3" w:rsidP="003716C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292,353,276.00</w:t>
            </w:r>
          </w:p>
        </w:tc>
        <w:tc>
          <w:tcPr>
            <w:tcW w:w="138" w:type="dxa"/>
          </w:tcPr>
          <w:p w14:paraId="1CE7A5A4" w14:textId="77777777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DCA3C06" w14:textId="3B358384" w:rsidR="003716CB" w:rsidRPr="009C7AC4" w:rsidRDefault="003716CB" w:rsidP="003716C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260,857,700.10</w:t>
            </w:r>
          </w:p>
        </w:tc>
      </w:tr>
      <w:tr w:rsidR="00EE5495" w:rsidRPr="009C7AC4" w14:paraId="6B6435E7" w14:textId="77777777" w:rsidTr="006B4EF3">
        <w:tc>
          <w:tcPr>
            <w:tcW w:w="2945" w:type="dxa"/>
          </w:tcPr>
          <w:p w14:paraId="5202D225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มูลค่างานที่ยังไม่เรียกเก็บจากลูกค้า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44BE7D" w14:textId="3A4B1802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8,784,755.08</w:t>
            </w:r>
          </w:p>
        </w:tc>
        <w:tc>
          <w:tcPr>
            <w:tcW w:w="141" w:type="dxa"/>
          </w:tcPr>
          <w:p w14:paraId="554CB493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AB84C35" w14:textId="053069FB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43,598,540.59</w:t>
            </w:r>
          </w:p>
        </w:tc>
        <w:tc>
          <w:tcPr>
            <w:tcW w:w="138" w:type="dxa"/>
          </w:tcPr>
          <w:p w14:paraId="0B50812C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A782876" w14:textId="499D0053" w:rsidR="006079F3" w:rsidRPr="009C7AC4" w:rsidRDefault="006079F3" w:rsidP="006079F3">
            <w:pPr>
              <w:tabs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B5088A" w14:textId="77777777" w:rsidR="006079F3" w:rsidRPr="009C7AC4" w:rsidRDefault="006079F3" w:rsidP="006079F3">
            <w:pPr>
              <w:spacing w:line="32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2156F85" w14:textId="06E0955D" w:rsidR="006079F3" w:rsidRPr="009C7AC4" w:rsidRDefault="006079F3" w:rsidP="006079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5495" w:rsidRPr="009C7AC4" w14:paraId="570DE8F2" w14:textId="77777777" w:rsidTr="005F7C88">
        <w:tc>
          <w:tcPr>
            <w:tcW w:w="2945" w:type="dxa"/>
          </w:tcPr>
          <w:p w14:paraId="7E74D108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6" w:type="dxa"/>
          </w:tcPr>
          <w:p w14:paraId="62841252" w14:textId="5ADAF5E4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313,354,995.52</w:t>
            </w:r>
          </w:p>
        </w:tc>
        <w:tc>
          <w:tcPr>
            <w:tcW w:w="141" w:type="dxa"/>
          </w:tcPr>
          <w:p w14:paraId="7FBFBBB6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9132D8" w14:textId="1CEB7986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334,584,046.46</w:t>
            </w:r>
          </w:p>
        </w:tc>
        <w:tc>
          <w:tcPr>
            <w:tcW w:w="138" w:type="dxa"/>
          </w:tcPr>
          <w:p w14:paraId="525880E1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8550DAF" w14:textId="65070014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292,353,276.00</w:t>
            </w:r>
          </w:p>
        </w:tc>
        <w:tc>
          <w:tcPr>
            <w:tcW w:w="138" w:type="dxa"/>
          </w:tcPr>
          <w:p w14:paraId="61FAB329" w14:textId="77777777" w:rsidR="006079F3" w:rsidRPr="009C7AC4" w:rsidRDefault="006079F3" w:rsidP="006079F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9B81BC3" w14:textId="4A4B8D7B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260,857,700.10</w:t>
            </w:r>
          </w:p>
        </w:tc>
      </w:tr>
      <w:tr w:rsidR="00EE5495" w:rsidRPr="009C7AC4" w14:paraId="7F935379" w14:textId="77777777" w:rsidTr="000B61C5">
        <w:tc>
          <w:tcPr>
            <w:tcW w:w="2945" w:type="dxa"/>
          </w:tcPr>
          <w:p w14:paraId="4BAE7556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ED853E2" w14:textId="65EE9757" w:rsidR="006079F3" w:rsidRPr="009C7AC4" w:rsidRDefault="007F1826" w:rsidP="006079F3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(11,961,214.75)</w:t>
            </w:r>
          </w:p>
        </w:tc>
        <w:tc>
          <w:tcPr>
            <w:tcW w:w="141" w:type="dxa"/>
          </w:tcPr>
          <w:p w14:paraId="4C16F7AB" w14:textId="77777777" w:rsidR="006079F3" w:rsidRPr="009C7AC4" w:rsidRDefault="006079F3" w:rsidP="006079F3">
            <w:pPr>
              <w:spacing w:line="32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8282A9F" w14:textId="2B26F392" w:rsidR="006079F3" w:rsidRPr="009C7AC4" w:rsidRDefault="006079F3" w:rsidP="006079F3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(21,481,858.17)</w:t>
            </w:r>
          </w:p>
        </w:tc>
        <w:tc>
          <w:tcPr>
            <w:tcW w:w="138" w:type="dxa"/>
          </w:tcPr>
          <w:p w14:paraId="27F7E4E3" w14:textId="77777777" w:rsidR="006079F3" w:rsidRPr="009C7AC4" w:rsidRDefault="006079F3" w:rsidP="006079F3">
            <w:pPr>
              <w:spacing w:line="32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C14AB1C" w14:textId="4CDACFB3" w:rsidR="006079F3" w:rsidRPr="009C7AC4" w:rsidRDefault="006079F3" w:rsidP="006079F3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(10,067,717.64)</w:t>
            </w:r>
          </w:p>
        </w:tc>
        <w:tc>
          <w:tcPr>
            <w:tcW w:w="138" w:type="dxa"/>
          </w:tcPr>
          <w:p w14:paraId="6FF5386C" w14:textId="77777777" w:rsidR="006079F3" w:rsidRPr="009C7AC4" w:rsidRDefault="006079F3" w:rsidP="006079F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2D826CC3" w14:textId="6B5EEEEA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(11,063,184.06)</w:t>
            </w:r>
          </w:p>
        </w:tc>
      </w:tr>
      <w:tr w:rsidR="00EE5495" w:rsidRPr="009C7AC4" w14:paraId="1DE2779D" w14:textId="77777777" w:rsidTr="00BF24FE">
        <w:tc>
          <w:tcPr>
            <w:tcW w:w="2945" w:type="dxa"/>
          </w:tcPr>
          <w:p w14:paraId="51F6329B" w14:textId="77777777" w:rsidR="006079F3" w:rsidRPr="009C7AC4" w:rsidRDefault="006079F3" w:rsidP="006079F3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D0042A4" w14:textId="1D921718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</w:t>
            </w:r>
            <w:r w:rsidR="00BE04FA">
              <w:rPr>
                <w:rFonts w:ascii="Angsana New" w:hAnsi="Angsana New"/>
                <w:sz w:val="26"/>
                <w:szCs w:val="26"/>
              </w:rPr>
              <w:t>393</w:t>
            </w:r>
            <w:r>
              <w:rPr>
                <w:rFonts w:ascii="Angsana New" w:hAnsi="Angsana New"/>
                <w:sz w:val="26"/>
                <w:szCs w:val="26"/>
              </w:rPr>
              <w:t>,780.77</w:t>
            </w:r>
          </w:p>
        </w:tc>
        <w:tc>
          <w:tcPr>
            <w:tcW w:w="141" w:type="dxa"/>
          </w:tcPr>
          <w:p w14:paraId="3E0981B8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DC2384E" w14:textId="0CD45864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313,102,188.29</w:t>
            </w:r>
          </w:p>
        </w:tc>
        <w:tc>
          <w:tcPr>
            <w:tcW w:w="138" w:type="dxa"/>
          </w:tcPr>
          <w:p w14:paraId="6EF6AE3F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887A3A5" w14:textId="2808D462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282,285,558.36</w:t>
            </w:r>
          </w:p>
        </w:tc>
        <w:tc>
          <w:tcPr>
            <w:tcW w:w="138" w:type="dxa"/>
          </w:tcPr>
          <w:p w14:paraId="569DB50D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7B3791D4" w14:textId="1366F355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249,794,516.04</w:t>
            </w:r>
          </w:p>
        </w:tc>
      </w:tr>
      <w:tr w:rsidR="00EE5495" w:rsidRPr="009C7AC4" w14:paraId="721AA1EA" w14:textId="77777777" w:rsidTr="000B443B">
        <w:trPr>
          <w:trHeight w:val="80"/>
        </w:trPr>
        <w:tc>
          <w:tcPr>
            <w:tcW w:w="2945" w:type="dxa"/>
          </w:tcPr>
          <w:p w14:paraId="141396C8" w14:textId="7D875CC2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E8C3AD7" w14:textId="77777777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4BA2F2E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5B0F930" w14:textId="77777777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1547B7C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111FDBD" w14:textId="77777777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A40369E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C7C2815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9C7AC4" w14:paraId="21D6DA33" w14:textId="77777777" w:rsidTr="005F7C88">
        <w:trPr>
          <w:trHeight w:val="80"/>
        </w:trPr>
        <w:tc>
          <w:tcPr>
            <w:tcW w:w="2945" w:type="dxa"/>
          </w:tcPr>
          <w:p w14:paraId="02C28A9E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</w:tcPr>
          <w:p w14:paraId="7C4C8591" w14:textId="758BACB6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2,082,883.81</w:t>
            </w:r>
          </w:p>
        </w:tc>
        <w:tc>
          <w:tcPr>
            <w:tcW w:w="141" w:type="dxa"/>
          </w:tcPr>
          <w:p w14:paraId="1EAD1865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18DA9E3" w14:textId="7722B31E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2,007,020.42</w:t>
            </w:r>
          </w:p>
        </w:tc>
        <w:tc>
          <w:tcPr>
            <w:tcW w:w="138" w:type="dxa"/>
          </w:tcPr>
          <w:p w14:paraId="62BB6971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AC8F72E" w14:textId="3F049217" w:rsidR="006079F3" w:rsidRPr="009C7AC4" w:rsidRDefault="00F96D18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1,179,366.43</w:t>
            </w:r>
          </w:p>
        </w:tc>
        <w:tc>
          <w:tcPr>
            <w:tcW w:w="138" w:type="dxa"/>
          </w:tcPr>
          <w:p w14:paraId="1ABF8577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06FF355" w14:textId="45FCFB2B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1,234,130.15</w:t>
            </w:r>
          </w:p>
        </w:tc>
      </w:tr>
      <w:tr w:rsidR="00EE5495" w:rsidRPr="009C7AC4" w14:paraId="7B3B4D2C" w14:textId="77777777" w:rsidTr="005F7C88">
        <w:trPr>
          <w:trHeight w:val="80"/>
        </w:trPr>
        <w:tc>
          <w:tcPr>
            <w:tcW w:w="2945" w:type="dxa"/>
          </w:tcPr>
          <w:p w14:paraId="4A7D9398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  <w:shd w:val="clear" w:color="auto" w:fill="auto"/>
          </w:tcPr>
          <w:p w14:paraId="4E94097B" w14:textId="3E6A6EC6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6,813,058.96</w:t>
            </w:r>
          </w:p>
        </w:tc>
        <w:tc>
          <w:tcPr>
            <w:tcW w:w="141" w:type="dxa"/>
          </w:tcPr>
          <w:p w14:paraId="203C96AB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F6CCF93" w14:textId="3CA8DC44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7,153,223.31</w:t>
            </w:r>
          </w:p>
        </w:tc>
        <w:tc>
          <w:tcPr>
            <w:tcW w:w="138" w:type="dxa"/>
          </w:tcPr>
          <w:p w14:paraId="1C640FC0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5BCE7F4" w14:textId="0E64A2B5" w:rsidR="006079F3" w:rsidRPr="009C7AC4" w:rsidRDefault="00F96D18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6,732,505.96</w:t>
            </w:r>
          </w:p>
        </w:tc>
        <w:tc>
          <w:tcPr>
            <w:tcW w:w="138" w:type="dxa"/>
          </w:tcPr>
          <w:p w14:paraId="7B1B661C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52944A5" w14:textId="4BAE987D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6,803,355.31</w:t>
            </w:r>
          </w:p>
        </w:tc>
      </w:tr>
      <w:tr w:rsidR="00EE5495" w:rsidRPr="009C7AC4" w14:paraId="5C323E4B" w14:textId="77777777" w:rsidTr="005F7C88">
        <w:trPr>
          <w:trHeight w:val="80"/>
        </w:trPr>
        <w:tc>
          <w:tcPr>
            <w:tcW w:w="2945" w:type="dxa"/>
          </w:tcPr>
          <w:p w14:paraId="7E4DB82E" w14:textId="77777777" w:rsidR="006079F3" w:rsidRPr="009C7AC4" w:rsidRDefault="006079F3" w:rsidP="006079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069FBA4B" w14:textId="6DC5F4E9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2,336,610.52</w:t>
            </w:r>
          </w:p>
        </w:tc>
        <w:tc>
          <w:tcPr>
            <w:tcW w:w="141" w:type="dxa"/>
          </w:tcPr>
          <w:p w14:paraId="38BA9335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8AE286D" w14:textId="76E46AD2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1,721,982.08</w:t>
            </w:r>
          </w:p>
        </w:tc>
        <w:tc>
          <w:tcPr>
            <w:tcW w:w="138" w:type="dxa"/>
          </w:tcPr>
          <w:p w14:paraId="7C51C512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8023DD2" w14:textId="316ED33C" w:rsidR="006079F3" w:rsidRPr="009C7AC4" w:rsidRDefault="00F96D18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761,914.68</w:t>
            </w:r>
          </w:p>
        </w:tc>
        <w:tc>
          <w:tcPr>
            <w:tcW w:w="138" w:type="dxa"/>
          </w:tcPr>
          <w:p w14:paraId="390A8BEA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4A655B0" w14:textId="201BF68E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266,232.11</w:t>
            </w:r>
          </w:p>
        </w:tc>
      </w:tr>
      <w:tr w:rsidR="00EE5495" w:rsidRPr="009C7AC4" w14:paraId="62412930" w14:textId="77777777" w:rsidTr="005F7C88">
        <w:trPr>
          <w:trHeight w:val="80"/>
        </w:trPr>
        <w:tc>
          <w:tcPr>
            <w:tcW w:w="2945" w:type="dxa"/>
          </w:tcPr>
          <w:p w14:paraId="0E8C98AB" w14:textId="6B13F3B3" w:rsidR="006079F3" w:rsidRPr="009C7AC4" w:rsidRDefault="006079F3" w:rsidP="006079F3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42C98E4B" w14:textId="56DC483B" w:rsidR="006079F3" w:rsidRPr="009C7AC4" w:rsidRDefault="007F1826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11,232,553.29</w:t>
            </w:r>
          </w:p>
        </w:tc>
        <w:tc>
          <w:tcPr>
            <w:tcW w:w="141" w:type="dxa"/>
          </w:tcPr>
          <w:p w14:paraId="4964B999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38310111" w14:textId="22802A40" w:rsidR="006079F3" w:rsidRPr="009C7AC4" w:rsidRDefault="006079F3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10,882,225.81</w:t>
            </w:r>
          </w:p>
        </w:tc>
        <w:tc>
          <w:tcPr>
            <w:tcW w:w="138" w:type="dxa"/>
          </w:tcPr>
          <w:p w14:paraId="4B02C4E3" w14:textId="77777777" w:rsidR="006079F3" w:rsidRPr="009C7AC4" w:rsidRDefault="006079F3" w:rsidP="006079F3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4481EE4" w14:textId="7CBFB207" w:rsidR="006079F3" w:rsidRPr="009C7AC4" w:rsidRDefault="00F96D18" w:rsidP="006079F3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8,673,787.07</w:t>
            </w:r>
          </w:p>
        </w:tc>
        <w:tc>
          <w:tcPr>
            <w:tcW w:w="138" w:type="dxa"/>
          </w:tcPr>
          <w:p w14:paraId="1DD5F649" w14:textId="77777777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455FFC0" w14:textId="65DF909F" w:rsidR="006079F3" w:rsidRPr="009C7AC4" w:rsidRDefault="006079F3" w:rsidP="006079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8,303,717.57</w:t>
            </w:r>
          </w:p>
        </w:tc>
      </w:tr>
      <w:tr w:rsidR="00EE5495" w:rsidRPr="009C7AC4" w14:paraId="4E5C3B8D" w14:textId="77777777" w:rsidTr="005F7C88">
        <w:trPr>
          <w:trHeight w:val="80"/>
        </w:trPr>
        <w:tc>
          <w:tcPr>
            <w:tcW w:w="2945" w:type="dxa"/>
          </w:tcPr>
          <w:p w14:paraId="78D5F85E" w14:textId="77777777" w:rsidR="00F96D18" w:rsidRPr="009C7AC4" w:rsidRDefault="00F96D18" w:rsidP="00F96D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43A6177F" w14:textId="3A47102A" w:rsidR="00F96D18" w:rsidRPr="009C7AC4" w:rsidRDefault="007F1826" w:rsidP="00F96D18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(365,194.92)</w:t>
            </w:r>
          </w:p>
        </w:tc>
        <w:tc>
          <w:tcPr>
            <w:tcW w:w="141" w:type="dxa"/>
          </w:tcPr>
          <w:p w14:paraId="55E04BF6" w14:textId="77777777" w:rsidR="00F96D18" w:rsidRPr="009C7AC4" w:rsidRDefault="00F96D18" w:rsidP="00F96D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8CEFAA1" w14:textId="50C6005E" w:rsidR="00F96D18" w:rsidRPr="009C7AC4" w:rsidRDefault="00F96D18" w:rsidP="00F96D18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(365,194.92)</w:t>
            </w:r>
          </w:p>
        </w:tc>
        <w:tc>
          <w:tcPr>
            <w:tcW w:w="138" w:type="dxa"/>
          </w:tcPr>
          <w:p w14:paraId="5771B94B" w14:textId="77777777" w:rsidR="00F96D18" w:rsidRPr="009C7AC4" w:rsidRDefault="00F96D18" w:rsidP="00F96D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0DE6509" w14:textId="77073C58" w:rsidR="00F96D18" w:rsidRPr="009C7AC4" w:rsidRDefault="00F96D18" w:rsidP="00F96D18">
            <w:pPr>
              <w:tabs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ED6EE9A" w14:textId="77777777" w:rsidR="00F96D18" w:rsidRPr="009C7AC4" w:rsidRDefault="00F96D18" w:rsidP="00F96D1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68C45BE" w14:textId="6575322A" w:rsidR="00F96D18" w:rsidRPr="009C7AC4" w:rsidRDefault="00F96D18" w:rsidP="00F96D18">
            <w:pPr>
              <w:tabs>
                <w:tab w:val="left" w:pos="504"/>
              </w:tabs>
              <w:spacing w:line="32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5495" w:rsidRPr="009C7AC4" w14:paraId="55D997D0" w14:textId="77777777" w:rsidTr="005F7C88">
        <w:trPr>
          <w:trHeight w:val="80"/>
        </w:trPr>
        <w:tc>
          <w:tcPr>
            <w:tcW w:w="2945" w:type="dxa"/>
          </w:tcPr>
          <w:p w14:paraId="43656C89" w14:textId="45D7D10D" w:rsidR="00F96D18" w:rsidRPr="009C7AC4" w:rsidRDefault="00F96D18" w:rsidP="00F96D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AC4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019538" w14:textId="139C92B1" w:rsidR="00F96D18" w:rsidRPr="009C7AC4" w:rsidRDefault="007F1826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10,867,358.37</w:t>
            </w:r>
          </w:p>
        </w:tc>
        <w:tc>
          <w:tcPr>
            <w:tcW w:w="141" w:type="dxa"/>
          </w:tcPr>
          <w:p w14:paraId="48C649D4" w14:textId="77777777" w:rsidR="00F96D18" w:rsidRPr="009C7AC4" w:rsidRDefault="00F96D18" w:rsidP="00F96D18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B249A" w14:textId="0B450199" w:rsidR="00F96D18" w:rsidRPr="009C7AC4" w:rsidRDefault="00F96D18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10,517,030.89 </w:t>
            </w:r>
          </w:p>
        </w:tc>
        <w:tc>
          <w:tcPr>
            <w:tcW w:w="138" w:type="dxa"/>
          </w:tcPr>
          <w:p w14:paraId="188818F1" w14:textId="77777777" w:rsidR="00F96D18" w:rsidRPr="009C7AC4" w:rsidRDefault="00F96D18" w:rsidP="00F96D18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83185BB" w14:textId="1F9217C1" w:rsidR="00F96D18" w:rsidRPr="009C7AC4" w:rsidRDefault="00F96D18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8,673,787.07</w:t>
            </w:r>
          </w:p>
        </w:tc>
        <w:tc>
          <w:tcPr>
            <w:tcW w:w="138" w:type="dxa"/>
          </w:tcPr>
          <w:p w14:paraId="5EE428E7" w14:textId="77777777" w:rsidR="00F96D18" w:rsidRPr="009C7AC4" w:rsidRDefault="00F96D18" w:rsidP="00F96D1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72021B2E" w14:textId="477C6C37" w:rsidR="00F96D18" w:rsidRPr="009C7AC4" w:rsidRDefault="00F96D18" w:rsidP="00F96D1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8,303,717.57</w:t>
            </w:r>
          </w:p>
        </w:tc>
      </w:tr>
      <w:tr w:rsidR="00F96D18" w:rsidRPr="009C7AC4" w14:paraId="1D1FE7DC" w14:textId="77777777" w:rsidTr="0014788B">
        <w:trPr>
          <w:trHeight w:val="80"/>
        </w:trPr>
        <w:tc>
          <w:tcPr>
            <w:tcW w:w="2945" w:type="dxa"/>
          </w:tcPr>
          <w:p w14:paraId="17A1FA2E" w14:textId="49F2CEDD" w:rsidR="00F96D18" w:rsidRPr="007F1826" w:rsidRDefault="00F96D18" w:rsidP="007F1826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97" w:hanging="5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F1826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ลูกหนี้การค้า</w:t>
            </w:r>
            <w:r w:rsidRPr="007F1826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และลูกหนี้หมุนเวียนอื่น</w:t>
            </w:r>
            <w:r w:rsidRPr="007F18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7F182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7F182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07749A" w14:textId="6EFE90BE" w:rsidR="00F96D18" w:rsidRPr="009C7AC4" w:rsidRDefault="007F1826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312,261,139.14</w:t>
            </w:r>
          </w:p>
        </w:tc>
        <w:tc>
          <w:tcPr>
            <w:tcW w:w="141" w:type="dxa"/>
            <w:vAlign w:val="bottom"/>
          </w:tcPr>
          <w:p w14:paraId="05111323" w14:textId="77777777" w:rsidR="00F96D18" w:rsidRPr="009C7AC4" w:rsidRDefault="00F96D18" w:rsidP="00F96D1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17DB5C" w14:textId="498C85BC" w:rsidR="00F96D18" w:rsidRPr="009C7AC4" w:rsidRDefault="00F96D18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323,619,219.18 </w:t>
            </w:r>
          </w:p>
        </w:tc>
        <w:tc>
          <w:tcPr>
            <w:tcW w:w="138" w:type="dxa"/>
            <w:vAlign w:val="bottom"/>
          </w:tcPr>
          <w:p w14:paraId="5D475AB9" w14:textId="77777777" w:rsidR="00F96D18" w:rsidRPr="009C7AC4" w:rsidRDefault="00F96D18" w:rsidP="00F96D1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704041" w14:textId="25BC3B59" w:rsidR="00F96D18" w:rsidRPr="009C7AC4" w:rsidRDefault="00F96D18" w:rsidP="00F96D18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290,959,345.43</w:t>
            </w:r>
          </w:p>
        </w:tc>
        <w:tc>
          <w:tcPr>
            <w:tcW w:w="138" w:type="dxa"/>
            <w:vAlign w:val="bottom"/>
          </w:tcPr>
          <w:p w14:paraId="0E5DB750" w14:textId="77777777" w:rsidR="00F96D18" w:rsidRPr="009C7AC4" w:rsidRDefault="00F96D18" w:rsidP="00F96D1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4E264B" w14:textId="263053FE" w:rsidR="00F96D18" w:rsidRPr="009C7AC4" w:rsidRDefault="00F96D18" w:rsidP="00F96D1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258,098,233.61</w:t>
            </w:r>
          </w:p>
        </w:tc>
      </w:tr>
    </w:tbl>
    <w:p w14:paraId="6C0EA9E0" w14:textId="77777777" w:rsidR="00B96754" w:rsidRPr="009C7AC4" w:rsidRDefault="00B96754" w:rsidP="00A62F9B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5EF7CAF" w14:textId="3B227BB7" w:rsidR="00015772" w:rsidRPr="009C7AC4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</w:t>
      </w:r>
      <w:r w:rsidR="005224FC" w:rsidRPr="009C7AC4">
        <w:rPr>
          <w:rFonts w:ascii="Angsana New" w:hAnsi="Angsana New" w:hint="cs"/>
          <w:sz w:val="32"/>
          <w:szCs w:val="32"/>
          <w:cs/>
        </w:rPr>
        <w:t>ของลูกหนี้การค้าและ</w:t>
      </w:r>
      <w:r w:rsidR="0014788B" w:rsidRPr="009C7AC4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14788B"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EE5495" w:rsidRPr="009C7AC4" w14:paraId="4B18AD97" w14:textId="77777777" w:rsidTr="00287001">
        <w:tc>
          <w:tcPr>
            <w:tcW w:w="2948" w:type="dxa"/>
          </w:tcPr>
          <w:p w14:paraId="6F8F100D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5E67B1B1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073E0084" w14:textId="77777777" w:rsidTr="00287001">
        <w:tc>
          <w:tcPr>
            <w:tcW w:w="2948" w:type="dxa"/>
          </w:tcPr>
          <w:p w14:paraId="0CC84EFA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8A8D7B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629E86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83174" w14:textId="77777777" w:rsidR="00287001" w:rsidRPr="009C7AC4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3C7AB9A9" w14:textId="77777777" w:rsidTr="00287001">
        <w:tc>
          <w:tcPr>
            <w:tcW w:w="2948" w:type="dxa"/>
          </w:tcPr>
          <w:p w14:paraId="70A68577" w14:textId="77777777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5B2B4E" w14:textId="72B92EB9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991997" w14:textId="77777777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778FEC" w14:textId="3D3908DB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00D910F4" w14:textId="77777777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26C074E" w14:textId="1D8B34D5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25610AB0" w14:textId="77777777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6E3CEA1" w14:textId="18BE518C" w:rsidR="00DC7DED" w:rsidRPr="009C7AC4" w:rsidRDefault="00DC7DED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E5495" w:rsidRPr="009C7AC4" w14:paraId="06EF49A0" w14:textId="77777777" w:rsidTr="00287001">
        <w:tc>
          <w:tcPr>
            <w:tcW w:w="2948" w:type="dxa"/>
          </w:tcPr>
          <w:p w14:paraId="4B316F4F" w14:textId="0FB52B8C" w:rsidR="00DC7DED" w:rsidRPr="009C7AC4" w:rsidRDefault="005520CE" w:rsidP="009777F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ยอดยกมาต้นปี- ก่อนปรับปรุง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802DD" w14:textId="39C72F8F" w:rsidR="00DC7DED" w:rsidRPr="009C7AC4" w:rsidRDefault="005520CE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21,847,053.09</w:t>
            </w:r>
          </w:p>
        </w:tc>
        <w:tc>
          <w:tcPr>
            <w:tcW w:w="134" w:type="dxa"/>
          </w:tcPr>
          <w:p w14:paraId="76E2B7F7" w14:textId="77777777" w:rsidR="00DC7DED" w:rsidRPr="009C7AC4" w:rsidRDefault="00DC7DED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2B87D35" w14:textId="6609C122" w:rsidR="00DC7DED" w:rsidRPr="009C7AC4" w:rsidRDefault="00DC7DED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17,062,118.49</w:t>
            </w:r>
          </w:p>
        </w:tc>
        <w:tc>
          <w:tcPr>
            <w:tcW w:w="134" w:type="dxa"/>
          </w:tcPr>
          <w:p w14:paraId="2AA84B79" w14:textId="77777777" w:rsidR="00DC7DED" w:rsidRPr="009C7AC4" w:rsidRDefault="00DC7DED" w:rsidP="009777F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564261E" w14:textId="1B0BAC62" w:rsidR="00DC7DED" w:rsidRPr="009C7AC4" w:rsidRDefault="005520CE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11,063,184.06</w:t>
            </w:r>
          </w:p>
        </w:tc>
        <w:tc>
          <w:tcPr>
            <w:tcW w:w="134" w:type="dxa"/>
          </w:tcPr>
          <w:p w14:paraId="3E17197A" w14:textId="77777777" w:rsidR="00DC7DED" w:rsidRPr="009C7AC4" w:rsidRDefault="00DC7DED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39293A" w14:textId="541127AA" w:rsidR="00DC7DED" w:rsidRPr="009C7AC4" w:rsidRDefault="00DC7DED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10,926,057.57</w:t>
            </w:r>
          </w:p>
        </w:tc>
      </w:tr>
      <w:tr w:rsidR="00EE5495" w:rsidRPr="009C7AC4" w14:paraId="5EF42D0B" w14:textId="77777777" w:rsidTr="007F1826">
        <w:tc>
          <w:tcPr>
            <w:tcW w:w="2948" w:type="dxa"/>
          </w:tcPr>
          <w:p w14:paraId="0B4376F1" w14:textId="02FA1C84" w:rsidR="00B412C3" w:rsidRPr="009C7AC4" w:rsidRDefault="00B412C3" w:rsidP="009777FC">
            <w:pPr>
              <w:spacing w:line="300" w:lineRule="exact"/>
              <w:ind w:left="108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รายการปรับปรุงค่าเผื่อหนี้สงสัยจะสูญจากการนำมาตรฐานการรายงานทางการเงิน ฉบับที่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636BCF7" w14:textId="26AE575E" w:rsidR="00B412C3" w:rsidRPr="009C7AC4" w:rsidRDefault="007F1826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977,380.87</w:t>
            </w:r>
          </w:p>
        </w:tc>
        <w:tc>
          <w:tcPr>
            <w:tcW w:w="134" w:type="dxa"/>
          </w:tcPr>
          <w:p w14:paraId="6CFC1928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E5E1409" w14:textId="19D50A77" w:rsidR="00B412C3" w:rsidRPr="009C7AC4" w:rsidRDefault="00B412C3" w:rsidP="009777FC">
            <w:pPr>
              <w:tabs>
                <w:tab w:val="left" w:pos="646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336487" w14:textId="77777777" w:rsidR="00B412C3" w:rsidRPr="009C7AC4" w:rsidRDefault="00B412C3" w:rsidP="009777F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0A45EEB" w14:textId="3BC25E7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854,927.48</w:t>
            </w:r>
          </w:p>
        </w:tc>
        <w:tc>
          <w:tcPr>
            <w:tcW w:w="134" w:type="dxa"/>
          </w:tcPr>
          <w:p w14:paraId="7CDA28F8" w14:textId="7777777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862BCDC" w14:textId="3966C787" w:rsidR="00B412C3" w:rsidRPr="009C7AC4" w:rsidRDefault="00B412C3" w:rsidP="009777FC">
            <w:pPr>
              <w:tabs>
                <w:tab w:val="left" w:pos="646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E5495" w:rsidRPr="009C7AC4" w14:paraId="4A1C27DA" w14:textId="77777777" w:rsidTr="007F1826">
        <w:tc>
          <w:tcPr>
            <w:tcW w:w="2948" w:type="dxa"/>
          </w:tcPr>
          <w:p w14:paraId="11F03626" w14:textId="2CE2B017" w:rsidR="00B412C3" w:rsidRPr="009C7AC4" w:rsidRDefault="00B412C3" w:rsidP="009777FC">
            <w:pPr>
              <w:spacing w:line="300" w:lineRule="exact"/>
              <w:ind w:left="108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2563 - 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หลังปรับปรุง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75A01C8" w14:textId="2417B62A" w:rsidR="00B412C3" w:rsidRPr="009C7AC4" w:rsidRDefault="007F1826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22,824,433.96</w:t>
            </w:r>
          </w:p>
        </w:tc>
        <w:tc>
          <w:tcPr>
            <w:tcW w:w="134" w:type="dxa"/>
          </w:tcPr>
          <w:p w14:paraId="6303356A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D250298" w14:textId="5B18B6F0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17,062,118.49</w:t>
            </w:r>
          </w:p>
        </w:tc>
        <w:tc>
          <w:tcPr>
            <w:tcW w:w="134" w:type="dxa"/>
          </w:tcPr>
          <w:p w14:paraId="5FE147F3" w14:textId="77777777" w:rsidR="00B412C3" w:rsidRPr="009C7AC4" w:rsidRDefault="00B412C3" w:rsidP="009777F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0922119" w14:textId="4F34D9AC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11,918,111.54</w:t>
            </w:r>
          </w:p>
        </w:tc>
        <w:tc>
          <w:tcPr>
            <w:tcW w:w="134" w:type="dxa"/>
          </w:tcPr>
          <w:p w14:paraId="610CA488" w14:textId="7777777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D10D730" w14:textId="3E7BBD64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10,926,057.57</w:t>
            </w:r>
          </w:p>
        </w:tc>
      </w:tr>
      <w:tr w:rsidR="00EE5495" w:rsidRPr="009C7AC4" w14:paraId="0EEC2D29" w14:textId="77777777" w:rsidTr="00287001">
        <w:tc>
          <w:tcPr>
            <w:tcW w:w="2948" w:type="dxa"/>
          </w:tcPr>
          <w:p w14:paraId="24E83167" w14:textId="77777777" w:rsidR="00B412C3" w:rsidRPr="009C7AC4" w:rsidRDefault="00B412C3" w:rsidP="009777F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ค่าเผื่อเพิ่มขึ้นในระหว่างปี</w:t>
            </w:r>
          </w:p>
        </w:tc>
        <w:tc>
          <w:tcPr>
            <w:tcW w:w="1247" w:type="dxa"/>
          </w:tcPr>
          <w:p w14:paraId="7ABC11AF" w14:textId="4520FB52" w:rsidR="00B412C3" w:rsidRPr="009C7AC4" w:rsidRDefault="007F1826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1,931,211.86</w:t>
            </w:r>
          </w:p>
        </w:tc>
        <w:tc>
          <w:tcPr>
            <w:tcW w:w="134" w:type="dxa"/>
          </w:tcPr>
          <w:p w14:paraId="1BFF5B8A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E678571" w14:textId="6EE36BD8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8,383,053.91 </w:t>
            </w:r>
          </w:p>
        </w:tc>
        <w:tc>
          <w:tcPr>
            <w:tcW w:w="134" w:type="dxa"/>
          </w:tcPr>
          <w:p w14:paraId="5476FE64" w14:textId="77777777" w:rsidR="00B412C3" w:rsidRPr="009C7AC4" w:rsidRDefault="00B412C3" w:rsidP="009777F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0A20F6" w14:textId="0B374B1A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994,393.16</w:t>
            </w:r>
          </w:p>
        </w:tc>
        <w:tc>
          <w:tcPr>
            <w:tcW w:w="134" w:type="dxa"/>
          </w:tcPr>
          <w:p w14:paraId="439F6704" w14:textId="7777777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53FE2C9" w14:textId="6D3CDE66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1,237,276.46</w:t>
            </w:r>
          </w:p>
        </w:tc>
      </w:tr>
      <w:tr w:rsidR="00EE5495" w:rsidRPr="009C7AC4" w14:paraId="2736077D" w14:textId="77777777" w:rsidTr="00287001">
        <w:tc>
          <w:tcPr>
            <w:tcW w:w="2948" w:type="dxa"/>
          </w:tcPr>
          <w:p w14:paraId="158D4634" w14:textId="77777777" w:rsidR="00B412C3" w:rsidRPr="009C7AC4" w:rsidRDefault="00B412C3" w:rsidP="009777F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ค่าเผื่อโอนกลับในระหว่างปี</w:t>
            </w:r>
          </w:p>
        </w:tc>
        <w:tc>
          <w:tcPr>
            <w:tcW w:w="1247" w:type="dxa"/>
          </w:tcPr>
          <w:p w14:paraId="67CAF73B" w14:textId="727A8FCB" w:rsidR="00B412C3" w:rsidRPr="009C7AC4" w:rsidRDefault="007F1826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(9,584,449.09)</w:t>
            </w:r>
          </w:p>
        </w:tc>
        <w:tc>
          <w:tcPr>
            <w:tcW w:w="134" w:type="dxa"/>
          </w:tcPr>
          <w:p w14:paraId="707B7111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AD82D3" w14:textId="7FD39BDE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(3,202,498.32)</w:t>
            </w:r>
          </w:p>
        </w:tc>
        <w:tc>
          <w:tcPr>
            <w:tcW w:w="134" w:type="dxa"/>
          </w:tcPr>
          <w:p w14:paraId="7D80B6FC" w14:textId="77777777" w:rsidR="00B412C3" w:rsidRPr="009C7AC4" w:rsidRDefault="00B412C3" w:rsidP="009777FC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F8D5AF" w14:textId="6348E2EF" w:rsidR="00B412C3" w:rsidRPr="009C7AC4" w:rsidRDefault="00B412C3" w:rsidP="009777FC">
            <w:pPr>
              <w:tabs>
                <w:tab w:val="left" w:pos="227"/>
                <w:tab w:val="left" w:pos="454"/>
                <w:tab w:val="left" w:pos="680"/>
                <w:tab w:val="left" w:pos="759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A8964" w14:textId="77777777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0E5B3F8" w14:textId="79D5D77B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(704,528.98)</w:t>
            </w:r>
          </w:p>
        </w:tc>
      </w:tr>
      <w:tr w:rsidR="00EE5495" w:rsidRPr="009C7AC4" w14:paraId="533C46EA" w14:textId="77777777" w:rsidTr="00287001">
        <w:tc>
          <w:tcPr>
            <w:tcW w:w="2948" w:type="dxa"/>
          </w:tcPr>
          <w:p w14:paraId="5ECA0A72" w14:textId="77777777" w:rsidR="00B412C3" w:rsidRPr="009C7AC4" w:rsidRDefault="00B412C3" w:rsidP="009777F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  ตัดหนี้สูญระหว่างปี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FF8E8F" w14:textId="5D41211E" w:rsidR="00B412C3" w:rsidRPr="009C7AC4" w:rsidRDefault="007F1826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(2,844,787.06)</w:t>
            </w:r>
          </w:p>
        </w:tc>
        <w:tc>
          <w:tcPr>
            <w:tcW w:w="134" w:type="dxa"/>
          </w:tcPr>
          <w:p w14:paraId="720CC0F0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52B1D8" w14:textId="165FB015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(395,620.99)</w:t>
            </w:r>
          </w:p>
        </w:tc>
        <w:tc>
          <w:tcPr>
            <w:tcW w:w="134" w:type="dxa"/>
          </w:tcPr>
          <w:p w14:paraId="757D92A4" w14:textId="77777777" w:rsidR="00B412C3" w:rsidRPr="009C7AC4" w:rsidRDefault="00B412C3" w:rsidP="009777FC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D6FA26C" w14:textId="67763060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(2,844,787.06)</w:t>
            </w:r>
          </w:p>
        </w:tc>
        <w:tc>
          <w:tcPr>
            <w:tcW w:w="134" w:type="dxa"/>
          </w:tcPr>
          <w:p w14:paraId="6EB70B62" w14:textId="77777777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3C9C11" w14:textId="124F32A0" w:rsidR="00B412C3" w:rsidRPr="009C7AC4" w:rsidRDefault="00B412C3" w:rsidP="009777F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(395,620.99)</w:t>
            </w:r>
          </w:p>
        </w:tc>
      </w:tr>
      <w:tr w:rsidR="00EE5495" w:rsidRPr="009C7AC4" w14:paraId="10A6D097" w14:textId="77777777" w:rsidTr="00287001">
        <w:tc>
          <w:tcPr>
            <w:tcW w:w="2948" w:type="dxa"/>
          </w:tcPr>
          <w:p w14:paraId="4A7959E5" w14:textId="77777777" w:rsidR="00B412C3" w:rsidRPr="009C7AC4" w:rsidRDefault="00B412C3" w:rsidP="009777F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C7A8CB2" w14:textId="48B05F00" w:rsidR="00B412C3" w:rsidRPr="009C7AC4" w:rsidRDefault="007F1826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12,326,409.67</w:t>
            </w:r>
          </w:p>
        </w:tc>
        <w:tc>
          <w:tcPr>
            <w:tcW w:w="134" w:type="dxa"/>
          </w:tcPr>
          <w:p w14:paraId="74744EB8" w14:textId="77777777" w:rsidR="00B412C3" w:rsidRPr="009C7AC4" w:rsidRDefault="00B412C3" w:rsidP="009777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CFCE2AE" w14:textId="534A3DC0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21,847,053.09 </w:t>
            </w:r>
          </w:p>
        </w:tc>
        <w:tc>
          <w:tcPr>
            <w:tcW w:w="134" w:type="dxa"/>
          </w:tcPr>
          <w:p w14:paraId="7C90EE2C" w14:textId="77777777" w:rsidR="00B412C3" w:rsidRPr="009C7AC4" w:rsidRDefault="00B412C3" w:rsidP="009777F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F0DFA54" w14:textId="7A3477DB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10,067,717.64</w:t>
            </w:r>
          </w:p>
        </w:tc>
        <w:tc>
          <w:tcPr>
            <w:tcW w:w="134" w:type="dxa"/>
          </w:tcPr>
          <w:p w14:paraId="36495B88" w14:textId="7777777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7494347" w14:textId="10201667" w:rsidR="00B412C3" w:rsidRPr="009C7AC4" w:rsidRDefault="00B412C3" w:rsidP="009777F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11,063,184.06</w:t>
            </w:r>
          </w:p>
        </w:tc>
      </w:tr>
    </w:tbl>
    <w:p w14:paraId="02DEDC6F" w14:textId="62680279" w:rsidR="007F1826" w:rsidRDefault="007F1826" w:rsidP="009777FC">
      <w:pPr>
        <w:spacing w:line="240" w:lineRule="exact"/>
        <w:ind w:left="284" w:hanging="284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5AEE6B56" w14:textId="77777777" w:rsidR="00780DF0" w:rsidRDefault="00780DF0" w:rsidP="00780DF0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ลูกหนี้ตามสัญญาเช่าเงินทุน</w:t>
      </w:r>
    </w:p>
    <w:p w14:paraId="07989F15" w14:textId="77777777" w:rsidR="00780DF0" w:rsidRDefault="00780DF0" w:rsidP="00780DF0">
      <w:pPr>
        <w:tabs>
          <w:tab w:val="left" w:pos="284"/>
          <w:tab w:val="left" w:pos="851"/>
        </w:tabs>
        <w:spacing w:line="380" w:lineRule="exact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5F2CF7">
        <w:rPr>
          <w:rFonts w:asciiTheme="majorBidi" w:hAnsiTheme="majorBidi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780DF0" w:rsidRPr="00780DF0" w14:paraId="5B54381F" w14:textId="77777777" w:rsidTr="00780DF0">
        <w:tc>
          <w:tcPr>
            <w:tcW w:w="2948" w:type="dxa"/>
          </w:tcPr>
          <w:p w14:paraId="051B9E22" w14:textId="0A330132" w:rsidR="00780DF0" w:rsidRPr="00780DF0" w:rsidRDefault="00780DF0" w:rsidP="00817368">
            <w:pPr>
              <w:pStyle w:val="Heading1"/>
              <w:numPr>
                <w:ilvl w:val="0"/>
                <w:numId w:val="0"/>
              </w:num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F8E25FE" w14:textId="77777777" w:rsidR="00780DF0" w:rsidRPr="00780DF0" w:rsidRDefault="00780DF0" w:rsidP="009777FC">
            <w:pPr>
              <w:pStyle w:val="Heading1"/>
              <w:numPr>
                <w:ilvl w:val="0"/>
                <w:numId w:val="0"/>
              </w:numPr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780DF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47D93" w:rsidRPr="00780DF0" w14:paraId="4AC04EF8" w14:textId="77777777" w:rsidTr="00780DF0">
        <w:tc>
          <w:tcPr>
            <w:tcW w:w="2948" w:type="dxa"/>
          </w:tcPr>
          <w:p w14:paraId="53F7A11A" w14:textId="77777777" w:rsidR="00647D93" w:rsidRPr="00780DF0" w:rsidRDefault="00647D93" w:rsidP="00817368">
            <w:pPr>
              <w:pStyle w:val="Heading1"/>
              <w:numPr>
                <w:ilvl w:val="0"/>
                <w:numId w:val="0"/>
              </w:num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EC3BD5" w14:textId="43448FCF" w:rsidR="00647D93" w:rsidRPr="00647D93" w:rsidRDefault="00647D93" w:rsidP="00647D93">
            <w:pPr>
              <w:pStyle w:val="Heading1"/>
              <w:numPr>
                <w:ilvl w:val="0"/>
                <w:numId w:val="0"/>
              </w:numPr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647D9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780DF0" w:rsidRPr="00780DF0" w14:paraId="76B25C79" w14:textId="77777777" w:rsidTr="00780DF0">
        <w:tc>
          <w:tcPr>
            <w:tcW w:w="2948" w:type="dxa"/>
          </w:tcPr>
          <w:p w14:paraId="48F9D59A" w14:textId="77777777" w:rsidR="00780DF0" w:rsidRPr="00780DF0" w:rsidRDefault="00780DF0" w:rsidP="00817368">
            <w:pPr>
              <w:pStyle w:val="Heading1"/>
              <w:numPr>
                <w:ilvl w:val="0"/>
                <w:numId w:val="0"/>
              </w:num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8454B4" w14:textId="77777777" w:rsidR="00780DF0" w:rsidRPr="00780DF0" w:rsidRDefault="00780DF0" w:rsidP="00977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-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0DF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80DF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80D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80DF0" w:rsidRPr="00780DF0" w14:paraId="04A86978" w14:textId="77777777" w:rsidTr="00780DF0">
        <w:tc>
          <w:tcPr>
            <w:tcW w:w="2948" w:type="dxa"/>
          </w:tcPr>
          <w:p w14:paraId="33927B0E" w14:textId="77777777" w:rsidR="00780DF0" w:rsidRPr="00780DF0" w:rsidRDefault="00780DF0" w:rsidP="009777F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78D8C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DF0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4DF5F3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E126B3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มากกว่าหนึ่งปี</w:t>
            </w:r>
          </w:p>
          <w:p w14:paraId="49965614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77107D2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45D2DD" w14:textId="77777777" w:rsidR="00780DF0" w:rsidRPr="00780DF0" w:rsidRDefault="00780DF0" w:rsidP="009777FC">
            <w:pPr>
              <w:pStyle w:val="Heading8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80DF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มากกว่าห้าปี</w:t>
            </w:r>
          </w:p>
        </w:tc>
        <w:tc>
          <w:tcPr>
            <w:tcW w:w="134" w:type="dxa"/>
            <w:vAlign w:val="bottom"/>
          </w:tcPr>
          <w:p w14:paraId="2FB73E61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0DDC4" w14:textId="77777777" w:rsidR="00780DF0" w:rsidRPr="00780DF0" w:rsidRDefault="00780DF0" w:rsidP="009777F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80DF0" w:rsidRPr="00780DF0" w14:paraId="21B7601D" w14:textId="77777777" w:rsidTr="00780DF0">
        <w:tc>
          <w:tcPr>
            <w:tcW w:w="2948" w:type="dxa"/>
          </w:tcPr>
          <w:p w14:paraId="4BE2DC16" w14:textId="77777777" w:rsidR="00780DF0" w:rsidRPr="00780DF0" w:rsidRDefault="00780DF0" w:rsidP="009777FC">
            <w:pPr>
              <w:tabs>
                <w:tab w:val="left" w:pos="284"/>
                <w:tab w:val="left" w:pos="382"/>
                <w:tab w:val="left" w:pos="851"/>
                <w:tab w:val="left" w:pos="1134"/>
                <w:tab w:val="left" w:pos="1502"/>
              </w:tabs>
              <w:spacing w:line="320" w:lineRule="exact"/>
              <w:ind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DF0">
              <w:rPr>
                <w:rFonts w:asciiTheme="majorBidi" w:hAnsiTheme="majorBidi"/>
                <w:sz w:val="26"/>
                <w:szCs w:val="26"/>
                <w:cs/>
              </w:rPr>
              <w:t>ลูกหนี้ตามสัญญาเช่าเงิน</w:t>
            </w:r>
            <w:r w:rsidRPr="00780DF0">
              <w:rPr>
                <w:rFonts w:asciiTheme="majorBidi" w:hAnsi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9221A5F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/>
                <w:sz w:val="26"/>
                <w:szCs w:val="26"/>
              </w:rPr>
              <w:t>5,655,867.33</w:t>
            </w:r>
          </w:p>
        </w:tc>
        <w:tc>
          <w:tcPr>
            <w:tcW w:w="134" w:type="dxa"/>
          </w:tcPr>
          <w:p w14:paraId="0C5A9B50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4F5A7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/>
                <w:sz w:val="26"/>
                <w:szCs w:val="26"/>
              </w:rPr>
              <w:t>22,216,432.94</w:t>
            </w:r>
          </w:p>
        </w:tc>
        <w:tc>
          <w:tcPr>
            <w:tcW w:w="134" w:type="dxa"/>
          </w:tcPr>
          <w:p w14:paraId="5850B3E0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B1178A9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/>
                <w:sz w:val="26"/>
                <w:szCs w:val="26"/>
              </w:rPr>
              <w:t>8,761,885.84</w:t>
            </w:r>
          </w:p>
        </w:tc>
        <w:tc>
          <w:tcPr>
            <w:tcW w:w="134" w:type="dxa"/>
          </w:tcPr>
          <w:p w14:paraId="584EAE87" w14:textId="77777777" w:rsidR="00780DF0" w:rsidRPr="00780DF0" w:rsidRDefault="00780DF0" w:rsidP="009777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D8A67A7" w14:textId="77777777" w:rsidR="00780DF0" w:rsidRPr="00780DF0" w:rsidRDefault="00780DF0" w:rsidP="009777FC">
            <w:pPr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DF0">
              <w:rPr>
                <w:rFonts w:asciiTheme="majorBidi" w:hAnsiTheme="majorBidi" w:cstheme="majorBidi"/>
                <w:sz w:val="26"/>
                <w:szCs w:val="26"/>
              </w:rPr>
              <w:t>36,634,186.11</w:t>
            </w:r>
          </w:p>
        </w:tc>
      </w:tr>
    </w:tbl>
    <w:p w14:paraId="6AA71545" w14:textId="77777777" w:rsidR="00BE04FA" w:rsidRDefault="00BE04FA" w:rsidP="00103F9D">
      <w:pPr>
        <w:spacing w:line="2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71F8FE0" w14:textId="05FF5179" w:rsidR="00780DF0" w:rsidRPr="00780DF0" w:rsidRDefault="00780DF0" w:rsidP="009777FC">
      <w:pPr>
        <w:spacing w:line="36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443B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ณ วันที่ </w:t>
      </w:r>
      <w:r w:rsidRPr="000B443B">
        <w:rPr>
          <w:rFonts w:ascii="Angsana New" w:eastAsia="Arial Unicode MS" w:hAnsi="Angsana New"/>
          <w:sz w:val="32"/>
          <w:szCs w:val="32"/>
          <w:lang w:val="en-GB"/>
        </w:rPr>
        <w:t xml:space="preserve">31 </w:t>
      </w:r>
      <w:r w:rsidRPr="000B443B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ธันวาคม </w:t>
      </w:r>
      <w:r w:rsidRPr="000B443B">
        <w:rPr>
          <w:rFonts w:ascii="Angsana New" w:eastAsia="Arial Unicode MS" w:hAnsi="Angsana New"/>
          <w:sz w:val="32"/>
          <w:szCs w:val="32"/>
          <w:lang w:val="en-GB"/>
        </w:rPr>
        <w:t xml:space="preserve">2563 </w:t>
      </w:r>
      <w:r w:rsidRPr="000B443B">
        <w:rPr>
          <w:rFonts w:ascii="Angsana New" w:eastAsia="Arial Unicode MS" w:hAnsi="Angsana New" w:hint="cs"/>
          <w:sz w:val="32"/>
          <w:szCs w:val="32"/>
          <w:cs/>
          <w:lang w:val="en-GB"/>
        </w:rPr>
        <w:t>บริษัท</w:t>
      </w:r>
      <w:r w:rsidR="00647D93">
        <w:rPr>
          <w:rFonts w:ascii="Angsana New" w:eastAsia="Arial Unicode MS" w:hAnsi="Angsana New" w:hint="cs"/>
          <w:sz w:val="32"/>
          <w:szCs w:val="32"/>
          <w:cs/>
          <w:lang w:val="en-GB"/>
        </w:rPr>
        <w:t>ย่อย</w:t>
      </w:r>
      <w:r w:rsidRPr="000B443B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มีลูกหนี้ตามสัญญาเช่าเงินทุน </w:t>
      </w:r>
      <w:r w:rsidRPr="000B443B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0B443B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สัญญา มูลค่าตามสัญญา</w:t>
      </w:r>
      <w:r w:rsidR="000B443B">
        <w:rPr>
          <w:rFonts w:ascii="Angsana New" w:eastAsia="Arial Unicode MS" w:hAnsi="Angsana New"/>
          <w:sz w:val="32"/>
          <w:szCs w:val="32"/>
          <w:cs/>
          <w:lang w:val="en-GB"/>
        </w:rPr>
        <w:br/>
      </w:r>
      <w:r w:rsidRPr="000B443B">
        <w:rPr>
          <w:rFonts w:ascii="Angsana New" w:eastAsia="Arial Unicode MS" w:hAnsi="Angsana New" w:hint="cs"/>
          <w:sz w:val="32"/>
          <w:szCs w:val="32"/>
          <w:cs/>
          <w:lang w:val="en-GB"/>
        </w:rPr>
        <w:t>เป็น</w:t>
      </w:r>
      <w:r w:rsidRPr="000B443B">
        <w:rPr>
          <w:rFonts w:ascii="Angsana New" w:eastAsia="Arial Unicode MS" w:hAnsi="Angsana New"/>
          <w:sz w:val="32"/>
          <w:szCs w:val="32"/>
          <w:cs/>
          <w:lang w:val="en-GB"/>
        </w:rPr>
        <w:t>จำนวน</w:t>
      </w:r>
      <w:r w:rsidRPr="000B443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เงิน </w:t>
      </w:r>
      <w:r w:rsidR="000B443B" w:rsidRPr="000B443B">
        <w:rPr>
          <w:rFonts w:ascii="Angsana New" w:eastAsia="Arial Unicode MS" w:hAnsi="Angsana New"/>
          <w:spacing w:val="-4"/>
          <w:sz w:val="32"/>
          <w:szCs w:val="32"/>
          <w:lang w:val="en-GB"/>
        </w:rPr>
        <w:t>1.27</w:t>
      </w:r>
      <w:r w:rsidRPr="000B443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ล้าน</w:t>
      </w:r>
      <w:r w:rsidRPr="000B443B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ดอลลาร์สหรัฐอเมริกา</w:t>
      </w:r>
      <w:r w:rsidRPr="000B443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</w:t>
      </w:r>
      <w:r w:rsidR="000B443B" w:rsidRPr="000B443B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 xml:space="preserve">คิดเป็นจำนวนเงิน </w:t>
      </w:r>
      <w:r w:rsidR="000B443B" w:rsidRPr="000B443B">
        <w:rPr>
          <w:rFonts w:ascii="Angsana New" w:eastAsia="Arial Unicode MS" w:hAnsi="Angsana New"/>
          <w:spacing w:val="-4"/>
          <w:sz w:val="32"/>
          <w:szCs w:val="32"/>
        </w:rPr>
        <w:t xml:space="preserve">38.16 </w:t>
      </w:r>
      <w:r w:rsidR="000B443B" w:rsidRPr="000B443B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ล้านบาท </w:t>
      </w:r>
      <w:r w:rsidRPr="000B443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ระยะเวลาผ่อนชำระ </w:t>
      </w:r>
      <w:r w:rsidRPr="000B443B">
        <w:rPr>
          <w:rFonts w:ascii="Angsana New" w:eastAsia="Arial Unicode MS" w:hAnsi="Angsana New"/>
          <w:spacing w:val="-4"/>
          <w:sz w:val="32"/>
          <w:szCs w:val="32"/>
          <w:lang w:val="en-GB"/>
        </w:rPr>
        <w:t>83</w:t>
      </w:r>
      <w:r w:rsidRPr="000B443B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งวดเดือน</w:t>
      </w:r>
      <w:r w:rsidRPr="00780DF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ผ่อนชำระงวดเดือน </w:t>
      </w:r>
      <w:r w:rsidRPr="00780DF0">
        <w:rPr>
          <w:rFonts w:ascii="Angsana New" w:eastAsia="Arial Unicode MS" w:hAnsi="Angsana New"/>
          <w:sz w:val="32"/>
          <w:szCs w:val="32"/>
          <w:lang w:val="en-GB"/>
        </w:rPr>
        <w:t>0.01</w:t>
      </w:r>
      <w:r w:rsidRPr="00780DF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ล้านดอลลาร์สหรัฐอเมริกา</w:t>
      </w:r>
      <w:r w:rsidRPr="00780DF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คิดดอกเบี้ยในอัตราร้อยละ </w:t>
      </w:r>
      <w:r w:rsidRPr="00780DF0">
        <w:rPr>
          <w:rFonts w:ascii="Angsana New" w:eastAsia="Arial Unicode MS" w:hAnsi="Angsana New"/>
          <w:sz w:val="32"/>
          <w:szCs w:val="32"/>
          <w:lang w:val="en-GB"/>
        </w:rPr>
        <w:t xml:space="preserve">4.50 </w:t>
      </w:r>
      <w:r w:rsidRPr="00780DF0">
        <w:rPr>
          <w:rFonts w:ascii="Angsana New" w:eastAsia="Arial Unicode MS" w:hAnsi="Angsana New" w:hint="cs"/>
          <w:sz w:val="32"/>
          <w:szCs w:val="32"/>
          <w:cs/>
          <w:lang w:val="en-GB"/>
        </w:rPr>
        <w:t>ต่อปี</w:t>
      </w:r>
    </w:p>
    <w:p w14:paraId="2B156D49" w14:textId="11865455" w:rsidR="00BE04FA" w:rsidRDefault="00BE04FA" w:rsidP="00103F9D">
      <w:pPr>
        <w:tabs>
          <w:tab w:val="left" w:pos="284"/>
          <w:tab w:val="left" w:pos="851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1D17FC6" w14:textId="26E7F101" w:rsidR="00357899" w:rsidRPr="009C7AC4" w:rsidRDefault="00357899" w:rsidP="009777FC">
      <w:pPr>
        <w:tabs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9C7AC4">
        <w:rPr>
          <w:rFonts w:asciiTheme="majorBidi" w:hAnsiTheme="majorBidi"/>
          <w:b/>
          <w:bCs/>
          <w:sz w:val="32"/>
          <w:szCs w:val="32"/>
        </w:rPr>
        <w:t>.</w:t>
      </w:r>
      <w:r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7A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6D1FB475" w14:textId="77777777" w:rsidR="00357899" w:rsidRPr="009C7AC4" w:rsidRDefault="00357899" w:rsidP="009777FC">
      <w:pPr>
        <w:tabs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47"/>
        <w:gridCol w:w="143"/>
        <w:gridCol w:w="1247"/>
        <w:gridCol w:w="145"/>
        <w:gridCol w:w="1247"/>
        <w:gridCol w:w="142"/>
        <w:gridCol w:w="1247"/>
      </w:tblGrid>
      <w:tr w:rsidR="00EE5495" w:rsidRPr="00103F9D" w14:paraId="0C8B0EE6" w14:textId="77777777" w:rsidTr="00C71198">
        <w:tc>
          <w:tcPr>
            <w:tcW w:w="2948" w:type="dxa"/>
          </w:tcPr>
          <w:p w14:paraId="745ACB10" w14:textId="77777777" w:rsidR="00357899" w:rsidRPr="00103F9D" w:rsidRDefault="00357899" w:rsidP="00103F9D">
            <w:pPr>
              <w:tabs>
                <w:tab w:val="left" w:pos="540"/>
              </w:tabs>
              <w:spacing w:line="280" w:lineRule="exact"/>
              <w:ind w:left="-57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14:paraId="5A2D07A4" w14:textId="77777777" w:rsidR="00357899" w:rsidRPr="00103F9D" w:rsidRDefault="00357899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EE5495" w:rsidRPr="00103F9D" w14:paraId="6402EBFE" w14:textId="77777777" w:rsidTr="00C71198">
        <w:trPr>
          <w:trHeight w:val="55"/>
        </w:trPr>
        <w:tc>
          <w:tcPr>
            <w:tcW w:w="2948" w:type="dxa"/>
          </w:tcPr>
          <w:p w14:paraId="4DC74BBF" w14:textId="77777777" w:rsidR="00357899" w:rsidRPr="00103F9D" w:rsidRDefault="00357899" w:rsidP="00103F9D">
            <w:pPr>
              <w:tabs>
                <w:tab w:val="left" w:pos="540"/>
              </w:tabs>
              <w:spacing w:line="280" w:lineRule="exact"/>
              <w:ind w:left="-57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B1AF15" w14:textId="77777777" w:rsidR="00357899" w:rsidRPr="00103F9D" w:rsidRDefault="00357899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4896AA85" w14:textId="77777777" w:rsidR="00357899" w:rsidRPr="00103F9D" w:rsidRDefault="00357899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88DC0" w14:textId="77777777" w:rsidR="00357899" w:rsidRPr="00103F9D" w:rsidRDefault="00357899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1198" w:rsidRPr="00103F9D" w14:paraId="40396339" w14:textId="77777777" w:rsidTr="00C71198">
        <w:tc>
          <w:tcPr>
            <w:tcW w:w="2948" w:type="dxa"/>
          </w:tcPr>
          <w:p w14:paraId="76EB99DF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77AEFA8" w14:textId="063C6966" w:rsidR="00C71198" w:rsidRPr="00103F9D" w:rsidRDefault="00C71198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5248CC62" w14:textId="77777777" w:rsidR="00C71198" w:rsidRPr="00103F9D" w:rsidRDefault="00C71198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DD5A8F6" w14:textId="56A40F66" w:rsidR="00C71198" w:rsidRPr="00103F9D" w:rsidRDefault="00C71198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5" w:type="dxa"/>
          </w:tcPr>
          <w:p w14:paraId="18BFCBA6" w14:textId="77777777" w:rsidR="00C71198" w:rsidRPr="00103F9D" w:rsidRDefault="00C71198" w:rsidP="00103F9D">
            <w:pPr>
              <w:tabs>
                <w:tab w:val="left" w:pos="0"/>
                <w:tab w:val="decimal" w:pos="882"/>
                <w:tab w:val="left" w:pos="1152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0F45076" w14:textId="6BFCEA50" w:rsidR="00C71198" w:rsidRPr="00103F9D" w:rsidRDefault="00C71198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7BF7857" w14:textId="77777777" w:rsidR="00C71198" w:rsidRPr="00103F9D" w:rsidRDefault="00C71198" w:rsidP="00103F9D">
            <w:pPr>
              <w:tabs>
                <w:tab w:val="left" w:pos="0"/>
                <w:tab w:val="decimal" w:pos="882"/>
                <w:tab w:val="left" w:pos="1152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778614B" w14:textId="60B5E33D" w:rsidR="00C71198" w:rsidRPr="00103F9D" w:rsidRDefault="00C71198" w:rsidP="00103F9D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71198" w:rsidRPr="00103F9D" w14:paraId="68CA5235" w14:textId="77777777" w:rsidTr="00C71198">
        <w:tc>
          <w:tcPr>
            <w:tcW w:w="2948" w:type="dxa"/>
          </w:tcPr>
          <w:p w14:paraId="59CD083F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C24B87" w14:textId="096B1320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380,484,991.40</w:t>
            </w:r>
          </w:p>
        </w:tc>
        <w:tc>
          <w:tcPr>
            <w:tcW w:w="143" w:type="dxa"/>
          </w:tcPr>
          <w:p w14:paraId="1DD85070" w14:textId="77777777" w:rsidR="00C71198" w:rsidRPr="00103F9D" w:rsidRDefault="00C71198" w:rsidP="00103F9D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E929CBA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503,733,448.94</w:t>
            </w:r>
          </w:p>
        </w:tc>
        <w:tc>
          <w:tcPr>
            <w:tcW w:w="145" w:type="dxa"/>
          </w:tcPr>
          <w:p w14:paraId="29933C5A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07F05B1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369,199,289.78</w:t>
            </w:r>
          </w:p>
        </w:tc>
        <w:tc>
          <w:tcPr>
            <w:tcW w:w="142" w:type="dxa"/>
          </w:tcPr>
          <w:p w14:paraId="740A053B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F778F89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494,105,092.37</w:t>
            </w:r>
          </w:p>
        </w:tc>
      </w:tr>
      <w:tr w:rsidR="00C71198" w:rsidRPr="00103F9D" w14:paraId="5360B5A2" w14:textId="77777777" w:rsidTr="00C71198">
        <w:tc>
          <w:tcPr>
            <w:tcW w:w="2948" w:type="dxa"/>
          </w:tcPr>
          <w:p w14:paraId="34C0BA7C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47" w:type="dxa"/>
            <w:shd w:val="clear" w:color="auto" w:fill="auto"/>
          </w:tcPr>
          <w:p w14:paraId="60BEEADB" w14:textId="152E852A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30,086,262.04</w:t>
            </w:r>
          </w:p>
        </w:tc>
        <w:tc>
          <w:tcPr>
            <w:tcW w:w="143" w:type="dxa"/>
          </w:tcPr>
          <w:p w14:paraId="1744BC29" w14:textId="77777777" w:rsidR="00C71198" w:rsidRPr="00103F9D" w:rsidRDefault="00C71198" w:rsidP="00103F9D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2F33A40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47,145,189.77</w:t>
            </w:r>
          </w:p>
        </w:tc>
        <w:tc>
          <w:tcPr>
            <w:tcW w:w="145" w:type="dxa"/>
          </w:tcPr>
          <w:p w14:paraId="080E7C6D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EC8068A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30,086,262.04</w:t>
            </w:r>
          </w:p>
        </w:tc>
        <w:tc>
          <w:tcPr>
            <w:tcW w:w="142" w:type="dxa"/>
          </w:tcPr>
          <w:p w14:paraId="4AAFA4AA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F4CE101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41,897,985.58</w:t>
            </w:r>
          </w:p>
        </w:tc>
      </w:tr>
      <w:tr w:rsidR="00C71198" w:rsidRPr="00103F9D" w14:paraId="4B35EB0D" w14:textId="77777777" w:rsidTr="00C71198">
        <w:tc>
          <w:tcPr>
            <w:tcW w:w="2948" w:type="dxa"/>
          </w:tcPr>
          <w:p w14:paraId="4024F2A0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47" w:type="dxa"/>
            <w:shd w:val="clear" w:color="auto" w:fill="auto"/>
          </w:tcPr>
          <w:p w14:paraId="647CB7BE" w14:textId="16EC94F3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26,149,306.93</w:t>
            </w:r>
          </w:p>
        </w:tc>
        <w:tc>
          <w:tcPr>
            <w:tcW w:w="143" w:type="dxa"/>
          </w:tcPr>
          <w:p w14:paraId="1FA1E923" w14:textId="77777777" w:rsidR="00C71198" w:rsidRPr="00103F9D" w:rsidRDefault="00C71198" w:rsidP="00103F9D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179B9E2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42,655,455.20</w:t>
            </w:r>
          </w:p>
        </w:tc>
        <w:tc>
          <w:tcPr>
            <w:tcW w:w="145" w:type="dxa"/>
          </w:tcPr>
          <w:p w14:paraId="55DCE898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6D3F2BA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C138570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3F2F88B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C71198" w:rsidRPr="00103F9D" w14:paraId="7C67836A" w14:textId="77777777" w:rsidTr="00C71198">
        <w:tc>
          <w:tcPr>
            <w:tcW w:w="2948" w:type="dxa"/>
          </w:tcPr>
          <w:p w14:paraId="6E87239E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47" w:type="dxa"/>
            <w:shd w:val="clear" w:color="auto" w:fill="auto"/>
          </w:tcPr>
          <w:p w14:paraId="516E52B1" w14:textId="242E8FBB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5,489,084.39</w:t>
            </w:r>
          </w:p>
        </w:tc>
        <w:tc>
          <w:tcPr>
            <w:tcW w:w="143" w:type="dxa"/>
          </w:tcPr>
          <w:p w14:paraId="10673887" w14:textId="77777777" w:rsidR="00C71198" w:rsidRPr="00103F9D" w:rsidRDefault="00C71198" w:rsidP="00103F9D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2F05FEB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8,522,342.36</w:t>
            </w:r>
          </w:p>
        </w:tc>
        <w:tc>
          <w:tcPr>
            <w:tcW w:w="145" w:type="dxa"/>
          </w:tcPr>
          <w:p w14:paraId="3A9CA226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605553C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5A3B8F0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4FA965E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C71198" w:rsidRPr="00103F9D" w14:paraId="721AB12D" w14:textId="77777777" w:rsidTr="00C71198">
        <w:tc>
          <w:tcPr>
            <w:tcW w:w="2948" w:type="dxa"/>
          </w:tcPr>
          <w:p w14:paraId="2A296F99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47" w:type="dxa"/>
            <w:shd w:val="clear" w:color="auto" w:fill="auto"/>
          </w:tcPr>
          <w:p w14:paraId="12AAFE40" w14:textId="3F7A7EDF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24,300,231.75</w:t>
            </w:r>
          </w:p>
        </w:tc>
        <w:tc>
          <w:tcPr>
            <w:tcW w:w="143" w:type="dxa"/>
          </w:tcPr>
          <w:p w14:paraId="44E8A388" w14:textId="77777777" w:rsidR="00C71198" w:rsidRPr="00103F9D" w:rsidRDefault="00C71198" w:rsidP="00103F9D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BD680C8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29,920,075.07</w:t>
            </w:r>
          </w:p>
        </w:tc>
        <w:tc>
          <w:tcPr>
            <w:tcW w:w="145" w:type="dxa"/>
          </w:tcPr>
          <w:p w14:paraId="5F175378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CEA0221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860762B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A222B8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C71198" w:rsidRPr="00103F9D" w14:paraId="54DA1AA5" w14:textId="77777777" w:rsidTr="00C71198">
        <w:tc>
          <w:tcPr>
            <w:tcW w:w="2948" w:type="dxa"/>
          </w:tcPr>
          <w:p w14:paraId="050BFE5E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2A08BB" w14:textId="094B7788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1,749,984.30</w:t>
            </w:r>
          </w:p>
        </w:tc>
        <w:tc>
          <w:tcPr>
            <w:tcW w:w="143" w:type="dxa"/>
          </w:tcPr>
          <w:p w14:paraId="3F9DCAB2" w14:textId="77777777" w:rsidR="00C71198" w:rsidRPr="00103F9D" w:rsidRDefault="00C71198" w:rsidP="00103F9D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75E38F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>1,812,122.93</w:t>
            </w:r>
          </w:p>
        </w:tc>
        <w:tc>
          <w:tcPr>
            <w:tcW w:w="145" w:type="dxa"/>
          </w:tcPr>
          <w:p w14:paraId="7CA7B711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9270A60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79C5E0CF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74E6088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C71198" w:rsidRPr="00103F9D" w14:paraId="1FE1A6B6" w14:textId="77777777" w:rsidTr="00C71198">
        <w:tc>
          <w:tcPr>
            <w:tcW w:w="2948" w:type="dxa"/>
          </w:tcPr>
          <w:p w14:paraId="4E3D1298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103F9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7FF2537" w14:textId="2A9721F8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468,259,860.81</w:t>
            </w:r>
          </w:p>
        </w:tc>
        <w:tc>
          <w:tcPr>
            <w:tcW w:w="143" w:type="dxa"/>
          </w:tcPr>
          <w:p w14:paraId="32437A36" w14:textId="77777777" w:rsidR="00C71198" w:rsidRPr="00103F9D" w:rsidRDefault="00C71198" w:rsidP="00103F9D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1B42B2D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>633,788,634.27</w:t>
            </w:r>
          </w:p>
        </w:tc>
        <w:tc>
          <w:tcPr>
            <w:tcW w:w="145" w:type="dxa"/>
          </w:tcPr>
          <w:p w14:paraId="57E95B14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E57E02A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399,285,551.82</w:t>
            </w:r>
          </w:p>
        </w:tc>
        <w:tc>
          <w:tcPr>
            <w:tcW w:w="142" w:type="dxa"/>
          </w:tcPr>
          <w:p w14:paraId="7C3F7330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32E0AA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536,003,077.95</w:t>
            </w:r>
          </w:p>
        </w:tc>
      </w:tr>
      <w:tr w:rsidR="00C71198" w:rsidRPr="00103F9D" w14:paraId="259B7CB0" w14:textId="77777777" w:rsidTr="00C71198">
        <w:tc>
          <w:tcPr>
            <w:tcW w:w="2948" w:type="dxa"/>
          </w:tcPr>
          <w:p w14:paraId="2EC55C80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7A5FCF" w14:textId="633BB766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(58,107,940.66)</w:t>
            </w:r>
          </w:p>
        </w:tc>
        <w:tc>
          <w:tcPr>
            <w:tcW w:w="143" w:type="dxa"/>
          </w:tcPr>
          <w:p w14:paraId="45BA62B6" w14:textId="77777777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69CA25" w14:textId="77777777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(48,746,855.64)</w:t>
            </w:r>
          </w:p>
        </w:tc>
        <w:tc>
          <w:tcPr>
            <w:tcW w:w="145" w:type="dxa"/>
          </w:tcPr>
          <w:p w14:paraId="677CA1BD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55C79F" w14:textId="77777777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(40,710,503.17)</w:t>
            </w:r>
          </w:p>
        </w:tc>
        <w:tc>
          <w:tcPr>
            <w:tcW w:w="142" w:type="dxa"/>
          </w:tcPr>
          <w:p w14:paraId="7CD7F12E" w14:textId="77777777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4C6A6D" w14:textId="77777777" w:rsidR="00C71198" w:rsidRPr="00103F9D" w:rsidRDefault="00C71198" w:rsidP="00103F9D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(33,833,587.41)</w:t>
            </w:r>
          </w:p>
        </w:tc>
      </w:tr>
      <w:tr w:rsidR="00C71198" w:rsidRPr="00103F9D" w14:paraId="07A88912" w14:textId="77777777" w:rsidTr="00C71198">
        <w:tc>
          <w:tcPr>
            <w:tcW w:w="2948" w:type="dxa"/>
          </w:tcPr>
          <w:p w14:paraId="590B4268" w14:textId="77777777" w:rsidR="00C71198" w:rsidRPr="00103F9D" w:rsidRDefault="00C71198" w:rsidP="00103F9D">
            <w:pPr>
              <w:spacing w:line="28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>รวมสินค้าคงเหลือ</w:t>
            </w:r>
            <w:r w:rsidRPr="00103F9D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103F9D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FF71CA" w14:textId="39DF233F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410,151,920.15</w:t>
            </w:r>
          </w:p>
        </w:tc>
        <w:tc>
          <w:tcPr>
            <w:tcW w:w="143" w:type="dxa"/>
          </w:tcPr>
          <w:p w14:paraId="25BD1C57" w14:textId="77777777" w:rsidR="00C71198" w:rsidRPr="00103F9D" w:rsidRDefault="00C71198" w:rsidP="00103F9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2F4F3CB" w14:textId="77777777" w:rsidR="00C71198" w:rsidRPr="00103F9D" w:rsidRDefault="00C71198" w:rsidP="00103F9D">
            <w:pPr>
              <w:tabs>
                <w:tab w:val="left" w:pos="-88"/>
              </w:tabs>
              <w:spacing w:line="28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03F9D">
              <w:rPr>
                <w:rFonts w:ascii="Angsana New" w:hAnsi="Angsana New"/>
                <w:bCs/>
                <w:sz w:val="24"/>
                <w:szCs w:val="24"/>
              </w:rPr>
              <w:t>585,041,778.63</w:t>
            </w:r>
          </w:p>
        </w:tc>
        <w:tc>
          <w:tcPr>
            <w:tcW w:w="145" w:type="dxa"/>
          </w:tcPr>
          <w:p w14:paraId="6A39A9CE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13435BA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358,575,048.65</w:t>
            </w:r>
          </w:p>
        </w:tc>
        <w:tc>
          <w:tcPr>
            <w:tcW w:w="142" w:type="dxa"/>
          </w:tcPr>
          <w:p w14:paraId="0AFDFE02" w14:textId="77777777" w:rsidR="00C71198" w:rsidRPr="00103F9D" w:rsidRDefault="00C71198" w:rsidP="00103F9D">
            <w:pPr>
              <w:tabs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06599C" w14:textId="77777777" w:rsidR="00C71198" w:rsidRPr="00103F9D" w:rsidRDefault="00C71198" w:rsidP="00103F9D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3F9D">
              <w:rPr>
                <w:rFonts w:ascii="Angsana New" w:hAnsi="Angsana New"/>
                <w:sz w:val="24"/>
                <w:szCs w:val="24"/>
              </w:rPr>
              <w:t>502,169,490.54</w:t>
            </w:r>
          </w:p>
        </w:tc>
      </w:tr>
    </w:tbl>
    <w:p w14:paraId="61365F21" w14:textId="088CAF37" w:rsidR="00357899" w:rsidRPr="009C7AC4" w:rsidRDefault="00357899" w:rsidP="00357899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3203CE" w:rsidRPr="003203CE" w14:paraId="3A78FBF0" w14:textId="77777777" w:rsidTr="003203CE">
        <w:tc>
          <w:tcPr>
            <w:tcW w:w="2948" w:type="dxa"/>
          </w:tcPr>
          <w:p w14:paraId="4EAAD930" w14:textId="77777777" w:rsidR="003203CE" w:rsidRPr="003203CE" w:rsidRDefault="003203CE" w:rsidP="00053A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4C4627FD" w14:textId="15790646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203CE" w:rsidRPr="003203CE" w14:paraId="2C7CC71B" w14:textId="77777777" w:rsidTr="003203CE">
        <w:tc>
          <w:tcPr>
            <w:tcW w:w="2948" w:type="dxa"/>
          </w:tcPr>
          <w:p w14:paraId="1BEF5EF4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D6995" w14:textId="668C83BB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C85285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86B93A" w14:textId="37A68AA1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3CE" w:rsidRPr="003203CE" w14:paraId="4FB87779" w14:textId="77777777" w:rsidTr="003203CE">
        <w:tc>
          <w:tcPr>
            <w:tcW w:w="2948" w:type="dxa"/>
          </w:tcPr>
          <w:p w14:paraId="3417C9C2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FA3DB5B" w14:textId="06A4CF45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22EC05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2C52F42" w14:textId="7BB030F3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vAlign w:val="bottom"/>
          </w:tcPr>
          <w:p w14:paraId="61B2B1FB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F62D8D2" w14:textId="3152E4E5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vAlign w:val="bottom"/>
          </w:tcPr>
          <w:p w14:paraId="2E24AEEE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057B49B" w14:textId="5424008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203CE" w:rsidRPr="003203CE" w14:paraId="018E0AF6" w14:textId="77777777" w:rsidTr="003203CE">
        <w:tc>
          <w:tcPr>
            <w:tcW w:w="2948" w:type="dxa"/>
          </w:tcPr>
          <w:p w14:paraId="7B53A4CD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E65092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48,746,855.64</w:t>
            </w:r>
          </w:p>
        </w:tc>
        <w:tc>
          <w:tcPr>
            <w:tcW w:w="134" w:type="dxa"/>
          </w:tcPr>
          <w:p w14:paraId="68ADD3DE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A5DBE3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13,902,617.19</w:t>
            </w:r>
          </w:p>
        </w:tc>
        <w:tc>
          <w:tcPr>
            <w:tcW w:w="134" w:type="dxa"/>
          </w:tcPr>
          <w:p w14:paraId="48F1976A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74A9266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33,833,587.41</w:t>
            </w:r>
          </w:p>
        </w:tc>
        <w:tc>
          <w:tcPr>
            <w:tcW w:w="134" w:type="dxa"/>
          </w:tcPr>
          <w:p w14:paraId="02DF4B8B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B61C9F8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8,089,972.22</w:t>
            </w:r>
          </w:p>
        </w:tc>
      </w:tr>
      <w:tr w:rsidR="003203CE" w:rsidRPr="003203CE" w14:paraId="2E8A4484" w14:textId="77777777" w:rsidTr="003203CE">
        <w:tc>
          <w:tcPr>
            <w:tcW w:w="2948" w:type="dxa"/>
          </w:tcPr>
          <w:p w14:paraId="41473E02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03C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ค่าเผื่อเพิ่มในระหว่างปี</w:t>
            </w:r>
          </w:p>
        </w:tc>
        <w:tc>
          <w:tcPr>
            <w:tcW w:w="1247" w:type="dxa"/>
          </w:tcPr>
          <w:p w14:paraId="6522A6DF" w14:textId="03BD9888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13,814,312.64</w:t>
            </w:r>
          </w:p>
        </w:tc>
        <w:tc>
          <w:tcPr>
            <w:tcW w:w="134" w:type="dxa"/>
          </w:tcPr>
          <w:p w14:paraId="7D689DA3" w14:textId="77777777" w:rsidR="003203CE" w:rsidRPr="003203CE" w:rsidRDefault="003203CE" w:rsidP="003203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74743F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 xml:space="preserve"> 36,364,967.20 </w:t>
            </w:r>
          </w:p>
        </w:tc>
        <w:tc>
          <w:tcPr>
            <w:tcW w:w="134" w:type="dxa"/>
          </w:tcPr>
          <w:p w14:paraId="5B9C5C71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9346CD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203CE">
              <w:rPr>
                <w:rFonts w:ascii="Angsana New" w:hAnsi="Angsana New"/>
                <w:bCs/>
                <w:sz w:val="26"/>
                <w:szCs w:val="26"/>
              </w:rPr>
              <w:t>6,876,915.76</w:t>
            </w:r>
          </w:p>
        </w:tc>
        <w:tc>
          <w:tcPr>
            <w:tcW w:w="134" w:type="dxa"/>
          </w:tcPr>
          <w:p w14:paraId="650FE197" w14:textId="77777777" w:rsidR="003203CE" w:rsidRPr="003203CE" w:rsidRDefault="003203CE" w:rsidP="003203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4E43C2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203CE">
              <w:rPr>
                <w:rFonts w:ascii="Angsana New" w:hAnsi="Angsana New"/>
                <w:bCs/>
                <w:sz w:val="26"/>
                <w:szCs w:val="26"/>
              </w:rPr>
              <w:t>27,264,343.94</w:t>
            </w:r>
          </w:p>
        </w:tc>
      </w:tr>
      <w:tr w:rsidR="003203CE" w:rsidRPr="003203CE" w14:paraId="279112D6" w14:textId="77777777" w:rsidTr="003203CE">
        <w:tc>
          <w:tcPr>
            <w:tcW w:w="2948" w:type="dxa"/>
          </w:tcPr>
          <w:p w14:paraId="09734A08" w14:textId="77777777" w:rsidR="003203CE" w:rsidRPr="003203CE" w:rsidRDefault="003203CE" w:rsidP="003203C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3203C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EBD2B9" w14:textId="2F58DD16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(4,453,227.62)</w:t>
            </w:r>
          </w:p>
        </w:tc>
        <w:tc>
          <w:tcPr>
            <w:tcW w:w="134" w:type="dxa"/>
          </w:tcPr>
          <w:p w14:paraId="3FFFD76D" w14:textId="77777777" w:rsidR="003203CE" w:rsidRPr="003203CE" w:rsidRDefault="003203CE" w:rsidP="003203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F850BB" w14:textId="77777777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 xml:space="preserve"> (1,520,728.75)</w:t>
            </w:r>
          </w:p>
        </w:tc>
        <w:tc>
          <w:tcPr>
            <w:tcW w:w="134" w:type="dxa"/>
          </w:tcPr>
          <w:p w14:paraId="553DF17F" w14:textId="77777777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4666DA1" w14:textId="77777777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88880D2" w14:textId="77777777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7C2CF22" w14:textId="77777777" w:rsidR="003203CE" w:rsidRPr="003203CE" w:rsidRDefault="003203CE" w:rsidP="003203C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(1,520,728.75)</w:t>
            </w:r>
          </w:p>
        </w:tc>
      </w:tr>
      <w:tr w:rsidR="003203CE" w:rsidRPr="003203CE" w14:paraId="4392E547" w14:textId="77777777" w:rsidTr="003203CE">
        <w:tc>
          <w:tcPr>
            <w:tcW w:w="2948" w:type="dxa"/>
          </w:tcPr>
          <w:p w14:paraId="038C5A29" w14:textId="77777777" w:rsidR="003203CE" w:rsidRPr="003203CE" w:rsidRDefault="003203CE" w:rsidP="003203CE">
            <w:pPr>
              <w:spacing w:line="340" w:lineRule="exact"/>
              <w:ind w:firstLine="24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3203CE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A6B9622" w14:textId="49F55160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58,107,940.66</w:t>
            </w:r>
          </w:p>
        </w:tc>
        <w:tc>
          <w:tcPr>
            <w:tcW w:w="134" w:type="dxa"/>
          </w:tcPr>
          <w:p w14:paraId="4C6B7BE1" w14:textId="77777777" w:rsidR="003203CE" w:rsidRPr="003203CE" w:rsidRDefault="003203CE" w:rsidP="003203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27C454C" w14:textId="77777777" w:rsidR="003203CE" w:rsidRPr="003203CE" w:rsidRDefault="003203CE" w:rsidP="003203C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 xml:space="preserve"> 48,746,855.64 </w:t>
            </w:r>
          </w:p>
        </w:tc>
        <w:tc>
          <w:tcPr>
            <w:tcW w:w="134" w:type="dxa"/>
          </w:tcPr>
          <w:p w14:paraId="047B574B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AD09431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40,710,503.17</w:t>
            </w:r>
          </w:p>
        </w:tc>
        <w:tc>
          <w:tcPr>
            <w:tcW w:w="134" w:type="dxa"/>
          </w:tcPr>
          <w:p w14:paraId="7ED1DB43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3D593C6" w14:textId="77777777" w:rsidR="003203CE" w:rsidRPr="003203CE" w:rsidRDefault="003203CE" w:rsidP="003203CE">
            <w:pPr>
              <w:tabs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3CE">
              <w:rPr>
                <w:rFonts w:ascii="Angsana New" w:hAnsi="Angsana New"/>
                <w:sz w:val="26"/>
                <w:szCs w:val="26"/>
              </w:rPr>
              <w:t>33,833,587.41</w:t>
            </w:r>
          </w:p>
        </w:tc>
      </w:tr>
    </w:tbl>
    <w:p w14:paraId="2EDBB24E" w14:textId="77777777" w:rsidR="0021486B" w:rsidRDefault="0021486B" w:rsidP="00333919">
      <w:pPr>
        <w:tabs>
          <w:tab w:val="left" w:pos="284"/>
        </w:tabs>
        <w:spacing w:line="360" w:lineRule="exact"/>
        <w:ind w:hanging="142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14:paraId="3DAF8F4A" w14:textId="735F6CBE" w:rsidR="003B49A0" w:rsidRPr="009C7AC4" w:rsidRDefault="000B443B" w:rsidP="00333919">
      <w:pPr>
        <w:tabs>
          <w:tab w:val="left" w:pos="284"/>
        </w:tabs>
        <w:spacing w:line="360" w:lineRule="exact"/>
        <w:ind w:hanging="142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3B49A0" w:rsidRPr="009C7AC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B49A0" w:rsidRPr="009C7AC4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="003B49A0" w:rsidRPr="009C7AC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318D809" w14:textId="71A11830" w:rsidR="003B49A0" w:rsidRPr="009C7AC4" w:rsidRDefault="003B49A0" w:rsidP="00AD7E22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9C7AC4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="00135AC0" w:rsidRPr="009C7AC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C7AC4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7F35F7" w:rsidRPr="009C7A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="00135AC0" w:rsidRPr="009C7AC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บริษัทมีเงินฝากประจำกับธนาคารในประเทศหลายแห่ง</w:t>
      </w:r>
      <w:r w:rsidR="007F35F7" w:rsidRPr="009C7AC4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2619" w:rsidRPr="009C7AC4">
        <w:rPr>
          <w:rFonts w:asciiTheme="majorBidi" w:hAnsiTheme="majorBidi" w:cstheme="majorBidi"/>
          <w:sz w:val="32"/>
          <w:szCs w:val="32"/>
        </w:rPr>
        <w:t>76.17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="00882619" w:rsidRPr="009C7AC4">
        <w:rPr>
          <w:rFonts w:asciiTheme="majorBidi" w:hAnsiTheme="majorBidi" w:cstheme="majorBidi"/>
          <w:sz w:val="32"/>
          <w:szCs w:val="32"/>
          <w:lang w:val="en-GB"/>
        </w:rPr>
        <w:t>0.15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AD7E22">
        <w:rPr>
          <w:rFonts w:asciiTheme="majorBidi" w:hAnsiTheme="majorBidi" w:cs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882619" w:rsidRPr="009C7AC4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9C7AC4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135AC0" w:rsidRPr="009C7AC4">
        <w:rPr>
          <w:rFonts w:asciiTheme="majorBidi" w:hAnsiTheme="majorBidi" w:cstheme="majorBidi"/>
          <w:sz w:val="32"/>
          <w:szCs w:val="32"/>
        </w:rPr>
        <w:t xml:space="preserve">81.16 </w:t>
      </w:r>
      <w:r w:rsidR="00135AC0" w:rsidRPr="009C7AC4">
        <w:rPr>
          <w:rFonts w:asciiTheme="majorBidi" w:hAnsiTheme="majorBidi"/>
          <w:sz w:val="32"/>
          <w:szCs w:val="32"/>
          <w:cs/>
        </w:rPr>
        <w:t xml:space="preserve">ล้านบาท อัตราดอกเบี้ยร้อยละ </w:t>
      </w:r>
      <w:r w:rsidR="00135AC0" w:rsidRPr="009C7AC4">
        <w:rPr>
          <w:rFonts w:asciiTheme="majorBidi" w:hAnsiTheme="majorBidi" w:cstheme="majorBidi"/>
          <w:sz w:val="32"/>
          <w:szCs w:val="32"/>
        </w:rPr>
        <w:t xml:space="preserve">0.60 - 1.35 </w:t>
      </w:r>
      <w:r w:rsidR="00135AC0" w:rsidRPr="009C7AC4">
        <w:rPr>
          <w:rFonts w:asciiTheme="majorBidi" w:hAnsiTheme="majorBidi"/>
          <w:sz w:val="32"/>
          <w:szCs w:val="32"/>
          <w:cs/>
        </w:rPr>
        <w:t>ต่อปี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9C7AC4">
        <w:rPr>
          <w:rFonts w:asciiTheme="majorBidi" w:hAnsiTheme="majorBidi"/>
          <w:sz w:val="32"/>
          <w:szCs w:val="32"/>
          <w:cs/>
        </w:rPr>
        <w:t>ซึ่งใช้เป็นหลักประกันวงเงินสินเชื่อ</w:t>
      </w:r>
      <w:r w:rsidRPr="009C7AC4">
        <w:rPr>
          <w:rFonts w:asciiTheme="majorBidi" w:hAnsiTheme="majorBidi" w:hint="cs"/>
          <w:sz w:val="32"/>
          <w:szCs w:val="32"/>
          <w:cs/>
        </w:rPr>
        <w:t>กับ</w:t>
      </w:r>
      <w:r w:rsidRPr="009C7AC4">
        <w:rPr>
          <w:rFonts w:asciiTheme="majorBidi" w:hAnsi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="000B443B">
        <w:rPr>
          <w:rFonts w:asciiTheme="majorBidi" w:hAnsiTheme="majorBidi" w:cstheme="majorBidi" w:hint="cs"/>
          <w:sz w:val="32"/>
          <w:szCs w:val="32"/>
          <w:cs/>
          <w:lang w:val="en-GB"/>
        </w:rPr>
        <w:t>17</w:t>
      </w:r>
      <w:r w:rsidRPr="009C7AC4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4338C161" w14:textId="77777777" w:rsidR="0021486B" w:rsidRDefault="0021486B" w:rsidP="00AD7E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B24960E" w14:textId="7C9D8D0A" w:rsidR="00D82471" w:rsidRPr="009C7AC4" w:rsidRDefault="000B443B" w:rsidP="00AD7E2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82471" w:rsidRPr="009C7A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9A4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9C7AC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59D6730" w14:textId="77777777" w:rsidR="00D82471" w:rsidRPr="009C7AC4" w:rsidRDefault="00D82471" w:rsidP="00AD7E22">
      <w:pPr>
        <w:tabs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9C7AC4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9C7AC4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EE5495" w:rsidRPr="009C7AC4" w14:paraId="44B7BFEE" w14:textId="77777777" w:rsidTr="00AD7E22">
        <w:trPr>
          <w:gridAfter w:val="1"/>
          <w:wAfter w:w="6" w:type="dxa"/>
          <w:cantSplit/>
        </w:trPr>
        <w:tc>
          <w:tcPr>
            <w:tcW w:w="2438" w:type="dxa"/>
          </w:tcPr>
          <w:p w14:paraId="028C5696" w14:textId="77777777" w:rsidR="006E709B" w:rsidRPr="009C7AC4" w:rsidRDefault="006E709B" w:rsidP="001605A2">
            <w:pPr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" w:name="_Hlk513644543"/>
          </w:p>
        </w:tc>
        <w:tc>
          <w:tcPr>
            <w:tcW w:w="76" w:type="dxa"/>
          </w:tcPr>
          <w:p w14:paraId="5CE26A2B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750FDDDE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CBF9437" w14:textId="77777777" w:rsidR="006E709B" w:rsidRPr="009C7AC4" w:rsidRDefault="006E709B" w:rsidP="001605A2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5CA60ADF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FC07D1" w14:textId="77777777" w:rsidR="006E709B" w:rsidRPr="009C7AC4" w:rsidRDefault="006E709B" w:rsidP="001605A2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27C4D1F7" w14:textId="77777777" w:rsidR="006E709B" w:rsidRPr="009C7AC4" w:rsidRDefault="00E303AA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="006E709B"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EE5495" w:rsidRPr="009C7AC4" w14:paraId="678297D8" w14:textId="77777777" w:rsidTr="00F95FA2">
        <w:trPr>
          <w:cantSplit/>
        </w:trPr>
        <w:tc>
          <w:tcPr>
            <w:tcW w:w="2438" w:type="dxa"/>
          </w:tcPr>
          <w:p w14:paraId="584AE713" w14:textId="77777777" w:rsidR="006E709B" w:rsidRPr="009C7AC4" w:rsidRDefault="006E709B" w:rsidP="001605A2">
            <w:pPr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C8FA708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3E07C3A9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4AE9F77F" w14:textId="77777777" w:rsidR="006E709B" w:rsidRPr="009C7AC4" w:rsidRDefault="006E709B" w:rsidP="001605A2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0CC89975" w14:textId="77777777" w:rsidR="006E709B" w:rsidRPr="009C7AC4" w:rsidRDefault="003E16B1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9C7AC4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6B3DA93" w14:textId="77777777" w:rsidR="006E709B" w:rsidRPr="009C7AC4" w:rsidRDefault="006E709B" w:rsidP="001605A2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4EE4D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4FC6E2F4" w14:textId="77777777" w:rsidR="006E709B" w:rsidRPr="009C7AC4" w:rsidRDefault="006E709B" w:rsidP="001605A2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FD8276" w14:textId="77777777" w:rsidR="006E709B" w:rsidRPr="009C7AC4" w:rsidRDefault="006E709B" w:rsidP="001605A2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EE5495" w:rsidRPr="009C7AC4" w14:paraId="39B800BA" w14:textId="77777777" w:rsidTr="00AD7E22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18083567" w14:textId="77777777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DF57488" w14:textId="77777777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1C843D28" w14:textId="7CFA0309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2AE068" w14:textId="77777777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FEFA416" w14:textId="00B89306" w:rsidR="003B49A0" w:rsidRPr="009C7AC4" w:rsidRDefault="003B49A0" w:rsidP="00DF17DF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6" w:type="dxa"/>
          </w:tcPr>
          <w:p w14:paraId="6776C392" w14:textId="77777777" w:rsidR="003B49A0" w:rsidRPr="009C7AC4" w:rsidRDefault="003B49A0" w:rsidP="00CE3A67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5239A13D" w14:textId="74EEADD5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EB7BE7" w14:textId="77777777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FFCFF1E" w14:textId="3CA0A372" w:rsidR="003B49A0" w:rsidRPr="009C7AC4" w:rsidRDefault="003B49A0" w:rsidP="00DF17DF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6" w:type="dxa"/>
          </w:tcPr>
          <w:p w14:paraId="57D41690" w14:textId="77777777" w:rsidR="003B49A0" w:rsidRPr="009C7AC4" w:rsidRDefault="003B49A0" w:rsidP="00CE3A67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7E72651B" w14:textId="3696B566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9DB200" w14:textId="77777777" w:rsidR="003B49A0" w:rsidRPr="009C7AC4" w:rsidRDefault="003B49A0" w:rsidP="00CE3A67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0DC260C7" w14:textId="492CBF1C" w:rsidR="003B49A0" w:rsidRPr="009C7AC4" w:rsidRDefault="003B49A0" w:rsidP="00DF17DF">
            <w:pPr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6" w:type="dxa"/>
          </w:tcPr>
          <w:p w14:paraId="75075D4D" w14:textId="77777777" w:rsidR="003B49A0" w:rsidRPr="009C7AC4" w:rsidRDefault="003B49A0" w:rsidP="00CE3A67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369336DA" w14:textId="75BE5CAC" w:rsidR="003B49A0" w:rsidRPr="009C7AC4" w:rsidRDefault="003B49A0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6" w:type="dxa"/>
          </w:tcPr>
          <w:p w14:paraId="48AC27FB" w14:textId="77777777" w:rsidR="003B49A0" w:rsidRPr="009C7AC4" w:rsidRDefault="003B49A0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869969" w14:textId="5A6AD707" w:rsidR="003B49A0" w:rsidRPr="009C7AC4" w:rsidRDefault="003B49A0" w:rsidP="00DF17D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089C" w:rsidRPr="009C7AC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EE5495" w:rsidRPr="009C7AC4" w14:paraId="2E72C065" w14:textId="77777777" w:rsidTr="00AD7E22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6300A028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A0D0E67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1EE4029" w14:textId="77777777" w:rsidR="00DB0BAD" w:rsidRPr="009C7AC4" w:rsidRDefault="00DB0BAD" w:rsidP="00527B7F">
            <w:pPr>
              <w:tabs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3C204E52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E696912" w14:textId="77777777" w:rsidR="00DB0BAD" w:rsidRPr="009C7AC4" w:rsidRDefault="00DB0BAD" w:rsidP="00DF17DF">
            <w:pPr>
              <w:tabs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CF0A3BD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6C67F72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1426EE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68267597" w14:textId="77777777" w:rsidR="00DB0BAD" w:rsidRPr="009C7AC4" w:rsidRDefault="00DB0BAD" w:rsidP="00DF17DF">
            <w:pPr>
              <w:tabs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67A08BC" w14:textId="77777777" w:rsidR="00DB0BAD" w:rsidRPr="009C7AC4" w:rsidRDefault="00DB0BAD" w:rsidP="00CE3A67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2ADD6D6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52178E9B" w14:textId="77777777" w:rsidR="00DB0BAD" w:rsidRPr="009C7AC4" w:rsidRDefault="00DB0BAD" w:rsidP="00CE3A67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6CC6B95B" w14:textId="77777777" w:rsidR="00DB0BAD" w:rsidRPr="009C7AC4" w:rsidRDefault="00DB0BAD" w:rsidP="00DF17DF">
            <w:pPr>
              <w:tabs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1EC1CB3A" w14:textId="77777777" w:rsidR="00DB0BAD" w:rsidRPr="009C7AC4" w:rsidRDefault="00DB0BAD" w:rsidP="00CE3A67">
            <w:pPr>
              <w:tabs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0B9E2A98" w14:textId="77777777" w:rsidR="00DB0BAD" w:rsidRPr="009C7AC4" w:rsidRDefault="00DB0BAD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DD4B760" w14:textId="77777777" w:rsidR="00DB0BAD" w:rsidRPr="009C7AC4" w:rsidRDefault="00DB0BAD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748BB384" w14:textId="77777777" w:rsidR="00DB0BAD" w:rsidRPr="009C7AC4" w:rsidRDefault="00DB0BAD" w:rsidP="00DF17D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E5495" w:rsidRPr="009C7AC4" w14:paraId="54676403" w14:textId="77777777" w:rsidTr="00AD7E22">
        <w:trPr>
          <w:cantSplit/>
        </w:trPr>
        <w:tc>
          <w:tcPr>
            <w:tcW w:w="2438" w:type="dxa"/>
            <w:vAlign w:val="center"/>
          </w:tcPr>
          <w:p w14:paraId="0AC8BEAB" w14:textId="77777777" w:rsidR="00DB0BAD" w:rsidRPr="009C7AC4" w:rsidRDefault="00DB0BAD" w:rsidP="00937281">
            <w:pPr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52476596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1810FF91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5F290982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445EA408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7DC79EA5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6E1E14AD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9C7AC4">
              <w:rPr>
                <w:rFonts w:asciiTheme="majorBidi" w:hAnsiTheme="majorBidi"/>
                <w:sz w:val="20"/>
                <w:szCs w:val="20"/>
              </w:rPr>
              <w:t>.</w:t>
            </w:r>
            <w:r w:rsidRPr="009C7AC4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130C310E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C29178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9C7AC4">
              <w:rPr>
                <w:rFonts w:asciiTheme="majorBidi" w:hAnsiTheme="majorBidi"/>
                <w:sz w:val="20"/>
                <w:szCs w:val="20"/>
              </w:rPr>
              <w:t>.</w:t>
            </w:r>
            <w:r w:rsidRPr="009C7AC4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45388F4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33B9C2BF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70E583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1E21C169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005A580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</w:tcPr>
          <w:p w14:paraId="43AAD67F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BF3AC6B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1E2A3607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EE5495" w:rsidRPr="009C7AC4" w14:paraId="6ED11F8E" w14:textId="77777777" w:rsidTr="00AD7E22">
        <w:trPr>
          <w:cantSplit/>
        </w:trPr>
        <w:tc>
          <w:tcPr>
            <w:tcW w:w="2438" w:type="dxa"/>
          </w:tcPr>
          <w:p w14:paraId="1D74AD25" w14:textId="77777777" w:rsidR="00DB0BAD" w:rsidRPr="009C7AC4" w:rsidRDefault="00DB0BAD" w:rsidP="00937281">
            <w:pPr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2023270E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7F9E09EA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CEF614C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3674943A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167330A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5F1DC26D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9C7AC4">
              <w:rPr>
                <w:rFonts w:asciiTheme="majorBidi" w:hAnsiTheme="majorBidi"/>
                <w:sz w:val="20"/>
                <w:szCs w:val="20"/>
              </w:rPr>
              <w:t>.</w:t>
            </w:r>
            <w:r w:rsidRPr="009C7AC4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13B8A77E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DFE42B9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9C7AC4">
              <w:rPr>
                <w:rFonts w:asciiTheme="majorBidi" w:hAnsiTheme="majorBidi"/>
                <w:sz w:val="20"/>
                <w:szCs w:val="20"/>
              </w:rPr>
              <w:t>.</w:t>
            </w:r>
            <w:r w:rsidRPr="009C7AC4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0E5284A8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0EB7E585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3FECD38B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B7C461F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699B102A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7CC813AA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2A75CFE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09A7360C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EE5495" w:rsidRPr="009C7AC4" w14:paraId="68DA5FF5" w14:textId="77777777" w:rsidTr="00AD7E22">
        <w:trPr>
          <w:cantSplit/>
        </w:trPr>
        <w:tc>
          <w:tcPr>
            <w:tcW w:w="2438" w:type="dxa"/>
            <w:vAlign w:val="center"/>
          </w:tcPr>
          <w:p w14:paraId="67B48970" w14:textId="77777777" w:rsidR="00DB0BAD" w:rsidRPr="009C7AC4" w:rsidRDefault="00DB0BAD" w:rsidP="00937281">
            <w:pPr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4097B76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4AD21550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8887C8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28CE0F2D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0428ED38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312135D7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21B514B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D0AA26E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C063D4A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6A05DF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2C6FE227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5B43B71A" w14:textId="77777777" w:rsidR="00DB0BAD" w:rsidRPr="009C7AC4" w:rsidRDefault="00DB0BAD" w:rsidP="00937281">
            <w:pPr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4FD43E7B" w14:textId="77777777" w:rsidR="00DB0BAD" w:rsidRPr="009C7AC4" w:rsidRDefault="00DB0BAD" w:rsidP="00937281">
            <w:pPr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1C6DCCF4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B5C5F11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B7F261" w14:textId="77777777" w:rsidR="00DB0BAD" w:rsidRPr="009C7AC4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AC4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</w:tbl>
    <w:bookmarkEnd w:id="1"/>
    <w:p w14:paraId="0507DAFC" w14:textId="77777777" w:rsidR="000B443B" w:rsidRDefault="00A1233E" w:rsidP="00D74FF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</w:p>
    <w:p w14:paraId="475F1206" w14:textId="07FC2751" w:rsidR="009E7D5C" w:rsidRPr="009C7AC4" w:rsidRDefault="000B443B" w:rsidP="00D74FF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7D5C" w:rsidRPr="009C7AC4">
        <w:rPr>
          <w:rFonts w:ascii="Angsana New" w:hAnsi="Angsana New" w:hint="cs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25435017" w14:textId="77777777" w:rsidR="009E7D5C" w:rsidRPr="009C7AC4" w:rsidRDefault="009E7D5C" w:rsidP="0042584B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งบการเงินรวมได้รวมบริษัทย่อยแห่งหนึ่งคือ </w:t>
      </w:r>
      <w:r w:rsidRPr="009C7AC4">
        <w:rPr>
          <w:rFonts w:ascii="Angsana New" w:hAnsi="Angsana New"/>
          <w:sz w:val="32"/>
          <w:szCs w:val="32"/>
          <w:cs/>
        </w:rPr>
        <w:t>บริษัท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โซลาร์ พีพีเอ็ม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จำกัด</w:t>
      </w:r>
      <w:r w:rsidRPr="009C7AC4">
        <w:rPr>
          <w:rFonts w:ascii="Angsana New" w:hAnsi="Angsana New" w:hint="cs"/>
          <w:sz w:val="32"/>
          <w:szCs w:val="32"/>
          <w:cs/>
        </w:rPr>
        <w:t xml:space="preserve"> ซึ่งมีส่วนได้เสียที่ไม่มีอำนาจควบคุมที่มีสาระสำคัญ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60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3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847"/>
        <w:gridCol w:w="141"/>
        <w:gridCol w:w="852"/>
      </w:tblGrid>
      <w:tr w:rsidR="00EE5495" w:rsidRPr="00AD7E22" w14:paraId="4BFC6915" w14:textId="77777777" w:rsidTr="00FA6D55">
        <w:tc>
          <w:tcPr>
            <w:tcW w:w="1843" w:type="dxa"/>
            <w:shd w:val="clear" w:color="auto" w:fill="auto"/>
          </w:tcPr>
          <w:p w14:paraId="22644904" w14:textId="77777777" w:rsidR="009E7D5C" w:rsidRPr="00AD7E22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51DCF1" w14:textId="77777777" w:rsidR="009E7D5C" w:rsidRPr="00AD7E22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14:paraId="6B95F61F" w14:textId="77777777" w:rsidR="009E7D5C" w:rsidRPr="00AD7E22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อัตราส่วนของความเป็นเจ้าของ</w:t>
            </w:r>
          </w:p>
        </w:tc>
        <w:tc>
          <w:tcPr>
            <w:tcW w:w="141" w:type="dxa"/>
            <w:shd w:val="clear" w:color="auto" w:fill="auto"/>
          </w:tcPr>
          <w:p w14:paraId="730FE4BE" w14:textId="77777777" w:rsidR="009E7D5C" w:rsidRPr="00AD7E22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3C73300" w14:textId="77777777" w:rsidR="009E7D5C" w:rsidRPr="00AD7E22" w:rsidRDefault="009E7D5C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พันบาท</w:t>
            </w:r>
          </w:p>
        </w:tc>
      </w:tr>
      <w:tr w:rsidR="00EE5495" w:rsidRPr="00AD7E22" w14:paraId="5429D476" w14:textId="77777777" w:rsidTr="00FA6D55"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2D581B8E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14:paraId="2825D0A8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14:paraId="4DC28E1A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ชื่อ</w:t>
            </w: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3BD269D1" w14:textId="77777777" w:rsidR="009E7D5C" w:rsidRPr="00AD7E22" w:rsidRDefault="009E7D5C" w:rsidP="00655B2F">
            <w:pPr>
              <w:tabs>
                <w:tab w:val="left" w:pos="851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323FC2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และสิทธิในการออกเสียงที่ถือโดยส่วนได้เสียที่ไม่มีอำนาจควบคุม </w:t>
            </w:r>
          </w:p>
          <w:p w14:paraId="2CC4BE3C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lang w:eastAsia="x-none"/>
              </w:rPr>
              <w:t>(</w:t>
            </w: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ร้อยละของจำนวนหุ้นจดทะเบียน)</w:t>
            </w:r>
          </w:p>
        </w:tc>
        <w:tc>
          <w:tcPr>
            <w:tcW w:w="141" w:type="dxa"/>
            <w:shd w:val="clear" w:color="auto" w:fill="auto"/>
          </w:tcPr>
          <w:p w14:paraId="12C2C596" w14:textId="77777777" w:rsidR="009E7D5C" w:rsidRPr="00AD7E22" w:rsidRDefault="009E7D5C" w:rsidP="00655B2F">
            <w:pPr>
              <w:tabs>
                <w:tab w:val="left" w:pos="851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2D166" w14:textId="77777777" w:rsidR="00A1233E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กำไร</w:t>
            </w:r>
            <w:r w:rsidR="004F35FD"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 (</w:t>
            </w: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ขาดทุน</w:t>
            </w:r>
            <w:r w:rsidR="004F35FD"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) </w:t>
            </w: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เบ็ดเสร็จ</w:t>
            </w:r>
          </w:p>
          <w:p w14:paraId="33C821F4" w14:textId="77777777" w:rsidR="00A1233E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จัดสรรสำหรับส่วนได้เสีย</w:t>
            </w:r>
          </w:p>
          <w:p w14:paraId="1FCB56B3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ที่ไม่มีอำนาจควบคุม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6C9C853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6F3F1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ส่วนได้เสียที่ไม่มีอำนาจควบคุมสะสม</w:t>
            </w:r>
          </w:p>
          <w:p w14:paraId="09992B96" w14:textId="77777777" w:rsidR="009E7D5C" w:rsidRPr="00AD7E22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</w:tr>
      <w:tr w:rsidR="00EE5495" w:rsidRPr="00AD7E22" w14:paraId="74DDD8E1" w14:textId="77777777" w:rsidTr="00FA6D55"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63C88AD5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F82F0A9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7D5750B8" w14:textId="48A76A3A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19C08E12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B16F952" w14:textId="612461F1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0B677BC9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047BF4" w14:textId="29EDF52C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3140060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5F60AE" w14:textId="21FF3504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230CCC27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3D00BEF2" w14:textId="51BF2A56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60AA2E64" w14:textId="77777777" w:rsidR="0045089C" w:rsidRPr="00AD7E22" w:rsidRDefault="0045089C" w:rsidP="0045089C">
            <w:pPr>
              <w:tabs>
                <w:tab w:val="left" w:pos="1418"/>
                <w:tab w:val="left" w:pos="2914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7BC2A26B" w14:textId="38D4584E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</w:tr>
      <w:tr w:rsidR="00EE5495" w:rsidRPr="00AD7E22" w14:paraId="11F4EBB8" w14:textId="77777777" w:rsidTr="00FA6D55">
        <w:tc>
          <w:tcPr>
            <w:tcW w:w="1843" w:type="dxa"/>
            <w:shd w:val="clear" w:color="auto" w:fill="auto"/>
          </w:tcPr>
          <w:p w14:paraId="7DD6333C" w14:textId="77777777" w:rsidR="0045089C" w:rsidRPr="00AD7E22" w:rsidRDefault="0045089C" w:rsidP="0045089C">
            <w:pPr>
              <w:tabs>
                <w:tab w:val="left" w:pos="-2943"/>
              </w:tabs>
              <w:spacing w:line="240" w:lineRule="exact"/>
              <w:ind w:left="138" w:right="-198" w:hanging="138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บริษัท โซลาร์ พีพีเอ็ม จำกัด</w:t>
            </w:r>
          </w:p>
        </w:tc>
        <w:tc>
          <w:tcPr>
            <w:tcW w:w="141" w:type="dxa"/>
            <w:shd w:val="clear" w:color="auto" w:fill="auto"/>
          </w:tcPr>
          <w:p w14:paraId="1D787C9C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251313C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14:paraId="6FDA85FD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2D5327C8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14:paraId="6A29FAA5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78187B9" w14:textId="40984C12" w:rsidR="0045089C" w:rsidRPr="00AD7E22" w:rsidRDefault="00F95FA2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(16,071)</w:t>
            </w:r>
          </w:p>
        </w:tc>
        <w:tc>
          <w:tcPr>
            <w:tcW w:w="141" w:type="dxa"/>
            <w:shd w:val="clear" w:color="auto" w:fill="auto"/>
          </w:tcPr>
          <w:p w14:paraId="6F40A0BE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1D637F61" w14:textId="139CFDC9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(5,476)</w:t>
            </w:r>
          </w:p>
        </w:tc>
        <w:tc>
          <w:tcPr>
            <w:tcW w:w="141" w:type="dxa"/>
            <w:shd w:val="clear" w:color="auto" w:fill="auto"/>
          </w:tcPr>
          <w:p w14:paraId="0D1A6483" w14:textId="77777777" w:rsidR="0045089C" w:rsidRPr="00AD7E22" w:rsidRDefault="0045089C" w:rsidP="0045089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EB8E0" w14:textId="06491EE9" w:rsidR="0045089C" w:rsidRPr="00AD7E22" w:rsidRDefault="00AD7E22" w:rsidP="00AD7E22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(13,977)</w:t>
            </w:r>
          </w:p>
        </w:tc>
        <w:tc>
          <w:tcPr>
            <w:tcW w:w="141" w:type="dxa"/>
            <w:shd w:val="clear" w:color="auto" w:fill="auto"/>
          </w:tcPr>
          <w:p w14:paraId="26574790" w14:textId="77777777" w:rsidR="0045089C" w:rsidRPr="00AD7E22" w:rsidRDefault="0045089C" w:rsidP="0045089C">
            <w:pPr>
              <w:tabs>
                <w:tab w:val="left" w:pos="1418"/>
                <w:tab w:val="left" w:pos="1985"/>
                <w:tab w:val="left" w:pos="3471"/>
              </w:tabs>
              <w:spacing w:line="240" w:lineRule="exact"/>
              <w:ind w:left="-4751" w:right="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611F26" w14:textId="2067A9D6" w:rsidR="0045089C" w:rsidRPr="00AD7E22" w:rsidRDefault="0045089C" w:rsidP="0045089C">
            <w:pPr>
              <w:tabs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2,085</w:t>
            </w:r>
          </w:p>
        </w:tc>
      </w:tr>
      <w:tr w:rsidR="00EE5495" w:rsidRPr="00AD7E22" w14:paraId="61E44392" w14:textId="77777777" w:rsidTr="00FA6D55">
        <w:tc>
          <w:tcPr>
            <w:tcW w:w="1843" w:type="dxa"/>
            <w:shd w:val="clear" w:color="auto" w:fill="auto"/>
          </w:tcPr>
          <w:p w14:paraId="7C03AF82" w14:textId="77777777" w:rsidR="0045089C" w:rsidRPr="00AD7E22" w:rsidRDefault="0045089C" w:rsidP="0045089C">
            <w:pPr>
              <w:tabs>
                <w:tab w:val="left" w:pos="-2943"/>
              </w:tabs>
              <w:spacing w:line="240" w:lineRule="exact"/>
              <w:ind w:left="138" w:right="-198" w:hanging="138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อื่น ๆ</w:t>
            </w:r>
          </w:p>
        </w:tc>
        <w:tc>
          <w:tcPr>
            <w:tcW w:w="141" w:type="dxa"/>
            <w:shd w:val="clear" w:color="auto" w:fill="auto"/>
          </w:tcPr>
          <w:p w14:paraId="3470FAE0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D552589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8DE184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shd w:val="clear" w:color="auto" w:fill="auto"/>
          </w:tcPr>
          <w:p w14:paraId="3C1182C2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D2256C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6F244A6" w14:textId="1A05253E" w:rsidR="0045089C" w:rsidRPr="00AD7E22" w:rsidRDefault="00F95FA2" w:rsidP="00AD7E22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36</w:t>
            </w:r>
          </w:p>
        </w:tc>
        <w:tc>
          <w:tcPr>
            <w:tcW w:w="141" w:type="dxa"/>
            <w:shd w:val="clear" w:color="auto" w:fill="auto"/>
          </w:tcPr>
          <w:p w14:paraId="574078C8" w14:textId="77777777" w:rsidR="0045089C" w:rsidRPr="00AD7E22" w:rsidRDefault="0045089C" w:rsidP="0045089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F6680BF" w14:textId="64F70808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(37)</w:t>
            </w:r>
          </w:p>
        </w:tc>
        <w:tc>
          <w:tcPr>
            <w:tcW w:w="141" w:type="dxa"/>
            <w:shd w:val="clear" w:color="auto" w:fill="auto"/>
          </w:tcPr>
          <w:p w14:paraId="7A661565" w14:textId="77777777" w:rsidR="0045089C" w:rsidRPr="00AD7E22" w:rsidRDefault="0045089C" w:rsidP="0045089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394FC71E" w14:textId="0F090F74" w:rsidR="0045089C" w:rsidRPr="00AD7E22" w:rsidRDefault="00AD7E22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(79)</w:t>
            </w:r>
          </w:p>
        </w:tc>
        <w:tc>
          <w:tcPr>
            <w:tcW w:w="141" w:type="dxa"/>
            <w:shd w:val="clear" w:color="auto" w:fill="auto"/>
          </w:tcPr>
          <w:p w14:paraId="44969474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5FC9F5B6" w14:textId="3220DC9A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(118)</w:t>
            </w:r>
          </w:p>
        </w:tc>
      </w:tr>
      <w:tr w:rsidR="00EE5495" w:rsidRPr="00AD7E22" w14:paraId="4BD2142F" w14:textId="77777777" w:rsidTr="00FA6D55">
        <w:trPr>
          <w:trHeight w:val="51"/>
        </w:trPr>
        <w:tc>
          <w:tcPr>
            <w:tcW w:w="1843" w:type="dxa"/>
            <w:shd w:val="clear" w:color="auto" w:fill="auto"/>
          </w:tcPr>
          <w:p w14:paraId="0D012CEE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both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AD7E22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012567BA" w14:textId="77777777" w:rsidR="0045089C" w:rsidRPr="00AD7E22" w:rsidRDefault="0045089C" w:rsidP="0045089C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3090611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14:paraId="5C3A7631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993" w:type="dxa"/>
            <w:shd w:val="clear" w:color="auto" w:fill="auto"/>
          </w:tcPr>
          <w:p w14:paraId="49D52E19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14:paraId="125653A5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D39D43" w14:textId="5741DD2A" w:rsidR="0045089C" w:rsidRPr="00AD7E22" w:rsidRDefault="00F95FA2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(16,035)</w:t>
            </w:r>
          </w:p>
        </w:tc>
        <w:tc>
          <w:tcPr>
            <w:tcW w:w="141" w:type="dxa"/>
            <w:shd w:val="clear" w:color="auto" w:fill="auto"/>
          </w:tcPr>
          <w:p w14:paraId="1544CF49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D0E2FD" w14:textId="25E2FE4D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(5,513)</w:t>
            </w:r>
          </w:p>
        </w:tc>
        <w:tc>
          <w:tcPr>
            <w:tcW w:w="141" w:type="dxa"/>
            <w:shd w:val="clear" w:color="auto" w:fill="auto"/>
          </w:tcPr>
          <w:p w14:paraId="67A0B19D" w14:textId="77777777" w:rsidR="0045089C" w:rsidRPr="00AD7E22" w:rsidRDefault="0045089C" w:rsidP="0045089C">
            <w:pPr>
              <w:tabs>
                <w:tab w:val="left" w:pos="284"/>
                <w:tab w:val="left" w:pos="1418"/>
              </w:tabs>
              <w:spacing w:line="240" w:lineRule="exact"/>
              <w:ind w:right="-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ACC99" w14:textId="419D03D7" w:rsidR="0045089C" w:rsidRPr="00AD7E22" w:rsidRDefault="00AD7E22" w:rsidP="00AD7E22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(14,056)</w:t>
            </w:r>
          </w:p>
        </w:tc>
        <w:tc>
          <w:tcPr>
            <w:tcW w:w="141" w:type="dxa"/>
            <w:shd w:val="clear" w:color="auto" w:fill="auto"/>
          </w:tcPr>
          <w:p w14:paraId="7117C705" w14:textId="77777777" w:rsidR="0045089C" w:rsidRPr="00AD7E22" w:rsidRDefault="0045089C" w:rsidP="0045089C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B08EC" w14:textId="0A1B39AF" w:rsidR="0045089C" w:rsidRPr="00AD7E22" w:rsidRDefault="0045089C" w:rsidP="0045089C">
            <w:pPr>
              <w:tabs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D7E22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1,967</w:t>
            </w:r>
          </w:p>
        </w:tc>
      </w:tr>
    </w:tbl>
    <w:p w14:paraId="555D2FBB" w14:textId="702EB42E" w:rsidR="00655B2F" w:rsidRDefault="009E7D5C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eastAsia="Cordia New" w:hAnsi="Angsana New"/>
          <w:spacing w:val="-2"/>
          <w:sz w:val="32"/>
          <w:szCs w:val="32"/>
          <w:lang w:eastAsia="x-none"/>
        </w:rPr>
        <w:tab/>
      </w:r>
    </w:p>
    <w:p w14:paraId="4AC3295E" w14:textId="3C16E147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4CD2A5F" w14:textId="5DDF6696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6F6DCB" w14:textId="73D3F4C3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561CBE3" w14:textId="33D77E6F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D1A404A" w14:textId="23213A2A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C12AA9" w14:textId="77777777" w:rsidR="00103F9D" w:rsidRDefault="00103F9D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FCFEE9" w14:textId="77777777" w:rsidR="009E7D5C" w:rsidRPr="009C7AC4" w:rsidRDefault="009E7D5C" w:rsidP="00A62F9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lastRenderedPageBreak/>
        <w:t>ข้อมูลทางการเงินของ</w:t>
      </w:r>
      <w:r w:rsidRPr="009C7AC4">
        <w:rPr>
          <w:rFonts w:ascii="Angsana New" w:hAnsi="Angsana New"/>
          <w:sz w:val="32"/>
          <w:szCs w:val="32"/>
          <w:cs/>
        </w:rPr>
        <w:t>บริษัท โซลาร์ พีพีเอ็ม จำกัด</w:t>
      </w:r>
      <w:r w:rsidRPr="009C7AC4">
        <w:rPr>
          <w:rFonts w:ascii="Angsana New" w:hAnsi="Angsana New" w:hint="cs"/>
          <w:sz w:val="32"/>
          <w:szCs w:val="32"/>
          <w:cs/>
        </w:rPr>
        <w:t xml:space="preserve"> ก่อนตัดรายการระหว่างกัน มีดังนี้</w:t>
      </w:r>
    </w:p>
    <w:tbl>
      <w:tblPr>
        <w:tblW w:w="8414" w:type="dxa"/>
        <w:tblInd w:w="93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3"/>
        <w:gridCol w:w="1417"/>
        <w:gridCol w:w="134"/>
        <w:gridCol w:w="1420"/>
      </w:tblGrid>
      <w:tr w:rsidR="00EE5495" w:rsidRPr="00633661" w14:paraId="2A456A64" w14:textId="77777777" w:rsidTr="00AD7E22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6ECC12A6" w14:textId="77777777" w:rsidR="009E7D5C" w:rsidRPr="00633661" w:rsidRDefault="009E7D5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</w:tcPr>
          <w:p w14:paraId="25F45AA0" w14:textId="77777777" w:rsidR="009E7D5C" w:rsidRPr="00633661" w:rsidRDefault="009E7D5C" w:rsidP="00103F9D">
            <w:pPr>
              <w:keepNext/>
              <w:tabs>
                <w:tab w:val="left" w:pos="567"/>
                <w:tab w:val="left" w:pos="1134"/>
              </w:tabs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E5495" w:rsidRPr="00633661" w14:paraId="3FFC311A" w14:textId="77777777" w:rsidTr="000B443B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440F55FF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62DF0C" w14:textId="56C5DD7E" w:rsidR="0045089C" w:rsidRPr="00633661" w:rsidRDefault="0045089C" w:rsidP="00103F9D">
            <w:pPr>
              <w:keepNext/>
              <w:tabs>
                <w:tab w:val="left" w:pos="567"/>
                <w:tab w:val="left" w:pos="1134"/>
              </w:tabs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1386CF" w14:textId="77777777" w:rsidR="0045089C" w:rsidRPr="00633661" w:rsidRDefault="0045089C" w:rsidP="00103F9D">
            <w:pPr>
              <w:keepNext/>
              <w:tabs>
                <w:tab w:val="left" w:pos="567"/>
                <w:tab w:val="left" w:pos="1134"/>
              </w:tabs>
              <w:spacing w:line="340" w:lineRule="exact"/>
              <w:ind w:left="-52" w:firstLine="18"/>
              <w:jc w:val="center"/>
              <w:outlineLvl w:val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7727768F" w14:textId="2AB3D57B" w:rsidR="0045089C" w:rsidRPr="00633661" w:rsidRDefault="0045089C" w:rsidP="00103F9D">
            <w:pPr>
              <w:keepNext/>
              <w:tabs>
                <w:tab w:val="left" w:pos="567"/>
                <w:tab w:val="left" w:pos="1134"/>
              </w:tabs>
              <w:spacing w:line="34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E5495" w:rsidRPr="00633661" w14:paraId="006A6EA1" w14:textId="77777777" w:rsidTr="000B443B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48F494AD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9F88FB4" w14:textId="4A73314B" w:rsidR="0045089C" w:rsidRPr="00633661" w:rsidRDefault="00AD7E22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108,224,582.80</w:t>
            </w:r>
          </w:p>
        </w:tc>
        <w:tc>
          <w:tcPr>
            <w:tcW w:w="134" w:type="dxa"/>
            <w:vAlign w:val="bottom"/>
          </w:tcPr>
          <w:p w14:paraId="7FADEAF1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4E1B17BC" w14:textId="4D40124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132,038,946.40</w:t>
            </w:r>
          </w:p>
        </w:tc>
      </w:tr>
      <w:tr w:rsidR="00EE5495" w:rsidRPr="00633661" w14:paraId="4F15AFFF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0E22B61D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vAlign w:val="bottom"/>
          </w:tcPr>
          <w:p w14:paraId="64B11CAC" w14:textId="051BB2DF" w:rsidR="0045089C" w:rsidRPr="00633661" w:rsidRDefault="00AD7E22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76,031,301.44</w:t>
            </w:r>
          </w:p>
        </w:tc>
        <w:tc>
          <w:tcPr>
            <w:tcW w:w="134" w:type="dxa"/>
            <w:vAlign w:val="bottom"/>
          </w:tcPr>
          <w:p w14:paraId="79A5E948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CF35BCD" w14:textId="53ADEE2F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52,799,845.41</w:t>
            </w:r>
          </w:p>
        </w:tc>
      </w:tr>
      <w:tr w:rsidR="00EE5495" w:rsidRPr="00633661" w14:paraId="60251D19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0E0DB277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vAlign w:val="bottom"/>
          </w:tcPr>
          <w:p w14:paraId="3E843721" w14:textId="09431194" w:rsidR="0045089C" w:rsidRPr="00633661" w:rsidRDefault="00AD7E22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111,869,302.08</w:t>
            </w:r>
          </w:p>
        </w:tc>
        <w:tc>
          <w:tcPr>
            <w:tcW w:w="134" w:type="dxa"/>
            <w:vAlign w:val="bottom"/>
          </w:tcPr>
          <w:p w14:paraId="7143B3CB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4D556589" w14:textId="150BA339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92,542,188.74</w:t>
            </w:r>
          </w:p>
        </w:tc>
      </w:tr>
      <w:tr w:rsidR="00EE5495" w:rsidRPr="00633661" w14:paraId="734D5653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0ADA2A3E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vAlign w:val="bottom"/>
          </w:tcPr>
          <w:p w14:paraId="6E933E0C" w14:textId="1DFFEFF2" w:rsidR="0045089C" w:rsidRPr="00633661" w:rsidRDefault="00AD7E22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107,294,958.02</w:t>
            </w:r>
          </w:p>
        </w:tc>
        <w:tc>
          <w:tcPr>
            <w:tcW w:w="134" w:type="dxa"/>
            <w:vAlign w:val="bottom"/>
          </w:tcPr>
          <w:p w14:paraId="21C05509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A8B0BB7" w14:textId="56451D8B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87,088,257.00</w:t>
            </w:r>
          </w:p>
        </w:tc>
      </w:tr>
      <w:tr w:rsidR="00EE5495" w:rsidRPr="00633661" w14:paraId="6EC967C6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78F5AF1A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28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44B6984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C1BA42D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2B76272B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495" w:rsidRPr="00633661" w14:paraId="735EAEFD" w14:textId="77777777" w:rsidTr="000B443B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3F9EF7E3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0989B1A" w14:textId="0EEDB506" w:rsidR="0045089C" w:rsidRPr="00633661" w:rsidRDefault="00AD7E22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62,684,169.83</w:t>
            </w:r>
          </w:p>
        </w:tc>
        <w:tc>
          <w:tcPr>
            <w:tcW w:w="134" w:type="dxa"/>
            <w:vAlign w:val="bottom"/>
          </w:tcPr>
          <w:p w14:paraId="098313E8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049F6E7F" w14:textId="5D3B1FE0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101,359,082.06</w:t>
            </w:r>
          </w:p>
        </w:tc>
      </w:tr>
      <w:tr w:rsidR="00EE5495" w:rsidRPr="00633661" w14:paraId="697CD9D4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126C0A3D" w14:textId="77777777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28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D1700B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EC44470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A8272DA" w14:textId="77777777" w:rsidR="0045089C" w:rsidRPr="00633661" w:rsidRDefault="0045089C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495" w:rsidRPr="00633661" w14:paraId="5A2ED099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75BD828A" w14:textId="0FF0A354" w:rsidR="0045089C" w:rsidRPr="00633661" w:rsidRDefault="0045089C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245D0E3" w14:textId="08C334AE" w:rsidR="0045089C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(40,136,640.33)</w:t>
            </w:r>
          </w:p>
        </w:tc>
        <w:tc>
          <w:tcPr>
            <w:tcW w:w="134" w:type="dxa"/>
          </w:tcPr>
          <w:p w14:paraId="4B6B458B" w14:textId="77777777" w:rsidR="0045089C" w:rsidRPr="00633661" w:rsidRDefault="0045089C" w:rsidP="00103F9D">
            <w:pPr>
              <w:spacing w:line="340" w:lineRule="exact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nil"/>
            </w:tcBorders>
            <w:vAlign w:val="bottom"/>
          </w:tcPr>
          <w:p w14:paraId="6D57BE5C" w14:textId="5401BF62" w:rsidR="0045089C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(13,676,114.83)</w:t>
            </w:r>
          </w:p>
        </w:tc>
      </w:tr>
      <w:tr w:rsidR="000B443B" w:rsidRPr="00633661" w14:paraId="271D11EA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51055D1D" w14:textId="46688B35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right="-255" w:hanging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เบ็ดเสร็จรวมสำหรับปี</w:t>
            </w:r>
          </w:p>
        </w:tc>
        <w:tc>
          <w:tcPr>
            <w:tcW w:w="1417" w:type="dxa"/>
            <w:vAlign w:val="bottom"/>
          </w:tcPr>
          <w:p w14:paraId="55D21214" w14:textId="175F5E91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(40,116,721.93)</w:t>
            </w:r>
          </w:p>
        </w:tc>
        <w:tc>
          <w:tcPr>
            <w:tcW w:w="134" w:type="dxa"/>
          </w:tcPr>
          <w:p w14:paraId="770C5C5C" w14:textId="77777777" w:rsidR="000B443B" w:rsidRPr="00633661" w:rsidRDefault="000B443B" w:rsidP="00103F9D">
            <w:pPr>
              <w:spacing w:line="340" w:lineRule="exact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3040201F" w14:textId="0F0A1272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(13,676,114.83)</w:t>
            </w:r>
          </w:p>
        </w:tc>
      </w:tr>
      <w:tr w:rsidR="000B443B" w:rsidRPr="00633661" w14:paraId="6D86D89D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214510E1" w14:textId="77777777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28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1A55D87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02036B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  <w:tab w:val="left" w:pos="3471"/>
              </w:tabs>
              <w:spacing w:line="280" w:lineRule="exact"/>
              <w:ind w:left="-4751" w:right="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184A17FC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443B" w:rsidRPr="00633661" w14:paraId="753C6CBB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6930F678" w14:textId="69AE5121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ได้มาจาก (ใช้ไปใน) </w:t>
            </w: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6C481E" w14:textId="1BA5B82B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21,528,</w:t>
            </w:r>
            <w:r w:rsidRPr="00633661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.31</w:t>
            </w:r>
          </w:p>
        </w:tc>
        <w:tc>
          <w:tcPr>
            <w:tcW w:w="134" w:type="dxa"/>
            <w:vAlign w:val="bottom"/>
          </w:tcPr>
          <w:p w14:paraId="5317574D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417D0BD9" w14:textId="6C0703EC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(54,057,855.22)</w:t>
            </w:r>
          </w:p>
        </w:tc>
      </w:tr>
      <w:tr w:rsidR="000B443B" w:rsidRPr="00633661" w14:paraId="6D87D5A2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2A24272A" w14:textId="77777777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เงินสดสุทธิใช้ไปในจากกิจกรรมลงทุน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7FF3905" w14:textId="475B6671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(28,959,906.61)</w:t>
            </w:r>
          </w:p>
        </w:tc>
        <w:tc>
          <w:tcPr>
            <w:tcW w:w="134" w:type="dxa"/>
            <w:vAlign w:val="bottom"/>
          </w:tcPr>
          <w:p w14:paraId="253B4897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6E5C7F2D" w14:textId="649C74B1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(294,225.75)</w:t>
            </w:r>
          </w:p>
        </w:tc>
      </w:tr>
      <w:tr w:rsidR="000B443B" w:rsidRPr="00633661" w14:paraId="346A129F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0F1BA476" w14:textId="77777777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280F90B" w14:textId="79064CBC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23,743,814.88</w:t>
            </w:r>
          </w:p>
        </w:tc>
        <w:tc>
          <w:tcPr>
            <w:tcW w:w="134" w:type="dxa"/>
            <w:vAlign w:val="bottom"/>
          </w:tcPr>
          <w:p w14:paraId="18DEDAFD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3883D408" w14:textId="60A4A203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</w:rPr>
              <w:t>44,791,930.39</w:t>
            </w:r>
          </w:p>
        </w:tc>
      </w:tr>
      <w:tr w:rsidR="000B443B" w:rsidRPr="00633661" w14:paraId="3AA8427E" w14:textId="77777777" w:rsidTr="000B443B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14:paraId="64591DD3" w14:textId="51238E7D" w:rsidR="000B443B" w:rsidRPr="00633661" w:rsidRDefault="000B443B" w:rsidP="00103F9D">
            <w:pPr>
              <w:tabs>
                <w:tab w:val="left" w:pos="360"/>
                <w:tab w:val="left" w:pos="426"/>
                <w:tab w:val="left" w:pos="993"/>
              </w:tabs>
              <w:spacing w:line="34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  <w:r w:rsidR="00647D9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</w:t>
            </w: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="00647D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63366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9DA0D1B" w14:textId="74A6C878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16,312,217.58</w:t>
            </w:r>
          </w:p>
        </w:tc>
        <w:tc>
          <w:tcPr>
            <w:tcW w:w="134" w:type="dxa"/>
            <w:vAlign w:val="bottom"/>
          </w:tcPr>
          <w:p w14:paraId="4D359C66" w14:textId="77777777" w:rsidR="000B443B" w:rsidRPr="00633661" w:rsidRDefault="000B443B" w:rsidP="00103F9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1CBDDBDC" w14:textId="3407A02D" w:rsidR="000B443B" w:rsidRPr="00633661" w:rsidRDefault="000B443B" w:rsidP="00103F9D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366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(9,560,150.58)</w:t>
            </w:r>
          </w:p>
        </w:tc>
      </w:tr>
    </w:tbl>
    <w:p w14:paraId="2CD66127" w14:textId="77777777" w:rsidR="00F34DAA" w:rsidRPr="009C7AC4" w:rsidRDefault="00F34DAA" w:rsidP="00103F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759E57E" w14:textId="5800A0C1" w:rsidR="00790835" w:rsidRPr="009C7AC4" w:rsidRDefault="00D30F25" w:rsidP="00103F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90835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790835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835" w:rsidRPr="009C7A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5AD6D490" w14:textId="56349AA7" w:rsidR="000F6287" w:rsidRPr="009C7AC4" w:rsidRDefault="00790835" w:rsidP="00103F9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bookmarkStart w:id="2" w:name="_Hlk32508438"/>
      <w:r w:rsidR="00915880" w:rsidRPr="009C7AC4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915880" w:rsidRPr="009C7AC4">
        <w:rPr>
          <w:rFonts w:asciiTheme="majorBidi" w:hAnsiTheme="majorBidi"/>
          <w:sz w:val="32"/>
          <w:szCs w:val="32"/>
        </w:rPr>
        <w:t xml:space="preserve">31 </w:t>
      </w:r>
      <w:r w:rsidR="00915880" w:rsidRPr="009C7AC4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15880" w:rsidRPr="009C7AC4">
        <w:rPr>
          <w:rFonts w:asciiTheme="majorBidi" w:hAnsiTheme="majorBidi"/>
          <w:sz w:val="32"/>
          <w:szCs w:val="32"/>
        </w:rPr>
        <w:t>256</w:t>
      </w:r>
      <w:r w:rsidR="00332F37" w:rsidRPr="009C7AC4">
        <w:rPr>
          <w:rFonts w:asciiTheme="majorBidi" w:hAnsiTheme="majorBidi"/>
          <w:sz w:val="32"/>
          <w:szCs w:val="32"/>
        </w:rPr>
        <w:t xml:space="preserve">3 </w:t>
      </w:r>
      <w:r w:rsidR="00332F37" w:rsidRPr="009C7AC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332F37" w:rsidRPr="009C7AC4">
        <w:rPr>
          <w:rFonts w:asciiTheme="majorBidi" w:hAnsiTheme="majorBidi"/>
          <w:sz w:val="32"/>
          <w:szCs w:val="32"/>
        </w:rPr>
        <w:t>2562</w:t>
      </w:r>
      <w:r w:rsidR="00915880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D874D1" w:rsidRPr="009C7AC4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="00D874D1" w:rsidRPr="009C7AC4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D874D1" w:rsidRPr="009C7AC4">
        <w:rPr>
          <w:rFonts w:asciiTheme="majorBidi" w:hAnsiTheme="majorBidi"/>
          <w:sz w:val="32"/>
          <w:szCs w:val="32"/>
          <w:cs/>
        </w:rPr>
        <w:t>ของบริษัท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จำนวน</w:t>
      </w:r>
      <w:r w:rsidR="00D874D1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195F60" w:rsidRPr="009C7AC4">
        <w:rPr>
          <w:rFonts w:asciiTheme="majorBidi" w:hAnsiTheme="majorBidi"/>
          <w:sz w:val="32"/>
          <w:szCs w:val="32"/>
        </w:rPr>
        <w:t xml:space="preserve">2 </w:t>
      </w:r>
      <w:r w:rsidR="00195F60" w:rsidRPr="009C7AC4">
        <w:rPr>
          <w:rFonts w:asciiTheme="majorBidi" w:hAnsiTheme="majorBidi" w:hint="cs"/>
          <w:sz w:val="32"/>
          <w:szCs w:val="32"/>
          <w:cs/>
        </w:rPr>
        <w:t>แปลง</w:t>
      </w:r>
      <w:r w:rsidR="00283EBD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D330F7" w:rsidRPr="009C7AC4">
        <w:rPr>
          <w:rFonts w:asciiTheme="majorBidi" w:hAnsiTheme="majorBidi" w:hint="cs"/>
          <w:sz w:val="32"/>
          <w:szCs w:val="32"/>
          <w:cs/>
        </w:rPr>
        <w:t xml:space="preserve">มูลค่าราคาทุน </w:t>
      </w:r>
      <w:r w:rsidR="00D330F7" w:rsidRPr="009C7AC4">
        <w:rPr>
          <w:rFonts w:asciiTheme="majorBidi" w:hAnsiTheme="majorBidi"/>
          <w:sz w:val="32"/>
          <w:szCs w:val="32"/>
        </w:rPr>
        <w:t xml:space="preserve">11.15 </w:t>
      </w:r>
      <w:r w:rsidR="00D330F7" w:rsidRPr="009C7AC4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โดย</w:t>
      </w:r>
      <w:r w:rsidR="00D874D1" w:rsidRPr="009C7AC4">
        <w:rPr>
          <w:rFonts w:asciiTheme="majorBidi" w:hAnsiTheme="majorBidi"/>
          <w:sz w:val="32"/>
          <w:szCs w:val="32"/>
          <w:cs/>
        </w:rPr>
        <w:t>เมื่อ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13583E" w:rsidRPr="009C7AC4">
        <w:rPr>
          <w:rFonts w:asciiTheme="majorBidi" w:hAnsiTheme="majorBidi"/>
          <w:sz w:val="32"/>
          <w:szCs w:val="32"/>
        </w:rPr>
        <w:t>21</w:t>
      </w:r>
      <w:r w:rsidR="00915880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CE3CD1" w:rsidRPr="009C7AC4">
        <w:rPr>
          <w:rFonts w:asciiTheme="majorBidi" w:hAnsiTheme="majorBidi"/>
          <w:sz w:val="32"/>
          <w:szCs w:val="32"/>
        </w:rPr>
        <w:t>2560</w:t>
      </w:r>
      <w:r w:rsidR="00D874D1" w:rsidRPr="009C7AC4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283EBD" w:rsidRPr="009C7AC4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 w:rsidRPr="009C7AC4">
        <w:rPr>
          <w:rFonts w:asciiTheme="majorBidi" w:hAnsiTheme="majorBidi"/>
          <w:sz w:val="32"/>
          <w:szCs w:val="32"/>
        </w:rPr>
        <w:t xml:space="preserve">1 </w:t>
      </w:r>
      <w:r w:rsidR="00D874D1" w:rsidRPr="009C7AC4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CE3CD1" w:rsidRPr="009C7AC4">
        <w:rPr>
          <w:rFonts w:asciiTheme="majorBidi" w:hAnsiTheme="majorBidi" w:hint="cs"/>
          <w:sz w:val="32"/>
          <w:szCs w:val="32"/>
          <w:cs/>
        </w:rPr>
        <w:t>ราคา</w:t>
      </w:r>
      <w:r w:rsidR="00D874D1" w:rsidRPr="009C7AC4">
        <w:rPr>
          <w:rFonts w:asciiTheme="majorBidi" w:hAnsiTheme="majorBidi"/>
          <w:sz w:val="32"/>
          <w:szCs w:val="32"/>
          <w:cs/>
        </w:rPr>
        <w:t>ตลาด</w:t>
      </w:r>
      <w:r w:rsidR="00CE3CD1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มี</w:t>
      </w:r>
      <w:r w:rsidR="00D874D1" w:rsidRPr="009C7AC4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9C7AC4">
        <w:rPr>
          <w:rFonts w:asciiTheme="majorBidi" w:hAnsiTheme="majorBidi"/>
          <w:sz w:val="32"/>
          <w:szCs w:val="32"/>
          <w:cs/>
        </w:rPr>
        <w:t>จำนวนเงิน</w:t>
      </w:r>
      <w:r w:rsidR="00CE3CD1" w:rsidRPr="009C7AC4">
        <w:rPr>
          <w:rFonts w:asciiTheme="majorBidi" w:hAnsiTheme="majorBidi"/>
          <w:sz w:val="32"/>
          <w:szCs w:val="32"/>
        </w:rPr>
        <w:t xml:space="preserve"> 4.80</w:t>
      </w:r>
      <w:r w:rsidR="00D874D1" w:rsidRPr="009C7AC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915880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283EBD" w:rsidRPr="009C7AC4">
        <w:rPr>
          <w:rFonts w:asciiTheme="majorBidi" w:hAnsiTheme="majorBidi" w:hint="cs"/>
          <w:sz w:val="32"/>
          <w:szCs w:val="32"/>
          <w:cs/>
        </w:rPr>
        <w:t>และ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CE3CD1" w:rsidRPr="009C7AC4">
        <w:rPr>
          <w:rFonts w:asciiTheme="majorBidi" w:hAnsiTheme="majorBidi"/>
          <w:sz w:val="32"/>
          <w:szCs w:val="32"/>
        </w:rPr>
        <w:t>2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CE3CD1" w:rsidRPr="009C7AC4">
        <w:rPr>
          <w:rFonts w:asciiTheme="majorBidi" w:hAnsiTheme="majorBidi"/>
          <w:sz w:val="32"/>
          <w:szCs w:val="32"/>
        </w:rPr>
        <w:t>2561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9C7AC4">
        <w:rPr>
          <w:rFonts w:asciiTheme="majorBidi" w:hAnsiTheme="majorBidi"/>
          <w:sz w:val="32"/>
          <w:szCs w:val="32"/>
          <w:cs/>
        </w:rPr>
        <w:t>บริษัทได้มีการประเมินราคา</w:t>
      </w:r>
      <w:r w:rsidR="00283EBD" w:rsidRPr="009C7AC4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 w:rsidRPr="009C7AC4">
        <w:rPr>
          <w:rFonts w:asciiTheme="majorBidi" w:hAnsiTheme="majorBidi"/>
          <w:sz w:val="32"/>
          <w:szCs w:val="32"/>
        </w:rPr>
        <w:t xml:space="preserve">2 </w:t>
      </w:r>
      <w:r w:rsidR="00283EBD" w:rsidRPr="009C7AC4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="00CE3CD1" w:rsidRPr="009C7AC4">
        <w:rPr>
          <w:rFonts w:asciiTheme="majorBidi" w:hAnsiTheme="majorBidi" w:hint="cs"/>
          <w:sz w:val="32"/>
          <w:szCs w:val="32"/>
          <w:cs/>
        </w:rPr>
        <w:t>ราคา</w:t>
      </w:r>
      <w:r w:rsidR="00283EBD" w:rsidRPr="009C7AC4">
        <w:rPr>
          <w:rFonts w:asciiTheme="majorBidi" w:hAnsiTheme="majorBidi"/>
          <w:sz w:val="32"/>
          <w:szCs w:val="32"/>
          <w:cs/>
        </w:rPr>
        <w:t>ตลาด</w:t>
      </w:r>
      <w:r w:rsidR="00CE3CD1" w:rsidRPr="009C7AC4">
        <w:rPr>
          <w:rFonts w:asciiTheme="majorBidi" w:hAnsiTheme="majorBidi" w:hint="cs"/>
          <w:sz w:val="32"/>
          <w:szCs w:val="32"/>
          <w:cs/>
        </w:rPr>
        <w:t xml:space="preserve"> 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มี</w:t>
      </w:r>
      <w:r w:rsidR="00283EBD" w:rsidRPr="009C7AC4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เป็น</w:t>
      </w:r>
      <w:r w:rsidR="00283EBD" w:rsidRPr="009C7AC4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 w:rsidRPr="009C7AC4">
        <w:rPr>
          <w:rFonts w:asciiTheme="majorBidi" w:hAnsiTheme="majorBidi"/>
          <w:sz w:val="32"/>
          <w:szCs w:val="32"/>
        </w:rPr>
        <w:t>48.20</w:t>
      </w:r>
      <w:r w:rsidR="00CE3CD1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9C7AC4">
        <w:rPr>
          <w:rFonts w:asciiTheme="majorBidi" w:hAnsiTheme="majorBidi"/>
          <w:sz w:val="32"/>
          <w:szCs w:val="32"/>
          <w:cs/>
        </w:rPr>
        <w:t>ล้านบาท</w:t>
      </w:r>
      <w:r w:rsidR="00283EBD" w:rsidRPr="009C7AC4">
        <w:rPr>
          <w:rFonts w:asciiTheme="majorBidi" w:hAnsiTheme="majorBidi"/>
          <w:sz w:val="32"/>
          <w:szCs w:val="32"/>
        </w:rPr>
        <w:t xml:space="preserve"> </w:t>
      </w:r>
      <w:r w:rsidR="00D874D1" w:rsidRPr="009C7AC4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="00915880" w:rsidRPr="009C7AC4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9C7AC4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 w:rsidRPr="009C7AC4">
        <w:rPr>
          <w:rFonts w:asciiTheme="majorBidi" w:hAnsiTheme="majorBidi"/>
          <w:sz w:val="32"/>
          <w:szCs w:val="32"/>
        </w:rPr>
        <w:t>53</w:t>
      </w:r>
      <w:r w:rsidR="00D874D1" w:rsidRPr="009C7AC4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bookmarkEnd w:id="2"/>
    <w:p w14:paraId="2F55B8F2" w14:textId="17009855" w:rsidR="00A62F9B" w:rsidRDefault="00A62F9B" w:rsidP="00103F9D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6A4DD08" w14:textId="49847419" w:rsidR="00CE21F0" w:rsidRPr="009C7AC4" w:rsidRDefault="00D30F25" w:rsidP="00103F9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0"/>
          <w:szCs w:val="30"/>
        </w:rPr>
        <w:t>13</w:t>
      </w:r>
      <w:r w:rsidR="00CE21F0" w:rsidRPr="009C7AC4">
        <w:rPr>
          <w:rFonts w:asciiTheme="majorBidi" w:hAnsiTheme="majorBidi"/>
          <w:b/>
          <w:bCs/>
          <w:sz w:val="30"/>
          <w:szCs w:val="30"/>
        </w:rPr>
        <w:t>.</w:t>
      </w:r>
      <w:r w:rsidR="00CE21F0" w:rsidRPr="009C7AC4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9C7A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7DC02976" w14:textId="77777777" w:rsidR="00CE21F0" w:rsidRPr="009C7AC4" w:rsidRDefault="00DC1E71" w:rsidP="00103F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EE5495" w:rsidRPr="009C7AC4" w14:paraId="112ED85F" w14:textId="77777777" w:rsidTr="00103F9D">
        <w:trPr>
          <w:trHeight w:val="74"/>
        </w:trPr>
        <w:tc>
          <w:tcPr>
            <w:tcW w:w="2707" w:type="dxa"/>
            <w:noWrap/>
          </w:tcPr>
          <w:p w14:paraId="50037E7D" w14:textId="77777777" w:rsidR="00725472" w:rsidRPr="009C7AC4" w:rsidRDefault="00725472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bookmarkStart w:id="3" w:name="_Hlk560057"/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31186D88" w14:textId="77777777" w:rsidR="00725472" w:rsidRPr="009C7AC4" w:rsidRDefault="00725472" w:rsidP="00103F9D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9C7AC4" w14:paraId="5B3AD3FB" w14:textId="77777777" w:rsidTr="00103F9D">
        <w:trPr>
          <w:trHeight w:val="74"/>
        </w:trPr>
        <w:tc>
          <w:tcPr>
            <w:tcW w:w="2707" w:type="dxa"/>
            <w:noWrap/>
          </w:tcPr>
          <w:p w14:paraId="4D2F5F72" w14:textId="77777777" w:rsidR="00725472" w:rsidRPr="009C7AC4" w:rsidRDefault="00725472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2D6D7554" w14:textId="77777777" w:rsidR="00725472" w:rsidRPr="009C7AC4" w:rsidRDefault="00725472" w:rsidP="00103F9D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495" w:rsidRPr="009C7AC4" w14:paraId="60AD6C96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7AE3346C" w14:textId="77777777" w:rsidR="00725472" w:rsidRPr="009C7AC4" w:rsidRDefault="00725472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795F172E" w14:textId="77777777" w:rsidR="00725472" w:rsidRPr="009C7AC4" w:rsidRDefault="00725472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0093AF8" w14:textId="77777777" w:rsidR="00725472" w:rsidRPr="009C7AC4" w:rsidRDefault="00725472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280E4B" w14:textId="77777777" w:rsidR="00725472" w:rsidRPr="009C7AC4" w:rsidRDefault="00725472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54B910B0" w14:textId="77777777" w:rsidR="00725472" w:rsidRPr="009C7AC4" w:rsidRDefault="00725472" w:rsidP="00103F9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AC207AD" w14:textId="77777777" w:rsidR="00725472" w:rsidRPr="009C7AC4" w:rsidRDefault="00725472" w:rsidP="00103F9D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9C7AC4" w14:paraId="27937AB0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782B902E" w14:textId="77777777" w:rsidR="00725472" w:rsidRPr="009C7AC4" w:rsidRDefault="00725472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3A471ECF" w14:textId="77777777" w:rsidR="00725472" w:rsidRPr="009C7AC4" w:rsidRDefault="00725472" w:rsidP="00103F9D">
            <w:pPr>
              <w:tabs>
                <w:tab w:val="left" w:pos="107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5575CCD4" w14:textId="77777777" w:rsidR="00725472" w:rsidRPr="009C7AC4" w:rsidRDefault="00725472" w:rsidP="00103F9D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233FD4DB" w14:textId="77777777" w:rsidR="00725472" w:rsidRPr="009C7AC4" w:rsidRDefault="00725472" w:rsidP="00103F9D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62D5A85A" w14:textId="77777777" w:rsidR="00725472" w:rsidRPr="009C7AC4" w:rsidRDefault="00725472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9A879E2" w14:textId="77777777" w:rsidR="00725472" w:rsidRPr="009C7AC4" w:rsidRDefault="00725472" w:rsidP="00103F9D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0F58B03E" w14:textId="77777777" w:rsidR="00725472" w:rsidRPr="009C7AC4" w:rsidRDefault="00725472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86DE588" w14:textId="77777777" w:rsidR="00725472" w:rsidRPr="009C7AC4" w:rsidRDefault="00725472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0B0B764A" w14:textId="77777777" w:rsidR="00725472" w:rsidRPr="009C7AC4" w:rsidRDefault="00725472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51C5AD3A" w14:textId="77777777" w:rsidR="00725472" w:rsidRPr="009C7AC4" w:rsidRDefault="00725472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9C7AC4" w14:paraId="02274FA2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5FD68C00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44C5C294" w14:textId="3668F554" w:rsidR="0015363B" w:rsidRPr="009C7AC4" w:rsidRDefault="0015363B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71C674CA" w14:textId="77777777" w:rsidR="0015363B" w:rsidRPr="009C7AC4" w:rsidRDefault="0015363B" w:rsidP="00103F9D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657B5F18" w14:textId="77777777" w:rsidR="0015363B" w:rsidRPr="009C7AC4" w:rsidRDefault="0015363B" w:rsidP="00103F9D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8FC0358" w14:textId="77777777" w:rsidR="0015363B" w:rsidRPr="009C7AC4" w:rsidRDefault="0015363B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071928D4" w14:textId="77777777" w:rsidR="0015363B" w:rsidRPr="009C7AC4" w:rsidRDefault="0015363B" w:rsidP="00103F9D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6B400908" w14:textId="77777777" w:rsidR="0015363B" w:rsidRPr="009C7AC4" w:rsidRDefault="0015363B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2A764B5" w14:textId="77777777" w:rsidR="0015363B" w:rsidRPr="009C7AC4" w:rsidRDefault="0015363B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3ACF1D57" w14:textId="77777777" w:rsidR="0015363B" w:rsidRPr="009C7AC4" w:rsidRDefault="0015363B" w:rsidP="00103F9D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36A5652D" w14:textId="7A77F24B" w:rsidR="0015363B" w:rsidRPr="009C7AC4" w:rsidRDefault="0015363B" w:rsidP="00103F9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5495" w:rsidRPr="009C7AC4" w14:paraId="323A5CA8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3926BCFD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</w:tcBorders>
            <w:noWrap/>
          </w:tcPr>
          <w:p w14:paraId="1E2D062A" w14:textId="77777777" w:rsidR="0015363B" w:rsidRPr="009C7AC4" w:rsidRDefault="0015363B" w:rsidP="00103F9D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405231FB" w14:textId="77777777" w:rsidR="0015363B" w:rsidRPr="009C7AC4" w:rsidRDefault="0015363B" w:rsidP="00103F9D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2C5430EB" w14:textId="77777777" w:rsidR="0015363B" w:rsidRPr="009C7AC4" w:rsidRDefault="0015363B" w:rsidP="00103F9D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4E56CD5" w14:textId="77777777" w:rsidR="0015363B" w:rsidRPr="009C7AC4" w:rsidRDefault="0015363B" w:rsidP="00103F9D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608CE977" w14:textId="77777777" w:rsidR="0015363B" w:rsidRPr="009C7AC4" w:rsidRDefault="0015363B" w:rsidP="00103F9D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noWrap/>
          </w:tcPr>
          <w:p w14:paraId="18E55C04" w14:textId="77777777" w:rsidR="0015363B" w:rsidRPr="009C7AC4" w:rsidRDefault="0015363B" w:rsidP="00103F9D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2" w:type="dxa"/>
          </w:tcPr>
          <w:p w14:paraId="3207BA81" w14:textId="77777777" w:rsidR="0015363B" w:rsidRPr="009C7AC4" w:rsidRDefault="0015363B" w:rsidP="00103F9D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41" w:type="dxa"/>
          </w:tcPr>
          <w:p w14:paraId="6D8AB16A" w14:textId="77777777" w:rsidR="0015363B" w:rsidRPr="009C7AC4" w:rsidRDefault="0015363B" w:rsidP="00103F9D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7CC52571" w14:textId="77777777" w:rsidR="0015363B" w:rsidRPr="009C7AC4" w:rsidRDefault="0015363B" w:rsidP="00103F9D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709C7" w:rsidRPr="009C7AC4" w14:paraId="01E59987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4017592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47082207" w14:textId="3927CE68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74,258,629.74 </w:t>
            </w:r>
          </w:p>
        </w:tc>
        <w:tc>
          <w:tcPr>
            <w:tcW w:w="143" w:type="dxa"/>
          </w:tcPr>
          <w:p w14:paraId="1E0E4508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47AF942" w14:textId="1268F5EE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4,560,757.37</w:t>
            </w:r>
          </w:p>
        </w:tc>
        <w:tc>
          <w:tcPr>
            <w:tcW w:w="144" w:type="dxa"/>
            <w:tcBorders>
              <w:left w:val="nil"/>
            </w:tcBorders>
          </w:tcPr>
          <w:p w14:paraId="1CB9190B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4027A17" w14:textId="5CE82D7E" w:rsidR="001709C7" w:rsidRPr="001709C7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173,455.18</w:t>
            </w:r>
            <w:r w:rsidRPr="001709C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dxa"/>
            <w:noWrap/>
          </w:tcPr>
          <w:p w14:paraId="6E127595" w14:textId="77777777" w:rsidR="001709C7" w:rsidRPr="009C7AC4" w:rsidRDefault="001709C7" w:rsidP="00103F9D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535BBEE" w14:textId="093541F3" w:rsidR="001709C7" w:rsidRPr="009C7AC4" w:rsidRDefault="001709C7" w:rsidP="00103F9D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77B65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7C594AD" w14:textId="10B904FE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78,645,931.93</w:t>
            </w:r>
          </w:p>
        </w:tc>
      </w:tr>
      <w:tr w:rsidR="001709C7" w:rsidRPr="009C7AC4" w14:paraId="5A7D9476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03F7A00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7E384769" w14:textId="1F80D682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268,794,203.25 </w:t>
            </w:r>
          </w:p>
        </w:tc>
        <w:tc>
          <w:tcPr>
            <w:tcW w:w="143" w:type="dxa"/>
          </w:tcPr>
          <w:p w14:paraId="50189030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96063D1" w14:textId="14F9082C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2,123,791.02</w:t>
            </w:r>
          </w:p>
        </w:tc>
        <w:tc>
          <w:tcPr>
            <w:tcW w:w="144" w:type="dxa"/>
            <w:tcBorders>
              <w:left w:val="nil"/>
            </w:tcBorders>
          </w:tcPr>
          <w:p w14:paraId="61E235B8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E33CA28" w14:textId="0ABC6A24" w:rsidR="001709C7" w:rsidRPr="001709C7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(1,362,221.36)</w:t>
            </w:r>
          </w:p>
        </w:tc>
        <w:tc>
          <w:tcPr>
            <w:tcW w:w="143" w:type="dxa"/>
            <w:noWrap/>
          </w:tcPr>
          <w:p w14:paraId="63DF331A" w14:textId="77777777" w:rsidR="001709C7" w:rsidRPr="009C7AC4" w:rsidRDefault="001709C7" w:rsidP="00103F9D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04B84CBB" w14:textId="485AE961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29,087,514.62</w:t>
            </w:r>
          </w:p>
        </w:tc>
        <w:tc>
          <w:tcPr>
            <w:tcW w:w="141" w:type="dxa"/>
          </w:tcPr>
          <w:p w14:paraId="2D646512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F8633C9" w14:textId="2898BC59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298,643,287.53</w:t>
            </w:r>
          </w:p>
        </w:tc>
      </w:tr>
      <w:tr w:rsidR="001709C7" w:rsidRPr="009C7AC4" w14:paraId="2ECBFEB0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EB5692E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3090DC48" w14:textId="44701D6B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261,720,144.63 </w:t>
            </w:r>
          </w:p>
        </w:tc>
        <w:tc>
          <w:tcPr>
            <w:tcW w:w="143" w:type="dxa"/>
          </w:tcPr>
          <w:p w14:paraId="405F9670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E1B3030" w14:textId="3C0A267E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3,778,162.52</w:t>
            </w:r>
          </w:p>
        </w:tc>
        <w:tc>
          <w:tcPr>
            <w:tcW w:w="144" w:type="dxa"/>
            <w:tcBorders>
              <w:left w:val="nil"/>
            </w:tcBorders>
          </w:tcPr>
          <w:p w14:paraId="641471AF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F5A3504" w14:textId="630076FB" w:rsidR="001709C7" w:rsidRPr="009C7AC4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(235,528.54)</w:t>
            </w:r>
          </w:p>
        </w:tc>
        <w:tc>
          <w:tcPr>
            <w:tcW w:w="143" w:type="dxa"/>
            <w:noWrap/>
          </w:tcPr>
          <w:p w14:paraId="42B0D09D" w14:textId="77777777" w:rsidR="001709C7" w:rsidRPr="009C7AC4" w:rsidRDefault="001709C7" w:rsidP="00103F9D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1440021C" w14:textId="58ED3228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2,914,405.35</w:t>
            </w:r>
          </w:p>
        </w:tc>
        <w:tc>
          <w:tcPr>
            <w:tcW w:w="141" w:type="dxa"/>
          </w:tcPr>
          <w:p w14:paraId="769DB54D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B412F9B" w14:textId="692E39BC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268,177,183.96</w:t>
            </w:r>
          </w:p>
        </w:tc>
      </w:tr>
      <w:tr w:rsidR="001709C7" w:rsidRPr="009C7AC4" w14:paraId="20852643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2F67450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23D8FAC1" w14:textId="64EC5C68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67,869,131.35 </w:t>
            </w:r>
          </w:p>
        </w:tc>
        <w:tc>
          <w:tcPr>
            <w:tcW w:w="143" w:type="dxa"/>
          </w:tcPr>
          <w:p w14:paraId="561881D9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53A4378" w14:textId="204CFB2E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6,21</w:t>
            </w:r>
            <w:r w:rsidR="00F95FA2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149.86</w:t>
            </w:r>
          </w:p>
        </w:tc>
        <w:tc>
          <w:tcPr>
            <w:tcW w:w="144" w:type="dxa"/>
            <w:tcBorders>
              <w:left w:val="nil"/>
            </w:tcBorders>
          </w:tcPr>
          <w:p w14:paraId="273AF9B5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C8A678D" w14:textId="1C9C3D30" w:rsidR="001709C7" w:rsidRPr="009C7AC4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(538,626.10)</w:t>
            </w:r>
          </w:p>
        </w:tc>
        <w:tc>
          <w:tcPr>
            <w:tcW w:w="143" w:type="dxa"/>
          </w:tcPr>
          <w:p w14:paraId="04B35B0D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6FB8B87E" w14:textId="2B62D71F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111,140.00</w:t>
            </w:r>
          </w:p>
        </w:tc>
        <w:tc>
          <w:tcPr>
            <w:tcW w:w="141" w:type="dxa"/>
            <w:noWrap/>
          </w:tcPr>
          <w:p w14:paraId="1C8AB183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0FC8AC42" w14:textId="7FB8CA53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73,652,795.11</w:t>
            </w:r>
          </w:p>
        </w:tc>
      </w:tr>
      <w:tr w:rsidR="001709C7" w:rsidRPr="009C7AC4" w14:paraId="6A634DAE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F199A5A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04434983" w14:textId="0EE06F86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57,302,323.56 </w:t>
            </w:r>
          </w:p>
        </w:tc>
        <w:tc>
          <w:tcPr>
            <w:tcW w:w="143" w:type="dxa"/>
          </w:tcPr>
          <w:p w14:paraId="2467DFC3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0000605" w14:textId="47B3D39E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1,256,441.25</w:t>
            </w:r>
          </w:p>
        </w:tc>
        <w:tc>
          <w:tcPr>
            <w:tcW w:w="144" w:type="dxa"/>
            <w:tcBorders>
              <w:left w:val="nil"/>
            </w:tcBorders>
          </w:tcPr>
          <w:p w14:paraId="5BF3C0E9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13C9558" w14:textId="0D41FF23" w:rsidR="001709C7" w:rsidRPr="009C7AC4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(2,422,</w:t>
            </w:r>
            <w:r w:rsidR="00F95FA2">
              <w:rPr>
                <w:rFonts w:ascii="Angsana New" w:hAnsi="Angsana New"/>
                <w:sz w:val="24"/>
                <w:szCs w:val="24"/>
              </w:rPr>
              <w:t>582</w:t>
            </w:r>
            <w:r>
              <w:rPr>
                <w:rFonts w:ascii="Angsana New" w:hAnsi="Angsana New"/>
                <w:sz w:val="24"/>
                <w:szCs w:val="24"/>
              </w:rPr>
              <w:t>.30)</w:t>
            </w:r>
          </w:p>
        </w:tc>
        <w:tc>
          <w:tcPr>
            <w:tcW w:w="143" w:type="dxa"/>
            <w:noWrap/>
          </w:tcPr>
          <w:p w14:paraId="7C3A1D9E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5C8F2FA2" w14:textId="09E381C1" w:rsidR="001709C7" w:rsidRPr="009C7AC4" w:rsidRDefault="001709C7" w:rsidP="00103F9D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232FCA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CED65B2" w14:textId="5DA234F1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56,136,182.51</w:t>
            </w:r>
          </w:p>
        </w:tc>
      </w:tr>
      <w:tr w:rsidR="001709C7" w:rsidRPr="009C7AC4" w14:paraId="38BD5705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EA7FB53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14:paraId="0D61ADAB" w14:textId="044BA56A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17,075,134.68 </w:t>
            </w:r>
          </w:p>
        </w:tc>
        <w:tc>
          <w:tcPr>
            <w:tcW w:w="143" w:type="dxa"/>
          </w:tcPr>
          <w:p w14:paraId="77503F2D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C949B2E" w14:textId="302261BB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28,456,332.94</w:t>
            </w:r>
          </w:p>
        </w:tc>
        <w:tc>
          <w:tcPr>
            <w:tcW w:w="144" w:type="dxa"/>
            <w:tcBorders>
              <w:left w:val="nil"/>
            </w:tcBorders>
          </w:tcPr>
          <w:p w14:paraId="4C121B09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DA4149D" w14:textId="1D12DDBE" w:rsidR="001709C7" w:rsidRPr="009C7AC4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(12,897.20)</w:t>
            </w:r>
          </w:p>
        </w:tc>
        <w:tc>
          <w:tcPr>
            <w:tcW w:w="143" w:type="dxa"/>
            <w:noWrap/>
          </w:tcPr>
          <w:p w14:paraId="4AB7BDE6" w14:textId="77777777" w:rsidR="001709C7" w:rsidRPr="009C7AC4" w:rsidRDefault="001709C7" w:rsidP="00103F9D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05FD0BEE" w14:textId="49385F8E" w:rsidR="001709C7" w:rsidRPr="009C7AC4" w:rsidRDefault="001709C7" w:rsidP="00103F9D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(16,900,573.54)</w:t>
            </w:r>
          </w:p>
        </w:tc>
        <w:tc>
          <w:tcPr>
            <w:tcW w:w="141" w:type="dxa"/>
          </w:tcPr>
          <w:p w14:paraId="57BF681A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5098196" w14:textId="42B89269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28,617,996.88</w:t>
            </w:r>
          </w:p>
        </w:tc>
      </w:tr>
      <w:tr w:rsidR="001709C7" w:rsidRPr="009C7AC4" w14:paraId="0CD97A3A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2C03A80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91189E" w14:textId="06BCF9A7" w:rsidR="001709C7" w:rsidRPr="009C7AC4" w:rsidRDefault="001709C7" w:rsidP="00103F9D">
            <w:pPr>
              <w:pStyle w:val="Header"/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747,019,567.21 </w:t>
            </w:r>
          </w:p>
        </w:tc>
        <w:tc>
          <w:tcPr>
            <w:tcW w:w="143" w:type="dxa"/>
          </w:tcPr>
          <w:p w14:paraId="606A3040" w14:textId="77777777" w:rsidR="001709C7" w:rsidRPr="009C7AC4" w:rsidRDefault="001709C7" w:rsidP="00103F9D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C9F2B2" w14:textId="7BB5698F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46,386,634.96</w:t>
            </w:r>
          </w:p>
        </w:tc>
        <w:tc>
          <w:tcPr>
            <w:tcW w:w="144" w:type="dxa"/>
            <w:tcBorders>
              <w:left w:val="nil"/>
            </w:tcBorders>
          </w:tcPr>
          <w:p w14:paraId="327082A3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50773E" w14:textId="39FDAB2C" w:rsidR="001709C7" w:rsidRPr="009C7AC4" w:rsidRDefault="001709C7" w:rsidP="00103F9D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(4,745,310.68)</w:t>
            </w:r>
          </w:p>
        </w:tc>
        <w:tc>
          <w:tcPr>
            <w:tcW w:w="143" w:type="dxa"/>
            <w:noWrap/>
          </w:tcPr>
          <w:p w14:paraId="26FB38B4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EBB0731" w14:textId="741775A2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15,212,486.43</w:t>
            </w:r>
          </w:p>
        </w:tc>
        <w:tc>
          <w:tcPr>
            <w:tcW w:w="141" w:type="dxa"/>
          </w:tcPr>
          <w:p w14:paraId="380FA650" w14:textId="77777777" w:rsidR="001709C7" w:rsidRPr="009C7AC4" w:rsidRDefault="001709C7" w:rsidP="00103F9D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6C17CA" w14:textId="225769B2" w:rsidR="001709C7" w:rsidRPr="009C7AC4" w:rsidRDefault="001709C7" w:rsidP="00103F9D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803,873,377.92</w:t>
            </w:r>
          </w:p>
        </w:tc>
      </w:tr>
      <w:tr w:rsidR="00103F9D" w:rsidRPr="009C7AC4" w14:paraId="39E8E819" w14:textId="77777777" w:rsidTr="00103F9D">
        <w:trPr>
          <w:trHeight w:val="74"/>
        </w:trPr>
        <w:tc>
          <w:tcPr>
            <w:tcW w:w="2707" w:type="dxa"/>
            <w:noWrap/>
          </w:tcPr>
          <w:p w14:paraId="6AC8D13C" w14:textId="77777777" w:rsidR="00103F9D" w:rsidRPr="009C7AC4" w:rsidRDefault="00103F9D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350FCAEE" w14:textId="77777777" w:rsidR="00103F9D" w:rsidRPr="009C7AC4" w:rsidRDefault="00103F9D" w:rsidP="00103F9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3F9D" w:rsidRPr="009C7AC4" w14:paraId="284467F9" w14:textId="77777777" w:rsidTr="00103F9D">
        <w:trPr>
          <w:trHeight w:val="74"/>
        </w:trPr>
        <w:tc>
          <w:tcPr>
            <w:tcW w:w="2707" w:type="dxa"/>
            <w:noWrap/>
          </w:tcPr>
          <w:p w14:paraId="371CE68B" w14:textId="77777777" w:rsidR="00103F9D" w:rsidRPr="009C7AC4" w:rsidRDefault="00103F9D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6AC525B4" w14:textId="77777777" w:rsidR="00103F9D" w:rsidRPr="009C7AC4" w:rsidRDefault="00103F9D" w:rsidP="00103F9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03F9D" w:rsidRPr="009C7AC4" w14:paraId="25500F70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63557F6A" w14:textId="77777777" w:rsidR="00103F9D" w:rsidRPr="009C7AC4" w:rsidRDefault="00103F9D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6205FC0B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AA3197A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150AE0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084F1E00" w14:textId="77777777" w:rsidR="00103F9D" w:rsidRPr="009C7AC4" w:rsidRDefault="00103F9D" w:rsidP="00103F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E3EABC2" w14:textId="77777777" w:rsidR="00103F9D" w:rsidRPr="009C7AC4" w:rsidRDefault="00103F9D" w:rsidP="00103F9D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03F9D" w:rsidRPr="009C7AC4" w14:paraId="3563B095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0B6D0CFD" w14:textId="77777777" w:rsidR="00103F9D" w:rsidRPr="009C7AC4" w:rsidRDefault="00103F9D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7197FC75" w14:textId="77777777" w:rsidR="00103F9D" w:rsidRPr="009C7AC4" w:rsidRDefault="00103F9D" w:rsidP="00103F9D">
            <w:pPr>
              <w:tabs>
                <w:tab w:val="left" w:pos="107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6EBCF755" w14:textId="77777777" w:rsidR="00103F9D" w:rsidRPr="009C7AC4" w:rsidRDefault="00103F9D" w:rsidP="00103F9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62696832" w14:textId="77777777" w:rsidR="00103F9D" w:rsidRPr="009C7AC4" w:rsidRDefault="00103F9D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00CF2ACC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6A9856A" w14:textId="77777777" w:rsidR="00103F9D" w:rsidRPr="009C7AC4" w:rsidRDefault="00103F9D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506FFAEA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72F9CC51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742037C2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130802E4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03F9D" w:rsidRPr="009C7AC4" w14:paraId="5B2DB6DE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4C7A101B" w14:textId="77777777" w:rsidR="00103F9D" w:rsidRPr="009C7AC4" w:rsidRDefault="00103F9D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01C8BCB2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0CFBA6D3" w14:textId="77777777" w:rsidR="00103F9D" w:rsidRPr="009C7AC4" w:rsidRDefault="00103F9D" w:rsidP="00103F9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2D3B9BF0" w14:textId="77777777" w:rsidR="00103F9D" w:rsidRPr="009C7AC4" w:rsidRDefault="00103F9D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2DA01E5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6087963A" w14:textId="77777777" w:rsidR="00103F9D" w:rsidRPr="009C7AC4" w:rsidRDefault="00103F9D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4C9B241C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6C5155E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01D1B721" w14:textId="77777777" w:rsidR="00103F9D" w:rsidRPr="009C7AC4" w:rsidRDefault="00103F9D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656B29C1" w14:textId="77777777" w:rsidR="00103F9D" w:rsidRPr="009C7AC4" w:rsidRDefault="00103F9D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709C7" w:rsidRPr="009C7AC4" w14:paraId="18FA2897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0E32AE62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cs/>
              </w:rPr>
              <w:t xml:space="preserve"> </w:t>
            </w:r>
            <w:r w:rsidRPr="009C7AC4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noWrap/>
          </w:tcPr>
          <w:p w14:paraId="495898A1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66E426B6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</w:tcPr>
          <w:p w14:paraId="59AE063B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431F7C7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14:paraId="0BFB47D1" w14:textId="77777777" w:rsidR="001709C7" w:rsidRPr="001709C7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41FECB15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14:paraId="66C1BA45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noWrap/>
          </w:tcPr>
          <w:p w14:paraId="3113DA82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1B28737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709C7" w:rsidRPr="009C7AC4" w14:paraId="67F4B5DE" w14:textId="77777777" w:rsidTr="00103F9D">
        <w:trPr>
          <w:gridAfter w:val="1"/>
          <w:wAfter w:w="6" w:type="dxa"/>
        </w:trPr>
        <w:tc>
          <w:tcPr>
            <w:tcW w:w="2707" w:type="dxa"/>
            <w:noWrap/>
          </w:tcPr>
          <w:p w14:paraId="4FF3FA01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5DCAC756" w14:textId="26D0ED8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10,852,954.23 </w:t>
            </w:r>
          </w:p>
        </w:tc>
        <w:tc>
          <w:tcPr>
            <w:tcW w:w="143" w:type="dxa"/>
          </w:tcPr>
          <w:p w14:paraId="474E1951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A2E018F" w14:textId="4F1F771C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2,970,572.74</w:t>
            </w:r>
          </w:p>
        </w:tc>
        <w:tc>
          <w:tcPr>
            <w:tcW w:w="144" w:type="dxa"/>
            <w:tcBorders>
              <w:left w:val="nil"/>
            </w:tcBorders>
          </w:tcPr>
          <w:p w14:paraId="71FE8936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CE2DAA5" w14:textId="60A01311" w:rsidR="001709C7" w:rsidRPr="001709C7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(101,209.12)</w:t>
            </w:r>
          </w:p>
        </w:tc>
        <w:tc>
          <w:tcPr>
            <w:tcW w:w="143" w:type="dxa"/>
          </w:tcPr>
          <w:p w14:paraId="35EAD9DD" w14:textId="77777777" w:rsidR="001709C7" w:rsidRPr="009C7AC4" w:rsidRDefault="001709C7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DB4B8AC" w14:textId="4308B446" w:rsidR="001709C7" w:rsidRPr="001709C7" w:rsidRDefault="001709C7" w:rsidP="00103F9D">
            <w:pPr>
              <w:pStyle w:val="BodyTextIndent"/>
              <w:spacing w:after="0" w:line="30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91D599A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6034EDA" w14:textId="05789B84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13,722,317.85</w:t>
            </w:r>
          </w:p>
        </w:tc>
      </w:tr>
      <w:tr w:rsidR="001709C7" w:rsidRPr="009C7AC4" w14:paraId="47B1530C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1F1FA17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2B14022C" w14:textId="6A425360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72,260,180.85 </w:t>
            </w:r>
          </w:p>
        </w:tc>
        <w:tc>
          <w:tcPr>
            <w:tcW w:w="143" w:type="dxa"/>
          </w:tcPr>
          <w:p w14:paraId="39A42634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95A7905" w14:textId="4BEE2F74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15,000,168.25</w:t>
            </w:r>
          </w:p>
        </w:tc>
        <w:tc>
          <w:tcPr>
            <w:tcW w:w="144" w:type="dxa"/>
            <w:tcBorders>
              <w:left w:val="nil"/>
            </w:tcBorders>
          </w:tcPr>
          <w:p w14:paraId="4EE1B6BE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42C6F84" w14:textId="1B978020" w:rsidR="001709C7" w:rsidRPr="001709C7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(1,169,353.79)</w:t>
            </w:r>
          </w:p>
        </w:tc>
        <w:tc>
          <w:tcPr>
            <w:tcW w:w="143" w:type="dxa"/>
          </w:tcPr>
          <w:p w14:paraId="77BEE248" w14:textId="77777777" w:rsidR="001709C7" w:rsidRPr="009C7AC4" w:rsidRDefault="001709C7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0FBE15C" w14:textId="66DAF118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0A017458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4D9196D" w14:textId="06775AE9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99,870,665.12</w:t>
            </w:r>
          </w:p>
        </w:tc>
      </w:tr>
      <w:tr w:rsidR="001709C7" w:rsidRPr="009C7AC4" w14:paraId="61AD3603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8CBD54A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3EC2613B" w14:textId="55E40063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117,613,519.38 </w:t>
            </w:r>
          </w:p>
        </w:tc>
        <w:tc>
          <w:tcPr>
            <w:tcW w:w="143" w:type="dxa"/>
          </w:tcPr>
          <w:p w14:paraId="4218FD42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3B8AB3C" w14:textId="5126DD22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27,940,013.99</w:t>
            </w:r>
          </w:p>
        </w:tc>
        <w:tc>
          <w:tcPr>
            <w:tcW w:w="144" w:type="dxa"/>
            <w:tcBorders>
              <w:left w:val="nil"/>
            </w:tcBorders>
          </w:tcPr>
          <w:p w14:paraId="6E8E09F7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A213B85" w14:textId="6B3680FE" w:rsidR="001709C7" w:rsidRPr="009C7AC4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(176,469.75)</w:t>
            </w:r>
          </w:p>
        </w:tc>
        <w:tc>
          <w:tcPr>
            <w:tcW w:w="143" w:type="dxa"/>
          </w:tcPr>
          <w:p w14:paraId="47F541A5" w14:textId="77777777" w:rsidR="001709C7" w:rsidRPr="009C7AC4" w:rsidRDefault="001709C7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E43919" w14:textId="3E8402C4" w:rsidR="001709C7" w:rsidRPr="009C7AC4" w:rsidRDefault="001709C7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C6F4BFA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74C26BC4" w14:textId="16718D62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145,377,063.62</w:t>
            </w:r>
          </w:p>
        </w:tc>
      </w:tr>
      <w:tr w:rsidR="001709C7" w:rsidRPr="009C7AC4" w14:paraId="483A18C3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CFDFC03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46B9E0A5" w14:textId="5523F8E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41,809,811.03 </w:t>
            </w:r>
          </w:p>
        </w:tc>
        <w:tc>
          <w:tcPr>
            <w:tcW w:w="143" w:type="dxa"/>
          </w:tcPr>
          <w:p w14:paraId="63EC06CF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CE307A" w14:textId="177BF2B4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8,447,859.28</w:t>
            </w:r>
          </w:p>
        </w:tc>
        <w:tc>
          <w:tcPr>
            <w:tcW w:w="144" w:type="dxa"/>
            <w:tcBorders>
              <w:left w:val="nil"/>
            </w:tcBorders>
          </w:tcPr>
          <w:p w14:paraId="3126AD22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3CCD216" w14:textId="79976E8C" w:rsidR="001709C7" w:rsidRPr="009C7AC4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(499,259.93)</w:t>
            </w:r>
          </w:p>
        </w:tc>
        <w:tc>
          <w:tcPr>
            <w:tcW w:w="143" w:type="dxa"/>
          </w:tcPr>
          <w:p w14:paraId="53A45C93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3805149" w14:textId="696AF896" w:rsidR="001709C7" w:rsidRPr="009C7AC4" w:rsidRDefault="001709C7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CBB4E36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48B44EA6" w14:textId="0E65E499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49,758,410.38</w:t>
            </w:r>
          </w:p>
        </w:tc>
      </w:tr>
      <w:tr w:rsidR="001709C7" w:rsidRPr="009C7AC4" w14:paraId="15B82218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7D4BE3D" w14:textId="77777777" w:rsidR="001709C7" w:rsidRPr="009C7AC4" w:rsidRDefault="001709C7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37931C5A" w14:textId="77704B3F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44,002,848.92 </w:t>
            </w:r>
          </w:p>
        </w:tc>
        <w:tc>
          <w:tcPr>
            <w:tcW w:w="143" w:type="dxa"/>
          </w:tcPr>
          <w:p w14:paraId="21B37BA5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D9B1F56" w14:textId="091A8FFB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4,036,875.69</w:t>
            </w:r>
          </w:p>
        </w:tc>
        <w:tc>
          <w:tcPr>
            <w:tcW w:w="144" w:type="dxa"/>
            <w:tcBorders>
              <w:left w:val="nil"/>
            </w:tcBorders>
          </w:tcPr>
          <w:p w14:paraId="430E2180" w14:textId="7777777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027FDB3" w14:textId="6EFC3EDF" w:rsidR="001709C7" w:rsidRPr="009C7AC4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(2,277,398.53)</w:t>
            </w:r>
          </w:p>
        </w:tc>
        <w:tc>
          <w:tcPr>
            <w:tcW w:w="143" w:type="dxa"/>
          </w:tcPr>
          <w:p w14:paraId="693C7977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500CC856" w14:textId="47CF7519" w:rsidR="001709C7" w:rsidRPr="009C7AC4" w:rsidRDefault="001709C7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56E599F" w14:textId="77777777" w:rsidR="001709C7" w:rsidRPr="009C7AC4" w:rsidRDefault="001709C7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4570DC16" w14:textId="031472AF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45,762,326.08</w:t>
            </w:r>
          </w:p>
        </w:tc>
      </w:tr>
      <w:tr w:rsidR="001709C7" w:rsidRPr="009C7AC4" w14:paraId="473513FC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400ADFC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1F9063" w14:textId="6B226D1E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286,539,314.41 </w:t>
            </w:r>
          </w:p>
        </w:tc>
        <w:tc>
          <w:tcPr>
            <w:tcW w:w="143" w:type="dxa"/>
          </w:tcPr>
          <w:p w14:paraId="0AF2F8C4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63E1FAB" w14:textId="5B123738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58,395,489.95</w:t>
            </w:r>
          </w:p>
        </w:tc>
        <w:tc>
          <w:tcPr>
            <w:tcW w:w="144" w:type="dxa"/>
            <w:tcBorders>
              <w:left w:val="nil"/>
            </w:tcBorders>
          </w:tcPr>
          <w:p w14:paraId="385199E5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89B791" w14:textId="6F6D42EB" w:rsidR="001709C7" w:rsidRPr="009C7AC4" w:rsidRDefault="001709C7" w:rsidP="00103F9D">
            <w:pPr>
              <w:pStyle w:val="BodyTextIndent"/>
              <w:spacing w:after="0"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(4,223,691.12)</w:t>
            </w:r>
          </w:p>
        </w:tc>
        <w:tc>
          <w:tcPr>
            <w:tcW w:w="143" w:type="dxa"/>
          </w:tcPr>
          <w:p w14:paraId="1753F332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A57D84" w14:textId="51EB8C7D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09CCD4D9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0E3C89" w14:textId="42805387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354,490,783.05</w:t>
            </w:r>
          </w:p>
        </w:tc>
      </w:tr>
      <w:tr w:rsidR="001709C7" w:rsidRPr="009C7AC4" w14:paraId="382B1C65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A4C7792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9411C0" w14:textId="6125F8E3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  <w:tc>
          <w:tcPr>
            <w:tcW w:w="143" w:type="dxa"/>
          </w:tcPr>
          <w:p w14:paraId="4579DA4D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EB896DC" w14:textId="64DD5188" w:rsidR="001709C7" w:rsidRPr="009C7AC4" w:rsidRDefault="001709C7" w:rsidP="00103F9D">
            <w:pPr>
              <w:pStyle w:val="BodyTextIndent"/>
              <w:spacing w:after="0" w:line="30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3A805C6D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6687A7" w14:textId="576C7222" w:rsidR="001709C7" w:rsidRPr="009C7AC4" w:rsidRDefault="001709C7" w:rsidP="00103F9D">
            <w:pPr>
              <w:pStyle w:val="BodyTextIndent"/>
              <w:spacing w:after="0" w:line="30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1D6F0B81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1914AD" w14:textId="56011388" w:rsidR="001709C7" w:rsidRPr="009C7AC4" w:rsidRDefault="001709C7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709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053B0F43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C52BB8" w14:textId="2031F3DA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</w:tr>
      <w:tr w:rsidR="001709C7" w:rsidRPr="009C7AC4" w14:paraId="3A12FA2D" w14:textId="77777777" w:rsidTr="00103F9D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8ED0D67" w14:textId="77777777" w:rsidR="001709C7" w:rsidRPr="009C7AC4" w:rsidRDefault="001709C7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2829E4" w14:textId="4AEBD29D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458,614,161.97</w:t>
            </w:r>
          </w:p>
        </w:tc>
        <w:tc>
          <w:tcPr>
            <w:tcW w:w="143" w:type="dxa"/>
          </w:tcPr>
          <w:p w14:paraId="44DC0B3C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8A7DCDB" w14:textId="7469B656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AD09226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E83BEC7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F3AC59C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CBBF267" w14:textId="77777777" w:rsidR="001709C7" w:rsidRPr="009C7AC4" w:rsidRDefault="001709C7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214F0F4B" w14:textId="77777777" w:rsidR="001709C7" w:rsidRPr="009C7AC4" w:rsidRDefault="001709C7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0A7AB9" w14:textId="3CAD9DFF" w:rsidR="001709C7" w:rsidRPr="009C7AC4" w:rsidRDefault="001709C7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447,516,504.04</w:t>
            </w:r>
          </w:p>
        </w:tc>
      </w:tr>
    </w:tbl>
    <w:p w14:paraId="63BADA55" w14:textId="77777777" w:rsidR="00BC19F4" w:rsidRPr="009C7AC4" w:rsidRDefault="00BC19F4">
      <w:bookmarkStart w:id="4" w:name="_Hlk560040"/>
      <w:bookmarkEnd w:id="3"/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EE5495" w:rsidRPr="009C7AC4" w14:paraId="3926FE97" w14:textId="77777777" w:rsidTr="005F7C88">
        <w:trPr>
          <w:trHeight w:val="74"/>
        </w:trPr>
        <w:tc>
          <w:tcPr>
            <w:tcW w:w="2707" w:type="dxa"/>
            <w:noWrap/>
          </w:tcPr>
          <w:p w14:paraId="7A8D2168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134780D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9C7AC4" w14:paraId="66A76B56" w14:textId="77777777" w:rsidTr="005F7C88">
        <w:trPr>
          <w:trHeight w:val="74"/>
        </w:trPr>
        <w:tc>
          <w:tcPr>
            <w:tcW w:w="2707" w:type="dxa"/>
            <w:noWrap/>
          </w:tcPr>
          <w:p w14:paraId="2801C711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673E935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495" w:rsidRPr="009C7AC4" w14:paraId="18840001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3FCDB050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50F1C062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56E48D7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ED46C2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73C05478" w14:textId="77777777" w:rsidR="0015363B" w:rsidRPr="009C7AC4" w:rsidRDefault="0015363B" w:rsidP="00103F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34757130" w14:textId="77777777" w:rsidR="0015363B" w:rsidRPr="009C7AC4" w:rsidRDefault="0015363B" w:rsidP="00103F9D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9C7AC4" w14:paraId="406E2E31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1B00D75E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0A53030C" w14:textId="77777777" w:rsidR="0015363B" w:rsidRPr="009C7AC4" w:rsidRDefault="0015363B" w:rsidP="00103F9D">
            <w:pPr>
              <w:tabs>
                <w:tab w:val="left" w:pos="107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2DA8AB4B" w14:textId="77777777" w:rsidR="0015363B" w:rsidRPr="009C7AC4" w:rsidRDefault="0015363B" w:rsidP="00103F9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3AC01E1C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774FE50C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F12E52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22ED3939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01B8FA74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306CF734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5F544F2C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9C7AC4" w14:paraId="1EBA9382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5DEED428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  <w:noWrap/>
          </w:tcPr>
          <w:p w14:paraId="2E4DF1E0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14:paraId="7F44F510" w14:textId="77777777" w:rsidR="0015363B" w:rsidRPr="009C7AC4" w:rsidRDefault="0015363B" w:rsidP="00103F9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137A6D1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AB7ABA6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5340E42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7B7DBF19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21929DB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3A676F21" w14:textId="77777777" w:rsidR="0015363B" w:rsidRPr="009C7AC4" w:rsidRDefault="0015363B" w:rsidP="00103F9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2D1F2426" w14:textId="77777777" w:rsidR="0015363B" w:rsidRPr="009C7AC4" w:rsidRDefault="0015363B" w:rsidP="00103F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5495" w:rsidRPr="009C7AC4" w14:paraId="295D45E9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76B9A390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4AC4B423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773F810C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A469D7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214FFF4" w14:textId="77777777" w:rsidR="0015363B" w:rsidRPr="009C7AC4" w:rsidRDefault="0015363B" w:rsidP="00103F9D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AAC2648" w14:textId="77777777" w:rsidR="0015363B" w:rsidRPr="009C7AC4" w:rsidRDefault="0015363B" w:rsidP="00103F9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noWrap/>
          </w:tcPr>
          <w:p w14:paraId="19456E8D" w14:textId="77777777" w:rsidR="0015363B" w:rsidRPr="009C7AC4" w:rsidRDefault="0015363B" w:rsidP="00103F9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2" w:type="dxa"/>
          </w:tcPr>
          <w:p w14:paraId="17AEDB43" w14:textId="77777777" w:rsidR="0015363B" w:rsidRPr="009C7AC4" w:rsidRDefault="0015363B" w:rsidP="00103F9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41" w:type="dxa"/>
          </w:tcPr>
          <w:p w14:paraId="2A1E4A1F" w14:textId="77777777" w:rsidR="0015363B" w:rsidRPr="009C7AC4" w:rsidRDefault="0015363B" w:rsidP="00103F9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670E4440" w14:textId="77777777" w:rsidR="0015363B" w:rsidRPr="009C7AC4" w:rsidRDefault="0015363B" w:rsidP="00103F9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E5495" w:rsidRPr="009C7AC4" w14:paraId="00D1FB71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A4FBC61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5FFAD30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75,677,698.04</w:t>
            </w:r>
          </w:p>
        </w:tc>
        <w:tc>
          <w:tcPr>
            <w:tcW w:w="143" w:type="dxa"/>
          </w:tcPr>
          <w:p w14:paraId="347F25F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0CDF32F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3,754,919.04 </w:t>
            </w:r>
          </w:p>
        </w:tc>
        <w:tc>
          <w:tcPr>
            <w:tcW w:w="144" w:type="dxa"/>
            <w:tcBorders>
              <w:left w:val="nil"/>
            </w:tcBorders>
          </w:tcPr>
          <w:p w14:paraId="69B31235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5CE6B59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2AF904FB" w14:textId="77777777" w:rsidR="0015363B" w:rsidRPr="009C7AC4" w:rsidRDefault="0015363B" w:rsidP="00103F9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2E40EE3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(5,173,987.34)</w:t>
            </w:r>
          </w:p>
        </w:tc>
        <w:tc>
          <w:tcPr>
            <w:tcW w:w="141" w:type="dxa"/>
          </w:tcPr>
          <w:p w14:paraId="0C00B14B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19E4BE3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74,258,629.74 </w:t>
            </w:r>
          </w:p>
        </w:tc>
      </w:tr>
      <w:tr w:rsidR="00EE5495" w:rsidRPr="009C7AC4" w14:paraId="275C5C8E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2A7C577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494F2E8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256,062,362.57</w:t>
            </w:r>
          </w:p>
        </w:tc>
        <w:tc>
          <w:tcPr>
            <w:tcW w:w="143" w:type="dxa"/>
          </w:tcPr>
          <w:p w14:paraId="7DB92DF9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42596B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7,457,114.85 </w:t>
            </w:r>
          </w:p>
        </w:tc>
        <w:tc>
          <w:tcPr>
            <w:tcW w:w="144" w:type="dxa"/>
            <w:tcBorders>
              <w:left w:val="nil"/>
            </w:tcBorders>
          </w:tcPr>
          <w:p w14:paraId="71134AEF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C2EA0F9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73E22488" w14:textId="77777777" w:rsidR="0015363B" w:rsidRPr="009C7AC4" w:rsidRDefault="0015363B" w:rsidP="00103F9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5A0587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5,274,725.83 </w:t>
            </w:r>
          </w:p>
        </w:tc>
        <w:tc>
          <w:tcPr>
            <w:tcW w:w="141" w:type="dxa"/>
          </w:tcPr>
          <w:p w14:paraId="336E85CD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20FE8A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268,794,203.25 </w:t>
            </w:r>
          </w:p>
        </w:tc>
      </w:tr>
      <w:tr w:rsidR="00EE5495" w:rsidRPr="009C7AC4" w14:paraId="588CE9E7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D5774ED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3F2D6A8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260,341,160.08</w:t>
            </w:r>
          </w:p>
        </w:tc>
        <w:tc>
          <w:tcPr>
            <w:tcW w:w="143" w:type="dxa"/>
          </w:tcPr>
          <w:p w14:paraId="4C5DCE35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5BCB46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5,867,520.67 </w:t>
            </w:r>
          </w:p>
        </w:tc>
        <w:tc>
          <w:tcPr>
            <w:tcW w:w="144" w:type="dxa"/>
            <w:tcBorders>
              <w:left w:val="nil"/>
            </w:tcBorders>
          </w:tcPr>
          <w:p w14:paraId="73628606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5BC7883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(597,900.59)</w:t>
            </w:r>
          </w:p>
        </w:tc>
        <w:tc>
          <w:tcPr>
            <w:tcW w:w="143" w:type="dxa"/>
            <w:noWrap/>
          </w:tcPr>
          <w:p w14:paraId="4A67F575" w14:textId="77777777" w:rsidR="0015363B" w:rsidRPr="009C7AC4" w:rsidRDefault="0015363B" w:rsidP="00103F9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1140685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(3,890,635.53)</w:t>
            </w:r>
          </w:p>
        </w:tc>
        <w:tc>
          <w:tcPr>
            <w:tcW w:w="141" w:type="dxa"/>
          </w:tcPr>
          <w:p w14:paraId="6EF08FF9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DD03BA5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261,720,144.63 </w:t>
            </w:r>
          </w:p>
        </w:tc>
      </w:tr>
      <w:tr w:rsidR="00EE5495" w:rsidRPr="009C7AC4" w14:paraId="229C1CED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0F62F44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6F80103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61,906,444.31</w:t>
            </w:r>
          </w:p>
        </w:tc>
        <w:tc>
          <w:tcPr>
            <w:tcW w:w="143" w:type="dxa"/>
          </w:tcPr>
          <w:p w14:paraId="1EFA8631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BFABD7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6,135,778.95 </w:t>
            </w:r>
          </w:p>
        </w:tc>
        <w:tc>
          <w:tcPr>
            <w:tcW w:w="144" w:type="dxa"/>
            <w:tcBorders>
              <w:left w:val="nil"/>
            </w:tcBorders>
          </w:tcPr>
          <w:p w14:paraId="2D43A339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D99A8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(444,780.37)</w:t>
            </w:r>
          </w:p>
        </w:tc>
        <w:tc>
          <w:tcPr>
            <w:tcW w:w="143" w:type="dxa"/>
          </w:tcPr>
          <w:p w14:paraId="3508DD58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30203F5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271,688.46 </w:t>
            </w:r>
          </w:p>
        </w:tc>
        <w:tc>
          <w:tcPr>
            <w:tcW w:w="141" w:type="dxa"/>
            <w:noWrap/>
          </w:tcPr>
          <w:p w14:paraId="602A427F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045D8D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67,869,131.35 </w:t>
            </w:r>
          </w:p>
        </w:tc>
      </w:tr>
      <w:tr w:rsidR="00EE5495" w:rsidRPr="009C7AC4" w14:paraId="27BF59A0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A0E76C1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77EEAEF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51,622,047.10</w:t>
            </w:r>
          </w:p>
        </w:tc>
        <w:tc>
          <w:tcPr>
            <w:tcW w:w="143" w:type="dxa"/>
          </w:tcPr>
          <w:p w14:paraId="1ABB264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8B93975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7,726,452.37 </w:t>
            </w:r>
          </w:p>
        </w:tc>
        <w:tc>
          <w:tcPr>
            <w:tcW w:w="144" w:type="dxa"/>
            <w:tcBorders>
              <w:left w:val="nil"/>
            </w:tcBorders>
          </w:tcPr>
          <w:p w14:paraId="14DDFD0C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3416A09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(2,106,102.51)</w:t>
            </w:r>
          </w:p>
        </w:tc>
        <w:tc>
          <w:tcPr>
            <w:tcW w:w="143" w:type="dxa"/>
            <w:noWrap/>
          </w:tcPr>
          <w:p w14:paraId="1F8DA959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18A6792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59,926.60 </w:t>
            </w:r>
          </w:p>
        </w:tc>
        <w:tc>
          <w:tcPr>
            <w:tcW w:w="141" w:type="dxa"/>
          </w:tcPr>
          <w:p w14:paraId="45827B06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9B6755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57,302,323.56 </w:t>
            </w:r>
          </w:p>
        </w:tc>
      </w:tr>
      <w:tr w:rsidR="00EE5495" w:rsidRPr="009C7AC4" w14:paraId="7CB04B08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2DE279D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14:paraId="4FA29FB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13,088,230.24</w:t>
            </w:r>
          </w:p>
        </w:tc>
        <w:tc>
          <w:tcPr>
            <w:tcW w:w="143" w:type="dxa"/>
          </w:tcPr>
          <w:p w14:paraId="2CD69FC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0BC5CC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14,116,309.25 </w:t>
            </w:r>
          </w:p>
        </w:tc>
        <w:tc>
          <w:tcPr>
            <w:tcW w:w="144" w:type="dxa"/>
            <w:tcBorders>
              <w:left w:val="nil"/>
            </w:tcBorders>
          </w:tcPr>
          <w:p w14:paraId="153FFCB6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2CE915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(27,848.93)</w:t>
            </w:r>
          </w:p>
        </w:tc>
        <w:tc>
          <w:tcPr>
            <w:tcW w:w="143" w:type="dxa"/>
            <w:noWrap/>
          </w:tcPr>
          <w:p w14:paraId="59AB3596" w14:textId="77777777" w:rsidR="0015363B" w:rsidRPr="009C7AC4" w:rsidRDefault="0015363B" w:rsidP="00103F9D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18339A0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(10,101,555.88)</w:t>
            </w:r>
          </w:p>
        </w:tc>
        <w:tc>
          <w:tcPr>
            <w:tcW w:w="141" w:type="dxa"/>
          </w:tcPr>
          <w:p w14:paraId="0EA9C768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2539CB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17,075,134.68 </w:t>
            </w:r>
          </w:p>
        </w:tc>
      </w:tr>
      <w:tr w:rsidR="0015363B" w:rsidRPr="009C7AC4" w14:paraId="063B7FCD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23B6C58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B817F5" w14:textId="77777777" w:rsidR="0015363B" w:rsidRPr="009C7AC4" w:rsidRDefault="0015363B" w:rsidP="00103F9D">
            <w:pPr>
              <w:pStyle w:val="Header"/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718,697,942.34</w:t>
            </w:r>
          </w:p>
        </w:tc>
        <w:tc>
          <w:tcPr>
            <w:tcW w:w="143" w:type="dxa"/>
          </w:tcPr>
          <w:p w14:paraId="0D7BB70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290A5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45,058,095.13 </w:t>
            </w:r>
          </w:p>
        </w:tc>
        <w:tc>
          <w:tcPr>
            <w:tcW w:w="144" w:type="dxa"/>
            <w:tcBorders>
              <w:left w:val="nil"/>
            </w:tcBorders>
          </w:tcPr>
          <w:p w14:paraId="677D948C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B8B7D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(3,176,632.40)</w:t>
            </w:r>
          </w:p>
        </w:tc>
        <w:tc>
          <w:tcPr>
            <w:tcW w:w="143" w:type="dxa"/>
            <w:noWrap/>
          </w:tcPr>
          <w:p w14:paraId="6472A6E6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D79AAE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(13,559,837.86)</w:t>
            </w:r>
          </w:p>
        </w:tc>
        <w:tc>
          <w:tcPr>
            <w:tcW w:w="141" w:type="dxa"/>
          </w:tcPr>
          <w:p w14:paraId="5F9F6372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B6F75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747,019,567.21 </w:t>
            </w:r>
          </w:p>
        </w:tc>
      </w:tr>
      <w:tr w:rsidR="00EE5495" w:rsidRPr="009C7AC4" w14:paraId="5EEE8828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33A2A1FC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cs/>
              </w:rPr>
              <w:t xml:space="preserve"> </w:t>
            </w:r>
            <w:r w:rsidRPr="009C7AC4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noWrap/>
          </w:tcPr>
          <w:p w14:paraId="012CFC9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35E34F0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</w:tcPr>
          <w:p w14:paraId="6C5BFF7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064A19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14:paraId="4F9724FF" w14:textId="77777777" w:rsidR="0015363B" w:rsidRPr="009C7AC4" w:rsidRDefault="0015363B" w:rsidP="00103F9D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747324FF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14:paraId="005F4D17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noWrap/>
          </w:tcPr>
          <w:p w14:paraId="631D27F8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093534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E5495" w:rsidRPr="009C7AC4" w14:paraId="0AFF23DB" w14:textId="77777777" w:rsidTr="005F7C88">
        <w:trPr>
          <w:gridAfter w:val="1"/>
          <w:wAfter w:w="6" w:type="dxa"/>
        </w:trPr>
        <w:tc>
          <w:tcPr>
            <w:tcW w:w="2707" w:type="dxa"/>
            <w:noWrap/>
          </w:tcPr>
          <w:p w14:paraId="7FEA5DBD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5D1B1B7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7,902,549.49</w:t>
            </w:r>
          </w:p>
        </w:tc>
        <w:tc>
          <w:tcPr>
            <w:tcW w:w="143" w:type="dxa"/>
          </w:tcPr>
          <w:p w14:paraId="73FA5FC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844A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2,950,404.74 </w:t>
            </w:r>
          </w:p>
        </w:tc>
        <w:tc>
          <w:tcPr>
            <w:tcW w:w="144" w:type="dxa"/>
            <w:tcBorders>
              <w:left w:val="nil"/>
            </w:tcBorders>
          </w:tcPr>
          <w:p w14:paraId="74AFB1D5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346246E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04F040BE" w14:textId="77777777" w:rsidR="0015363B" w:rsidRPr="009C7AC4" w:rsidRDefault="0015363B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FF07605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16EC4BC0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0222C57E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10,852,954.23 </w:t>
            </w:r>
          </w:p>
        </w:tc>
      </w:tr>
      <w:tr w:rsidR="00EE5495" w:rsidRPr="009C7AC4" w14:paraId="718F5C7F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90F3B0F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5859AF9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59,186,916.49</w:t>
            </w:r>
          </w:p>
        </w:tc>
        <w:tc>
          <w:tcPr>
            <w:tcW w:w="143" w:type="dxa"/>
          </w:tcPr>
          <w:p w14:paraId="03B310C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983821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13,073,264.36 </w:t>
            </w:r>
          </w:p>
        </w:tc>
        <w:tc>
          <w:tcPr>
            <w:tcW w:w="144" w:type="dxa"/>
            <w:tcBorders>
              <w:left w:val="nil"/>
            </w:tcBorders>
          </w:tcPr>
          <w:p w14:paraId="75AE118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1E3ED3F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10114529" w14:textId="77777777" w:rsidR="0015363B" w:rsidRPr="009C7AC4" w:rsidRDefault="0015363B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196DD03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13A96886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51BAB81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72,260,180.85 </w:t>
            </w:r>
          </w:p>
        </w:tc>
      </w:tr>
      <w:tr w:rsidR="00EE5495" w:rsidRPr="009C7AC4" w14:paraId="7FD2BA2E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3DC7A8F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5C5694B1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90,549,449.29</w:t>
            </w:r>
          </w:p>
        </w:tc>
        <w:tc>
          <w:tcPr>
            <w:tcW w:w="143" w:type="dxa"/>
          </w:tcPr>
          <w:p w14:paraId="009334D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A5F4DE9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27,377,792.37 </w:t>
            </w:r>
          </w:p>
        </w:tc>
        <w:tc>
          <w:tcPr>
            <w:tcW w:w="144" w:type="dxa"/>
            <w:tcBorders>
              <w:left w:val="nil"/>
            </w:tcBorders>
          </w:tcPr>
          <w:p w14:paraId="253CBEC3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6EF90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(313,722.28)</w:t>
            </w:r>
          </w:p>
        </w:tc>
        <w:tc>
          <w:tcPr>
            <w:tcW w:w="143" w:type="dxa"/>
          </w:tcPr>
          <w:p w14:paraId="0A542387" w14:textId="77777777" w:rsidR="0015363B" w:rsidRPr="009C7AC4" w:rsidRDefault="0015363B" w:rsidP="00103F9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8E3A0AF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2F984955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0042055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117,613,519.38 </w:t>
            </w:r>
          </w:p>
        </w:tc>
      </w:tr>
      <w:tr w:rsidR="00EE5495" w:rsidRPr="009C7AC4" w14:paraId="2190692C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23D7B09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1BA5E7F5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34,047,595.60</w:t>
            </w:r>
          </w:p>
        </w:tc>
        <w:tc>
          <w:tcPr>
            <w:tcW w:w="143" w:type="dxa"/>
          </w:tcPr>
          <w:p w14:paraId="46C053C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B5A045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7,940,233.50 </w:t>
            </w:r>
          </w:p>
        </w:tc>
        <w:tc>
          <w:tcPr>
            <w:tcW w:w="144" w:type="dxa"/>
            <w:tcBorders>
              <w:left w:val="nil"/>
            </w:tcBorders>
          </w:tcPr>
          <w:p w14:paraId="2764F5F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73CCA5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(178,018.07)</w:t>
            </w:r>
          </w:p>
        </w:tc>
        <w:tc>
          <w:tcPr>
            <w:tcW w:w="143" w:type="dxa"/>
          </w:tcPr>
          <w:p w14:paraId="222B3BA2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F9B6906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38190DB5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342F9C6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41,809,811.03 </w:t>
            </w:r>
          </w:p>
        </w:tc>
      </w:tr>
      <w:tr w:rsidR="00EE5495" w:rsidRPr="009C7AC4" w14:paraId="546074AF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C1F8E95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21ADBC8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42,676,118.25</w:t>
            </w:r>
          </w:p>
        </w:tc>
        <w:tc>
          <w:tcPr>
            <w:tcW w:w="143" w:type="dxa"/>
          </w:tcPr>
          <w:p w14:paraId="21273F92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9BE8F6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3,193,431.46 </w:t>
            </w:r>
          </w:p>
        </w:tc>
        <w:tc>
          <w:tcPr>
            <w:tcW w:w="144" w:type="dxa"/>
            <w:tcBorders>
              <w:left w:val="nil"/>
            </w:tcBorders>
          </w:tcPr>
          <w:p w14:paraId="1E90CB5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3D6CAB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(1,866,700.79)</w:t>
            </w:r>
          </w:p>
        </w:tc>
        <w:tc>
          <w:tcPr>
            <w:tcW w:w="143" w:type="dxa"/>
          </w:tcPr>
          <w:p w14:paraId="522B81BB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6A1CC610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6CE73990" w14:textId="77777777" w:rsidR="0015363B" w:rsidRPr="009C7AC4" w:rsidRDefault="0015363B" w:rsidP="00103F9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7D983CC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44,002,848.92 </w:t>
            </w:r>
          </w:p>
        </w:tc>
      </w:tr>
      <w:tr w:rsidR="00EE5495" w:rsidRPr="009C7AC4" w14:paraId="26421596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369480D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FDD27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234,362,629.12</w:t>
            </w:r>
          </w:p>
        </w:tc>
        <w:tc>
          <w:tcPr>
            <w:tcW w:w="143" w:type="dxa"/>
          </w:tcPr>
          <w:p w14:paraId="4C8024D4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B11ADA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54,535,126.43 </w:t>
            </w:r>
          </w:p>
        </w:tc>
        <w:tc>
          <w:tcPr>
            <w:tcW w:w="144" w:type="dxa"/>
            <w:tcBorders>
              <w:left w:val="nil"/>
            </w:tcBorders>
          </w:tcPr>
          <w:p w14:paraId="2040F62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301F7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(2,358,441.14)</w:t>
            </w:r>
          </w:p>
        </w:tc>
        <w:tc>
          <w:tcPr>
            <w:tcW w:w="143" w:type="dxa"/>
          </w:tcPr>
          <w:p w14:paraId="0C3313C3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89CDEC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27ADA569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AF7C58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286,539,314.41 </w:t>
            </w:r>
          </w:p>
        </w:tc>
      </w:tr>
      <w:tr w:rsidR="00EE5495" w:rsidRPr="009C7AC4" w14:paraId="5DEB0385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042D842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6F41BB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761,171.07</w:t>
            </w:r>
          </w:p>
        </w:tc>
        <w:tc>
          <w:tcPr>
            <w:tcW w:w="143" w:type="dxa"/>
          </w:tcPr>
          <w:p w14:paraId="5A397009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88BDF96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4" w:type="dxa"/>
            <w:tcBorders>
              <w:left w:val="nil"/>
            </w:tcBorders>
          </w:tcPr>
          <w:p w14:paraId="590D60EC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4C18FF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(486,980.50)</w:t>
            </w:r>
          </w:p>
        </w:tc>
        <w:tc>
          <w:tcPr>
            <w:tcW w:w="143" w:type="dxa"/>
          </w:tcPr>
          <w:p w14:paraId="0F67D19F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CE1724B" w14:textId="77777777" w:rsidR="0015363B" w:rsidRPr="009C7AC4" w:rsidRDefault="0015363B" w:rsidP="00103F9D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14:paraId="0FEA5D33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06189D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</w:tr>
      <w:tr w:rsidR="0015363B" w:rsidRPr="009C7AC4" w14:paraId="7CD55B4E" w14:textId="77777777" w:rsidTr="005F7C88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BF2DFE8" w14:textId="77777777" w:rsidR="0015363B" w:rsidRPr="009C7AC4" w:rsidRDefault="0015363B" w:rsidP="00103F9D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8491E9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483,574,142.15</w:t>
            </w:r>
          </w:p>
        </w:tc>
        <w:tc>
          <w:tcPr>
            <w:tcW w:w="143" w:type="dxa"/>
          </w:tcPr>
          <w:p w14:paraId="2BDE6E30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35F96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4AE000C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2448A1A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A72D4B2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25694EC" w14:textId="77777777" w:rsidR="0015363B" w:rsidRPr="009C7AC4" w:rsidRDefault="0015363B" w:rsidP="00103F9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4E9BD68F" w14:textId="77777777" w:rsidR="0015363B" w:rsidRPr="009C7AC4" w:rsidRDefault="0015363B" w:rsidP="00103F9D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B8307F7" w14:textId="77777777" w:rsidR="0015363B" w:rsidRPr="009C7AC4" w:rsidRDefault="0015363B" w:rsidP="00103F9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458,614,161.97</w:t>
            </w:r>
          </w:p>
        </w:tc>
      </w:tr>
    </w:tbl>
    <w:p w14:paraId="1256CDAB" w14:textId="3D8E3917" w:rsidR="0093294B" w:rsidRDefault="0093294B"/>
    <w:p w14:paraId="1430F86E" w14:textId="5666A9DA" w:rsidR="00103F9D" w:rsidRDefault="00103F9D"/>
    <w:p w14:paraId="3B8EF859" w14:textId="6E29AC80" w:rsidR="00103F9D" w:rsidRDefault="00103F9D"/>
    <w:p w14:paraId="4FCBAE86" w14:textId="1331AC2D" w:rsidR="00103F9D" w:rsidRDefault="00103F9D"/>
    <w:p w14:paraId="73A6E62E" w14:textId="77777777" w:rsidR="00C45213" w:rsidRDefault="00C45213"/>
    <w:p w14:paraId="206C9FE1" w14:textId="579BAD8F" w:rsidR="00103F9D" w:rsidRDefault="00103F9D"/>
    <w:p w14:paraId="0A5E382B" w14:textId="17216ED0" w:rsidR="00103F9D" w:rsidRDefault="00103F9D"/>
    <w:p w14:paraId="78A4D4BC" w14:textId="77777777" w:rsidR="00103F9D" w:rsidRPr="009C7AC4" w:rsidRDefault="00103F9D"/>
    <w:bookmarkEnd w:id="4"/>
    <w:p w14:paraId="16EA1890" w14:textId="77777777" w:rsidR="00E9137D" w:rsidRPr="009C7AC4" w:rsidRDefault="00E9137D">
      <w:pPr>
        <w:rPr>
          <w:highlight w:val="yellow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EE5495" w:rsidRPr="009C7AC4" w14:paraId="4C89D5E3" w14:textId="77777777" w:rsidTr="00DF17DF">
        <w:trPr>
          <w:trHeight w:val="74"/>
        </w:trPr>
        <w:tc>
          <w:tcPr>
            <w:tcW w:w="2707" w:type="dxa"/>
            <w:noWrap/>
          </w:tcPr>
          <w:p w14:paraId="2DBD0C87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5" w:name="_Hlk560083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48966412" w14:textId="77777777" w:rsidR="00BC19F4" w:rsidRPr="009C7AC4" w:rsidRDefault="00BC19F4" w:rsidP="00103F9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E5495" w:rsidRPr="009C7AC4" w14:paraId="3A61891C" w14:textId="77777777" w:rsidTr="00DF17DF">
        <w:trPr>
          <w:trHeight w:val="74"/>
        </w:trPr>
        <w:tc>
          <w:tcPr>
            <w:tcW w:w="2707" w:type="dxa"/>
            <w:noWrap/>
          </w:tcPr>
          <w:p w14:paraId="5EDF4D04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379A6D58" w14:textId="77777777" w:rsidR="00BC19F4" w:rsidRPr="009C7AC4" w:rsidRDefault="00BC19F4" w:rsidP="00103F9D">
            <w:pPr>
              <w:pStyle w:val="BodyTextIndent"/>
              <w:spacing w:after="0" w:line="29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E5495" w:rsidRPr="009C7AC4" w14:paraId="41AFB8C3" w14:textId="77777777" w:rsidTr="00DF17DF">
        <w:tc>
          <w:tcPr>
            <w:tcW w:w="2707" w:type="dxa"/>
            <w:noWrap/>
          </w:tcPr>
          <w:p w14:paraId="4AD5BD3B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04C953E8" w14:textId="77777777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AA4AC18" w14:textId="77777777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6AF321" w14:textId="77777777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53FE0DBB" w14:textId="77777777" w:rsidR="00BC19F4" w:rsidRPr="009C7AC4" w:rsidRDefault="00BC19F4" w:rsidP="00103F9D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461A97B" w14:textId="77777777" w:rsidR="00BC19F4" w:rsidRPr="009C7AC4" w:rsidRDefault="00BC19F4" w:rsidP="00103F9D">
            <w:pPr>
              <w:spacing w:line="29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9C7AC4" w14:paraId="01E69F51" w14:textId="77777777" w:rsidTr="00DF17DF">
        <w:tc>
          <w:tcPr>
            <w:tcW w:w="2707" w:type="dxa"/>
            <w:noWrap/>
          </w:tcPr>
          <w:p w14:paraId="0D4FEBF5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14:paraId="4E1BC4AF" w14:textId="77777777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1A554DA3" w14:textId="77777777" w:rsidR="00BC19F4" w:rsidRPr="009C7AC4" w:rsidRDefault="00BC19F4" w:rsidP="00103F9D">
            <w:pPr>
              <w:pStyle w:val="BodyTextIndent"/>
              <w:spacing w:after="0"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5901472" w14:textId="77777777" w:rsidR="00BC19F4" w:rsidRPr="009C7AC4" w:rsidRDefault="00BC19F4" w:rsidP="00103F9D">
            <w:pPr>
              <w:pStyle w:val="BodyTextIndent"/>
              <w:spacing w:after="0" w:line="29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36D3607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FBE7180" w14:textId="77777777" w:rsidR="00BC19F4" w:rsidRPr="009C7AC4" w:rsidRDefault="00BC19F4" w:rsidP="00103F9D">
            <w:pPr>
              <w:pStyle w:val="BodyTextIndent"/>
              <w:spacing w:after="0" w:line="29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281515DE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BF49B5F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01F96E6C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590DCFB8" w14:textId="77777777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9C7AC4" w14:paraId="0E20DF65" w14:textId="77777777" w:rsidTr="00DF17DF">
        <w:tc>
          <w:tcPr>
            <w:tcW w:w="2707" w:type="dxa"/>
            <w:noWrap/>
          </w:tcPr>
          <w:p w14:paraId="077A85E6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026F8720" w14:textId="73C8B84D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256</w:t>
            </w:r>
            <w:r w:rsidR="0015363B" w:rsidRPr="009C7AC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0B9F946F" w14:textId="77777777" w:rsidR="00BC19F4" w:rsidRPr="009C7AC4" w:rsidRDefault="00BC19F4" w:rsidP="00103F9D">
            <w:pPr>
              <w:pStyle w:val="BodyTextIndent"/>
              <w:spacing w:after="0"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040E2B4B" w14:textId="77777777" w:rsidR="00BC19F4" w:rsidRPr="009C7AC4" w:rsidRDefault="00BC19F4" w:rsidP="00103F9D">
            <w:pPr>
              <w:pStyle w:val="BodyTextIndent"/>
              <w:spacing w:after="0" w:line="29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E9F8BF5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9C90C61" w14:textId="77777777" w:rsidR="00BC19F4" w:rsidRPr="009C7AC4" w:rsidRDefault="00BC19F4" w:rsidP="00103F9D">
            <w:pPr>
              <w:pStyle w:val="BodyTextIndent"/>
              <w:spacing w:after="0" w:line="29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70ECB123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3548BFE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1D8B67EB" w14:textId="77777777" w:rsidR="00BC19F4" w:rsidRPr="009C7AC4" w:rsidRDefault="00BC19F4" w:rsidP="00103F9D">
            <w:pPr>
              <w:spacing w:line="29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081E5148" w14:textId="79237BEB" w:rsidR="00BC19F4" w:rsidRPr="009C7AC4" w:rsidRDefault="00BC19F4" w:rsidP="00103F9D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="0015363B" w:rsidRPr="009C7AC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5495" w:rsidRPr="009C7AC4" w14:paraId="2213F288" w14:textId="77777777" w:rsidTr="00DF17DF">
        <w:tc>
          <w:tcPr>
            <w:tcW w:w="2707" w:type="dxa"/>
            <w:noWrap/>
          </w:tcPr>
          <w:p w14:paraId="1E26EDED" w14:textId="77777777" w:rsidR="00BC19F4" w:rsidRPr="009C7AC4" w:rsidRDefault="00BC19F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56825478" w14:textId="77777777" w:rsidR="00BC19F4" w:rsidRPr="009C7AC4" w:rsidRDefault="00BC19F4" w:rsidP="00103F9D">
            <w:pPr>
              <w:pStyle w:val="BodyTextIndent"/>
              <w:spacing w:after="0" w:line="29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0EF6259" w14:textId="77777777" w:rsidR="00BC19F4" w:rsidRPr="009C7AC4" w:rsidRDefault="00BC19F4" w:rsidP="00103F9D">
            <w:pPr>
              <w:pStyle w:val="BodyTextIndent"/>
              <w:spacing w:after="0" w:line="29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A9CD99B" w14:textId="77777777" w:rsidR="00BC19F4" w:rsidRPr="009C7AC4" w:rsidRDefault="00BC19F4" w:rsidP="00103F9D">
            <w:pPr>
              <w:pStyle w:val="BodyTextIndent"/>
              <w:spacing w:after="0" w:line="29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54F104" w14:textId="77777777" w:rsidR="00BC19F4" w:rsidRPr="009C7AC4" w:rsidRDefault="00BC19F4" w:rsidP="00103F9D">
            <w:pPr>
              <w:spacing w:line="29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BAEFAE6" w14:textId="77777777" w:rsidR="00BC19F4" w:rsidRPr="009C7AC4" w:rsidRDefault="00BC19F4" w:rsidP="00103F9D">
            <w:pPr>
              <w:spacing w:line="29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72DC183A" w14:textId="77777777" w:rsidR="00BC19F4" w:rsidRPr="009C7AC4" w:rsidRDefault="00BC19F4" w:rsidP="00103F9D">
            <w:pPr>
              <w:spacing w:line="29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009A5EA3" w14:textId="77777777" w:rsidR="00BC19F4" w:rsidRPr="009C7AC4" w:rsidRDefault="00BC19F4" w:rsidP="00103F9D">
            <w:pPr>
              <w:spacing w:line="29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3D2D468B" w14:textId="77777777" w:rsidR="00BC19F4" w:rsidRPr="009C7AC4" w:rsidRDefault="00BC19F4" w:rsidP="00103F9D">
            <w:pPr>
              <w:spacing w:line="29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0CF8063C" w14:textId="77777777" w:rsidR="00BC19F4" w:rsidRPr="009C7AC4" w:rsidRDefault="00BC19F4" w:rsidP="00103F9D">
            <w:pPr>
              <w:spacing w:line="29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9C7AC4" w14:paraId="00DC459B" w14:textId="77777777" w:rsidTr="00DF17DF">
        <w:tc>
          <w:tcPr>
            <w:tcW w:w="2707" w:type="dxa"/>
            <w:noWrap/>
          </w:tcPr>
          <w:p w14:paraId="724C10DD" w14:textId="77777777" w:rsidR="0015363B" w:rsidRPr="009C7AC4" w:rsidRDefault="0015363B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14:paraId="6B2FD6BC" w14:textId="2E01EB64" w:rsidR="0015363B" w:rsidRPr="009C7AC4" w:rsidRDefault="0015363B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63,570,736.52</w:t>
            </w:r>
          </w:p>
        </w:tc>
        <w:tc>
          <w:tcPr>
            <w:tcW w:w="143" w:type="dxa"/>
          </w:tcPr>
          <w:p w14:paraId="254DCC3B" w14:textId="77777777" w:rsidR="0015363B" w:rsidRPr="009C7AC4" w:rsidRDefault="0015363B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34A0B67F" w14:textId="371BC504" w:rsidR="0015363B" w:rsidRPr="009C7AC4" w:rsidRDefault="0088168D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4,560,757.37</w:t>
            </w:r>
          </w:p>
        </w:tc>
        <w:tc>
          <w:tcPr>
            <w:tcW w:w="144" w:type="dxa"/>
            <w:tcBorders>
              <w:left w:val="nil"/>
            </w:tcBorders>
          </w:tcPr>
          <w:p w14:paraId="1485EF6B" w14:textId="77777777" w:rsidR="0015363B" w:rsidRPr="009C7AC4" w:rsidRDefault="0015363B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13EA812" w14:textId="482DEF1E" w:rsidR="0015363B" w:rsidRPr="009C7AC4" w:rsidRDefault="0088168D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(68</w:t>
            </w: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280.00)</w:t>
            </w:r>
          </w:p>
        </w:tc>
        <w:tc>
          <w:tcPr>
            <w:tcW w:w="143" w:type="dxa"/>
            <w:noWrap/>
          </w:tcPr>
          <w:p w14:paraId="0BC2B054" w14:textId="77777777" w:rsidR="0015363B" w:rsidRPr="009C7AC4" w:rsidRDefault="0015363B" w:rsidP="00103F9D">
            <w:pPr>
              <w:spacing w:line="29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6F34EAC" w14:textId="24E4E103" w:rsidR="0015363B" w:rsidRPr="009C7AC4" w:rsidRDefault="0088168D" w:rsidP="00103F9D">
            <w:pPr>
              <w:pStyle w:val="BodyTextIndent"/>
              <w:tabs>
                <w:tab w:val="center" w:pos="562"/>
                <w:tab w:val="left" w:pos="680"/>
                <w:tab w:val="left" w:pos="846"/>
                <w:tab w:val="right" w:pos="878"/>
              </w:tabs>
              <w:spacing w:after="0" w:line="290" w:lineRule="exact"/>
              <w:ind w:left="57" w:right="227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1DF33F" w14:textId="77777777" w:rsidR="0015363B" w:rsidRPr="009C7AC4" w:rsidRDefault="0015363B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3B09C521" w14:textId="4D4CE073" w:rsidR="0015363B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68,063,213.89</w:t>
            </w:r>
          </w:p>
        </w:tc>
      </w:tr>
      <w:tr w:rsidR="00EE5495" w:rsidRPr="009C7AC4" w14:paraId="17D7ABD7" w14:textId="77777777" w:rsidTr="00DF17DF">
        <w:trPr>
          <w:trHeight w:val="59"/>
        </w:trPr>
        <w:tc>
          <w:tcPr>
            <w:tcW w:w="2707" w:type="dxa"/>
            <w:noWrap/>
          </w:tcPr>
          <w:p w14:paraId="1D66EAC8" w14:textId="77777777" w:rsidR="008E7797" w:rsidRPr="009C7AC4" w:rsidRDefault="008E7797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1049B93A" w14:textId="71EC6735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228,639,188.18</w:t>
            </w:r>
          </w:p>
        </w:tc>
        <w:tc>
          <w:tcPr>
            <w:tcW w:w="143" w:type="dxa"/>
          </w:tcPr>
          <w:p w14:paraId="77539862" w14:textId="77777777" w:rsidR="008E7797" w:rsidRPr="009C7AC4" w:rsidRDefault="008E7797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D09D389" w14:textId="7A6CFA3F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1,656,551.67</w:t>
            </w:r>
          </w:p>
        </w:tc>
        <w:tc>
          <w:tcPr>
            <w:tcW w:w="144" w:type="dxa"/>
            <w:tcBorders>
              <w:left w:val="nil"/>
            </w:tcBorders>
          </w:tcPr>
          <w:p w14:paraId="5D050E9A" w14:textId="77777777" w:rsidR="008E7797" w:rsidRPr="009C7AC4" w:rsidRDefault="008E7797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0E1000" w14:textId="166139F1" w:rsidR="008E7797" w:rsidRPr="009C7AC4" w:rsidRDefault="008E7797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0488929D" w14:textId="77777777" w:rsidR="008E7797" w:rsidRPr="009C7AC4" w:rsidRDefault="008E7797" w:rsidP="00103F9D">
            <w:pPr>
              <w:spacing w:line="29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066D56DF" w14:textId="78E904CA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29,087,514.62</w:t>
            </w:r>
          </w:p>
        </w:tc>
        <w:tc>
          <w:tcPr>
            <w:tcW w:w="141" w:type="dxa"/>
          </w:tcPr>
          <w:p w14:paraId="2BAA6794" w14:textId="77777777" w:rsidR="008E7797" w:rsidRPr="009C7AC4" w:rsidRDefault="008E7797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35465F1" w14:textId="49357974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259,383,254.47</w:t>
            </w:r>
          </w:p>
        </w:tc>
      </w:tr>
      <w:tr w:rsidR="00EE5495" w:rsidRPr="009C7AC4" w14:paraId="54686ED5" w14:textId="77777777" w:rsidTr="00DF17DF">
        <w:trPr>
          <w:trHeight w:val="59"/>
        </w:trPr>
        <w:tc>
          <w:tcPr>
            <w:tcW w:w="2707" w:type="dxa"/>
            <w:noWrap/>
          </w:tcPr>
          <w:p w14:paraId="47E8100D" w14:textId="77777777" w:rsidR="008E7797" w:rsidRPr="009C7AC4" w:rsidRDefault="008E7797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2CBC9E5D" w14:textId="611C46C4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37,889,506.67</w:t>
            </w:r>
          </w:p>
        </w:tc>
        <w:tc>
          <w:tcPr>
            <w:tcW w:w="143" w:type="dxa"/>
          </w:tcPr>
          <w:p w14:paraId="5B140EE1" w14:textId="77777777" w:rsidR="008E7797" w:rsidRPr="009C7AC4" w:rsidRDefault="008E7797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B8BB750" w14:textId="3B94606C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1,182,895.48</w:t>
            </w:r>
          </w:p>
        </w:tc>
        <w:tc>
          <w:tcPr>
            <w:tcW w:w="144" w:type="dxa"/>
            <w:tcBorders>
              <w:left w:val="nil"/>
            </w:tcBorders>
          </w:tcPr>
          <w:p w14:paraId="2A044F48" w14:textId="77777777" w:rsidR="008E7797" w:rsidRPr="009C7AC4" w:rsidRDefault="008E7797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262411F" w14:textId="44BE59A7" w:rsidR="008E7797" w:rsidRPr="009C7AC4" w:rsidRDefault="00FF4980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>(106,116.20)</w:t>
            </w:r>
          </w:p>
        </w:tc>
        <w:tc>
          <w:tcPr>
            <w:tcW w:w="143" w:type="dxa"/>
            <w:noWrap/>
          </w:tcPr>
          <w:p w14:paraId="0E68EC13" w14:textId="77777777" w:rsidR="008E7797" w:rsidRPr="009C7AC4" w:rsidRDefault="008E7797" w:rsidP="00103F9D">
            <w:pPr>
              <w:spacing w:line="29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6A355604" w14:textId="249D499D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2,914,405.35</w:t>
            </w:r>
          </w:p>
        </w:tc>
        <w:tc>
          <w:tcPr>
            <w:tcW w:w="141" w:type="dxa"/>
          </w:tcPr>
          <w:p w14:paraId="1B31C261" w14:textId="77777777" w:rsidR="008E7797" w:rsidRPr="009C7AC4" w:rsidRDefault="008E7797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EFABE6E" w14:textId="5BA357F0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41,880,691.30</w:t>
            </w:r>
          </w:p>
        </w:tc>
      </w:tr>
      <w:tr w:rsidR="00EE5495" w:rsidRPr="009C7AC4" w14:paraId="18A764CF" w14:textId="77777777" w:rsidTr="00DF17DF">
        <w:trPr>
          <w:trHeight w:val="59"/>
        </w:trPr>
        <w:tc>
          <w:tcPr>
            <w:tcW w:w="2707" w:type="dxa"/>
            <w:noWrap/>
          </w:tcPr>
          <w:p w14:paraId="4570B84C" w14:textId="77777777" w:rsidR="008E7797" w:rsidRPr="009C7AC4" w:rsidRDefault="008E7797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105B0A10" w14:textId="1A2E9AF8" w:rsidR="008E7797" w:rsidRPr="009C7AC4" w:rsidRDefault="008E779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58,749,271.87</w:t>
            </w:r>
          </w:p>
        </w:tc>
        <w:tc>
          <w:tcPr>
            <w:tcW w:w="143" w:type="dxa"/>
          </w:tcPr>
          <w:p w14:paraId="0F9DC21C" w14:textId="77777777" w:rsidR="008E7797" w:rsidRPr="009C7AC4" w:rsidRDefault="008E7797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22C6BCA" w14:textId="04D60C39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5,853,757.62</w:t>
            </w:r>
          </w:p>
        </w:tc>
        <w:tc>
          <w:tcPr>
            <w:tcW w:w="144" w:type="dxa"/>
            <w:tcBorders>
              <w:left w:val="nil"/>
            </w:tcBorders>
          </w:tcPr>
          <w:p w14:paraId="6D2FE006" w14:textId="77777777" w:rsidR="008E7797" w:rsidRPr="009C7AC4" w:rsidRDefault="008E7797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0B2367F" w14:textId="6FF345A2" w:rsidR="008E7797" w:rsidRPr="009C7AC4" w:rsidRDefault="00FF4980" w:rsidP="00103F9D">
            <w:pPr>
              <w:pStyle w:val="BodyTextIndent"/>
              <w:spacing w:after="0" w:line="29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bCs/>
                <w:sz w:val="24"/>
                <w:szCs w:val="24"/>
              </w:rPr>
              <w:t>(301,488.00)</w:t>
            </w:r>
          </w:p>
        </w:tc>
        <w:tc>
          <w:tcPr>
            <w:tcW w:w="143" w:type="dxa"/>
          </w:tcPr>
          <w:p w14:paraId="2FE18AC4" w14:textId="77777777" w:rsidR="008E7797" w:rsidRPr="009C7AC4" w:rsidRDefault="008E7797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7A9558DE" w14:textId="08AAF2F6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>111,140.00</w:t>
            </w:r>
          </w:p>
        </w:tc>
        <w:tc>
          <w:tcPr>
            <w:tcW w:w="141" w:type="dxa"/>
            <w:noWrap/>
          </w:tcPr>
          <w:p w14:paraId="4E7F2A6B" w14:textId="77777777" w:rsidR="008E7797" w:rsidRPr="009C7AC4" w:rsidRDefault="008E7797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F8B28C1" w14:textId="3282EA43" w:rsidR="008E7797" w:rsidRPr="009C7AC4" w:rsidRDefault="00FF4980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64,412,681.49</w:t>
            </w:r>
          </w:p>
        </w:tc>
      </w:tr>
      <w:tr w:rsidR="00EE5495" w:rsidRPr="009C7AC4" w14:paraId="15351589" w14:textId="77777777" w:rsidTr="00BF1E3F">
        <w:trPr>
          <w:trHeight w:val="59"/>
        </w:trPr>
        <w:tc>
          <w:tcPr>
            <w:tcW w:w="2707" w:type="dxa"/>
            <w:noWrap/>
          </w:tcPr>
          <w:p w14:paraId="68D313DE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04AE0E1C" w14:textId="3F654511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49,072,291.04</w:t>
            </w:r>
          </w:p>
        </w:tc>
        <w:tc>
          <w:tcPr>
            <w:tcW w:w="143" w:type="dxa"/>
          </w:tcPr>
          <w:p w14:paraId="245FEF36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0F68B673" w14:textId="177B834D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10,541.25</w:t>
            </w:r>
          </w:p>
        </w:tc>
        <w:tc>
          <w:tcPr>
            <w:tcW w:w="144" w:type="dxa"/>
            <w:tcBorders>
              <w:left w:val="nil"/>
            </w:tcBorders>
          </w:tcPr>
          <w:p w14:paraId="3F2C065C" w14:textId="77777777" w:rsidR="00DF0964" w:rsidRPr="009C7AC4" w:rsidRDefault="00DF0964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FCD430" w14:textId="10746732" w:rsidR="00DF0964" w:rsidRPr="009C7AC4" w:rsidRDefault="00DF0964" w:rsidP="00103F9D">
            <w:pPr>
              <w:pStyle w:val="BodyTextIndent"/>
              <w:spacing w:after="0" w:line="29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bCs/>
                <w:sz w:val="24"/>
                <w:szCs w:val="24"/>
              </w:rPr>
              <w:t>(2,422,582.30)</w:t>
            </w:r>
          </w:p>
        </w:tc>
        <w:tc>
          <w:tcPr>
            <w:tcW w:w="143" w:type="dxa"/>
            <w:noWrap/>
          </w:tcPr>
          <w:p w14:paraId="7C64E3F7" w14:textId="77777777" w:rsidR="00DF0964" w:rsidRPr="009C7AC4" w:rsidRDefault="00DF0964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458A7337" w14:textId="0BB3B8C2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72E1D0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14DEACA" w14:textId="2B88DCA3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46,660,249.99</w:t>
            </w:r>
          </w:p>
        </w:tc>
      </w:tr>
      <w:tr w:rsidR="00EE5495" w:rsidRPr="009C7AC4" w14:paraId="6ECA9576" w14:textId="77777777" w:rsidTr="009860B3">
        <w:trPr>
          <w:trHeight w:val="59"/>
        </w:trPr>
        <w:tc>
          <w:tcPr>
            <w:tcW w:w="2707" w:type="dxa"/>
            <w:noWrap/>
          </w:tcPr>
          <w:p w14:paraId="3087ED8E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14:paraId="69B130AF" w14:textId="3B15EA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16,900,573.54</w:t>
            </w:r>
          </w:p>
        </w:tc>
        <w:tc>
          <w:tcPr>
            <w:tcW w:w="143" w:type="dxa"/>
          </w:tcPr>
          <w:p w14:paraId="4DA58A15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2AF1FAB" w14:textId="53C803E2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  <w:tc>
          <w:tcPr>
            <w:tcW w:w="144" w:type="dxa"/>
            <w:tcBorders>
              <w:left w:val="nil"/>
            </w:tcBorders>
          </w:tcPr>
          <w:p w14:paraId="735ECD5E" w14:textId="77777777" w:rsidR="00DF0964" w:rsidRPr="009C7AC4" w:rsidRDefault="00DF0964" w:rsidP="00103F9D">
            <w:pPr>
              <w:spacing w:line="29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F97EB8" w14:textId="32F06AB1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C7F1E26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3B498AF" w14:textId="5CA93DBD" w:rsidR="00DF0964" w:rsidRPr="009C7AC4" w:rsidRDefault="00DF0964" w:rsidP="00103F9D">
            <w:pPr>
              <w:pStyle w:val="BodyTextIndent"/>
              <w:spacing w:after="0" w:line="29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(16,900,573.54)</w:t>
            </w:r>
          </w:p>
        </w:tc>
        <w:tc>
          <w:tcPr>
            <w:tcW w:w="141" w:type="dxa"/>
            <w:noWrap/>
          </w:tcPr>
          <w:p w14:paraId="3252353C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6D11977" w14:textId="0B619099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</w:tr>
      <w:tr w:rsidR="00EE5495" w:rsidRPr="009C7AC4" w14:paraId="599F3269" w14:textId="77777777" w:rsidTr="00BF1E3F">
        <w:trPr>
          <w:trHeight w:val="59"/>
        </w:trPr>
        <w:tc>
          <w:tcPr>
            <w:tcW w:w="2707" w:type="dxa"/>
            <w:noWrap/>
          </w:tcPr>
          <w:p w14:paraId="6CD4C8A6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228104" w14:textId="2C25A5B4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454,821,567.82</w:t>
            </w:r>
          </w:p>
        </w:tc>
        <w:tc>
          <w:tcPr>
            <w:tcW w:w="143" w:type="dxa"/>
          </w:tcPr>
          <w:p w14:paraId="58BC41E8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3937C0" w14:textId="1F1E34F8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13,858,904.05</w:t>
            </w:r>
          </w:p>
        </w:tc>
        <w:tc>
          <w:tcPr>
            <w:tcW w:w="144" w:type="dxa"/>
            <w:tcBorders>
              <w:left w:val="nil"/>
            </w:tcBorders>
          </w:tcPr>
          <w:p w14:paraId="331C8BC1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2A3E22" w14:textId="61020B67" w:rsidR="00DF0964" w:rsidRPr="009C7AC4" w:rsidRDefault="00DF0964" w:rsidP="00103F9D">
            <w:pPr>
              <w:pStyle w:val="BodyTextIndent"/>
              <w:spacing w:after="0" w:line="29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bCs/>
                <w:sz w:val="24"/>
                <w:szCs w:val="24"/>
              </w:rPr>
              <w:t>(2,898,466.50)</w:t>
            </w:r>
          </w:p>
        </w:tc>
        <w:tc>
          <w:tcPr>
            <w:tcW w:w="143" w:type="dxa"/>
            <w:noWrap/>
          </w:tcPr>
          <w:p w14:paraId="149E8216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FF13067" w14:textId="32F632C0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15,212,486.43</w:t>
            </w:r>
          </w:p>
        </w:tc>
        <w:tc>
          <w:tcPr>
            <w:tcW w:w="141" w:type="dxa"/>
          </w:tcPr>
          <w:p w14:paraId="02DAB1EB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E83753" w14:textId="43A5482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480,994,491.80</w:t>
            </w:r>
          </w:p>
        </w:tc>
      </w:tr>
      <w:tr w:rsidR="00EE5495" w:rsidRPr="009C7AC4" w14:paraId="09D9BC45" w14:textId="77777777" w:rsidTr="00BF1E3F">
        <w:tc>
          <w:tcPr>
            <w:tcW w:w="2707" w:type="dxa"/>
            <w:noWrap/>
          </w:tcPr>
          <w:p w14:paraId="4B5DCD05" w14:textId="77777777" w:rsidR="00DF0964" w:rsidRPr="009C7AC4" w:rsidRDefault="00DF0964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cs/>
              </w:rPr>
              <w:t xml:space="preserve"> </w:t>
            </w:r>
            <w:r w:rsidRPr="009C7AC4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14:paraId="688F21B7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60D4EB5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7915ECD" w14:textId="77777777" w:rsidR="00DF0964" w:rsidRPr="009C7AC4" w:rsidRDefault="00DF0964" w:rsidP="00103F9D">
            <w:pPr>
              <w:pStyle w:val="Header"/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EEED1A2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AED3B06" w14:textId="77777777" w:rsidR="00DF0964" w:rsidRPr="009C7AC4" w:rsidRDefault="00DF0964" w:rsidP="00103F9D">
            <w:pPr>
              <w:tabs>
                <w:tab w:val="left" w:pos="649"/>
              </w:tabs>
              <w:spacing w:line="29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69FE22BA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58739B2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3FBD52BB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D1BAD71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9C7AC4" w14:paraId="7FBBAEA5" w14:textId="77777777" w:rsidTr="00DF17DF">
        <w:trPr>
          <w:trHeight w:val="59"/>
        </w:trPr>
        <w:tc>
          <w:tcPr>
            <w:tcW w:w="2707" w:type="dxa"/>
            <w:noWrap/>
          </w:tcPr>
          <w:p w14:paraId="01184BFB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14:paraId="1C279668" w14:textId="6DF4A2FF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10,691,793.51</w:t>
            </w:r>
          </w:p>
        </w:tc>
        <w:tc>
          <w:tcPr>
            <w:tcW w:w="143" w:type="dxa"/>
          </w:tcPr>
          <w:p w14:paraId="35C1CC6E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CC6339" w14:textId="10614CE8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2,927,198.50</w:t>
            </w:r>
          </w:p>
        </w:tc>
        <w:tc>
          <w:tcPr>
            <w:tcW w:w="144" w:type="dxa"/>
            <w:tcBorders>
              <w:left w:val="nil"/>
            </w:tcBorders>
          </w:tcPr>
          <w:p w14:paraId="4A078056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CD33C09" w14:textId="0AFEEB08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(16,783.99)</w:t>
            </w:r>
          </w:p>
        </w:tc>
        <w:tc>
          <w:tcPr>
            <w:tcW w:w="143" w:type="dxa"/>
          </w:tcPr>
          <w:p w14:paraId="6EB2E21C" w14:textId="77777777" w:rsidR="00DF0964" w:rsidRPr="009C7AC4" w:rsidRDefault="00DF0964" w:rsidP="00103F9D">
            <w:pPr>
              <w:spacing w:line="29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F9938E4" w14:textId="5529028B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4287240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EB3B88B" w14:textId="1192CEFC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13,602,208.02</w:t>
            </w:r>
          </w:p>
        </w:tc>
      </w:tr>
      <w:tr w:rsidR="00EE5495" w:rsidRPr="009C7AC4" w14:paraId="43BB8A1B" w14:textId="77777777" w:rsidTr="00DF17DF">
        <w:trPr>
          <w:trHeight w:val="59"/>
        </w:trPr>
        <w:tc>
          <w:tcPr>
            <w:tcW w:w="2707" w:type="dxa"/>
            <w:noWrap/>
          </w:tcPr>
          <w:p w14:paraId="5E27DD69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3A65ED85" w14:textId="62625D5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61,483,645.52</w:t>
            </w:r>
          </w:p>
        </w:tc>
        <w:tc>
          <w:tcPr>
            <w:tcW w:w="143" w:type="dxa"/>
          </w:tcPr>
          <w:p w14:paraId="7355E220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D0EB86" w14:textId="56B692B8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12,679,929.45</w:t>
            </w:r>
          </w:p>
        </w:tc>
        <w:tc>
          <w:tcPr>
            <w:tcW w:w="144" w:type="dxa"/>
            <w:tcBorders>
              <w:left w:val="nil"/>
            </w:tcBorders>
          </w:tcPr>
          <w:p w14:paraId="29E83DEF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D9CD3E3" w14:textId="1BA4C758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1479920B" w14:textId="77777777" w:rsidR="00DF0964" w:rsidRPr="009C7AC4" w:rsidRDefault="00DF0964" w:rsidP="00103F9D">
            <w:pPr>
              <w:spacing w:line="29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E47D06" w14:textId="19237B80" w:rsidR="00DF0964" w:rsidRPr="009C7AC4" w:rsidRDefault="00DF0964" w:rsidP="00103F9D">
            <w:pPr>
              <w:pStyle w:val="BodyTextIndent"/>
              <w:widowControl w:val="0"/>
              <w:tabs>
                <w:tab w:val="left" w:pos="454"/>
                <w:tab w:val="left" w:pos="680"/>
                <w:tab w:val="left" w:pos="907"/>
                <w:tab w:val="left" w:pos="988"/>
              </w:tabs>
              <w:spacing w:after="0" w:line="290" w:lineRule="exact"/>
              <w:ind w:left="-2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569D1E87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4A90898" w14:textId="064B8E75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87,943,244.78</w:t>
            </w:r>
          </w:p>
        </w:tc>
      </w:tr>
      <w:tr w:rsidR="00EE5495" w:rsidRPr="009C7AC4" w14:paraId="56BCC1F6" w14:textId="77777777" w:rsidTr="00DF17DF">
        <w:trPr>
          <w:trHeight w:val="59"/>
        </w:trPr>
        <w:tc>
          <w:tcPr>
            <w:tcW w:w="2707" w:type="dxa"/>
            <w:noWrap/>
          </w:tcPr>
          <w:p w14:paraId="0CAE1450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0D4E0720" w14:textId="0F26600B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27,380,611.26</w:t>
            </w:r>
          </w:p>
        </w:tc>
        <w:tc>
          <w:tcPr>
            <w:tcW w:w="143" w:type="dxa"/>
          </w:tcPr>
          <w:p w14:paraId="057403BC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EC0041C" w14:textId="78A3B5C1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1,619,286.25</w:t>
            </w:r>
          </w:p>
        </w:tc>
        <w:tc>
          <w:tcPr>
            <w:tcW w:w="144" w:type="dxa"/>
            <w:tcBorders>
              <w:left w:val="nil"/>
            </w:tcBorders>
          </w:tcPr>
          <w:p w14:paraId="376A8495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C6D1CE0" w14:textId="2746C8A8" w:rsidR="00DF0964" w:rsidRPr="009C7AC4" w:rsidRDefault="00D455C7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(106,115.20)</w:t>
            </w:r>
          </w:p>
        </w:tc>
        <w:tc>
          <w:tcPr>
            <w:tcW w:w="143" w:type="dxa"/>
          </w:tcPr>
          <w:p w14:paraId="50F9818F" w14:textId="77777777" w:rsidR="00DF0964" w:rsidRPr="009C7AC4" w:rsidRDefault="00DF0964" w:rsidP="00103F9D">
            <w:pPr>
              <w:spacing w:line="29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EEC3008" w14:textId="4327ED71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5FB57A9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665E9D13" w14:textId="3F2D3302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28,893,782.31</w:t>
            </w:r>
          </w:p>
        </w:tc>
      </w:tr>
      <w:tr w:rsidR="00EE5495" w:rsidRPr="009C7AC4" w14:paraId="18E74D26" w14:textId="77777777" w:rsidTr="00DF0964">
        <w:trPr>
          <w:trHeight w:val="59"/>
        </w:trPr>
        <w:tc>
          <w:tcPr>
            <w:tcW w:w="2707" w:type="dxa"/>
            <w:noWrap/>
          </w:tcPr>
          <w:p w14:paraId="2269CEF7" w14:textId="77777777" w:rsidR="00DF0964" w:rsidRPr="009C7AC4" w:rsidRDefault="00DF0964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50358FFA" w14:textId="69DA70A5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36,017,598.88</w:t>
            </w:r>
          </w:p>
        </w:tc>
        <w:tc>
          <w:tcPr>
            <w:tcW w:w="143" w:type="dxa"/>
          </w:tcPr>
          <w:p w14:paraId="31E15724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D8DA71" w14:textId="32ACF469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6,849,764.65</w:t>
            </w:r>
          </w:p>
        </w:tc>
        <w:tc>
          <w:tcPr>
            <w:tcW w:w="144" w:type="dxa"/>
            <w:tcBorders>
              <w:left w:val="nil"/>
            </w:tcBorders>
          </w:tcPr>
          <w:p w14:paraId="1640FD24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63C0A9F" w14:textId="7EB4FD52" w:rsidR="00DF0964" w:rsidRPr="009C7AC4" w:rsidRDefault="00D455C7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(301,486.00)</w:t>
            </w:r>
          </w:p>
        </w:tc>
        <w:tc>
          <w:tcPr>
            <w:tcW w:w="143" w:type="dxa"/>
          </w:tcPr>
          <w:p w14:paraId="5870469C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651A822" w14:textId="6DCCE2F0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5AC1BE8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16B78147" w14:textId="5D1E033F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42,565,877.53</w:t>
            </w:r>
          </w:p>
        </w:tc>
      </w:tr>
      <w:tr w:rsidR="00EE5495" w:rsidRPr="009C7AC4" w14:paraId="77413860" w14:textId="77777777" w:rsidTr="00DF0964">
        <w:trPr>
          <w:trHeight w:val="59"/>
        </w:trPr>
        <w:tc>
          <w:tcPr>
            <w:tcW w:w="2707" w:type="dxa"/>
            <w:noWrap/>
          </w:tcPr>
          <w:p w14:paraId="7C8761CC" w14:textId="77777777" w:rsidR="00DF0964" w:rsidRPr="009C7AC4" w:rsidRDefault="00DF0964" w:rsidP="00103F9D">
            <w:pPr>
              <w:pStyle w:val="BodyTextIndent"/>
              <w:tabs>
                <w:tab w:val="left" w:pos="404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70BFDBBF" w14:textId="008F7665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40,322,744.50</w:t>
            </w:r>
          </w:p>
        </w:tc>
        <w:tc>
          <w:tcPr>
            <w:tcW w:w="143" w:type="dxa"/>
          </w:tcPr>
          <w:p w14:paraId="0B5E2C58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6D7EC7C" w14:textId="44C622BD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2,500,845.25</w:t>
            </w:r>
          </w:p>
        </w:tc>
        <w:tc>
          <w:tcPr>
            <w:tcW w:w="144" w:type="dxa"/>
            <w:tcBorders>
              <w:left w:val="nil"/>
            </w:tcBorders>
          </w:tcPr>
          <w:p w14:paraId="14981396" w14:textId="77777777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934205C" w14:textId="7966CD41" w:rsidR="00DF0964" w:rsidRPr="009C7AC4" w:rsidRDefault="00D455C7" w:rsidP="00103F9D">
            <w:pPr>
              <w:tabs>
                <w:tab w:val="left" w:pos="-88"/>
              </w:tabs>
              <w:spacing w:line="29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(2,277,398.53)</w:t>
            </w:r>
          </w:p>
        </w:tc>
        <w:tc>
          <w:tcPr>
            <w:tcW w:w="143" w:type="dxa"/>
          </w:tcPr>
          <w:p w14:paraId="4FCA2C1B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A0AFAFA" w14:textId="682AF7B0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24B0344" w14:textId="77777777" w:rsidR="00DF0964" w:rsidRPr="009C7AC4" w:rsidRDefault="00DF0964" w:rsidP="00103F9D">
            <w:pPr>
              <w:spacing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02C91542" w14:textId="0583A67D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40,546,191.22</w:t>
            </w:r>
          </w:p>
        </w:tc>
      </w:tr>
      <w:tr w:rsidR="00EE5495" w:rsidRPr="009C7AC4" w14:paraId="1BF1FCC1" w14:textId="77777777" w:rsidTr="00DF0964">
        <w:trPr>
          <w:trHeight w:val="59"/>
        </w:trPr>
        <w:tc>
          <w:tcPr>
            <w:tcW w:w="2707" w:type="dxa"/>
            <w:noWrap/>
          </w:tcPr>
          <w:p w14:paraId="1C1CABF2" w14:textId="77777777" w:rsidR="00DF0964" w:rsidRPr="009C7AC4" w:rsidRDefault="00DF0964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FD3111" w14:textId="7C989190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175,896,393.67</w:t>
            </w:r>
          </w:p>
        </w:tc>
        <w:tc>
          <w:tcPr>
            <w:tcW w:w="143" w:type="dxa"/>
          </w:tcPr>
          <w:p w14:paraId="16501DF6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A9A3678" w14:textId="7F918AF9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26,577,024.10</w:t>
            </w:r>
          </w:p>
        </w:tc>
        <w:tc>
          <w:tcPr>
            <w:tcW w:w="144" w:type="dxa"/>
            <w:tcBorders>
              <w:left w:val="nil"/>
            </w:tcBorders>
          </w:tcPr>
          <w:p w14:paraId="292853BD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2151B4" w14:textId="69183CF3" w:rsidR="00DF0964" w:rsidRPr="009C7AC4" w:rsidRDefault="00D455C7" w:rsidP="00103F9D">
            <w:pPr>
              <w:pStyle w:val="BodyTextIndent"/>
              <w:spacing w:after="0" w:line="29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(2,701,783.72)</w:t>
            </w:r>
          </w:p>
        </w:tc>
        <w:tc>
          <w:tcPr>
            <w:tcW w:w="143" w:type="dxa"/>
          </w:tcPr>
          <w:p w14:paraId="18482A47" w14:textId="77777777" w:rsidR="00DF0964" w:rsidRPr="009C7AC4" w:rsidRDefault="00DF0964" w:rsidP="00103F9D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8AAF00" w14:textId="5452D3B8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="00855450" w:rsidRPr="009C7AC4">
              <w:rPr>
                <w:rFonts w:ascii="Angsana New" w:hAnsi="Angsana New"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1A68583D" w14:textId="77777777" w:rsidR="00DF0964" w:rsidRPr="009C7AC4" w:rsidRDefault="00DF0964" w:rsidP="00103F9D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0DC958" w14:textId="2E5A4E9A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213,551,303.86</w:t>
            </w:r>
          </w:p>
        </w:tc>
      </w:tr>
      <w:tr w:rsidR="00EE5495" w:rsidRPr="009C7AC4" w14:paraId="38FB96CF" w14:textId="77777777" w:rsidTr="00DF0964">
        <w:trPr>
          <w:trHeight w:val="59"/>
        </w:trPr>
        <w:tc>
          <w:tcPr>
            <w:tcW w:w="2707" w:type="dxa"/>
            <w:shd w:val="clear" w:color="auto" w:fill="auto"/>
            <w:noWrap/>
          </w:tcPr>
          <w:p w14:paraId="2D7A2C0A" w14:textId="77777777" w:rsidR="00DF0964" w:rsidRPr="009C7AC4" w:rsidRDefault="00DF0964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F850C0" w14:textId="3FE236C4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3" w:type="dxa"/>
          </w:tcPr>
          <w:p w14:paraId="4B3EBCC7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0DCEEC4" w14:textId="78317362" w:rsidR="00DF0964" w:rsidRPr="009C7AC4" w:rsidRDefault="00D455C7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6C0B230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80C53C" w14:textId="6EB6C391" w:rsidR="00DF0964" w:rsidRPr="009C7AC4" w:rsidRDefault="00D455C7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C1B7AEB" w14:textId="77777777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5476756" w14:textId="18C027E5" w:rsidR="00DF0964" w:rsidRPr="009C7AC4" w:rsidRDefault="00DF0964" w:rsidP="00103F9D">
            <w:pPr>
              <w:tabs>
                <w:tab w:val="left" w:pos="-88"/>
              </w:tabs>
              <w:spacing w:line="29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/>
                <w:sz w:val="24"/>
                <w:szCs w:val="24"/>
              </w:rPr>
              <w:tab/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F53F92E" w14:textId="77777777" w:rsidR="00DF0964" w:rsidRPr="009C7AC4" w:rsidRDefault="00DF0964" w:rsidP="00103F9D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8B1042" w14:textId="64E573B8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DF0964" w:rsidRPr="009C7AC4" w14:paraId="3EE13CA3" w14:textId="77777777" w:rsidTr="003407F0">
        <w:trPr>
          <w:trHeight w:val="59"/>
        </w:trPr>
        <w:tc>
          <w:tcPr>
            <w:tcW w:w="2707" w:type="dxa"/>
            <w:noWrap/>
          </w:tcPr>
          <w:p w14:paraId="26D54D28" w14:textId="77777777" w:rsidR="00DF0964" w:rsidRPr="009C7AC4" w:rsidRDefault="00DF0964" w:rsidP="00103F9D">
            <w:pPr>
              <w:pStyle w:val="BodyTextIndent"/>
              <w:tabs>
                <w:tab w:val="left" w:pos="250"/>
              </w:tabs>
              <w:spacing w:after="0" w:line="29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FDB5B8" w14:textId="324CF30F" w:rsidR="00DF0964" w:rsidRPr="009C7AC4" w:rsidRDefault="00DF0964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277,333,273.89</w:t>
            </w:r>
          </w:p>
        </w:tc>
        <w:tc>
          <w:tcPr>
            <w:tcW w:w="143" w:type="dxa"/>
          </w:tcPr>
          <w:p w14:paraId="23314AE8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51371CF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601EFA2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3530719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3441D7A" w14:textId="77777777" w:rsidR="00DF0964" w:rsidRPr="009C7AC4" w:rsidRDefault="00DF0964" w:rsidP="00103F9D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72BB187" w14:textId="77777777" w:rsidR="00DF0964" w:rsidRPr="009C7AC4" w:rsidRDefault="00DF0964" w:rsidP="00103F9D">
            <w:pPr>
              <w:pStyle w:val="BodyTextIndent"/>
              <w:spacing w:after="0" w:line="29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42466A93" w14:textId="77777777" w:rsidR="00DF0964" w:rsidRPr="009C7AC4" w:rsidRDefault="00DF0964" w:rsidP="00103F9D">
            <w:pPr>
              <w:spacing w:line="29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2735DC6" w14:textId="0CE306CB" w:rsidR="00DF0964" w:rsidRPr="009C7AC4" w:rsidRDefault="00D455C7" w:rsidP="00103F9D">
            <w:pPr>
              <w:pStyle w:val="BodyTextIndent"/>
              <w:spacing w:after="0" w:line="29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265,851,287.68</w:t>
            </w:r>
          </w:p>
        </w:tc>
      </w:tr>
      <w:bookmarkEnd w:id="5"/>
    </w:tbl>
    <w:p w14:paraId="61E00C89" w14:textId="6D301199" w:rsidR="00E9137D" w:rsidRPr="009C7AC4" w:rsidRDefault="00E9137D" w:rsidP="00C45213">
      <w:pPr>
        <w:spacing w:line="240" w:lineRule="exact"/>
        <w:rPr>
          <w:highlight w:val="yellow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EE5495" w:rsidRPr="009C7AC4" w14:paraId="65867AF6" w14:textId="77777777" w:rsidTr="005F7C88">
        <w:trPr>
          <w:trHeight w:val="74"/>
        </w:trPr>
        <w:tc>
          <w:tcPr>
            <w:tcW w:w="2707" w:type="dxa"/>
            <w:noWrap/>
          </w:tcPr>
          <w:p w14:paraId="3941E495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2FEB00B2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E5495" w:rsidRPr="009C7AC4" w14:paraId="574D64F8" w14:textId="77777777" w:rsidTr="005F7C88">
        <w:trPr>
          <w:trHeight w:val="74"/>
        </w:trPr>
        <w:tc>
          <w:tcPr>
            <w:tcW w:w="2707" w:type="dxa"/>
            <w:noWrap/>
          </w:tcPr>
          <w:p w14:paraId="73282873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66A4B1F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E5495" w:rsidRPr="009C7AC4" w14:paraId="7C46CA76" w14:textId="77777777" w:rsidTr="005F7C88">
        <w:tc>
          <w:tcPr>
            <w:tcW w:w="2707" w:type="dxa"/>
            <w:noWrap/>
          </w:tcPr>
          <w:p w14:paraId="4F27560F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331D60BB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914B343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2DD632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4B7F3998" w14:textId="77777777" w:rsidR="0015363B" w:rsidRPr="009C7AC4" w:rsidRDefault="0015363B" w:rsidP="00C45213">
            <w:pPr>
              <w:spacing w:line="282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6AD158C1" w14:textId="77777777" w:rsidR="0015363B" w:rsidRPr="009C7AC4" w:rsidRDefault="0015363B" w:rsidP="00C45213">
            <w:pPr>
              <w:spacing w:line="282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9C7AC4" w14:paraId="1C626E17" w14:textId="77777777" w:rsidTr="005F7C88">
        <w:tc>
          <w:tcPr>
            <w:tcW w:w="2707" w:type="dxa"/>
            <w:noWrap/>
          </w:tcPr>
          <w:p w14:paraId="42D215DD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14:paraId="109DA903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0B6996E2" w14:textId="77777777" w:rsidR="0015363B" w:rsidRPr="009C7AC4" w:rsidRDefault="0015363B" w:rsidP="00C45213">
            <w:pPr>
              <w:pStyle w:val="BodyTextIndent"/>
              <w:spacing w:after="0" w:line="282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6CCE17D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974A436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ACC8C0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24259FCC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2701D1D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3219D0BB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23695EB1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9C7AC4" w14:paraId="62A8EC05" w14:textId="77777777" w:rsidTr="005F7C88">
        <w:tc>
          <w:tcPr>
            <w:tcW w:w="2707" w:type="dxa"/>
            <w:noWrap/>
          </w:tcPr>
          <w:p w14:paraId="07262E44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5EC9AC3C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14:paraId="79E16936" w14:textId="77777777" w:rsidR="0015363B" w:rsidRPr="009C7AC4" w:rsidRDefault="0015363B" w:rsidP="00C45213">
            <w:pPr>
              <w:pStyle w:val="BodyTextIndent"/>
              <w:spacing w:after="0" w:line="282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578E40A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752AF85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0A242FE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294F49D3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1CFFC5E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03117E64" w14:textId="77777777" w:rsidR="0015363B" w:rsidRPr="009C7AC4" w:rsidRDefault="0015363B" w:rsidP="00C45213">
            <w:pPr>
              <w:spacing w:line="282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512A6671" w14:textId="77777777" w:rsidR="0015363B" w:rsidRPr="009C7AC4" w:rsidRDefault="0015363B" w:rsidP="00C45213">
            <w:pPr>
              <w:spacing w:line="282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4"/>
                <w:szCs w:val="24"/>
              </w:rPr>
              <w:t>25</w:t>
            </w:r>
            <w:r w:rsidRPr="009C7AC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C7AC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5495" w:rsidRPr="009C7AC4" w14:paraId="4D945ECF" w14:textId="77777777" w:rsidTr="005F7C88">
        <w:tc>
          <w:tcPr>
            <w:tcW w:w="2707" w:type="dxa"/>
            <w:noWrap/>
          </w:tcPr>
          <w:p w14:paraId="05736D09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382AB75B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9C8E3AA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0AD2E72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7FA4FFB" w14:textId="77777777" w:rsidR="0015363B" w:rsidRPr="009C7AC4" w:rsidRDefault="0015363B" w:rsidP="00C45213">
            <w:pPr>
              <w:spacing w:line="282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8DB2C59" w14:textId="77777777" w:rsidR="0015363B" w:rsidRPr="009C7AC4" w:rsidRDefault="0015363B" w:rsidP="00C45213">
            <w:pPr>
              <w:spacing w:line="282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4B4115D8" w14:textId="77777777" w:rsidR="0015363B" w:rsidRPr="009C7AC4" w:rsidRDefault="0015363B" w:rsidP="00C45213">
            <w:pPr>
              <w:spacing w:line="282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1AEFCC33" w14:textId="77777777" w:rsidR="0015363B" w:rsidRPr="009C7AC4" w:rsidRDefault="0015363B" w:rsidP="00C45213">
            <w:pPr>
              <w:spacing w:line="282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7C797400" w14:textId="77777777" w:rsidR="0015363B" w:rsidRPr="009C7AC4" w:rsidRDefault="0015363B" w:rsidP="00C45213">
            <w:pPr>
              <w:spacing w:line="282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A641C09" w14:textId="77777777" w:rsidR="0015363B" w:rsidRPr="009C7AC4" w:rsidRDefault="0015363B" w:rsidP="00C45213">
            <w:pPr>
              <w:spacing w:line="282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9C7AC4" w14:paraId="44234127" w14:textId="77777777" w:rsidTr="005F7C88">
        <w:tc>
          <w:tcPr>
            <w:tcW w:w="2707" w:type="dxa"/>
            <w:noWrap/>
          </w:tcPr>
          <w:p w14:paraId="5006075C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14:paraId="12553E4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64,989,804.82</w:t>
            </w:r>
          </w:p>
        </w:tc>
        <w:tc>
          <w:tcPr>
            <w:tcW w:w="143" w:type="dxa"/>
          </w:tcPr>
          <w:p w14:paraId="6B43B65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FB6DB1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3,754,919.04</w:t>
            </w:r>
          </w:p>
        </w:tc>
        <w:tc>
          <w:tcPr>
            <w:tcW w:w="144" w:type="dxa"/>
            <w:tcBorders>
              <w:left w:val="nil"/>
            </w:tcBorders>
          </w:tcPr>
          <w:p w14:paraId="44FF8660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9D2F13C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4C7D54E7" w14:textId="77777777" w:rsidR="0015363B" w:rsidRPr="009C7AC4" w:rsidRDefault="0015363B" w:rsidP="00C45213">
            <w:pPr>
              <w:spacing w:line="282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7F2EEE0B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(5,173,987.34)</w:t>
            </w:r>
          </w:p>
        </w:tc>
        <w:tc>
          <w:tcPr>
            <w:tcW w:w="141" w:type="dxa"/>
          </w:tcPr>
          <w:p w14:paraId="466F0AD1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2CFEC04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63,570,736.52</w:t>
            </w:r>
          </w:p>
        </w:tc>
      </w:tr>
      <w:tr w:rsidR="00EE5495" w:rsidRPr="009C7AC4" w14:paraId="359D4FAD" w14:textId="77777777" w:rsidTr="005F7C88">
        <w:trPr>
          <w:trHeight w:val="59"/>
        </w:trPr>
        <w:tc>
          <w:tcPr>
            <w:tcW w:w="2707" w:type="dxa"/>
            <w:noWrap/>
          </w:tcPr>
          <w:p w14:paraId="17875B73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3ECBFBE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222,894,132.81  </w:t>
            </w:r>
          </w:p>
        </w:tc>
        <w:tc>
          <w:tcPr>
            <w:tcW w:w="143" w:type="dxa"/>
          </w:tcPr>
          <w:p w14:paraId="328CB94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BAD584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2,879,091.00</w:t>
            </w:r>
          </w:p>
        </w:tc>
        <w:tc>
          <w:tcPr>
            <w:tcW w:w="144" w:type="dxa"/>
            <w:tcBorders>
              <w:left w:val="nil"/>
            </w:tcBorders>
          </w:tcPr>
          <w:p w14:paraId="24214496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B50F454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5BB9F914" w14:textId="77777777" w:rsidR="0015363B" w:rsidRPr="009C7AC4" w:rsidRDefault="0015363B" w:rsidP="00C45213">
            <w:pPr>
              <w:spacing w:line="282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089567C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2,865,964.37</w:t>
            </w:r>
          </w:p>
        </w:tc>
        <w:tc>
          <w:tcPr>
            <w:tcW w:w="141" w:type="dxa"/>
          </w:tcPr>
          <w:p w14:paraId="66BC271F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B35AF92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228,639,188.18</w:t>
            </w:r>
          </w:p>
        </w:tc>
      </w:tr>
      <w:tr w:rsidR="00EE5495" w:rsidRPr="009C7AC4" w14:paraId="30B53D6F" w14:textId="77777777" w:rsidTr="005F7C88">
        <w:trPr>
          <w:trHeight w:val="59"/>
        </w:trPr>
        <w:tc>
          <w:tcPr>
            <w:tcW w:w="2707" w:type="dxa"/>
            <w:noWrap/>
          </w:tcPr>
          <w:p w14:paraId="6F067F4E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674EBCE8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37,411,345.18</w:t>
            </w:r>
          </w:p>
        </w:tc>
        <w:tc>
          <w:tcPr>
            <w:tcW w:w="143" w:type="dxa"/>
          </w:tcPr>
          <w:p w14:paraId="52B20DE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3CD7B1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192,007.16</w:t>
            </w:r>
          </w:p>
        </w:tc>
        <w:tc>
          <w:tcPr>
            <w:tcW w:w="144" w:type="dxa"/>
            <w:tcBorders>
              <w:left w:val="nil"/>
            </w:tcBorders>
          </w:tcPr>
          <w:p w14:paraId="4CF8F9F3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699C722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54790D63" w14:textId="77777777" w:rsidR="0015363B" w:rsidRPr="009C7AC4" w:rsidRDefault="0015363B" w:rsidP="00C45213">
            <w:pPr>
              <w:spacing w:line="282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30364F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286,154.33</w:t>
            </w:r>
          </w:p>
        </w:tc>
        <w:tc>
          <w:tcPr>
            <w:tcW w:w="141" w:type="dxa"/>
          </w:tcPr>
          <w:p w14:paraId="7445DF1A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78CD43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37,889,506.67</w:t>
            </w:r>
          </w:p>
        </w:tc>
      </w:tr>
      <w:tr w:rsidR="00EE5495" w:rsidRPr="009C7AC4" w14:paraId="0757890E" w14:textId="77777777" w:rsidTr="005F7C88">
        <w:trPr>
          <w:trHeight w:val="59"/>
        </w:trPr>
        <w:tc>
          <w:tcPr>
            <w:tcW w:w="2707" w:type="dxa"/>
            <w:noWrap/>
          </w:tcPr>
          <w:p w14:paraId="340298CD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62ACC34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53,036,954.58</w:t>
            </w:r>
          </w:p>
        </w:tc>
        <w:tc>
          <w:tcPr>
            <w:tcW w:w="143" w:type="dxa"/>
          </w:tcPr>
          <w:p w14:paraId="18CBFCE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4B193F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5,627,548.83</w:t>
            </w:r>
          </w:p>
        </w:tc>
        <w:tc>
          <w:tcPr>
            <w:tcW w:w="144" w:type="dxa"/>
            <w:tcBorders>
              <w:left w:val="nil"/>
            </w:tcBorders>
          </w:tcPr>
          <w:p w14:paraId="0B863C1B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7BC9553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(186,920.00)</w:t>
            </w:r>
          </w:p>
        </w:tc>
        <w:tc>
          <w:tcPr>
            <w:tcW w:w="143" w:type="dxa"/>
          </w:tcPr>
          <w:p w14:paraId="58B96FDC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5D053B8A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>271,</w:t>
            </w:r>
            <w:r w:rsidRPr="009C7AC4">
              <w:rPr>
                <w:rFonts w:ascii="Angsana New" w:hAnsi="Angsana New"/>
                <w:sz w:val="24"/>
                <w:szCs w:val="24"/>
              </w:rPr>
              <w:t>688</w:t>
            </w:r>
            <w:r w:rsidRPr="009C7AC4">
              <w:rPr>
                <w:rFonts w:asciiTheme="majorBidi" w:hAnsiTheme="majorBidi" w:cstheme="majorBidi"/>
                <w:bCs/>
                <w:sz w:val="24"/>
                <w:szCs w:val="24"/>
              </w:rPr>
              <w:t>.46</w:t>
            </w:r>
          </w:p>
        </w:tc>
        <w:tc>
          <w:tcPr>
            <w:tcW w:w="141" w:type="dxa"/>
            <w:noWrap/>
          </w:tcPr>
          <w:p w14:paraId="2CC9F733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B1D1FB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58,749,271.87</w:t>
            </w:r>
          </w:p>
        </w:tc>
      </w:tr>
      <w:tr w:rsidR="00EE5495" w:rsidRPr="009C7AC4" w14:paraId="4F8F020A" w14:textId="77777777" w:rsidTr="005F7C88">
        <w:trPr>
          <w:trHeight w:val="59"/>
        </w:trPr>
        <w:tc>
          <w:tcPr>
            <w:tcW w:w="2707" w:type="dxa"/>
            <w:noWrap/>
          </w:tcPr>
          <w:p w14:paraId="44318712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3B17A51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 45,483,061.75</w:t>
            </w:r>
          </w:p>
        </w:tc>
        <w:tc>
          <w:tcPr>
            <w:tcW w:w="143" w:type="dxa"/>
          </w:tcPr>
          <w:p w14:paraId="15253E3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0D1B70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5,545,331.80 </w:t>
            </w:r>
          </w:p>
        </w:tc>
        <w:tc>
          <w:tcPr>
            <w:tcW w:w="144" w:type="dxa"/>
            <w:tcBorders>
              <w:left w:val="nil"/>
            </w:tcBorders>
          </w:tcPr>
          <w:p w14:paraId="18674D9B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E18E06A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(1,956,102.51)</w:t>
            </w:r>
          </w:p>
        </w:tc>
        <w:tc>
          <w:tcPr>
            <w:tcW w:w="143" w:type="dxa"/>
            <w:noWrap/>
          </w:tcPr>
          <w:p w14:paraId="2B6629B0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0959FCFD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4B244A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9BC156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49,072,291.04</w:t>
            </w:r>
          </w:p>
        </w:tc>
      </w:tr>
      <w:tr w:rsidR="00EE5495" w:rsidRPr="009C7AC4" w14:paraId="5E660B91" w14:textId="77777777" w:rsidTr="005F7C88">
        <w:trPr>
          <w:trHeight w:val="59"/>
        </w:trPr>
        <w:tc>
          <w:tcPr>
            <w:tcW w:w="2707" w:type="dxa"/>
            <w:noWrap/>
          </w:tcPr>
          <w:p w14:paraId="3C4E14BF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14:paraId="1A7EB86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10,421,146.04  </w:t>
            </w:r>
          </w:p>
        </w:tc>
        <w:tc>
          <w:tcPr>
            <w:tcW w:w="143" w:type="dxa"/>
          </w:tcPr>
          <w:p w14:paraId="0A76340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B67868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14,116,309.25</w:t>
            </w:r>
          </w:p>
        </w:tc>
        <w:tc>
          <w:tcPr>
            <w:tcW w:w="144" w:type="dxa"/>
            <w:tcBorders>
              <w:left w:val="nil"/>
            </w:tcBorders>
          </w:tcPr>
          <w:p w14:paraId="3A3630C2" w14:textId="77777777" w:rsidR="0015363B" w:rsidRPr="009C7AC4" w:rsidRDefault="0015363B" w:rsidP="00C45213">
            <w:pPr>
              <w:spacing w:line="282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4BF9496F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(7,943.93)</w:t>
            </w:r>
          </w:p>
        </w:tc>
        <w:tc>
          <w:tcPr>
            <w:tcW w:w="143" w:type="dxa"/>
          </w:tcPr>
          <w:p w14:paraId="358301B0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7DE4990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(7,628,937.82)</w:t>
            </w:r>
          </w:p>
        </w:tc>
        <w:tc>
          <w:tcPr>
            <w:tcW w:w="141" w:type="dxa"/>
            <w:noWrap/>
          </w:tcPr>
          <w:p w14:paraId="45CF5E16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F5942D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16,900,573.54</w:t>
            </w:r>
          </w:p>
        </w:tc>
      </w:tr>
      <w:tr w:rsidR="00EE5495" w:rsidRPr="009C7AC4" w14:paraId="439ADCF2" w14:textId="77777777" w:rsidTr="005F7C88">
        <w:trPr>
          <w:trHeight w:val="59"/>
        </w:trPr>
        <w:tc>
          <w:tcPr>
            <w:tcW w:w="2707" w:type="dxa"/>
            <w:noWrap/>
          </w:tcPr>
          <w:p w14:paraId="0BD6B53C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3866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434,236,445.18</w:t>
            </w:r>
          </w:p>
        </w:tc>
        <w:tc>
          <w:tcPr>
            <w:tcW w:w="143" w:type="dxa"/>
          </w:tcPr>
          <w:p w14:paraId="0778F65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8E386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32,115,207.08</w:t>
            </w:r>
          </w:p>
        </w:tc>
        <w:tc>
          <w:tcPr>
            <w:tcW w:w="144" w:type="dxa"/>
            <w:tcBorders>
              <w:left w:val="nil"/>
            </w:tcBorders>
          </w:tcPr>
          <w:p w14:paraId="59176D83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D1121A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(2,150,966.44)</w:t>
            </w:r>
          </w:p>
        </w:tc>
        <w:tc>
          <w:tcPr>
            <w:tcW w:w="143" w:type="dxa"/>
            <w:noWrap/>
          </w:tcPr>
          <w:p w14:paraId="59B075A4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19DFAB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(9,379,118.00)</w:t>
            </w:r>
          </w:p>
        </w:tc>
        <w:tc>
          <w:tcPr>
            <w:tcW w:w="141" w:type="dxa"/>
          </w:tcPr>
          <w:p w14:paraId="04A7BB56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1CA93F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454,821,567.82</w:t>
            </w:r>
          </w:p>
        </w:tc>
      </w:tr>
      <w:tr w:rsidR="00EE5495" w:rsidRPr="009C7AC4" w14:paraId="5BCE44DF" w14:textId="77777777" w:rsidTr="005F7C88">
        <w:tc>
          <w:tcPr>
            <w:tcW w:w="2707" w:type="dxa"/>
            <w:noWrap/>
          </w:tcPr>
          <w:p w14:paraId="271AF992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/>
                <w:cs/>
              </w:rPr>
              <w:t xml:space="preserve"> </w:t>
            </w:r>
            <w:r w:rsidRPr="009C7AC4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14:paraId="50E51EB8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0D85A08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7028893" w14:textId="77777777" w:rsidR="0015363B" w:rsidRPr="009C7AC4" w:rsidRDefault="0015363B" w:rsidP="00C45213">
            <w:pPr>
              <w:pStyle w:val="Header"/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73E349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78735063" w14:textId="77777777" w:rsidR="0015363B" w:rsidRPr="009C7AC4" w:rsidRDefault="0015363B" w:rsidP="00C45213">
            <w:pPr>
              <w:tabs>
                <w:tab w:val="left" w:pos="649"/>
              </w:tabs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ADFE6E0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7AA9202C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4544417A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690CB2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9C7AC4" w14:paraId="305083C5" w14:textId="77777777" w:rsidTr="005F7C88">
        <w:trPr>
          <w:trHeight w:val="59"/>
        </w:trPr>
        <w:tc>
          <w:tcPr>
            <w:tcW w:w="2707" w:type="dxa"/>
            <w:noWrap/>
          </w:tcPr>
          <w:p w14:paraId="13351793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14:paraId="76D61FD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 7,784,763.01</w:t>
            </w:r>
          </w:p>
        </w:tc>
        <w:tc>
          <w:tcPr>
            <w:tcW w:w="143" w:type="dxa"/>
          </w:tcPr>
          <w:p w14:paraId="0F90793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486DB1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2,907,030.50</w:t>
            </w:r>
          </w:p>
        </w:tc>
        <w:tc>
          <w:tcPr>
            <w:tcW w:w="144" w:type="dxa"/>
            <w:tcBorders>
              <w:left w:val="nil"/>
            </w:tcBorders>
          </w:tcPr>
          <w:p w14:paraId="348EFBD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C60005B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9FA8511" w14:textId="77777777" w:rsidR="0015363B" w:rsidRPr="009C7AC4" w:rsidRDefault="0015363B" w:rsidP="00C45213">
            <w:pPr>
              <w:spacing w:line="282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ACFA721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B4B818A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AB58232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10,691,793.51</w:t>
            </w:r>
          </w:p>
        </w:tc>
      </w:tr>
      <w:tr w:rsidR="00EE5495" w:rsidRPr="009C7AC4" w14:paraId="6B161649" w14:textId="77777777" w:rsidTr="005F7C88">
        <w:trPr>
          <w:trHeight w:val="59"/>
        </w:trPr>
        <w:tc>
          <w:tcPr>
            <w:tcW w:w="2707" w:type="dxa"/>
            <w:noWrap/>
          </w:tcPr>
          <w:p w14:paraId="1BDBDA9C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9C7AC4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5C5E556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 50,630,950.11</w:t>
            </w:r>
          </w:p>
        </w:tc>
        <w:tc>
          <w:tcPr>
            <w:tcW w:w="143" w:type="dxa"/>
          </w:tcPr>
          <w:p w14:paraId="2A005719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A1A106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10,852,695.41</w:t>
            </w:r>
          </w:p>
        </w:tc>
        <w:tc>
          <w:tcPr>
            <w:tcW w:w="144" w:type="dxa"/>
            <w:tcBorders>
              <w:left w:val="nil"/>
            </w:tcBorders>
          </w:tcPr>
          <w:p w14:paraId="04F433B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7707D00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1781F1A" w14:textId="77777777" w:rsidR="0015363B" w:rsidRPr="009C7AC4" w:rsidRDefault="0015363B" w:rsidP="00C45213">
            <w:pPr>
              <w:spacing w:line="282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84DE178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7ECF74D5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7C2111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61,483,645.52</w:t>
            </w:r>
          </w:p>
        </w:tc>
      </w:tr>
      <w:tr w:rsidR="00EE5495" w:rsidRPr="009C7AC4" w14:paraId="6283C843" w14:textId="77777777" w:rsidTr="005F7C88">
        <w:trPr>
          <w:trHeight w:val="59"/>
        </w:trPr>
        <w:tc>
          <w:tcPr>
            <w:tcW w:w="2707" w:type="dxa"/>
            <w:noWrap/>
          </w:tcPr>
          <w:p w14:paraId="4961EF9F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4D327F6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26,203,385.11</w:t>
            </w:r>
          </w:p>
        </w:tc>
        <w:tc>
          <w:tcPr>
            <w:tcW w:w="143" w:type="dxa"/>
          </w:tcPr>
          <w:p w14:paraId="254E67B0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BEC9989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1,177,226.15</w:t>
            </w:r>
          </w:p>
        </w:tc>
        <w:tc>
          <w:tcPr>
            <w:tcW w:w="144" w:type="dxa"/>
            <w:tcBorders>
              <w:left w:val="nil"/>
            </w:tcBorders>
          </w:tcPr>
          <w:p w14:paraId="4ECB0B5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E7FCC85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7D5ED12" w14:textId="77777777" w:rsidR="0015363B" w:rsidRPr="009C7AC4" w:rsidRDefault="0015363B" w:rsidP="00C45213">
            <w:pPr>
              <w:spacing w:line="282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4F4B4D1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0AC97146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6D0B3882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27,380,611.26</w:t>
            </w:r>
          </w:p>
        </w:tc>
      </w:tr>
      <w:tr w:rsidR="00EE5495" w:rsidRPr="009C7AC4" w14:paraId="10A99596" w14:textId="77777777" w:rsidTr="005F7C88">
        <w:trPr>
          <w:trHeight w:val="59"/>
        </w:trPr>
        <w:tc>
          <w:tcPr>
            <w:tcW w:w="2707" w:type="dxa"/>
            <w:noWrap/>
          </w:tcPr>
          <w:p w14:paraId="74A6A80D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9C7AC4">
              <w:rPr>
                <w:rFonts w:ascii="Angsana New" w:hAnsi="Angsana New" w:hint="cs"/>
                <w:szCs w:val="24"/>
                <w:cs/>
              </w:rPr>
              <w:t>ง</w:t>
            </w:r>
            <w:r w:rsidRPr="009C7AC4">
              <w:rPr>
                <w:rFonts w:ascii="Angsana New" w:hAnsi="Angsana New"/>
                <w:szCs w:val="24"/>
                <w:cs/>
              </w:rPr>
              <w:t>ติดตั้ง</w:t>
            </w:r>
            <w:r w:rsidRPr="009C7AC4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3889E24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29,687,467.79</w:t>
            </w:r>
          </w:p>
        </w:tc>
        <w:tc>
          <w:tcPr>
            <w:tcW w:w="143" w:type="dxa"/>
          </w:tcPr>
          <w:p w14:paraId="1CBA7278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7C633AB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6,364,883.83</w:t>
            </w:r>
          </w:p>
        </w:tc>
        <w:tc>
          <w:tcPr>
            <w:tcW w:w="144" w:type="dxa"/>
            <w:tcBorders>
              <w:left w:val="nil"/>
            </w:tcBorders>
          </w:tcPr>
          <w:p w14:paraId="49B90B4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AF35D3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(34,752.74)</w:t>
            </w:r>
          </w:p>
        </w:tc>
        <w:tc>
          <w:tcPr>
            <w:tcW w:w="143" w:type="dxa"/>
          </w:tcPr>
          <w:p w14:paraId="454B00EF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96FAC62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7C352A74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1EAA91D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36,017,598.88</w:t>
            </w:r>
          </w:p>
        </w:tc>
      </w:tr>
      <w:tr w:rsidR="00EE5495" w:rsidRPr="009C7AC4" w14:paraId="46095516" w14:textId="77777777" w:rsidTr="005F7C88">
        <w:trPr>
          <w:trHeight w:val="59"/>
        </w:trPr>
        <w:tc>
          <w:tcPr>
            <w:tcW w:w="2707" w:type="dxa"/>
            <w:noWrap/>
          </w:tcPr>
          <w:p w14:paraId="54DC62F9" w14:textId="77777777" w:rsidR="0015363B" w:rsidRPr="009C7AC4" w:rsidRDefault="0015363B" w:rsidP="00C45213">
            <w:pPr>
              <w:pStyle w:val="BodyTextIndent"/>
              <w:tabs>
                <w:tab w:val="left" w:pos="404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25CDCF3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 40,165,554.69</w:t>
            </w:r>
          </w:p>
        </w:tc>
        <w:tc>
          <w:tcPr>
            <w:tcW w:w="143" w:type="dxa"/>
          </w:tcPr>
          <w:p w14:paraId="63941666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32C2C95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1,996,109.96</w:t>
            </w:r>
          </w:p>
        </w:tc>
        <w:tc>
          <w:tcPr>
            <w:tcW w:w="144" w:type="dxa"/>
            <w:tcBorders>
              <w:left w:val="nil"/>
            </w:tcBorders>
          </w:tcPr>
          <w:p w14:paraId="10B72EB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E86F89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(1,838,920.15)</w:t>
            </w:r>
          </w:p>
        </w:tc>
        <w:tc>
          <w:tcPr>
            <w:tcW w:w="143" w:type="dxa"/>
          </w:tcPr>
          <w:p w14:paraId="7AFCA7B3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9BA8A38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4555A7E" w14:textId="77777777" w:rsidR="0015363B" w:rsidRPr="009C7AC4" w:rsidRDefault="0015363B" w:rsidP="00C45213">
            <w:pPr>
              <w:spacing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297D469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40,322,744.50</w:t>
            </w:r>
          </w:p>
        </w:tc>
      </w:tr>
      <w:tr w:rsidR="00EE5495" w:rsidRPr="009C7AC4" w14:paraId="6BBC2DDB" w14:textId="77777777" w:rsidTr="005F7C88">
        <w:trPr>
          <w:trHeight w:val="59"/>
        </w:trPr>
        <w:tc>
          <w:tcPr>
            <w:tcW w:w="2707" w:type="dxa"/>
            <w:noWrap/>
          </w:tcPr>
          <w:p w14:paraId="6F12051B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</w:rPr>
              <w:tab/>
            </w:r>
            <w:r w:rsidRPr="009C7AC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5ACE0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154,472,120.71</w:t>
            </w:r>
          </w:p>
        </w:tc>
        <w:tc>
          <w:tcPr>
            <w:tcW w:w="143" w:type="dxa"/>
          </w:tcPr>
          <w:p w14:paraId="339EA7B4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89470F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23,297,945.85</w:t>
            </w:r>
          </w:p>
        </w:tc>
        <w:tc>
          <w:tcPr>
            <w:tcW w:w="144" w:type="dxa"/>
            <w:tcBorders>
              <w:left w:val="nil"/>
            </w:tcBorders>
          </w:tcPr>
          <w:p w14:paraId="21BEA600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F3018D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(1,873,672.89)</w:t>
            </w:r>
          </w:p>
        </w:tc>
        <w:tc>
          <w:tcPr>
            <w:tcW w:w="143" w:type="dxa"/>
          </w:tcPr>
          <w:p w14:paraId="6A8F56DC" w14:textId="77777777" w:rsidR="0015363B" w:rsidRPr="009C7AC4" w:rsidRDefault="0015363B" w:rsidP="00C45213">
            <w:pPr>
              <w:spacing w:line="282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04318E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73EDE32F" w14:textId="77777777" w:rsidR="0015363B" w:rsidRPr="009C7AC4" w:rsidRDefault="0015363B" w:rsidP="00C45213">
            <w:pPr>
              <w:spacing w:line="282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3170AC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175,896,393.67</w:t>
            </w:r>
          </w:p>
        </w:tc>
      </w:tr>
      <w:tr w:rsidR="00EE5495" w:rsidRPr="009C7AC4" w14:paraId="142374D2" w14:textId="77777777" w:rsidTr="005F7C88">
        <w:trPr>
          <w:trHeight w:val="59"/>
        </w:trPr>
        <w:tc>
          <w:tcPr>
            <w:tcW w:w="2707" w:type="dxa"/>
            <w:shd w:val="clear" w:color="auto" w:fill="auto"/>
            <w:noWrap/>
          </w:tcPr>
          <w:p w14:paraId="2D380D51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639F7C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AEA47B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8CD1D8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4" w:type="dxa"/>
            <w:tcBorders>
              <w:left w:val="nil"/>
            </w:tcBorders>
          </w:tcPr>
          <w:p w14:paraId="7FF1AD49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91B809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24E2E79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59C5E1" w14:textId="77777777" w:rsidR="0015363B" w:rsidRPr="009C7AC4" w:rsidRDefault="0015363B" w:rsidP="00C45213">
            <w:pPr>
              <w:tabs>
                <w:tab w:val="left" w:pos="-88"/>
              </w:tabs>
              <w:spacing w:line="282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C7AC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5B090E32" w14:textId="77777777" w:rsidR="0015363B" w:rsidRPr="009C7AC4" w:rsidRDefault="0015363B" w:rsidP="00C45213">
            <w:pPr>
              <w:spacing w:line="282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727C9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15363B" w:rsidRPr="009C7AC4" w14:paraId="104CE7D7" w14:textId="77777777" w:rsidTr="005F7C88">
        <w:trPr>
          <w:trHeight w:val="59"/>
        </w:trPr>
        <w:tc>
          <w:tcPr>
            <w:tcW w:w="2707" w:type="dxa"/>
            <w:noWrap/>
          </w:tcPr>
          <w:p w14:paraId="2F455157" w14:textId="77777777" w:rsidR="0015363B" w:rsidRPr="009C7AC4" w:rsidRDefault="0015363B" w:rsidP="00C45213">
            <w:pPr>
              <w:pStyle w:val="BodyTextIndent"/>
              <w:tabs>
                <w:tab w:val="left" w:pos="250"/>
              </w:tabs>
              <w:spacing w:after="0" w:line="282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C7AC4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14E412A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 xml:space="preserve"> 279,764,324.47</w:t>
            </w:r>
          </w:p>
        </w:tc>
        <w:tc>
          <w:tcPr>
            <w:tcW w:w="143" w:type="dxa"/>
          </w:tcPr>
          <w:p w14:paraId="02269179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A77EB0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0B3F477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72B6517E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7614DED" w14:textId="77777777" w:rsidR="0015363B" w:rsidRPr="009C7AC4" w:rsidRDefault="0015363B" w:rsidP="00C45213">
            <w:pPr>
              <w:spacing w:line="282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AF76061" w14:textId="77777777" w:rsidR="0015363B" w:rsidRPr="009C7AC4" w:rsidRDefault="0015363B" w:rsidP="00C45213">
            <w:pPr>
              <w:pStyle w:val="BodyTextIndent"/>
              <w:spacing w:after="0" w:line="282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0F393691" w14:textId="77777777" w:rsidR="0015363B" w:rsidRPr="009C7AC4" w:rsidRDefault="0015363B" w:rsidP="00C45213">
            <w:pPr>
              <w:spacing w:line="282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EF1D89" w14:textId="77777777" w:rsidR="0015363B" w:rsidRPr="009C7AC4" w:rsidRDefault="0015363B" w:rsidP="00C45213">
            <w:pPr>
              <w:pStyle w:val="BodyTextIndent"/>
              <w:spacing w:after="0" w:line="282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277,333,273.89</w:t>
            </w:r>
          </w:p>
        </w:tc>
      </w:tr>
    </w:tbl>
    <w:p w14:paraId="70FCD071" w14:textId="1DFC6EDB" w:rsidR="003172F0" w:rsidRPr="009C7AC4" w:rsidRDefault="003172F0" w:rsidP="007D0A29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lastRenderedPageBreak/>
        <w:t xml:space="preserve">ณ วันที่ 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9C7AC4">
        <w:rPr>
          <w:rFonts w:asciiTheme="majorBidi" w:hAnsiTheme="majorBidi"/>
          <w:spacing w:val="-2"/>
          <w:sz w:val="32"/>
          <w:szCs w:val="32"/>
        </w:rPr>
        <w:t>256</w:t>
      </w:r>
      <w:r w:rsidR="00ED35FB" w:rsidRPr="009C7AC4">
        <w:rPr>
          <w:rFonts w:asciiTheme="majorBidi" w:hAnsiTheme="majorBidi"/>
          <w:spacing w:val="-2"/>
          <w:sz w:val="32"/>
          <w:szCs w:val="32"/>
        </w:rPr>
        <w:t>3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9C7AC4">
        <w:rPr>
          <w:rFonts w:asciiTheme="majorBidi" w:hAnsiTheme="majorBidi"/>
          <w:spacing w:val="-2"/>
          <w:sz w:val="32"/>
          <w:szCs w:val="32"/>
        </w:rPr>
        <w:t>256</w:t>
      </w:r>
      <w:r w:rsidR="00ED35FB" w:rsidRPr="009C7AC4">
        <w:rPr>
          <w:rFonts w:asciiTheme="majorBidi" w:hAnsiTheme="majorBidi"/>
          <w:spacing w:val="-2"/>
          <w:sz w:val="32"/>
          <w:szCs w:val="32"/>
        </w:rPr>
        <w:t>2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9C7AC4">
        <w:rPr>
          <w:rFonts w:asciiTheme="majorBidi" w:hAnsiTheme="majorBidi"/>
          <w:sz w:val="32"/>
          <w:szCs w:val="32"/>
          <w:cs/>
        </w:rPr>
        <w:t xml:space="preserve">แห่งหนึ่ง เครื่องจักรและอุปกรณ์ของบริษัทย่อยอีกแห่งหนึ่ง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 </w:t>
      </w:r>
      <w:r w:rsidR="00D30F25">
        <w:rPr>
          <w:rFonts w:asciiTheme="majorBidi" w:hAnsiTheme="majorBidi"/>
          <w:sz w:val="32"/>
          <w:szCs w:val="32"/>
        </w:rPr>
        <w:t>17</w:t>
      </w:r>
      <w:r w:rsidR="007D0A29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 xml:space="preserve">และ </w:t>
      </w:r>
      <w:r w:rsidR="00F95FA2">
        <w:rPr>
          <w:rFonts w:asciiTheme="majorBidi" w:hAnsiTheme="majorBidi"/>
          <w:sz w:val="32"/>
          <w:szCs w:val="32"/>
        </w:rPr>
        <w:t>2</w:t>
      </w:r>
      <w:r w:rsidR="00D30F25">
        <w:rPr>
          <w:rFonts w:asciiTheme="majorBidi" w:hAnsiTheme="majorBidi"/>
          <w:sz w:val="32"/>
          <w:szCs w:val="32"/>
        </w:rPr>
        <w:t>0</w:t>
      </w:r>
      <w:r w:rsidRPr="009C7AC4">
        <w:rPr>
          <w:rFonts w:asciiTheme="majorBidi" w:hAnsiTheme="majorBidi"/>
          <w:sz w:val="32"/>
          <w:szCs w:val="32"/>
        </w:rPr>
        <w:t xml:space="preserve">) </w:t>
      </w:r>
    </w:p>
    <w:p w14:paraId="2DD58446" w14:textId="533AC505" w:rsidR="00850258" w:rsidRPr="009C7AC4" w:rsidRDefault="003172F0" w:rsidP="007D0A29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 w:rsidRPr="009C7AC4">
        <w:rPr>
          <w:rFonts w:asciiTheme="majorBidi" w:hAnsiTheme="majorBidi"/>
          <w:sz w:val="32"/>
          <w:szCs w:val="32"/>
          <w:cs/>
        </w:rPr>
        <w:t>สำหรับ</w:t>
      </w:r>
      <w:r w:rsidR="00BF1E3F" w:rsidRPr="009C7AC4">
        <w:rPr>
          <w:rFonts w:asciiTheme="majorBidi" w:hAnsiTheme="majorBidi" w:hint="cs"/>
          <w:sz w:val="32"/>
          <w:szCs w:val="32"/>
          <w:cs/>
        </w:rPr>
        <w:t>ปี</w:t>
      </w:r>
      <w:r w:rsidRPr="009C7AC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BF1E3F" w:rsidRPr="009C7AC4">
        <w:rPr>
          <w:rFonts w:asciiTheme="majorBidi" w:hAnsiTheme="majorBidi"/>
          <w:sz w:val="32"/>
          <w:szCs w:val="32"/>
        </w:rPr>
        <w:t xml:space="preserve">31 </w:t>
      </w:r>
      <w:r w:rsidR="00BF1E3F" w:rsidRPr="009C7AC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178A0" w:rsidRPr="009C7AC4">
        <w:rPr>
          <w:rFonts w:asciiTheme="majorBidi" w:hAnsiTheme="majorBidi"/>
          <w:sz w:val="32"/>
          <w:szCs w:val="32"/>
        </w:rPr>
        <w:t>256</w:t>
      </w:r>
      <w:r w:rsidR="00ED35FB" w:rsidRPr="009C7AC4">
        <w:rPr>
          <w:rFonts w:asciiTheme="majorBidi" w:hAnsiTheme="majorBidi"/>
          <w:sz w:val="32"/>
          <w:szCs w:val="32"/>
        </w:rPr>
        <w:t>2</w:t>
      </w:r>
      <w:r w:rsidR="00A178A0"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/>
          <w:sz w:val="32"/>
          <w:szCs w:val="32"/>
          <w:cs/>
        </w:rPr>
        <w:t xml:space="preserve">บริษัทย่อยได้รวมต้นทุนการกู้ยืมเป็นต้นทุนของสินทรัพย์ระหว่างก่อสร้าง จำนวนเงิน </w:t>
      </w:r>
      <w:r w:rsidR="00380D3A" w:rsidRPr="009C7AC4">
        <w:rPr>
          <w:rFonts w:asciiTheme="majorBidi" w:hAnsiTheme="majorBidi"/>
          <w:sz w:val="32"/>
          <w:szCs w:val="32"/>
        </w:rPr>
        <w:t>0.02</w:t>
      </w:r>
      <w:r w:rsidRPr="009C7AC4">
        <w:rPr>
          <w:rFonts w:asciiTheme="majorBidi" w:hAnsiTheme="majorBidi"/>
          <w:sz w:val="32"/>
          <w:szCs w:val="32"/>
          <w:cs/>
        </w:rPr>
        <w:t xml:space="preserve"> ล้านบาท โดยมีอัตราการตั้งขึ้นเป็นราคาทุนของสินทรัพย์ในอัตราร้อยละ </w:t>
      </w:r>
      <w:r w:rsidR="00380D3A" w:rsidRPr="009C7AC4">
        <w:rPr>
          <w:rFonts w:asciiTheme="majorBidi" w:hAnsiTheme="majorBidi"/>
          <w:sz w:val="32"/>
          <w:szCs w:val="32"/>
        </w:rPr>
        <w:t>3.50</w:t>
      </w:r>
      <w:r w:rsidRPr="009C7AC4">
        <w:rPr>
          <w:rFonts w:asciiTheme="majorBidi" w:hAnsiTheme="majorBidi"/>
          <w:sz w:val="32"/>
          <w:szCs w:val="32"/>
          <w:cs/>
        </w:rPr>
        <w:t xml:space="preserve"> ต่อปี</w:t>
      </w:r>
      <w:r w:rsidR="00A178A0" w:rsidRPr="009C7AC4">
        <w:rPr>
          <w:rFonts w:asciiTheme="majorBidi" w:hAnsiTheme="majorBidi"/>
          <w:sz w:val="32"/>
          <w:szCs w:val="32"/>
        </w:rPr>
        <w:t xml:space="preserve"> </w:t>
      </w:r>
    </w:p>
    <w:p w14:paraId="05E06F8C" w14:textId="0E240B61" w:rsidR="00410CCB" w:rsidRPr="009C7AC4" w:rsidRDefault="00410CCB" w:rsidP="006708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6DE6DB4" w14:textId="23CA52FB" w:rsidR="00EA24D1" w:rsidRPr="009C7AC4" w:rsidRDefault="00D30F25" w:rsidP="002F24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63965151"/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A24D1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EA24D1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441B" w:rsidRPr="009C7AC4">
        <w:rPr>
          <w:rFonts w:asciiTheme="majorBidi" w:hAnsiTheme="majorBidi"/>
          <w:b/>
          <w:bCs/>
          <w:sz w:val="32"/>
          <w:szCs w:val="32"/>
          <w:cs/>
        </w:rPr>
        <w:t>สินทรัพย์สิทธิการใช้</w:t>
      </w:r>
    </w:p>
    <w:p w14:paraId="55BA1931" w14:textId="729CFBBB" w:rsidR="006E441B" w:rsidRPr="009C7AC4" w:rsidRDefault="006E441B" w:rsidP="002F24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มูลค่าตามบัญชีของสินทรัพย์สิทธิการใช้ตามสัญญาเช่าและการเคลื่อนไหวสำหรับปีสิ้นสุดวันที่ </w:t>
      </w:r>
      <w:r w:rsidRPr="009C7AC4">
        <w:rPr>
          <w:rFonts w:asciiTheme="majorBidi" w:hAnsiTheme="majorBidi"/>
          <w:sz w:val="32"/>
          <w:szCs w:val="32"/>
        </w:rPr>
        <w:t>31</w:t>
      </w:r>
      <w:r w:rsidRPr="009C7AC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9C7AC4">
        <w:rPr>
          <w:rFonts w:asciiTheme="majorBidi" w:hAnsiTheme="majorBidi"/>
          <w:sz w:val="32"/>
          <w:szCs w:val="32"/>
        </w:rPr>
        <w:t>2563</w:t>
      </w:r>
      <w:r w:rsidRPr="009C7AC4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84"/>
      </w:tblGrid>
      <w:tr w:rsidR="00EE5495" w:rsidRPr="009C7AC4" w14:paraId="307FE06E" w14:textId="77777777" w:rsidTr="00D30F25">
        <w:tc>
          <w:tcPr>
            <w:tcW w:w="6463" w:type="dxa"/>
          </w:tcPr>
          <w:p w14:paraId="1D514C8B" w14:textId="77777777" w:rsidR="008D0267" w:rsidRPr="009C7AC4" w:rsidRDefault="008D0267" w:rsidP="006A337A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14:paraId="52F23248" w14:textId="7B84F731" w:rsidR="008D0267" w:rsidRPr="009C7AC4" w:rsidRDefault="008D0267" w:rsidP="006A337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บาท</w:t>
            </w:r>
          </w:p>
        </w:tc>
      </w:tr>
      <w:tr w:rsidR="00EE5495" w:rsidRPr="009C7AC4" w14:paraId="2A7C09A8" w14:textId="77777777" w:rsidTr="00D30F25">
        <w:tc>
          <w:tcPr>
            <w:tcW w:w="6463" w:type="dxa"/>
          </w:tcPr>
          <w:p w14:paraId="34D1A17F" w14:textId="77777777" w:rsidR="008D0267" w:rsidRPr="009C7AC4" w:rsidRDefault="008D0267" w:rsidP="006A337A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2D4E31" w14:textId="77777777" w:rsidR="008D0267" w:rsidRPr="009C7AC4" w:rsidRDefault="008D0267" w:rsidP="006A337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9C7AC4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9C7AC4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0A1D8B77" w14:textId="77777777" w:rsidR="008D0267" w:rsidRPr="009C7AC4" w:rsidRDefault="008D0267" w:rsidP="006A337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5495" w:rsidRPr="009C7AC4" w14:paraId="2A4F471C" w14:textId="77777777" w:rsidTr="00D30F25">
        <w:tc>
          <w:tcPr>
            <w:tcW w:w="6463" w:type="dxa"/>
            <w:vAlign w:val="bottom"/>
          </w:tcPr>
          <w:p w14:paraId="61E621DB" w14:textId="7F4AD49E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</w:tcPr>
          <w:p w14:paraId="54ADCAF0" w14:textId="77777777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</w:p>
        </w:tc>
      </w:tr>
      <w:tr w:rsidR="00EE5495" w:rsidRPr="009C7AC4" w14:paraId="294B211F" w14:textId="77777777" w:rsidTr="00D30F25">
        <w:tc>
          <w:tcPr>
            <w:tcW w:w="6463" w:type="dxa"/>
            <w:vAlign w:val="bottom"/>
          </w:tcPr>
          <w:p w14:paraId="33B83883" w14:textId="74CBBFC2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D5CB9A7" w14:textId="6DB9CC57" w:rsidR="00410CCB" w:rsidRPr="007D0A29" w:rsidRDefault="00410CCB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63,013,745.00</w:t>
            </w:r>
          </w:p>
        </w:tc>
      </w:tr>
      <w:tr w:rsidR="00EE5495" w:rsidRPr="009C7AC4" w14:paraId="1ECCC692" w14:textId="77777777" w:rsidTr="00D30F25">
        <w:tc>
          <w:tcPr>
            <w:tcW w:w="6463" w:type="dxa"/>
            <w:vAlign w:val="bottom"/>
          </w:tcPr>
          <w:p w14:paraId="424279DA" w14:textId="10565AEB" w:rsidR="00410CCB" w:rsidRPr="009C7AC4" w:rsidRDefault="00410CCB" w:rsidP="00647D93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  <w:r w:rsidR="00647D9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br/>
            </w:r>
            <w:r w:rsidR="00647D9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ab/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vAlign w:val="bottom"/>
          </w:tcPr>
          <w:p w14:paraId="0B498700" w14:textId="1AE670FB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17,465,654.96</w:t>
            </w:r>
          </w:p>
        </w:tc>
      </w:tr>
      <w:tr w:rsidR="00EE5495" w:rsidRPr="009C7AC4" w14:paraId="7FBC19E1" w14:textId="77777777" w:rsidTr="00D30F25">
        <w:tc>
          <w:tcPr>
            <w:tcW w:w="6463" w:type="dxa"/>
            <w:vAlign w:val="bottom"/>
          </w:tcPr>
          <w:p w14:paraId="30EA9207" w14:textId="59C3DE32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</w:tcPr>
          <w:p w14:paraId="31F0D8DB" w14:textId="00A90DC8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80,479,399.96</w:t>
            </w:r>
          </w:p>
        </w:tc>
      </w:tr>
      <w:tr w:rsidR="00EE5495" w:rsidRPr="009C7AC4" w14:paraId="22BAB2CA" w14:textId="77777777" w:rsidTr="00D30F25">
        <w:tc>
          <w:tcPr>
            <w:tcW w:w="6463" w:type="dxa"/>
            <w:vAlign w:val="bottom"/>
          </w:tcPr>
          <w:p w14:paraId="6E39C226" w14:textId="3DC61193" w:rsidR="00410CCB" w:rsidRPr="009C7AC4" w:rsidRDefault="00ED6B06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14:paraId="38DA1DEC" w14:textId="528DBFEE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9,975,669.68</w:t>
            </w:r>
          </w:p>
        </w:tc>
      </w:tr>
      <w:tr w:rsidR="00EE5495" w:rsidRPr="009C7AC4" w14:paraId="62982328" w14:textId="77777777" w:rsidTr="00D30F25">
        <w:tc>
          <w:tcPr>
            <w:tcW w:w="6463" w:type="dxa"/>
            <w:vAlign w:val="bottom"/>
          </w:tcPr>
          <w:p w14:paraId="5184721F" w14:textId="5BD42E18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1AF78F" w14:textId="2099529C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90,455,069.64</w:t>
            </w:r>
          </w:p>
        </w:tc>
      </w:tr>
      <w:tr w:rsidR="00EE5495" w:rsidRPr="009C7AC4" w14:paraId="5CB0E1BC" w14:textId="77777777" w:rsidTr="00D30F25">
        <w:tc>
          <w:tcPr>
            <w:tcW w:w="6463" w:type="dxa"/>
            <w:vAlign w:val="bottom"/>
          </w:tcPr>
          <w:p w14:paraId="713661CD" w14:textId="0DB5C196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</w:tcPr>
          <w:p w14:paraId="4E52E1E5" w14:textId="77777777" w:rsidR="00410CCB" w:rsidRPr="007D0A29" w:rsidRDefault="00410CCB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</w:p>
        </w:tc>
      </w:tr>
      <w:tr w:rsidR="00EE5495" w:rsidRPr="009C7AC4" w14:paraId="6475B2B9" w14:textId="77777777" w:rsidTr="00D30F25">
        <w:tc>
          <w:tcPr>
            <w:tcW w:w="6463" w:type="dxa"/>
            <w:vAlign w:val="bottom"/>
          </w:tcPr>
          <w:p w14:paraId="08D0D772" w14:textId="10D04ECB" w:rsidR="00410CCB" w:rsidRPr="009C7AC4" w:rsidRDefault="00410CCB" w:rsidP="00410CCB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4" w:type="dxa"/>
            <w:tcBorders>
              <w:left w:val="nil"/>
            </w:tcBorders>
          </w:tcPr>
          <w:p w14:paraId="4EE5E457" w14:textId="7B8388DA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25,342,942.73</w:t>
            </w:r>
          </w:p>
        </w:tc>
      </w:tr>
      <w:tr w:rsidR="00EE5495" w:rsidRPr="009C7AC4" w14:paraId="7EF9240D" w14:textId="77777777" w:rsidTr="00D30F25">
        <w:tc>
          <w:tcPr>
            <w:tcW w:w="6463" w:type="dxa"/>
            <w:vAlign w:val="bottom"/>
          </w:tcPr>
          <w:p w14:paraId="0C8D3D86" w14:textId="77777777" w:rsidR="00DA0501" w:rsidRDefault="00410CCB" w:rsidP="00DA050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0" w:hanging="170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</w:p>
          <w:p w14:paraId="12564A3D" w14:textId="217DE565" w:rsidR="00410CCB" w:rsidRPr="009C7AC4" w:rsidRDefault="00DA0501" w:rsidP="00DA050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0" w:hanging="170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ab/>
            </w:r>
            <w:r w:rsidR="00410CCB"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="00410CCB"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  <w:r w:rsidR="00410CCB"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="00410CCB"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="00410CCB"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410CCB"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vAlign w:val="bottom"/>
          </w:tcPr>
          <w:p w14:paraId="136AB046" w14:textId="79A83157" w:rsidR="00410CCB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6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-</w:t>
            </w:r>
          </w:p>
        </w:tc>
      </w:tr>
      <w:tr w:rsidR="00EE5495" w:rsidRPr="009C7AC4" w14:paraId="7C7D48A5" w14:textId="77777777" w:rsidTr="00D30F25">
        <w:tc>
          <w:tcPr>
            <w:tcW w:w="6463" w:type="dxa"/>
            <w:vAlign w:val="bottom"/>
          </w:tcPr>
          <w:p w14:paraId="36E8F086" w14:textId="0FC79A05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left w:val="nil"/>
            </w:tcBorders>
          </w:tcPr>
          <w:p w14:paraId="21600A71" w14:textId="71414866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25,342,942.73</w:t>
            </w:r>
          </w:p>
        </w:tc>
      </w:tr>
      <w:tr w:rsidR="00EE5495" w:rsidRPr="009C7AC4" w14:paraId="26D62556" w14:textId="77777777" w:rsidTr="00D30F25">
        <w:tc>
          <w:tcPr>
            <w:tcW w:w="6463" w:type="dxa"/>
            <w:vAlign w:val="bottom"/>
          </w:tcPr>
          <w:p w14:paraId="6D58D999" w14:textId="672A30D6" w:rsidR="00E21E6D" w:rsidRPr="009C7AC4" w:rsidRDefault="00ED6B06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14:paraId="04A0C5EF" w14:textId="00C3FC06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3,999,549.03</w:t>
            </w:r>
          </w:p>
        </w:tc>
      </w:tr>
      <w:tr w:rsidR="00EE5495" w:rsidRPr="009C7AC4" w14:paraId="5A987124" w14:textId="77777777" w:rsidTr="00D30F25">
        <w:tc>
          <w:tcPr>
            <w:tcW w:w="6463" w:type="dxa"/>
            <w:vAlign w:val="bottom"/>
          </w:tcPr>
          <w:p w14:paraId="01899931" w14:textId="3E2ED0FA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C6903F" w14:textId="78BB6AC7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29,342,491.76</w:t>
            </w:r>
          </w:p>
        </w:tc>
      </w:tr>
      <w:tr w:rsidR="00EE5495" w:rsidRPr="009C7AC4" w14:paraId="0C1F9EDA" w14:textId="77777777" w:rsidTr="00D30F25">
        <w:tc>
          <w:tcPr>
            <w:tcW w:w="6463" w:type="dxa"/>
            <w:vAlign w:val="bottom"/>
          </w:tcPr>
          <w:p w14:paraId="25395685" w14:textId="7EC95AC2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</w:tcPr>
          <w:p w14:paraId="23B905C8" w14:textId="77777777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</w:p>
        </w:tc>
      </w:tr>
      <w:tr w:rsidR="00EE5495" w:rsidRPr="009C7AC4" w14:paraId="2F532FC6" w14:textId="77777777" w:rsidTr="00D30F25">
        <w:tc>
          <w:tcPr>
            <w:tcW w:w="6463" w:type="dxa"/>
            <w:vAlign w:val="bottom"/>
          </w:tcPr>
          <w:p w14:paraId="29631466" w14:textId="0DABB313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4" w:type="dxa"/>
            <w:tcBorders>
              <w:left w:val="nil"/>
              <w:bottom w:val="double" w:sz="6" w:space="0" w:color="auto"/>
            </w:tcBorders>
          </w:tcPr>
          <w:p w14:paraId="591254FC" w14:textId="36105A6F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37,670,802.27</w:t>
            </w:r>
          </w:p>
        </w:tc>
      </w:tr>
      <w:tr w:rsidR="00EE5495" w:rsidRPr="009C7AC4" w14:paraId="56B76177" w14:textId="77777777" w:rsidTr="00D30F25">
        <w:tc>
          <w:tcPr>
            <w:tcW w:w="6463" w:type="dxa"/>
            <w:vAlign w:val="bottom"/>
          </w:tcPr>
          <w:p w14:paraId="255C8BCF" w14:textId="0F019747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ณ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6C459C" w14:textId="4B578B24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55,136,457.23</w:t>
            </w:r>
          </w:p>
        </w:tc>
      </w:tr>
      <w:tr w:rsidR="00EE5495" w:rsidRPr="009C7AC4" w14:paraId="6210D891" w14:textId="77777777" w:rsidTr="00D30F25">
        <w:tc>
          <w:tcPr>
            <w:tcW w:w="6463" w:type="dxa"/>
            <w:vAlign w:val="bottom"/>
          </w:tcPr>
          <w:p w14:paraId="5422EC5E" w14:textId="4B153B2F" w:rsidR="00E21E6D" w:rsidRPr="009C7AC4" w:rsidRDefault="00E21E6D" w:rsidP="00E21E6D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9C7AC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Pr="009C7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AD2BFB1" w14:textId="308373C5" w:rsidR="00E21E6D" w:rsidRPr="007D0A29" w:rsidRDefault="00E21E6D" w:rsidP="007D0A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25" w:right="57"/>
              <w:jc w:val="right"/>
              <w:textAlignment w:val="baseline"/>
              <w:rPr>
                <w:rFonts w:asciiTheme="majorBidi" w:hAnsiTheme="majorBidi"/>
                <w:bCs/>
                <w:sz w:val="32"/>
                <w:szCs w:val="32"/>
                <w:cs/>
              </w:rPr>
            </w:pPr>
            <w:r w:rsidRPr="007D0A29">
              <w:rPr>
                <w:rFonts w:asciiTheme="majorBidi" w:hAnsiTheme="majorBidi"/>
                <w:bCs/>
                <w:sz w:val="32"/>
                <w:szCs w:val="32"/>
              </w:rPr>
              <w:t>61,112,577.88</w:t>
            </w:r>
          </w:p>
        </w:tc>
      </w:tr>
    </w:tbl>
    <w:p w14:paraId="6F85A47E" w14:textId="6F23D7DC" w:rsidR="008D0267" w:rsidRDefault="008D0267" w:rsidP="002F24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4D1D00C4" w14:textId="77777777" w:rsidR="00103F9D" w:rsidRPr="009C7AC4" w:rsidRDefault="00103F9D" w:rsidP="002F24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3064C9EC" w14:textId="12917E4C" w:rsidR="00527B7F" w:rsidRPr="009C7AC4" w:rsidRDefault="00527B7F" w:rsidP="001D1C1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 w:rsidRPr="009C7AC4">
        <w:rPr>
          <w:rFonts w:asciiTheme="majorBidi" w:hAnsiTheme="majorBidi" w:hint="cs"/>
          <w:sz w:val="32"/>
          <w:szCs w:val="32"/>
          <w:cs/>
        </w:rPr>
        <w:lastRenderedPageBreak/>
        <w:t xml:space="preserve">ณ วันที่ </w:t>
      </w:r>
      <w:r w:rsidRPr="009C7AC4">
        <w:rPr>
          <w:rFonts w:asciiTheme="majorBidi" w:hAnsiTheme="majorBidi"/>
          <w:sz w:val="32"/>
          <w:szCs w:val="32"/>
        </w:rPr>
        <w:t xml:space="preserve">31 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9C7AC4">
        <w:rPr>
          <w:rFonts w:asciiTheme="majorBidi" w:hAnsiTheme="majorBidi"/>
          <w:sz w:val="32"/>
          <w:szCs w:val="32"/>
        </w:rPr>
        <w:t>256</w:t>
      </w:r>
      <w:r w:rsidR="00046CE4" w:rsidRPr="009C7AC4">
        <w:rPr>
          <w:rFonts w:asciiTheme="majorBidi" w:hAnsiTheme="majorBidi" w:hint="cs"/>
          <w:sz w:val="32"/>
          <w:szCs w:val="32"/>
        </w:rPr>
        <w:t>3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9C7AC4">
        <w:rPr>
          <w:rFonts w:asciiTheme="majorBidi" w:hAnsiTheme="majorBidi"/>
          <w:sz w:val="32"/>
          <w:szCs w:val="32"/>
        </w:rPr>
        <w:t>256</w:t>
      </w:r>
      <w:r w:rsidR="00046CE4" w:rsidRPr="009C7AC4">
        <w:rPr>
          <w:rFonts w:asciiTheme="majorBidi" w:hAnsiTheme="majorBidi" w:hint="cs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hint="cs"/>
          <w:sz w:val="32"/>
          <w:szCs w:val="32"/>
          <w:cs/>
        </w:rPr>
        <w:t>บริษัทมีสิทธิการใช้ที่ดินตามสัญญาเช่าที่ดินกับสำนักงานทรัพย์สินพระมหากษัตริย์จำนวน</w:t>
      </w:r>
      <w:r w:rsidR="00046CE4" w:rsidRPr="009C7AC4">
        <w:rPr>
          <w:rFonts w:asciiTheme="majorBidi" w:hAnsiTheme="majorBidi" w:hint="cs"/>
          <w:sz w:val="32"/>
          <w:szCs w:val="32"/>
          <w:cs/>
        </w:rPr>
        <w:t>หนึ่ง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ฉบับเพื่อปลูกสร้างอาคารโครงการเดอะศาลายา (คอมมูนิตี้ มอลล์) </w:t>
      </w:r>
      <w:r w:rsidR="00BC7CCC" w:rsidRPr="009C7AC4">
        <w:rPr>
          <w:rFonts w:asciiTheme="majorBidi" w:hAnsiTheme="majorBidi"/>
          <w:sz w:val="32"/>
          <w:szCs w:val="32"/>
          <w:cs/>
        </w:rPr>
        <w:br/>
      </w:r>
      <w:r w:rsidRPr="009C7AC4">
        <w:rPr>
          <w:rFonts w:asciiTheme="majorBidi" w:hAnsiTheme="majorBidi" w:hint="cs"/>
          <w:sz w:val="32"/>
          <w:szCs w:val="32"/>
          <w:cs/>
        </w:rPr>
        <w:t xml:space="preserve">มีกำหนดเวลา </w:t>
      </w:r>
      <w:r w:rsidRPr="009C7AC4">
        <w:rPr>
          <w:rFonts w:asciiTheme="majorBidi" w:hAnsiTheme="majorBidi"/>
          <w:sz w:val="32"/>
          <w:szCs w:val="32"/>
        </w:rPr>
        <w:t>25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 ปี สิ้นสุดวันที่ </w:t>
      </w:r>
      <w:r w:rsidRPr="009C7AC4">
        <w:rPr>
          <w:rFonts w:asciiTheme="majorBidi" w:hAnsiTheme="majorBidi"/>
          <w:sz w:val="32"/>
          <w:szCs w:val="32"/>
        </w:rPr>
        <w:t>28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Pr="009C7AC4">
        <w:rPr>
          <w:rFonts w:asciiTheme="majorBidi" w:hAnsiTheme="majorBidi"/>
          <w:sz w:val="32"/>
          <w:szCs w:val="32"/>
        </w:rPr>
        <w:t xml:space="preserve">2582 </w:t>
      </w:r>
      <w:r w:rsidRPr="009C7AC4">
        <w:rPr>
          <w:rFonts w:asciiTheme="majorBidi" w:hAnsiTheme="majorBidi" w:hint="cs"/>
          <w:sz w:val="32"/>
          <w:szCs w:val="32"/>
          <w:cs/>
        </w:rPr>
        <w:t>ตามสัญญา บริษัทไม่ยกกรรมสิทธิ</w:t>
      </w:r>
      <w:r w:rsidR="00E149EF" w:rsidRPr="009C7AC4">
        <w:rPr>
          <w:rFonts w:asciiTheme="majorBidi" w:hAnsiTheme="majorBidi" w:hint="cs"/>
          <w:sz w:val="32"/>
          <w:szCs w:val="32"/>
          <w:cs/>
        </w:rPr>
        <w:t>์อาคารและ</w:t>
      </w:r>
      <w:r w:rsidR="00BC7CCC" w:rsidRPr="009C7AC4">
        <w:rPr>
          <w:rFonts w:asciiTheme="majorBidi" w:hAnsiTheme="majorBidi"/>
          <w:sz w:val="32"/>
          <w:szCs w:val="32"/>
          <w:cs/>
        </w:rPr>
        <w:br/>
      </w:r>
      <w:r w:rsidR="00E149EF" w:rsidRPr="009C7AC4">
        <w:rPr>
          <w:rFonts w:asciiTheme="majorBidi" w:hAnsiTheme="majorBidi" w:hint="cs"/>
          <w:sz w:val="32"/>
          <w:szCs w:val="32"/>
          <w:cs/>
        </w:rPr>
        <w:t>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25A3268C" w14:textId="6CB34421" w:rsidR="00977BF2" w:rsidRDefault="00977BF2" w:rsidP="001D1C1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cstheme="majorBidi" w:hint="cs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="00046CE4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ปี สิ้นสุด</w:t>
      </w:r>
      <w:r w:rsidR="00046CE4" w:rsidRPr="009C7AC4">
        <w:rPr>
          <w:rFonts w:ascii="Angsana New" w:hAnsi="Angsana New" w:hint="cs"/>
          <w:sz w:val="32"/>
          <w:szCs w:val="32"/>
          <w:cs/>
        </w:rPr>
        <w:t>เดือนตุลาคม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pacing w:val="-6"/>
          <w:sz w:val="32"/>
          <w:szCs w:val="32"/>
        </w:rPr>
        <w:t>256</w:t>
      </w:r>
      <w:r w:rsidR="00046CE4" w:rsidRPr="009C7AC4">
        <w:rPr>
          <w:rFonts w:ascii="Angsana New" w:hAnsi="Angsana New"/>
          <w:spacing w:val="-6"/>
          <w:sz w:val="32"/>
          <w:szCs w:val="32"/>
        </w:rPr>
        <w:t>5</w:t>
      </w:r>
      <w:r w:rsidRPr="009C7AC4">
        <w:rPr>
          <w:rFonts w:ascii="Angsana New" w:hAnsi="Angsana New"/>
          <w:spacing w:val="-6"/>
          <w:sz w:val="32"/>
          <w:szCs w:val="32"/>
        </w:rPr>
        <w:t xml:space="preserve"> 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9C7AC4">
        <w:rPr>
          <w:rFonts w:ascii="Angsana New" w:hAnsi="Angsana New"/>
          <w:spacing w:val="-6"/>
          <w:sz w:val="32"/>
          <w:szCs w:val="32"/>
        </w:rPr>
        <w:t xml:space="preserve"> 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Pr="009C7AC4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9C7AC4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Pr="009C7AC4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9C7AC4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14:paraId="34499987" w14:textId="77777777" w:rsidR="00103F9D" w:rsidRDefault="00103F9D" w:rsidP="001D1C1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bookmarkEnd w:id="6"/>
    <w:p w14:paraId="213526EF" w14:textId="795CC9A8" w:rsidR="002D1A53" w:rsidRPr="009C7AC4" w:rsidRDefault="0021486B" w:rsidP="00670840">
      <w:pPr>
        <w:tabs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</w:rPr>
        <w:t>15</w:t>
      </w:r>
      <w:r w:rsidR="002D1A53" w:rsidRPr="009C7AC4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9C7AC4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9C7AC4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F237119" w14:textId="77777777" w:rsidR="002D1A53" w:rsidRPr="009C7AC4" w:rsidRDefault="00605C50" w:rsidP="00670840">
      <w:pPr>
        <w:spacing w:line="36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C7AC4">
        <w:rPr>
          <w:rFonts w:ascii="Angsana New" w:hAnsi="Angsana New" w:hint="cs"/>
          <w:spacing w:val="-6"/>
          <w:sz w:val="32"/>
          <w:szCs w:val="32"/>
          <w:cs/>
        </w:rPr>
        <w:t>บัญชีนี้ประกอบด้วย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9"/>
        <w:gridCol w:w="311"/>
        <w:gridCol w:w="907"/>
        <w:gridCol w:w="143"/>
        <w:gridCol w:w="1133"/>
        <w:gridCol w:w="144"/>
        <w:gridCol w:w="1132"/>
        <w:gridCol w:w="143"/>
        <w:gridCol w:w="1132"/>
        <w:gridCol w:w="141"/>
        <w:gridCol w:w="1162"/>
      </w:tblGrid>
      <w:tr w:rsidR="00EE5495" w:rsidRPr="00053B64" w14:paraId="7725C270" w14:textId="77777777" w:rsidTr="00153E7B">
        <w:trPr>
          <w:trHeight w:val="74"/>
        </w:trPr>
        <w:tc>
          <w:tcPr>
            <w:tcW w:w="2099" w:type="dxa"/>
            <w:noWrap/>
          </w:tcPr>
          <w:p w14:paraId="5DB6907D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14:paraId="3FD20565" w14:textId="77777777" w:rsidR="00273F49" w:rsidRPr="00053B64" w:rsidRDefault="00273F49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053B64" w14:paraId="117BE111" w14:textId="77777777" w:rsidTr="00153E7B">
        <w:trPr>
          <w:trHeight w:val="74"/>
        </w:trPr>
        <w:tc>
          <w:tcPr>
            <w:tcW w:w="2099" w:type="dxa"/>
            <w:noWrap/>
          </w:tcPr>
          <w:p w14:paraId="7EA13F37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14:paraId="0B031CFE" w14:textId="77777777" w:rsidR="00273F49" w:rsidRPr="00053B64" w:rsidRDefault="00273F49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495" w:rsidRPr="00053B64" w14:paraId="3016B33B" w14:textId="77777777" w:rsidTr="00153E7B">
        <w:tc>
          <w:tcPr>
            <w:tcW w:w="2099" w:type="dxa"/>
            <w:noWrap/>
          </w:tcPr>
          <w:p w14:paraId="587603C5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14:paraId="427B780E" w14:textId="77777777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5B9829C" w14:textId="77777777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D46621" w14:textId="77777777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575EB017" w14:textId="77777777" w:rsidR="00273F49" w:rsidRPr="00053B64" w:rsidRDefault="00273F49" w:rsidP="007D0A2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14:paraId="669653B8" w14:textId="77777777" w:rsidR="00273F49" w:rsidRPr="00053B64" w:rsidRDefault="00273F49" w:rsidP="007D0A29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053B64" w14:paraId="0940FED0" w14:textId="77777777" w:rsidTr="00153E7B">
        <w:tc>
          <w:tcPr>
            <w:tcW w:w="2099" w:type="dxa"/>
            <w:noWrap/>
          </w:tcPr>
          <w:p w14:paraId="71E69BCC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noWrap/>
          </w:tcPr>
          <w:p w14:paraId="36F3D83F" w14:textId="77777777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43BBBB88" w14:textId="77777777" w:rsidR="00273F49" w:rsidRPr="00053B64" w:rsidRDefault="00273F49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141637A9" w14:textId="77777777" w:rsidR="00273F49" w:rsidRPr="00053B64" w:rsidRDefault="00273F49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3620D69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3A945C4" w14:textId="77777777" w:rsidR="00273F49" w:rsidRPr="00053B64" w:rsidRDefault="00273F49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1FE65B21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6342BC2E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123A1D96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14:paraId="5A8DB40B" w14:textId="77777777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053B64" w14:paraId="5EE79D92" w14:textId="77777777" w:rsidTr="00153E7B">
        <w:tc>
          <w:tcPr>
            <w:tcW w:w="2099" w:type="dxa"/>
            <w:noWrap/>
          </w:tcPr>
          <w:p w14:paraId="1D7C2BDC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noWrap/>
          </w:tcPr>
          <w:p w14:paraId="3FAB5689" w14:textId="7074FA38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="00ED35FB" w:rsidRPr="00053B6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2B23A7C7" w14:textId="77777777" w:rsidR="00273F49" w:rsidRPr="00053B64" w:rsidRDefault="00273F49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11E84740" w14:textId="77777777" w:rsidR="00273F49" w:rsidRPr="00053B64" w:rsidRDefault="00273F49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7022071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47A35FC0" w14:textId="77777777" w:rsidR="00273F49" w:rsidRPr="00053B64" w:rsidRDefault="00273F49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619D1447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21FC53A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(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77DE2F50" w14:textId="77777777" w:rsidR="00273F49" w:rsidRPr="00053B64" w:rsidRDefault="00273F49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14:paraId="21CA09D3" w14:textId="3EADBF44" w:rsidR="00273F49" w:rsidRPr="00053B64" w:rsidRDefault="00273F49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="00ED35FB" w:rsidRPr="00053B6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5495" w:rsidRPr="00053B64" w14:paraId="7376C533" w14:textId="77777777" w:rsidTr="00153E7B">
        <w:tc>
          <w:tcPr>
            <w:tcW w:w="2099" w:type="dxa"/>
            <w:noWrap/>
          </w:tcPr>
          <w:p w14:paraId="7694D389" w14:textId="77777777" w:rsidR="00273F49" w:rsidRPr="00053B64" w:rsidRDefault="00273F49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14:paraId="46842562" w14:textId="77777777" w:rsidR="00273F49" w:rsidRPr="00053B64" w:rsidRDefault="00273F49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69AE8C2" w14:textId="77777777" w:rsidR="00273F49" w:rsidRPr="00053B64" w:rsidRDefault="00273F49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0FE0313F" w14:textId="77777777" w:rsidR="00273F49" w:rsidRPr="00053B64" w:rsidRDefault="00273F49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6CDFE67" w14:textId="77777777" w:rsidR="00273F49" w:rsidRPr="00053B64" w:rsidRDefault="00273F49" w:rsidP="007D0A29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47A577F4" w14:textId="77777777" w:rsidR="00273F49" w:rsidRPr="00053B64" w:rsidRDefault="00273F49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31F7B0DF" w14:textId="77777777" w:rsidR="00273F49" w:rsidRPr="00053B64" w:rsidRDefault="00273F49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06491DB4" w14:textId="77777777" w:rsidR="00273F49" w:rsidRPr="00053B64" w:rsidRDefault="00273F49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3E0528D4" w14:textId="77777777" w:rsidR="00273F49" w:rsidRPr="00053B64" w:rsidRDefault="00273F49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14:paraId="66FC2DD2" w14:textId="77777777" w:rsidR="00273F49" w:rsidRPr="00053B64" w:rsidRDefault="00273F49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053B64" w14:paraId="4216B5E3" w14:textId="77777777" w:rsidTr="00153E7B">
        <w:trPr>
          <w:trHeight w:val="59"/>
        </w:trPr>
        <w:tc>
          <w:tcPr>
            <w:tcW w:w="2099" w:type="dxa"/>
            <w:noWrap/>
          </w:tcPr>
          <w:p w14:paraId="2E7835A8" w14:textId="77777777" w:rsidR="00A653A8" w:rsidRPr="00053B64" w:rsidRDefault="00A653A8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8" w:type="dxa"/>
            <w:gridSpan w:val="2"/>
            <w:noWrap/>
          </w:tcPr>
          <w:p w14:paraId="54AF38E2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3,905,990.12</w:t>
            </w:r>
          </w:p>
        </w:tc>
        <w:tc>
          <w:tcPr>
            <w:tcW w:w="143" w:type="dxa"/>
          </w:tcPr>
          <w:p w14:paraId="6126218C" w14:textId="77777777" w:rsidR="00A653A8" w:rsidRPr="00053B64" w:rsidRDefault="00A653A8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0EE1E3D6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0AEE3268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noWrap/>
          </w:tcPr>
          <w:p w14:paraId="6F1072F4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6516FD2A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14:paraId="3DFB1E48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5C58AD1" w14:textId="77777777" w:rsidR="00A653A8" w:rsidRPr="00053B64" w:rsidRDefault="00A653A8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14:paraId="666B6BE2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3,905,990.12 </w:t>
            </w:r>
          </w:p>
        </w:tc>
      </w:tr>
      <w:tr w:rsidR="00EE5495" w:rsidRPr="00053B64" w14:paraId="28CF8698" w14:textId="77777777" w:rsidTr="00153E7B">
        <w:trPr>
          <w:trHeight w:val="59"/>
        </w:trPr>
        <w:tc>
          <w:tcPr>
            <w:tcW w:w="2410" w:type="dxa"/>
            <w:gridSpan w:val="2"/>
            <w:noWrap/>
          </w:tcPr>
          <w:p w14:paraId="7C4C97CF" w14:textId="77777777" w:rsidR="00A653A8" w:rsidRPr="00053B64" w:rsidRDefault="00A653A8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noWrap/>
          </w:tcPr>
          <w:p w14:paraId="2168D1F1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300,000.00</w:t>
            </w:r>
          </w:p>
        </w:tc>
        <w:tc>
          <w:tcPr>
            <w:tcW w:w="143" w:type="dxa"/>
          </w:tcPr>
          <w:p w14:paraId="4D4ADA33" w14:textId="77777777" w:rsidR="00A653A8" w:rsidRPr="00053B64" w:rsidRDefault="00A653A8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4BA1B397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5737243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08F335FB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756A9627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50F4A4F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A28129" w14:textId="77777777" w:rsidR="00A653A8" w:rsidRPr="00053B64" w:rsidRDefault="00A653A8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14:paraId="2341A7CF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</w:tr>
      <w:tr w:rsidR="00EE5495" w:rsidRPr="00053B64" w14:paraId="74D6251B" w14:textId="77777777" w:rsidTr="00153E7B">
        <w:trPr>
          <w:trHeight w:val="59"/>
        </w:trPr>
        <w:tc>
          <w:tcPr>
            <w:tcW w:w="2099" w:type="dxa"/>
            <w:noWrap/>
          </w:tcPr>
          <w:p w14:paraId="3C6B3941" w14:textId="77777777" w:rsidR="00A653A8" w:rsidRPr="00053B64" w:rsidRDefault="00A653A8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ab/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14:paraId="788049C0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4,205,990.12</w:t>
            </w:r>
          </w:p>
        </w:tc>
        <w:tc>
          <w:tcPr>
            <w:tcW w:w="143" w:type="dxa"/>
          </w:tcPr>
          <w:p w14:paraId="6C9A5477" w14:textId="77777777" w:rsidR="00A653A8" w:rsidRPr="00053B64" w:rsidRDefault="00A653A8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77A75409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694FD261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646CFD8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55A06DEE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6A622D9" w14:textId="77777777" w:rsidR="00A653A8" w:rsidRPr="00053B64" w:rsidRDefault="00A653A8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939B13" w14:textId="77777777" w:rsidR="00A653A8" w:rsidRPr="00053B64" w:rsidRDefault="00A653A8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14:paraId="6FB1033D" w14:textId="77777777" w:rsidR="00A653A8" w:rsidRPr="00053B64" w:rsidRDefault="00A653A8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4,205,990.12 </w:t>
            </w:r>
          </w:p>
        </w:tc>
      </w:tr>
      <w:tr w:rsidR="00EE5495" w:rsidRPr="00053B64" w14:paraId="6F02660C" w14:textId="77777777" w:rsidTr="00D46CAE">
        <w:tc>
          <w:tcPr>
            <w:tcW w:w="2099" w:type="dxa"/>
            <w:noWrap/>
          </w:tcPr>
          <w:p w14:paraId="565A7704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8" w:type="dxa"/>
            <w:gridSpan w:val="2"/>
            <w:noWrap/>
          </w:tcPr>
          <w:p w14:paraId="6794B82E" w14:textId="442BF4F4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2,374,156.49</w:t>
            </w:r>
          </w:p>
        </w:tc>
        <w:tc>
          <w:tcPr>
            <w:tcW w:w="143" w:type="dxa"/>
          </w:tcPr>
          <w:p w14:paraId="4F6AB3D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B825E54" w14:textId="7D22072C" w:rsidR="00ED35FB" w:rsidRPr="00053B64" w:rsidRDefault="007D0A29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339,428.61</w:t>
            </w:r>
          </w:p>
        </w:tc>
        <w:tc>
          <w:tcPr>
            <w:tcW w:w="144" w:type="dxa"/>
            <w:tcBorders>
              <w:left w:val="nil"/>
            </w:tcBorders>
          </w:tcPr>
          <w:p w14:paraId="636995D4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4A5D3A2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48B4E417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noWrap/>
          </w:tcPr>
          <w:p w14:paraId="5E9F11F5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780C869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14:paraId="429526E8" w14:textId="5ECD6994" w:rsidR="00ED35FB" w:rsidRPr="00053B64" w:rsidRDefault="007D0A29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2,713,585.10</w:t>
            </w:r>
          </w:p>
        </w:tc>
      </w:tr>
      <w:tr w:rsidR="00ED35FB" w:rsidRPr="00053B64" w14:paraId="59C8B30A" w14:textId="77777777" w:rsidTr="00D46CAE">
        <w:trPr>
          <w:trHeight w:val="59"/>
        </w:trPr>
        <w:tc>
          <w:tcPr>
            <w:tcW w:w="2099" w:type="dxa"/>
            <w:noWrap/>
          </w:tcPr>
          <w:p w14:paraId="4A11DD69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A67D326" w14:textId="5949E146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1,831,833.63</w:t>
            </w:r>
          </w:p>
        </w:tc>
        <w:tc>
          <w:tcPr>
            <w:tcW w:w="143" w:type="dxa"/>
          </w:tcPr>
          <w:p w14:paraId="6C1C0FA6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B915203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103F68F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016B200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1B792FA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A8E46BA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6F3C3977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7579A5" w14:textId="28A4B033" w:rsidR="00ED35FB" w:rsidRPr="00053B64" w:rsidRDefault="007D0A29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1,492,405.02</w:t>
            </w:r>
          </w:p>
        </w:tc>
      </w:tr>
    </w:tbl>
    <w:p w14:paraId="21256693" w14:textId="77777777" w:rsidR="00ED35FB" w:rsidRPr="00053B64" w:rsidRDefault="00ED35FB" w:rsidP="007D0A29">
      <w:pPr>
        <w:spacing w:line="280" w:lineRule="exact"/>
        <w:rPr>
          <w:sz w:val="24"/>
          <w:szCs w:val="24"/>
        </w:rPr>
      </w:pP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4"/>
        <w:gridCol w:w="306"/>
        <w:gridCol w:w="911"/>
        <w:gridCol w:w="143"/>
        <w:gridCol w:w="1132"/>
        <w:gridCol w:w="144"/>
        <w:gridCol w:w="1131"/>
        <w:gridCol w:w="143"/>
        <w:gridCol w:w="1131"/>
        <w:gridCol w:w="141"/>
        <w:gridCol w:w="1161"/>
      </w:tblGrid>
      <w:tr w:rsidR="00EE5495" w:rsidRPr="00053B64" w14:paraId="7EE43512" w14:textId="77777777" w:rsidTr="00ED35FB">
        <w:trPr>
          <w:trHeight w:val="74"/>
        </w:trPr>
        <w:tc>
          <w:tcPr>
            <w:tcW w:w="2104" w:type="dxa"/>
            <w:noWrap/>
          </w:tcPr>
          <w:p w14:paraId="48F8ABD1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3" w:type="dxa"/>
            <w:gridSpan w:val="10"/>
            <w:tcBorders>
              <w:bottom w:val="single" w:sz="6" w:space="0" w:color="auto"/>
            </w:tcBorders>
            <w:noWrap/>
          </w:tcPr>
          <w:p w14:paraId="06E4497F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053B64" w14:paraId="449BE771" w14:textId="77777777" w:rsidTr="00ED35FB">
        <w:trPr>
          <w:trHeight w:val="74"/>
        </w:trPr>
        <w:tc>
          <w:tcPr>
            <w:tcW w:w="2104" w:type="dxa"/>
            <w:noWrap/>
          </w:tcPr>
          <w:p w14:paraId="13D4ECA0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3" w:type="dxa"/>
            <w:gridSpan w:val="10"/>
            <w:tcBorders>
              <w:bottom w:val="single" w:sz="6" w:space="0" w:color="auto"/>
            </w:tcBorders>
            <w:noWrap/>
          </w:tcPr>
          <w:p w14:paraId="6A867DFB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495" w:rsidRPr="00053B64" w14:paraId="14EE2729" w14:textId="77777777" w:rsidTr="00ED35FB">
        <w:tc>
          <w:tcPr>
            <w:tcW w:w="2104" w:type="dxa"/>
            <w:noWrap/>
          </w:tcPr>
          <w:p w14:paraId="2C0AAB0D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</w:tcBorders>
            <w:noWrap/>
          </w:tcPr>
          <w:p w14:paraId="3050D2C3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7B24FCB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1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ABE720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23CEA24D" w14:textId="77777777" w:rsidR="00ED35FB" w:rsidRPr="00053B64" w:rsidRDefault="00ED35FB" w:rsidP="007D0A2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</w:tcBorders>
            <w:noWrap/>
          </w:tcPr>
          <w:p w14:paraId="49351833" w14:textId="77777777" w:rsidR="00ED35FB" w:rsidRPr="00053B64" w:rsidRDefault="00ED35FB" w:rsidP="007D0A29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053B64" w14:paraId="6E358DAE" w14:textId="77777777" w:rsidTr="00ED35FB">
        <w:tc>
          <w:tcPr>
            <w:tcW w:w="2104" w:type="dxa"/>
            <w:noWrap/>
          </w:tcPr>
          <w:p w14:paraId="0F610014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2"/>
            <w:noWrap/>
          </w:tcPr>
          <w:p w14:paraId="174CAAE0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73442246" w14:textId="77777777" w:rsidR="00ED35FB" w:rsidRPr="00053B64" w:rsidRDefault="00ED35FB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7E3BB8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69E4406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0A4581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4BD385BA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</w:tcPr>
          <w:p w14:paraId="0CBE0C96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71F58C10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</w:tcBorders>
            <w:noWrap/>
          </w:tcPr>
          <w:p w14:paraId="740B3D24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053B64" w14:paraId="1A29265E" w14:textId="77777777" w:rsidTr="00ED35FB">
        <w:tc>
          <w:tcPr>
            <w:tcW w:w="2104" w:type="dxa"/>
            <w:noWrap/>
          </w:tcPr>
          <w:p w14:paraId="178932F1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2"/>
            <w:tcBorders>
              <w:bottom w:val="single" w:sz="6" w:space="0" w:color="auto"/>
            </w:tcBorders>
            <w:noWrap/>
          </w:tcPr>
          <w:p w14:paraId="0573FC3B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14:paraId="4DA00B25" w14:textId="77777777" w:rsidR="00ED35FB" w:rsidRPr="00053B64" w:rsidRDefault="00ED35FB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0FD86EA0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D189DFA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34718651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023AAD11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00E1E46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(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58AC26A4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</w:tcBorders>
            <w:noWrap/>
          </w:tcPr>
          <w:p w14:paraId="5F534FCC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5495" w:rsidRPr="00053B64" w14:paraId="06BAA817" w14:textId="77777777" w:rsidTr="00ED35FB">
        <w:tc>
          <w:tcPr>
            <w:tcW w:w="2104" w:type="dxa"/>
            <w:noWrap/>
          </w:tcPr>
          <w:p w14:paraId="37B1B526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</w:tcBorders>
            <w:noWrap/>
          </w:tcPr>
          <w:p w14:paraId="377F33D8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25F4B26C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76DA19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3DDEFB6" w14:textId="77777777" w:rsidR="00ED35FB" w:rsidRPr="00053B64" w:rsidRDefault="00ED35FB" w:rsidP="007D0A29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7441CD44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1B6C93BB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1" w:type="dxa"/>
          </w:tcPr>
          <w:p w14:paraId="2F6C214F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6246AC43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</w:tcBorders>
            <w:noWrap/>
          </w:tcPr>
          <w:p w14:paraId="4C4B7B01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053B64" w14:paraId="3C72D4BB" w14:textId="77777777" w:rsidTr="00ED35FB">
        <w:trPr>
          <w:trHeight w:val="59"/>
        </w:trPr>
        <w:tc>
          <w:tcPr>
            <w:tcW w:w="2104" w:type="dxa"/>
            <w:noWrap/>
          </w:tcPr>
          <w:p w14:paraId="41CF1BD9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7" w:type="dxa"/>
            <w:gridSpan w:val="2"/>
            <w:noWrap/>
          </w:tcPr>
          <w:p w14:paraId="416C3517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3,905,990.12</w:t>
            </w:r>
          </w:p>
        </w:tc>
        <w:tc>
          <w:tcPr>
            <w:tcW w:w="143" w:type="dxa"/>
          </w:tcPr>
          <w:p w14:paraId="6F3D845A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0B5819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C3F8409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noWrap/>
          </w:tcPr>
          <w:p w14:paraId="4BB915A6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16806CFB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14:paraId="57E18D55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F7DFE8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left w:val="nil"/>
            </w:tcBorders>
            <w:noWrap/>
          </w:tcPr>
          <w:p w14:paraId="7A557B94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3,905,990.12 </w:t>
            </w:r>
          </w:p>
        </w:tc>
      </w:tr>
      <w:tr w:rsidR="00EE5495" w:rsidRPr="00053B64" w14:paraId="6F8AA42D" w14:textId="77777777" w:rsidTr="00ED35FB">
        <w:trPr>
          <w:trHeight w:val="59"/>
        </w:trPr>
        <w:tc>
          <w:tcPr>
            <w:tcW w:w="2410" w:type="dxa"/>
            <w:gridSpan w:val="2"/>
            <w:noWrap/>
          </w:tcPr>
          <w:p w14:paraId="1C57CCFF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11" w:type="dxa"/>
            <w:tcBorders>
              <w:bottom w:val="single" w:sz="6" w:space="0" w:color="auto"/>
            </w:tcBorders>
            <w:noWrap/>
          </w:tcPr>
          <w:p w14:paraId="6F601BEA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300,000.00</w:t>
            </w:r>
          </w:p>
        </w:tc>
        <w:tc>
          <w:tcPr>
            <w:tcW w:w="143" w:type="dxa"/>
          </w:tcPr>
          <w:p w14:paraId="551BD29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276A20E7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2D7D0D0B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316A31A5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51FF47D4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9737565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6B7450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</w:tcBorders>
            <w:noWrap/>
          </w:tcPr>
          <w:p w14:paraId="4E5A0BFC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</w:tr>
      <w:tr w:rsidR="00EE5495" w:rsidRPr="00053B64" w14:paraId="6EE9389A" w14:textId="77777777" w:rsidTr="00ED35FB">
        <w:trPr>
          <w:trHeight w:val="59"/>
        </w:trPr>
        <w:tc>
          <w:tcPr>
            <w:tcW w:w="2104" w:type="dxa"/>
            <w:noWrap/>
          </w:tcPr>
          <w:p w14:paraId="34C94630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ab/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</w:tcBorders>
            <w:noWrap/>
          </w:tcPr>
          <w:p w14:paraId="28967263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4,205,990.12</w:t>
            </w:r>
          </w:p>
        </w:tc>
        <w:tc>
          <w:tcPr>
            <w:tcW w:w="143" w:type="dxa"/>
          </w:tcPr>
          <w:p w14:paraId="2EAEF65D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92E22AF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49F53F55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608B7CB7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623C5457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F7C81F8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92E44E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</w:tcBorders>
            <w:noWrap/>
          </w:tcPr>
          <w:p w14:paraId="6C4D5CAD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 xml:space="preserve"> 4,205,990.12 </w:t>
            </w:r>
          </w:p>
        </w:tc>
      </w:tr>
      <w:tr w:rsidR="00EE5495" w:rsidRPr="00053B64" w14:paraId="3BC98D57" w14:textId="77777777" w:rsidTr="00ED35FB">
        <w:tc>
          <w:tcPr>
            <w:tcW w:w="2104" w:type="dxa"/>
            <w:noWrap/>
          </w:tcPr>
          <w:p w14:paraId="042D718C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7" w:type="dxa"/>
            <w:gridSpan w:val="2"/>
            <w:noWrap/>
          </w:tcPr>
          <w:p w14:paraId="5E69B63D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2,027,970.22</w:t>
            </w:r>
          </w:p>
        </w:tc>
        <w:tc>
          <w:tcPr>
            <w:tcW w:w="143" w:type="dxa"/>
          </w:tcPr>
          <w:p w14:paraId="18812CB6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E9D00D5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346,186.27</w:t>
            </w:r>
          </w:p>
        </w:tc>
        <w:tc>
          <w:tcPr>
            <w:tcW w:w="144" w:type="dxa"/>
            <w:tcBorders>
              <w:left w:val="nil"/>
            </w:tcBorders>
          </w:tcPr>
          <w:p w14:paraId="5835C67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220CA4D2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A1BC5FC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1" w:type="dxa"/>
            <w:noWrap/>
          </w:tcPr>
          <w:p w14:paraId="76872923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A4226B1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noWrap/>
          </w:tcPr>
          <w:p w14:paraId="16D31B43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2,374,156.49</w:t>
            </w:r>
          </w:p>
        </w:tc>
      </w:tr>
      <w:tr w:rsidR="00ED35FB" w:rsidRPr="00053B64" w14:paraId="39A399C8" w14:textId="77777777" w:rsidTr="00ED35FB">
        <w:trPr>
          <w:trHeight w:val="59"/>
        </w:trPr>
        <w:tc>
          <w:tcPr>
            <w:tcW w:w="2104" w:type="dxa"/>
            <w:noWrap/>
          </w:tcPr>
          <w:p w14:paraId="3E401EB1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CE64F35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2,178,019.90</w:t>
            </w:r>
          </w:p>
        </w:tc>
        <w:tc>
          <w:tcPr>
            <w:tcW w:w="143" w:type="dxa"/>
          </w:tcPr>
          <w:p w14:paraId="6A79751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08E3FE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36A2D6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5711D9BC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2DAF403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04CFF474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38E1C60E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877DE9A" w14:textId="77777777" w:rsidR="00ED35FB" w:rsidRPr="00053B64" w:rsidRDefault="00ED35FB" w:rsidP="007D0A29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1,831,833.63</w:t>
            </w:r>
          </w:p>
        </w:tc>
      </w:tr>
    </w:tbl>
    <w:p w14:paraId="71EAFD2C" w14:textId="0F5D26C0" w:rsidR="00ED35FB" w:rsidRDefault="00ED35FB" w:rsidP="007D0A29">
      <w:pPr>
        <w:spacing w:line="280" w:lineRule="exact"/>
        <w:rPr>
          <w:sz w:val="24"/>
          <w:szCs w:val="24"/>
        </w:rPr>
      </w:pPr>
    </w:p>
    <w:p w14:paraId="03A44FEC" w14:textId="2B6A4741" w:rsidR="00103F9D" w:rsidRDefault="00103F9D" w:rsidP="007D0A29">
      <w:pPr>
        <w:spacing w:line="280" w:lineRule="exact"/>
        <w:rPr>
          <w:sz w:val="24"/>
          <w:szCs w:val="24"/>
        </w:rPr>
      </w:pPr>
    </w:p>
    <w:p w14:paraId="273C61DB" w14:textId="5282CED9" w:rsidR="00103F9D" w:rsidRDefault="00103F9D" w:rsidP="007D0A29">
      <w:pPr>
        <w:spacing w:line="280" w:lineRule="exact"/>
        <w:rPr>
          <w:sz w:val="24"/>
          <w:szCs w:val="24"/>
        </w:rPr>
      </w:pPr>
    </w:p>
    <w:p w14:paraId="7F462ED3" w14:textId="427F463E" w:rsidR="00103F9D" w:rsidRDefault="00103F9D" w:rsidP="007D0A29">
      <w:pPr>
        <w:spacing w:line="280" w:lineRule="exact"/>
        <w:rPr>
          <w:sz w:val="24"/>
          <w:szCs w:val="24"/>
        </w:rPr>
      </w:pPr>
    </w:p>
    <w:p w14:paraId="27B6A073" w14:textId="24363325" w:rsidR="00103F9D" w:rsidRDefault="00103F9D" w:rsidP="007D0A29">
      <w:pPr>
        <w:spacing w:line="280" w:lineRule="exact"/>
        <w:rPr>
          <w:sz w:val="24"/>
          <w:szCs w:val="24"/>
        </w:rPr>
      </w:pPr>
    </w:p>
    <w:p w14:paraId="4E54E456" w14:textId="29C8A58A" w:rsidR="00103F9D" w:rsidRDefault="00103F9D" w:rsidP="007D0A29">
      <w:pPr>
        <w:spacing w:line="280" w:lineRule="exact"/>
        <w:rPr>
          <w:sz w:val="24"/>
          <w:szCs w:val="24"/>
        </w:rPr>
      </w:pPr>
    </w:p>
    <w:p w14:paraId="118360FF" w14:textId="77777777" w:rsidR="00103F9D" w:rsidRPr="00053B64" w:rsidRDefault="00103F9D" w:rsidP="007D0A29">
      <w:pPr>
        <w:spacing w:line="280" w:lineRule="exact"/>
        <w:rPr>
          <w:sz w:val="24"/>
          <w:szCs w:val="24"/>
        </w:rPr>
      </w:pP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4"/>
        <w:gridCol w:w="1213"/>
        <w:gridCol w:w="143"/>
        <w:gridCol w:w="1132"/>
        <w:gridCol w:w="144"/>
        <w:gridCol w:w="1131"/>
        <w:gridCol w:w="143"/>
        <w:gridCol w:w="1131"/>
        <w:gridCol w:w="141"/>
        <w:gridCol w:w="1134"/>
      </w:tblGrid>
      <w:tr w:rsidR="00EE5495" w:rsidRPr="00053B64" w14:paraId="06F7593D" w14:textId="77777777" w:rsidTr="007D0A29">
        <w:trPr>
          <w:trHeight w:val="74"/>
        </w:trPr>
        <w:tc>
          <w:tcPr>
            <w:tcW w:w="2104" w:type="dxa"/>
            <w:noWrap/>
          </w:tcPr>
          <w:p w14:paraId="45F5C2CC" w14:textId="77777777" w:rsidR="007054B6" w:rsidRPr="00053B64" w:rsidRDefault="007054B6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11" w:type="dxa"/>
            <w:gridSpan w:val="9"/>
            <w:tcBorders>
              <w:bottom w:val="single" w:sz="6" w:space="0" w:color="auto"/>
            </w:tcBorders>
            <w:noWrap/>
          </w:tcPr>
          <w:p w14:paraId="003EDED6" w14:textId="77777777" w:rsidR="007054B6" w:rsidRPr="00053B64" w:rsidRDefault="007054B6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053B64" w14:paraId="2E8A6E30" w14:textId="77777777" w:rsidTr="007D0A29">
        <w:trPr>
          <w:trHeight w:val="74"/>
        </w:trPr>
        <w:tc>
          <w:tcPr>
            <w:tcW w:w="2104" w:type="dxa"/>
            <w:noWrap/>
          </w:tcPr>
          <w:p w14:paraId="5A27340E" w14:textId="77777777" w:rsidR="007054B6" w:rsidRPr="00053B64" w:rsidRDefault="007054B6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11" w:type="dxa"/>
            <w:gridSpan w:val="9"/>
            <w:tcBorders>
              <w:bottom w:val="single" w:sz="6" w:space="0" w:color="auto"/>
            </w:tcBorders>
            <w:noWrap/>
          </w:tcPr>
          <w:p w14:paraId="2D04DC76" w14:textId="77777777" w:rsidR="007054B6" w:rsidRPr="00053B64" w:rsidRDefault="007054B6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EE5495" w:rsidRPr="00053B64" w14:paraId="3A7EB6D1" w14:textId="77777777" w:rsidTr="007D0A29">
        <w:tc>
          <w:tcPr>
            <w:tcW w:w="2104" w:type="dxa"/>
            <w:noWrap/>
          </w:tcPr>
          <w:p w14:paraId="0FB200AE" w14:textId="77777777" w:rsidR="007054B6" w:rsidRPr="00053B64" w:rsidRDefault="007054B6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  <w:noWrap/>
          </w:tcPr>
          <w:p w14:paraId="3AD0D380" w14:textId="77777777" w:rsidR="007054B6" w:rsidRPr="00053B64" w:rsidRDefault="007054B6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84EA97E" w14:textId="77777777" w:rsidR="007054B6" w:rsidRPr="00053B64" w:rsidRDefault="007054B6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1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C9385D" w14:textId="77777777" w:rsidR="007054B6" w:rsidRPr="00053B64" w:rsidRDefault="007054B6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4E842FB6" w14:textId="77777777" w:rsidR="007054B6" w:rsidRPr="00053B64" w:rsidRDefault="007054B6" w:rsidP="007D0A2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4027308F" w14:textId="77777777" w:rsidR="007054B6" w:rsidRPr="00053B64" w:rsidRDefault="007054B6" w:rsidP="007D0A29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053B64" w14:paraId="7F26606B" w14:textId="77777777" w:rsidTr="007D0A29">
        <w:tc>
          <w:tcPr>
            <w:tcW w:w="2104" w:type="dxa"/>
            <w:noWrap/>
          </w:tcPr>
          <w:p w14:paraId="2A3833BD" w14:textId="77777777" w:rsidR="007054B6" w:rsidRPr="00053B64" w:rsidRDefault="007054B6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noWrap/>
          </w:tcPr>
          <w:p w14:paraId="49259BE6" w14:textId="77777777" w:rsidR="007054B6" w:rsidRPr="00053B64" w:rsidRDefault="007054B6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42DA8FE9" w14:textId="77777777" w:rsidR="007054B6" w:rsidRPr="00053B64" w:rsidRDefault="007054B6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5CFB0D0" w14:textId="77777777" w:rsidR="007054B6" w:rsidRPr="00053B64" w:rsidRDefault="007054B6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BBF0D3B" w14:textId="77777777" w:rsidR="007054B6" w:rsidRPr="00053B64" w:rsidRDefault="007054B6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0B6B58F8" w14:textId="77777777" w:rsidR="007054B6" w:rsidRPr="00053B64" w:rsidRDefault="007054B6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3040CEFA" w14:textId="77777777" w:rsidR="007054B6" w:rsidRPr="00053B64" w:rsidRDefault="007054B6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</w:tcPr>
          <w:p w14:paraId="41511F18" w14:textId="77777777" w:rsidR="007054B6" w:rsidRPr="00053B64" w:rsidRDefault="007054B6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6022A020" w14:textId="77777777" w:rsidR="007054B6" w:rsidRPr="00053B64" w:rsidRDefault="007054B6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2B65E59C" w14:textId="77777777" w:rsidR="007054B6" w:rsidRPr="00053B64" w:rsidRDefault="007054B6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053B64" w14:paraId="79A9B247" w14:textId="77777777" w:rsidTr="007D0A29">
        <w:tc>
          <w:tcPr>
            <w:tcW w:w="2104" w:type="dxa"/>
            <w:noWrap/>
          </w:tcPr>
          <w:p w14:paraId="7E4DE566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left w:val="nil"/>
              <w:bottom w:val="single" w:sz="6" w:space="0" w:color="auto"/>
            </w:tcBorders>
            <w:noWrap/>
          </w:tcPr>
          <w:p w14:paraId="0D667610" w14:textId="07B86DB1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2ECC0EF8" w14:textId="77777777" w:rsidR="00ED35FB" w:rsidRPr="00053B64" w:rsidRDefault="00ED35FB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6566FAB0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AAC0D6D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758BE01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1221D0B8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650D306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(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55BC5F26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369B2A12" w14:textId="23874DA5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5495" w:rsidRPr="00053B64" w14:paraId="6B8B9EAA" w14:textId="77777777" w:rsidTr="007D0A29">
        <w:tc>
          <w:tcPr>
            <w:tcW w:w="2104" w:type="dxa"/>
            <w:noWrap/>
          </w:tcPr>
          <w:p w14:paraId="7E294167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</w:tcBorders>
            <w:noWrap/>
          </w:tcPr>
          <w:p w14:paraId="0FBF171D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0E66F67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34CA148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DD3F8FB" w14:textId="77777777" w:rsidR="00ED35FB" w:rsidRPr="00053B64" w:rsidRDefault="00ED35FB" w:rsidP="007D0A29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4803AD5E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501ED679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1" w:type="dxa"/>
          </w:tcPr>
          <w:p w14:paraId="4A16CC4E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67A898D6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49FC350A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053B64" w14:paraId="63C9002B" w14:textId="77777777" w:rsidTr="007D0A29">
        <w:trPr>
          <w:trHeight w:val="59"/>
        </w:trPr>
        <w:tc>
          <w:tcPr>
            <w:tcW w:w="2104" w:type="dxa"/>
            <w:noWrap/>
          </w:tcPr>
          <w:p w14:paraId="6652DE62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3" w:type="dxa"/>
            <w:tcBorders>
              <w:left w:val="nil"/>
            </w:tcBorders>
            <w:noWrap/>
          </w:tcPr>
          <w:p w14:paraId="142A54E8" w14:textId="55D0B1D8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  <w:tc>
          <w:tcPr>
            <w:tcW w:w="143" w:type="dxa"/>
          </w:tcPr>
          <w:p w14:paraId="37081310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BD00AED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07401632" w14:textId="77777777" w:rsidR="00ED35FB" w:rsidRPr="00053B64" w:rsidRDefault="00ED35FB" w:rsidP="007D0A29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40A02573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5AC989D6" w14:textId="77777777" w:rsidR="00ED35FB" w:rsidRPr="00053B64" w:rsidRDefault="00ED35FB" w:rsidP="007D0A29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</w:tcPr>
          <w:p w14:paraId="00B9C783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27AE39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7753C567" w14:textId="23273B06" w:rsidR="00ED35FB" w:rsidRPr="00053B64" w:rsidRDefault="00043AFF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</w:tr>
      <w:tr w:rsidR="00EE5495" w:rsidRPr="00053B64" w14:paraId="091C984F" w14:textId="77777777" w:rsidTr="007D0A29">
        <w:tc>
          <w:tcPr>
            <w:tcW w:w="2104" w:type="dxa"/>
            <w:noWrap/>
          </w:tcPr>
          <w:p w14:paraId="31186649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3" w:type="dxa"/>
            <w:noWrap/>
          </w:tcPr>
          <w:p w14:paraId="1018D13E" w14:textId="34946B68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1,371,710.47</w:t>
            </w:r>
          </w:p>
        </w:tc>
        <w:tc>
          <w:tcPr>
            <w:tcW w:w="143" w:type="dxa"/>
          </w:tcPr>
          <w:p w14:paraId="231FFF6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D950D7F" w14:textId="77F3815B" w:rsidR="00ED35FB" w:rsidRPr="00053B64" w:rsidRDefault="00043AFF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24,915.13</w:t>
            </w:r>
          </w:p>
        </w:tc>
        <w:tc>
          <w:tcPr>
            <w:tcW w:w="144" w:type="dxa"/>
            <w:tcBorders>
              <w:left w:val="nil"/>
            </w:tcBorders>
          </w:tcPr>
          <w:p w14:paraId="7A33922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277A09C1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FD4FE11" w14:textId="77777777" w:rsidR="00ED35FB" w:rsidRPr="00053B64" w:rsidRDefault="00ED35FB" w:rsidP="007D0A29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79239A8E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5ED2542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55BB2F90" w14:textId="56175052" w:rsidR="00ED35FB" w:rsidRPr="00053B64" w:rsidRDefault="00043AFF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1,396,625.60</w:t>
            </w:r>
          </w:p>
        </w:tc>
      </w:tr>
      <w:tr w:rsidR="00ED35FB" w:rsidRPr="00053B64" w14:paraId="17F7AA4E" w14:textId="77777777" w:rsidTr="007D0A29">
        <w:trPr>
          <w:trHeight w:val="59"/>
        </w:trPr>
        <w:tc>
          <w:tcPr>
            <w:tcW w:w="2104" w:type="dxa"/>
            <w:noWrap/>
          </w:tcPr>
          <w:p w14:paraId="290BBEE1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2A68FB6" w14:textId="59F3640A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149,672.77</w:t>
            </w:r>
          </w:p>
        </w:tc>
        <w:tc>
          <w:tcPr>
            <w:tcW w:w="143" w:type="dxa"/>
          </w:tcPr>
          <w:p w14:paraId="0AE40805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914658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88EC33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nil"/>
            </w:tcBorders>
            <w:noWrap/>
          </w:tcPr>
          <w:p w14:paraId="75DA44C7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518D87D8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nil"/>
            </w:tcBorders>
            <w:noWrap/>
          </w:tcPr>
          <w:p w14:paraId="3DA1458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6EF63B7D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755219E" w14:textId="50F89FEF" w:rsidR="00ED35FB" w:rsidRPr="00053B64" w:rsidRDefault="00043AFF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124,757.64</w:t>
            </w:r>
          </w:p>
        </w:tc>
      </w:tr>
    </w:tbl>
    <w:p w14:paraId="134D2836" w14:textId="25D0E98C" w:rsidR="00A0155C" w:rsidRPr="00053B64" w:rsidRDefault="00A0155C" w:rsidP="00670840">
      <w:pPr>
        <w:spacing w:line="200" w:lineRule="exact"/>
        <w:ind w:left="284" w:firstLine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4"/>
        <w:gridCol w:w="1213"/>
        <w:gridCol w:w="143"/>
        <w:gridCol w:w="1132"/>
        <w:gridCol w:w="144"/>
        <w:gridCol w:w="1131"/>
        <w:gridCol w:w="143"/>
        <w:gridCol w:w="1131"/>
        <w:gridCol w:w="141"/>
        <w:gridCol w:w="1134"/>
      </w:tblGrid>
      <w:tr w:rsidR="00EE5495" w:rsidRPr="00053B64" w14:paraId="03B81AD2" w14:textId="77777777" w:rsidTr="007D0A29">
        <w:trPr>
          <w:trHeight w:val="74"/>
        </w:trPr>
        <w:tc>
          <w:tcPr>
            <w:tcW w:w="2104" w:type="dxa"/>
            <w:noWrap/>
          </w:tcPr>
          <w:p w14:paraId="5729725D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11" w:type="dxa"/>
            <w:gridSpan w:val="9"/>
            <w:tcBorders>
              <w:bottom w:val="single" w:sz="6" w:space="0" w:color="auto"/>
            </w:tcBorders>
            <w:noWrap/>
          </w:tcPr>
          <w:p w14:paraId="6C152EFA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053B64" w14:paraId="0E74AB73" w14:textId="77777777" w:rsidTr="007D0A29">
        <w:trPr>
          <w:trHeight w:val="74"/>
        </w:trPr>
        <w:tc>
          <w:tcPr>
            <w:tcW w:w="2104" w:type="dxa"/>
            <w:noWrap/>
          </w:tcPr>
          <w:p w14:paraId="48E99047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11" w:type="dxa"/>
            <w:gridSpan w:val="9"/>
            <w:tcBorders>
              <w:bottom w:val="single" w:sz="6" w:space="0" w:color="auto"/>
            </w:tcBorders>
            <w:noWrap/>
          </w:tcPr>
          <w:p w14:paraId="4350D127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EE5495" w:rsidRPr="00053B64" w14:paraId="0C55984A" w14:textId="77777777" w:rsidTr="007D0A29">
        <w:tc>
          <w:tcPr>
            <w:tcW w:w="2104" w:type="dxa"/>
            <w:noWrap/>
          </w:tcPr>
          <w:p w14:paraId="2CE20BEF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  <w:noWrap/>
          </w:tcPr>
          <w:p w14:paraId="76F0894B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4CFE84D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1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0F94BC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6BC9C410" w14:textId="77777777" w:rsidR="00ED35FB" w:rsidRPr="00053B64" w:rsidRDefault="00ED35FB" w:rsidP="007D0A2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36739CDD" w14:textId="77777777" w:rsidR="00ED35FB" w:rsidRPr="00053B64" w:rsidRDefault="00ED35FB" w:rsidP="007D0A29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495" w:rsidRPr="00053B64" w14:paraId="56483BD9" w14:textId="77777777" w:rsidTr="007D0A29">
        <w:tc>
          <w:tcPr>
            <w:tcW w:w="2104" w:type="dxa"/>
            <w:noWrap/>
          </w:tcPr>
          <w:p w14:paraId="4AC005BB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noWrap/>
          </w:tcPr>
          <w:p w14:paraId="43A8AF46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3958F030" w14:textId="77777777" w:rsidR="00ED35FB" w:rsidRPr="00053B64" w:rsidRDefault="00ED35FB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4034086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2BCF1B6A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435B76F7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26EFCA2F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</w:tcPr>
          <w:p w14:paraId="582C287E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311A4530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57DD0CFD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5495" w:rsidRPr="00053B64" w14:paraId="6FA2D847" w14:textId="77777777" w:rsidTr="007D0A29">
        <w:tc>
          <w:tcPr>
            <w:tcW w:w="2104" w:type="dxa"/>
            <w:noWrap/>
          </w:tcPr>
          <w:p w14:paraId="2C2CC9ED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  <w:noWrap/>
          </w:tcPr>
          <w:p w14:paraId="4D4B579F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14:paraId="5E6D5663" w14:textId="77777777" w:rsidR="00ED35FB" w:rsidRPr="00053B64" w:rsidRDefault="00ED35FB" w:rsidP="007D0A29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2397F5D3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7BE5BAC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7CCF9BEA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439D5652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6055A70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(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166B3B94" w14:textId="77777777" w:rsidR="00ED35FB" w:rsidRPr="00053B64" w:rsidRDefault="00ED35FB" w:rsidP="007D0A29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2AD95BC8" w14:textId="77777777" w:rsidR="00ED35FB" w:rsidRPr="00053B64" w:rsidRDefault="00ED35FB" w:rsidP="007D0A2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4"/>
                <w:szCs w:val="24"/>
              </w:rPr>
              <w:t>25</w:t>
            </w:r>
            <w:r w:rsidRPr="00053B64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053B6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5495" w:rsidRPr="00053B64" w14:paraId="0592FC2A" w14:textId="77777777" w:rsidTr="007D0A29">
        <w:tc>
          <w:tcPr>
            <w:tcW w:w="2104" w:type="dxa"/>
            <w:noWrap/>
          </w:tcPr>
          <w:p w14:paraId="555006B7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3" w:type="dxa"/>
            <w:tcBorders>
              <w:top w:val="single" w:sz="6" w:space="0" w:color="auto"/>
            </w:tcBorders>
            <w:noWrap/>
          </w:tcPr>
          <w:p w14:paraId="7A1E7C1C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E8C320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6367700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241E61C" w14:textId="77777777" w:rsidR="00ED35FB" w:rsidRPr="00053B64" w:rsidRDefault="00ED35FB" w:rsidP="007D0A29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052575AD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0920157D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1" w:type="dxa"/>
          </w:tcPr>
          <w:p w14:paraId="2EE51342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2520A352" w14:textId="77777777" w:rsidR="00ED35FB" w:rsidRPr="00053B64" w:rsidRDefault="00ED35FB" w:rsidP="007D0A29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70263A2E" w14:textId="77777777" w:rsidR="00ED35FB" w:rsidRPr="00053B64" w:rsidRDefault="00ED35FB" w:rsidP="007D0A29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053B64" w14:paraId="7D1A5662" w14:textId="77777777" w:rsidTr="007D0A29">
        <w:trPr>
          <w:trHeight w:val="59"/>
        </w:trPr>
        <w:tc>
          <w:tcPr>
            <w:tcW w:w="2104" w:type="dxa"/>
            <w:noWrap/>
          </w:tcPr>
          <w:p w14:paraId="72E077B3" w14:textId="77777777" w:rsidR="00ED35FB" w:rsidRPr="00053B64" w:rsidRDefault="00ED35FB" w:rsidP="007D0A29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3" w:type="dxa"/>
            <w:tcBorders>
              <w:left w:val="nil"/>
            </w:tcBorders>
            <w:noWrap/>
          </w:tcPr>
          <w:p w14:paraId="285D00D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  <w:tc>
          <w:tcPr>
            <w:tcW w:w="143" w:type="dxa"/>
          </w:tcPr>
          <w:p w14:paraId="12F5364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42F3DC4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03618676" w14:textId="77777777" w:rsidR="00ED35FB" w:rsidRPr="00053B64" w:rsidRDefault="00ED35FB" w:rsidP="007D0A29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4F7012D1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198EAD60" w14:textId="77777777" w:rsidR="00ED35FB" w:rsidRPr="00053B64" w:rsidRDefault="00ED35FB" w:rsidP="007D0A29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</w:tcPr>
          <w:p w14:paraId="119E005D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80A402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6320D1B7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</w:tr>
      <w:tr w:rsidR="00EE5495" w:rsidRPr="00053B64" w14:paraId="666F8A7A" w14:textId="77777777" w:rsidTr="007D0A29">
        <w:tc>
          <w:tcPr>
            <w:tcW w:w="2104" w:type="dxa"/>
            <w:noWrap/>
          </w:tcPr>
          <w:p w14:paraId="7670E5EF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3" w:type="dxa"/>
            <w:noWrap/>
          </w:tcPr>
          <w:p w14:paraId="6431F73C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1,340,037.68</w:t>
            </w:r>
          </w:p>
        </w:tc>
        <w:tc>
          <w:tcPr>
            <w:tcW w:w="143" w:type="dxa"/>
          </w:tcPr>
          <w:p w14:paraId="6BE6AAE9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B379EFD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31,672.79</w:t>
            </w:r>
          </w:p>
        </w:tc>
        <w:tc>
          <w:tcPr>
            <w:tcW w:w="144" w:type="dxa"/>
            <w:tcBorders>
              <w:left w:val="nil"/>
            </w:tcBorders>
          </w:tcPr>
          <w:p w14:paraId="6FDB0A94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4131B239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A8F0242" w14:textId="77777777" w:rsidR="00ED35FB" w:rsidRPr="00053B64" w:rsidRDefault="00ED35FB" w:rsidP="007D0A29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14:paraId="4B5677BE" w14:textId="77777777" w:rsidR="00ED35FB" w:rsidRPr="00053B64" w:rsidRDefault="00ED35FB" w:rsidP="007D0A29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053B64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F3C7EBA" w14:textId="77777777" w:rsidR="00ED35FB" w:rsidRPr="00053B64" w:rsidRDefault="00ED35FB" w:rsidP="007D0A29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5ED68314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1,371,710.47</w:t>
            </w:r>
          </w:p>
        </w:tc>
      </w:tr>
      <w:tr w:rsidR="00ED35FB" w:rsidRPr="00053B64" w14:paraId="015427F0" w14:textId="77777777" w:rsidTr="007D0A29">
        <w:trPr>
          <w:trHeight w:val="59"/>
        </w:trPr>
        <w:tc>
          <w:tcPr>
            <w:tcW w:w="2104" w:type="dxa"/>
            <w:noWrap/>
          </w:tcPr>
          <w:p w14:paraId="60205FF5" w14:textId="77777777" w:rsidR="00ED35FB" w:rsidRPr="00053B64" w:rsidRDefault="00ED35FB" w:rsidP="007D0A29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053B6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053B64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50E1A96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181,345.56</w:t>
            </w:r>
          </w:p>
        </w:tc>
        <w:tc>
          <w:tcPr>
            <w:tcW w:w="143" w:type="dxa"/>
          </w:tcPr>
          <w:p w14:paraId="191ECB81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71D3A0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2D0911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nil"/>
            </w:tcBorders>
            <w:noWrap/>
          </w:tcPr>
          <w:p w14:paraId="365A2141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3ABA798E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nil"/>
            </w:tcBorders>
            <w:noWrap/>
          </w:tcPr>
          <w:p w14:paraId="1ED6063E" w14:textId="77777777" w:rsidR="00ED35FB" w:rsidRPr="00053B64" w:rsidRDefault="00ED35FB" w:rsidP="007D0A29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13BA4135" w14:textId="77777777" w:rsidR="00ED35FB" w:rsidRPr="00053B64" w:rsidRDefault="00ED35FB" w:rsidP="007D0A2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644912" w14:textId="77777777" w:rsidR="00ED35FB" w:rsidRPr="00053B64" w:rsidRDefault="00ED35FB" w:rsidP="007D0A29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3B64">
              <w:rPr>
                <w:rFonts w:ascii="Angsana New" w:hAnsi="Angsana New"/>
                <w:sz w:val="24"/>
                <w:szCs w:val="24"/>
              </w:rPr>
              <w:t>149,672.77</w:t>
            </w:r>
          </w:p>
        </w:tc>
      </w:tr>
    </w:tbl>
    <w:p w14:paraId="6D21005D" w14:textId="77777777" w:rsidR="00103F9D" w:rsidRDefault="00103F9D" w:rsidP="006708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6A754B3F" w14:textId="782CE383" w:rsidR="004161F4" w:rsidRPr="009C7AC4" w:rsidRDefault="0021486B" w:rsidP="006708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16</w:t>
      </w:r>
      <w:r w:rsidR="004161F4" w:rsidRPr="009C7AC4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9C7AC4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9C7AC4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0D4A4A0" w14:textId="41FBA6E2" w:rsidR="00406F99" w:rsidRPr="009C7AC4" w:rsidRDefault="00406F99" w:rsidP="006708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9C7AC4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9C7AC4">
        <w:rPr>
          <w:rStyle w:val="PageNumber"/>
          <w:rFonts w:ascii="Angsana New" w:hAnsi="Angsana New"/>
          <w:sz w:val="32"/>
          <w:szCs w:val="32"/>
        </w:rPr>
        <w:t xml:space="preserve"> 31</w:t>
      </w:r>
      <w:r w:rsidRPr="009C7AC4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9C7AC4">
        <w:rPr>
          <w:rFonts w:ascii="Angsana New" w:hAnsi="Angsana New"/>
          <w:sz w:val="32"/>
          <w:szCs w:val="32"/>
        </w:rPr>
        <w:t xml:space="preserve"> 256</w:t>
      </w:r>
      <w:r w:rsidR="00C6034D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  <w:cs/>
        </w:rPr>
        <w:t xml:space="preserve"> และ</w:t>
      </w:r>
      <w:r w:rsidRPr="009C7AC4">
        <w:rPr>
          <w:rFonts w:ascii="Angsana New" w:hAnsi="Angsana New"/>
          <w:sz w:val="32"/>
          <w:szCs w:val="32"/>
        </w:rPr>
        <w:t xml:space="preserve"> 256</w:t>
      </w:r>
      <w:r w:rsidR="00C6034D" w:rsidRPr="009C7AC4">
        <w:rPr>
          <w:rFonts w:ascii="Angsana New" w:hAnsi="Angsana New"/>
          <w:sz w:val="32"/>
          <w:szCs w:val="32"/>
        </w:rPr>
        <w:t>2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2"/>
        <w:gridCol w:w="1020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E5495" w:rsidRPr="00053B64" w14:paraId="7F949243" w14:textId="77777777" w:rsidTr="00103F9D">
        <w:trPr>
          <w:trHeight w:val="20"/>
        </w:trPr>
        <w:tc>
          <w:tcPr>
            <w:tcW w:w="2268" w:type="dxa"/>
          </w:tcPr>
          <w:p w14:paraId="00D53F30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90" w:type="dxa"/>
            <w:gridSpan w:val="11"/>
            <w:tcBorders>
              <w:bottom w:val="single" w:sz="6" w:space="0" w:color="auto"/>
            </w:tcBorders>
          </w:tcPr>
          <w:p w14:paraId="0FE5D7CD" w14:textId="5D8371ED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EE5495" w:rsidRPr="00053B64" w14:paraId="0D0AD2FE" w14:textId="77777777" w:rsidTr="00103F9D">
        <w:trPr>
          <w:trHeight w:val="20"/>
        </w:trPr>
        <w:tc>
          <w:tcPr>
            <w:tcW w:w="2268" w:type="dxa"/>
          </w:tcPr>
          <w:p w14:paraId="01BC01ED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A29A6B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EE5495" w:rsidRPr="00053B64" w14:paraId="01C69573" w14:textId="77777777" w:rsidTr="00103F9D">
        <w:trPr>
          <w:trHeight w:val="20"/>
        </w:trPr>
        <w:tc>
          <w:tcPr>
            <w:tcW w:w="2268" w:type="dxa"/>
          </w:tcPr>
          <w:p w14:paraId="734D15C4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48E295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47D93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295B00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F94E5FD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47D93">
              <w:rPr>
                <w:rFonts w:ascii="Angsana New" w:hAnsi="Angsana New" w:hint="cs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4816B2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E9B60D5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47D93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ED819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4EF5A" w14:textId="2111A1E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47D93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ในระหว่าง</w:t>
            </w:r>
            <w:r w:rsidR="00647D93" w:rsidRPr="00647D93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2F3957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1B7C328" w14:textId="77777777" w:rsidR="00B82F45" w:rsidRPr="00647D93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47D93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EE5495" w:rsidRPr="00053B64" w14:paraId="34516042" w14:textId="77777777" w:rsidTr="00103F9D">
        <w:trPr>
          <w:trHeight w:val="20"/>
        </w:trPr>
        <w:tc>
          <w:tcPr>
            <w:tcW w:w="2268" w:type="dxa"/>
          </w:tcPr>
          <w:p w14:paraId="3A600DEF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035A4C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5ABC497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49A1AA6C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A13DBB5" w14:textId="148492C5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>การนำมาตรฐานการรายงานทางการเงินมาถือปฏิบัติ</w:t>
            </w:r>
          </w:p>
        </w:tc>
        <w:tc>
          <w:tcPr>
            <w:tcW w:w="142" w:type="dxa"/>
          </w:tcPr>
          <w:p w14:paraId="46E08CDD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F88D985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53B6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300D97FD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148C8221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D68EED2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6D9EEF63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552A7F9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2E063861" w14:textId="71B97F23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53B64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F02AA70" w14:textId="6EF825A2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53B6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E5495" w:rsidRPr="00053B64" w14:paraId="07C4DBF6" w14:textId="77777777" w:rsidTr="00103F9D">
        <w:trPr>
          <w:trHeight w:val="20"/>
        </w:trPr>
        <w:tc>
          <w:tcPr>
            <w:tcW w:w="2268" w:type="dxa"/>
          </w:tcPr>
          <w:p w14:paraId="30E68816" w14:textId="77777777" w:rsidR="00B82F45" w:rsidRPr="00053B64" w:rsidRDefault="00B82F45" w:rsidP="00647D9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0"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6FF921B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94CEAD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8C9BDE2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864452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F7C0A0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A594DC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14CBAD9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7A90BA5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30999A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81688F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9517F5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5495" w:rsidRPr="00053B64" w14:paraId="58AF3AFC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26372A8F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14:paraId="2D6880A6" w14:textId="1C3DB61A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4,369,410.62</w:t>
            </w:r>
          </w:p>
        </w:tc>
        <w:tc>
          <w:tcPr>
            <w:tcW w:w="142" w:type="dxa"/>
          </w:tcPr>
          <w:p w14:paraId="1D1C2BD6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CCA67D0" w14:textId="41320284" w:rsidR="00B82F45" w:rsidRPr="00053B64" w:rsidRDefault="00053B64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195,476.18</w:t>
            </w:r>
          </w:p>
        </w:tc>
        <w:tc>
          <w:tcPr>
            <w:tcW w:w="142" w:type="dxa"/>
          </w:tcPr>
          <w:p w14:paraId="5BFD83CE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B66F99" w14:textId="174F2AA4" w:rsidR="00B82F45" w:rsidRPr="00053B64" w:rsidRDefault="00053B64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4,564,886.80</w:t>
            </w:r>
          </w:p>
        </w:tc>
        <w:tc>
          <w:tcPr>
            <w:tcW w:w="142" w:type="dxa"/>
          </w:tcPr>
          <w:p w14:paraId="1CE3FA6E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10B0A20" w14:textId="7FF62187" w:rsidR="00B82F45" w:rsidRPr="00053B64" w:rsidRDefault="00053B64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(2,099,604.86)</w:t>
            </w:r>
          </w:p>
        </w:tc>
        <w:tc>
          <w:tcPr>
            <w:tcW w:w="141" w:type="dxa"/>
          </w:tcPr>
          <w:p w14:paraId="4F90685B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005946" w14:textId="6E9D2AF6" w:rsidR="00B82F45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6DDA0E" w14:textId="77777777" w:rsidR="00B82F45" w:rsidRPr="00053B64" w:rsidRDefault="00B82F45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52F5DF" w14:textId="2543F4FB" w:rsidR="00B82F45" w:rsidRPr="00053B64" w:rsidRDefault="00053B64" w:rsidP="00650A3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2,465,281.94</w:t>
            </w:r>
          </w:p>
        </w:tc>
      </w:tr>
      <w:tr w:rsidR="00053B64" w:rsidRPr="00053B64" w14:paraId="02210151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5576C09E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47C85CE4" w14:textId="608E041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9,749,371.12</w:t>
            </w:r>
          </w:p>
        </w:tc>
        <w:tc>
          <w:tcPr>
            <w:tcW w:w="142" w:type="dxa"/>
          </w:tcPr>
          <w:p w14:paraId="6CA07B74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3AD0F2B" w14:textId="421F5A0C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2BD28C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38E3E2" w14:textId="18C45B30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9,749,371.12</w:t>
            </w:r>
          </w:p>
        </w:tc>
        <w:tc>
          <w:tcPr>
            <w:tcW w:w="142" w:type="dxa"/>
            <w:vAlign w:val="bottom"/>
          </w:tcPr>
          <w:p w14:paraId="668B1038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FFA25BE" w14:textId="79957FEC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1,872,217.01</w:t>
            </w:r>
          </w:p>
        </w:tc>
        <w:tc>
          <w:tcPr>
            <w:tcW w:w="141" w:type="dxa"/>
            <w:vAlign w:val="bottom"/>
          </w:tcPr>
          <w:p w14:paraId="3A86FA09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33099A" w14:textId="1E8621AB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C044D16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0E0D4C" w14:textId="1E2DCF7E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11,621,588.13</w:t>
            </w:r>
          </w:p>
        </w:tc>
      </w:tr>
      <w:tr w:rsidR="00053B64" w:rsidRPr="00053B64" w14:paraId="66F7B065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473C38B2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6C57EE50" w14:textId="64C3E8FD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  <w:tc>
          <w:tcPr>
            <w:tcW w:w="142" w:type="dxa"/>
          </w:tcPr>
          <w:p w14:paraId="045E6841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4D23C63" w14:textId="47CE51AE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0637357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4C8E20" w14:textId="54935284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  <w:tc>
          <w:tcPr>
            <w:tcW w:w="142" w:type="dxa"/>
            <w:vAlign w:val="bottom"/>
          </w:tcPr>
          <w:p w14:paraId="4DF519F9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F23E16" w14:textId="775970E6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E44A756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D463CF" w14:textId="1AC6722B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105E6AB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6F32AC" w14:textId="715100AA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</w:tr>
      <w:tr w:rsidR="00053B64" w:rsidRPr="00053B64" w14:paraId="41EB14DC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5060F575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2B56957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496EE4B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D409C38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B5FC9E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A8FEEE" w14:textId="77777777" w:rsidR="00053B64" w:rsidRPr="00053B64" w:rsidRDefault="00053B64" w:rsidP="00DA050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48DFE0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6C19866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274,520.64</w:t>
            </w:r>
          </w:p>
        </w:tc>
        <w:tc>
          <w:tcPr>
            <w:tcW w:w="141" w:type="dxa"/>
          </w:tcPr>
          <w:p w14:paraId="3C005CFE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FC513D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C5909E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49AFD3" w14:textId="77777777" w:rsidR="00053B64" w:rsidRPr="00053B64" w:rsidRDefault="00053B64" w:rsidP="005C23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274,520.64</w:t>
            </w:r>
          </w:p>
        </w:tc>
      </w:tr>
      <w:tr w:rsidR="00053B64" w:rsidRPr="00053B64" w14:paraId="679A7810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47371092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053B64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268390E0" w14:textId="0A6DD9F1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2,390,345.30</w:t>
            </w:r>
          </w:p>
        </w:tc>
        <w:tc>
          <w:tcPr>
            <w:tcW w:w="142" w:type="dxa"/>
            <w:vAlign w:val="bottom"/>
          </w:tcPr>
          <w:p w14:paraId="2059A111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984CBCA" w14:textId="51205973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68ACA37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7C84E8" w14:textId="54F2D100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2,390,345.30</w:t>
            </w:r>
          </w:p>
        </w:tc>
        <w:tc>
          <w:tcPr>
            <w:tcW w:w="142" w:type="dxa"/>
            <w:vAlign w:val="bottom"/>
          </w:tcPr>
          <w:p w14:paraId="4503ABD2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8E374BA" w14:textId="5B89483B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344,715.00</w:t>
            </w:r>
          </w:p>
        </w:tc>
        <w:tc>
          <w:tcPr>
            <w:tcW w:w="141" w:type="dxa"/>
            <w:vAlign w:val="bottom"/>
          </w:tcPr>
          <w:p w14:paraId="0901CA75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4C0978A" w14:textId="1C9B0A61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(184,487.42)</w:t>
            </w:r>
          </w:p>
        </w:tc>
        <w:tc>
          <w:tcPr>
            <w:tcW w:w="142" w:type="dxa"/>
            <w:vAlign w:val="bottom"/>
          </w:tcPr>
          <w:p w14:paraId="0B8242FB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50535A" w14:textId="510ACDFC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2,550,572.88</w:t>
            </w:r>
          </w:p>
        </w:tc>
      </w:tr>
      <w:tr w:rsidR="00053B64" w:rsidRPr="00053B64" w14:paraId="27B833D6" w14:textId="77777777" w:rsidTr="00103F9D">
        <w:trPr>
          <w:trHeight w:val="20"/>
        </w:trPr>
        <w:tc>
          <w:tcPr>
            <w:tcW w:w="2268" w:type="dxa"/>
            <w:shd w:val="clear" w:color="auto" w:fill="auto"/>
          </w:tcPr>
          <w:p w14:paraId="24931880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053B6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53B64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1FA3B8" w14:textId="593329AE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993,556.63</w:t>
            </w:r>
          </w:p>
        </w:tc>
        <w:tc>
          <w:tcPr>
            <w:tcW w:w="142" w:type="dxa"/>
          </w:tcPr>
          <w:p w14:paraId="6AD88CAD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099C9F4" w14:textId="6559278E" w:rsidR="00053B64" w:rsidRPr="00053B64" w:rsidRDefault="00DA0501" w:rsidP="00DA050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(980,840.00)</w:t>
            </w:r>
          </w:p>
        </w:tc>
        <w:tc>
          <w:tcPr>
            <w:tcW w:w="142" w:type="dxa"/>
          </w:tcPr>
          <w:p w14:paraId="76E547EA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04D7A3" w14:textId="6F452BE2" w:rsidR="00053B64" w:rsidRPr="00053B64" w:rsidRDefault="00DA0501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</w:tcPr>
          <w:p w14:paraId="35D17D54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0C1D5AF" w14:textId="704ACF70" w:rsidR="00053B64" w:rsidRPr="00053B64" w:rsidRDefault="00DA0501" w:rsidP="00DA050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1,091,013.23</w:t>
            </w:r>
          </w:p>
        </w:tc>
        <w:tc>
          <w:tcPr>
            <w:tcW w:w="141" w:type="dxa"/>
          </w:tcPr>
          <w:p w14:paraId="672F7011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1EB1FAF" w14:textId="62E66F12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42B3871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2125EA" w14:textId="613FC6B2" w:rsidR="00053B64" w:rsidRPr="00053B64" w:rsidRDefault="00053B64" w:rsidP="00DA050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1,103,729.86</w:t>
            </w:r>
          </w:p>
        </w:tc>
      </w:tr>
      <w:tr w:rsidR="00053B64" w:rsidRPr="00053B64" w14:paraId="33832B19" w14:textId="77777777" w:rsidTr="00103F9D">
        <w:trPr>
          <w:trHeight w:val="20"/>
        </w:trPr>
        <w:tc>
          <w:tcPr>
            <w:tcW w:w="2268" w:type="dxa"/>
          </w:tcPr>
          <w:p w14:paraId="60A96A90" w14:textId="0AF7B3DB" w:rsidR="00053B64" w:rsidRPr="00103F9D" w:rsidRDefault="00053B64" w:rsidP="00103F9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203"/>
              <w:textAlignment w:val="baselin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03F9D">
              <w:rPr>
                <w:rFonts w:ascii="Angsana New" w:hAnsi="Angsana New"/>
                <w:spacing w:val="-2"/>
                <w:sz w:val="22"/>
                <w:szCs w:val="22"/>
                <w:cs/>
              </w:rPr>
              <w:t>รวม</w:t>
            </w:r>
            <w:r w:rsidR="00103F9D" w:rsidRPr="00103F9D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E69FDA3" w14:textId="2F987770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17,875,901.83</w:t>
            </w:r>
          </w:p>
        </w:tc>
        <w:tc>
          <w:tcPr>
            <w:tcW w:w="142" w:type="dxa"/>
          </w:tcPr>
          <w:p w14:paraId="23344290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6EA5AD1" w14:textId="02747F99" w:rsidR="00053B64" w:rsidRPr="00053B64" w:rsidRDefault="00DA0501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(785,363.82)</w:t>
            </w:r>
          </w:p>
        </w:tc>
        <w:tc>
          <w:tcPr>
            <w:tcW w:w="142" w:type="dxa"/>
          </w:tcPr>
          <w:p w14:paraId="07AAC8DD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DE87DF5" w14:textId="0CDA12ED" w:rsidR="00053B64" w:rsidRPr="00053B64" w:rsidRDefault="0021486B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17,090,538.01</w:t>
            </w:r>
          </w:p>
        </w:tc>
        <w:tc>
          <w:tcPr>
            <w:tcW w:w="142" w:type="dxa"/>
          </w:tcPr>
          <w:p w14:paraId="1B34F846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2547DB" w14:textId="79EF36BD" w:rsidR="00053B64" w:rsidRPr="00053B64" w:rsidRDefault="00DA0501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1,482,861.02</w:t>
            </w:r>
          </w:p>
        </w:tc>
        <w:tc>
          <w:tcPr>
            <w:tcW w:w="141" w:type="dxa"/>
          </w:tcPr>
          <w:p w14:paraId="63427FC3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C4891" w14:textId="2DC5C6D5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(184,487.42)</w:t>
            </w:r>
          </w:p>
        </w:tc>
        <w:tc>
          <w:tcPr>
            <w:tcW w:w="142" w:type="dxa"/>
          </w:tcPr>
          <w:p w14:paraId="02E8854C" w14:textId="77777777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D4E64F1" w14:textId="30293E2F" w:rsidR="00053B64" w:rsidRPr="00053B64" w:rsidRDefault="00053B64" w:rsidP="00053B6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53B64">
              <w:rPr>
                <w:rFonts w:ascii="Angsana New" w:hAnsi="Angsana New"/>
                <w:sz w:val="22"/>
                <w:szCs w:val="22"/>
              </w:rPr>
              <w:t>18,388,911.61</w:t>
            </w:r>
          </w:p>
        </w:tc>
      </w:tr>
    </w:tbl>
    <w:p w14:paraId="51131C28" w14:textId="3F46AB05" w:rsidR="00B82F45" w:rsidRDefault="00B82F45" w:rsidP="00650A38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1BB31D" w14:textId="62B32045" w:rsidR="00FB2713" w:rsidRDefault="00FB2713" w:rsidP="00650A38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CE9F4E0" w14:textId="0663E7E1" w:rsidR="00FB2713" w:rsidRDefault="00FB2713" w:rsidP="00650A38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1C3668C" w14:textId="77777777" w:rsidR="00FB2713" w:rsidRPr="009C7AC4" w:rsidRDefault="00FB2713" w:rsidP="00650A38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331"/>
        <w:gridCol w:w="142"/>
        <w:gridCol w:w="1277"/>
        <w:gridCol w:w="141"/>
        <w:gridCol w:w="1276"/>
        <w:gridCol w:w="142"/>
        <w:gridCol w:w="1276"/>
      </w:tblGrid>
      <w:tr w:rsidR="00EE5495" w:rsidRPr="0021486B" w14:paraId="4E533A85" w14:textId="77777777" w:rsidTr="00053B64">
        <w:tc>
          <w:tcPr>
            <w:tcW w:w="3345" w:type="dxa"/>
          </w:tcPr>
          <w:p w14:paraId="1035E3B7" w14:textId="77777777" w:rsidR="00C6034D" w:rsidRPr="0021486B" w:rsidRDefault="00C6034D" w:rsidP="00053B64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7"/>
            <w:tcBorders>
              <w:bottom w:val="single" w:sz="6" w:space="0" w:color="auto"/>
            </w:tcBorders>
          </w:tcPr>
          <w:p w14:paraId="7E6D9DFF" w14:textId="77777777" w:rsidR="00C6034D" w:rsidRPr="0021486B" w:rsidRDefault="00C6034D" w:rsidP="00053B6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E5495" w:rsidRPr="0021486B" w14:paraId="2FB83467" w14:textId="77777777" w:rsidTr="00053B64">
        <w:tc>
          <w:tcPr>
            <w:tcW w:w="3345" w:type="dxa"/>
          </w:tcPr>
          <w:p w14:paraId="69F8D5F5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350973" w14:textId="77777777" w:rsidR="00C6034D" w:rsidRPr="0021486B" w:rsidRDefault="00C6034D" w:rsidP="00053B6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EE5495" w:rsidRPr="0021486B" w14:paraId="3BCBEB0C" w14:textId="77777777" w:rsidTr="00053B64">
        <w:tc>
          <w:tcPr>
            <w:tcW w:w="3345" w:type="dxa"/>
          </w:tcPr>
          <w:p w14:paraId="48BF3307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A1564B0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C4A946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9ECD82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3E96FE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3372E7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EE5495" w:rsidRPr="0021486B" w14:paraId="0A9C6BD6" w14:textId="77777777" w:rsidTr="00053B64">
        <w:tc>
          <w:tcPr>
            <w:tcW w:w="3345" w:type="dxa"/>
          </w:tcPr>
          <w:p w14:paraId="1905111D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726E52A2" w14:textId="77777777" w:rsidR="00C6034D" w:rsidRPr="0021486B" w:rsidRDefault="00C6034D" w:rsidP="00053B64">
            <w:pPr>
              <w:tabs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4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148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148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486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14:paraId="0D650D89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78C4FDD5" w14:textId="77777777" w:rsidR="00C6034D" w:rsidRPr="0021486B" w:rsidRDefault="00C6034D" w:rsidP="00053B6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84AD601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2A00C77F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AF21286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BD9225" w14:textId="77777777" w:rsidR="00C6034D" w:rsidRPr="0021486B" w:rsidRDefault="00C6034D" w:rsidP="00053B64">
            <w:pPr>
              <w:tabs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4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148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148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486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E5495" w:rsidRPr="0021486B" w14:paraId="017316DC" w14:textId="77777777" w:rsidTr="00053B64">
        <w:trPr>
          <w:trHeight w:val="270"/>
        </w:trPr>
        <w:tc>
          <w:tcPr>
            <w:tcW w:w="3345" w:type="dxa"/>
          </w:tcPr>
          <w:p w14:paraId="2DE1B4C7" w14:textId="77777777" w:rsidR="00C6034D" w:rsidRPr="0021486B" w:rsidRDefault="00C6034D" w:rsidP="00053B64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486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6E10D6F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CD3EAE" w14:textId="77777777" w:rsidR="00C6034D" w:rsidRPr="0021486B" w:rsidRDefault="00C6034D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6EA6D81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77D4F6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1DF2C" w14:textId="77777777" w:rsidR="00C6034D" w:rsidRPr="0021486B" w:rsidRDefault="00C6034D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B73ED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AB15E1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21486B" w14:paraId="147B36D3" w14:textId="77777777" w:rsidTr="00053B64">
        <w:tc>
          <w:tcPr>
            <w:tcW w:w="3345" w:type="dxa"/>
            <w:shd w:val="clear" w:color="auto" w:fill="auto"/>
          </w:tcPr>
          <w:p w14:paraId="3740994A" w14:textId="77777777" w:rsidR="00C6034D" w:rsidRPr="0021486B" w:rsidRDefault="00C6034D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1" w:type="dxa"/>
          </w:tcPr>
          <w:p w14:paraId="44457B88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3,412,423.70</w:t>
            </w:r>
          </w:p>
        </w:tc>
        <w:tc>
          <w:tcPr>
            <w:tcW w:w="142" w:type="dxa"/>
          </w:tcPr>
          <w:p w14:paraId="38A0F8EF" w14:textId="77777777" w:rsidR="00C6034D" w:rsidRPr="0021486B" w:rsidRDefault="00C6034D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27AAB37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956,986.92 </w:t>
            </w:r>
          </w:p>
        </w:tc>
        <w:tc>
          <w:tcPr>
            <w:tcW w:w="141" w:type="dxa"/>
          </w:tcPr>
          <w:p w14:paraId="07070DEA" w14:textId="77777777" w:rsidR="00C6034D" w:rsidRPr="0021486B" w:rsidRDefault="00C6034D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AD6E93" w14:textId="77777777" w:rsidR="00C6034D" w:rsidRPr="0021486B" w:rsidRDefault="00C6034D" w:rsidP="00053B64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21486B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C77C974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784EFE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4,369,410.62 </w:t>
            </w:r>
          </w:p>
        </w:tc>
      </w:tr>
      <w:tr w:rsidR="00EE5495" w:rsidRPr="0021486B" w14:paraId="49E5CFE3" w14:textId="77777777" w:rsidTr="00053B64">
        <w:trPr>
          <w:trHeight w:val="270"/>
        </w:trPr>
        <w:tc>
          <w:tcPr>
            <w:tcW w:w="3345" w:type="dxa"/>
            <w:shd w:val="clear" w:color="auto" w:fill="auto"/>
          </w:tcPr>
          <w:p w14:paraId="55F2FA3E" w14:textId="77777777" w:rsidR="00C6034D" w:rsidRPr="0021486B" w:rsidRDefault="00C6034D" w:rsidP="00053B64">
            <w:pPr>
              <w:tabs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1" w:type="dxa"/>
            <w:vAlign w:val="bottom"/>
          </w:tcPr>
          <w:p w14:paraId="65770233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2,780,523.44</w:t>
            </w:r>
          </w:p>
        </w:tc>
        <w:tc>
          <w:tcPr>
            <w:tcW w:w="142" w:type="dxa"/>
            <w:vAlign w:val="bottom"/>
          </w:tcPr>
          <w:p w14:paraId="219C4B07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3F6FF9F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6,968,847.68 </w:t>
            </w:r>
          </w:p>
        </w:tc>
        <w:tc>
          <w:tcPr>
            <w:tcW w:w="141" w:type="dxa"/>
            <w:vAlign w:val="bottom"/>
          </w:tcPr>
          <w:p w14:paraId="35B93374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F7C7ED" w14:textId="77777777" w:rsidR="00C6034D" w:rsidRPr="0021486B" w:rsidRDefault="00C6034D" w:rsidP="00053B64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21486B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8BDA051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BC3FBB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9,749,371.12 </w:t>
            </w:r>
          </w:p>
        </w:tc>
      </w:tr>
      <w:tr w:rsidR="00EE5495" w:rsidRPr="0021486B" w14:paraId="3B36C68E" w14:textId="77777777" w:rsidTr="00053B64">
        <w:trPr>
          <w:trHeight w:val="270"/>
        </w:trPr>
        <w:tc>
          <w:tcPr>
            <w:tcW w:w="3345" w:type="dxa"/>
            <w:shd w:val="clear" w:color="auto" w:fill="auto"/>
          </w:tcPr>
          <w:p w14:paraId="106500F9" w14:textId="77777777" w:rsidR="00C6034D" w:rsidRPr="0021486B" w:rsidRDefault="00C6034D" w:rsidP="00053B64">
            <w:pPr>
              <w:tabs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331" w:type="dxa"/>
            <w:vAlign w:val="bottom"/>
          </w:tcPr>
          <w:p w14:paraId="0DE30B34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152,234.21</w:t>
            </w:r>
          </w:p>
        </w:tc>
        <w:tc>
          <w:tcPr>
            <w:tcW w:w="142" w:type="dxa"/>
            <w:vAlign w:val="bottom"/>
          </w:tcPr>
          <w:p w14:paraId="5A318CF3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9F935EC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220,983.95 </w:t>
            </w:r>
          </w:p>
        </w:tc>
        <w:tc>
          <w:tcPr>
            <w:tcW w:w="141" w:type="dxa"/>
            <w:vAlign w:val="bottom"/>
          </w:tcPr>
          <w:p w14:paraId="28966AF0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91489D" w14:textId="77777777" w:rsidR="00C6034D" w:rsidRPr="0021486B" w:rsidRDefault="00C6034D" w:rsidP="00053B64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21486B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9B7731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386992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373,218.16 </w:t>
            </w:r>
          </w:p>
        </w:tc>
      </w:tr>
      <w:tr w:rsidR="00EE5495" w:rsidRPr="0021486B" w14:paraId="750E44DA" w14:textId="77777777" w:rsidTr="00053B64">
        <w:tc>
          <w:tcPr>
            <w:tcW w:w="3345" w:type="dxa"/>
            <w:shd w:val="clear" w:color="auto" w:fill="auto"/>
          </w:tcPr>
          <w:p w14:paraId="3F6BF81F" w14:textId="56DC6423" w:rsidR="00C6034D" w:rsidRPr="0021486B" w:rsidRDefault="00647D93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C6034D" w:rsidRPr="0021486B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31" w:type="dxa"/>
          </w:tcPr>
          <w:p w14:paraId="2C1AA27E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1,465,983.40</w:t>
            </w:r>
          </w:p>
        </w:tc>
        <w:tc>
          <w:tcPr>
            <w:tcW w:w="142" w:type="dxa"/>
          </w:tcPr>
          <w:p w14:paraId="14D87E76" w14:textId="77777777" w:rsidR="00C6034D" w:rsidRPr="0021486B" w:rsidRDefault="00C6034D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07841AB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 xml:space="preserve"> 750,341.60 </w:t>
            </w:r>
          </w:p>
        </w:tc>
        <w:tc>
          <w:tcPr>
            <w:tcW w:w="141" w:type="dxa"/>
          </w:tcPr>
          <w:p w14:paraId="307C1DEE" w14:textId="77777777" w:rsidR="00C6034D" w:rsidRPr="0021486B" w:rsidRDefault="00C6034D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950104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174,020.30</w:t>
            </w:r>
          </w:p>
        </w:tc>
        <w:tc>
          <w:tcPr>
            <w:tcW w:w="142" w:type="dxa"/>
          </w:tcPr>
          <w:p w14:paraId="0354A9DC" w14:textId="77777777" w:rsidR="00C6034D" w:rsidRPr="0021486B" w:rsidRDefault="00C6034D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050143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2,390,345.30</w:t>
            </w:r>
          </w:p>
        </w:tc>
      </w:tr>
      <w:tr w:rsidR="00EE5495" w:rsidRPr="0021486B" w14:paraId="64DA8936" w14:textId="77777777" w:rsidTr="00053B64">
        <w:tc>
          <w:tcPr>
            <w:tcW w:w="3345" w:type="dxa"/>
            <w:shd w:val="clear" w:color="auto" w:fill="auto"/>
          </w:tcPr>
          <w:p w14:paraId="3F74440D" w14:textId="77777777" w:rsidR="00C6034D" w:rsidRPr="0021486B" w:rsidRDefault="00C6034D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A636D14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1,200,378.98</w:t>
            </w:r>
          </w:p>
        </w:tc>
        <w:tc>
          <w:tcPr>
            <w:tcW w:w="142" w:type="dxa"/>
          </w:tcPr>
          <w:p w14:paraId="035C879D" w14:textId="77777777" w:rsidR="00C6034D" w:rsidRPr="0021486B" w:rsidRDefault="00C6034D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CB425E" w14:textId="77777777" w:rsidR="00C6034D" w:rsidRPr="0021486B" w:rsidRDefault="00C6034D" w:rsidP="00053B64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(206,822.35)</w:t>
            </w:r>
          </w:p>
        </w:tc>
        <w:tc>
          <w:tcPr>
            <w:tcW w:w="141" w:type="dxa"/>
          </w:tcPr>
          <w:p w14:paraId="03BDC9B3" w14:textId="77777777" w:rsidR="00C6034D" w:rsidRPr="0021486B" w:rsidRDefault="00C6034D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EF7853" w14:textId="77777777" w:rsidR="00C6034D" w:rsidRPr="0021486B" w:rsidRDefault="00C6034D" w:rsidP="00053B64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21486B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E7C6A4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BC6E26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993,556.63</w:t>
            </w:r>
          </w:p>
        </w:tc>
      </w:tr>
      <w:tr w:rsidR="00C6034D" w:rsidRPr="0021486B" w14:paraId="5DAA5634" w14:textId="77777777" w:rsidTr="00053B64">
        <w:tc>
          <w:tcPr>
            <w:tcW w:w="3345" w:type="dxa"/>
          </w:tcPr>
          <w:p w14:paraId="2ECEBB8D" w14:textId="77777777" w:rsidR="00C6034D" w:rsidRPr="0021486B" w:rsidRDefault="00C6034D" w:rsidP="00053B6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486B">
              <w:rPr>
                <w:rFonts w:ascii="Angsana New" w:hAnsi="Angsana New"/>
                <w:sz w:val="26"/>
                <w:szCs w:val="26"/>
                <w:cs/>
              </w:rPr>
              <w:t>วมสิน</w:t>
            </w:r>
            <w:r w:rsidRPr="0021486B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486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4BFDEF62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9,011,543.73</w:t>
            </w:r>
          </w:p>
        </w:tc>
        <w:tc>
          <w:tcPr>
            <w:tcW w:w="142" w:type="dxa"/>
          </w:tcPr>
          <w:p w14:paraId="67D5504D" w14:textId="77777777" w:rsidR="00C6034D" w:rsidRPr="0021486B" w:rsidRDefault="00C6034D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D7681AC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8,690,337.80</w:t>
            </w:r>
          </w:p>
        </w:tc>
        <w:tc>
          <w:tcPr>
            <w:tcW w:w="141" w:type="dxa"/>
          </w:tcPr>
          <w:p w14:paraId="46598C4F" w14:textId="77777777" w:rsidR="00C6034D" w:rsidRPr="0021486B" w:rsidRDefault="00C6034D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89108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174,020.30</w:t>
            </w:r>
          </w:p>
        </w:tc>
        <w:tc>
          <w:tcPr>
            <w:tcW w:w="142" w:type="dxa"/>
          </w:tcPr>
          <w:p w14:paraId="6A90D40B" w14:textId="77777777" w:rsidR="00C6034D" w:rsidRPr="0021486B" w:rsidRDefault="00C6034D" w:rsidP="00053B64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2398D0" w14:textId="77777777" w:rsidR="00C6034D" w:rsidRPr="0021486B" w:rsidRDefault="00C6034D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486B">
              <w:rPr>
                <w:rFonts w:ascii="Angsana New" w:hAnsi="Angsana New"/>
                <w:sz w:val="26"/>
                <w:szCs w:val="26"/>
              </w:rPr>
              <w:t>17,875,901.83</w:t>
            </w:r>
          </w:p>
        </w:tc>
      </w:tr>
    </w:tbl>
    <w:p w14:paraId="1B89F86F" w14:textId="36E1314B" w:rsidR="00670840" w:rsidRPr="009C7AC4" w:rsidRDefault="00670840"/>
    <w:tbl>
      <w:tblPr>
        <w:tblW w:w="895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2"/>
        <w:gridCol w:w="1020"/>
        <w:gridCol w:w="142"/>
        <w:gridCol w:w="992"/>
        <w:gridCol w:w="142"/>
        <w:gridCol w:w="993"/>
        <w:gridCol w:w="141"/>
        <w:gridCol w:w="992"/>
        <w:gridCol w:w="142"/>
        <w:gridCol w:w="988"/>
      </w:tblGrid>
      <w:tr w:rsidR="00EE5495" w:rsidRPr="009C7AC4" w14:paraId="42C234D5" w14:textId="77777777" w:rsidTr="00FB2713">
        <w:trPr>
          <w:trHeight w:val="20"/>
        </w:trPr>
        <w:tc>
          <w:tcPr>
            <w:tcW w:w="2268" w:type="dxa"/>
          </w:tcPr>
          <w:p w14:paraId="10D2A7CD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86" w:type="dxa"/>
            <w:gridSpan w:val="11"/>
            <w:tcBorders>
              <w:bottom w:val="single" w:sz="6" w:space="0" w:color="auto"/>
            </w:tcBorders>
          </w:tcPr>
          <w:p w14:paraId="7C7C2C73" w14:textId="34837482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EE5495" w:rsidRPr="009C7AC4" w14:paraId="2B56ACE1" w14:textId="77777777" w:rsidTr="00FB2713">
        <w:trPr>
          <w:trHeight w:val="20"/>
        </w:trPr>
        <w:tc>
          <w:tcPr>
            <w:tcW w:w="2268" w:type="dxa"/>
          </w:tcPr>
          <w:p w14:paraId="2F71AF5D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7615069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5495" w:rsidRPr="009C7AC4" w14:paraId="7E6BD554" w14:textId="77777777" w:rsidTr="00FB2713">
        <w:trPr>
          <w:trHeight w:val="20"/>
        </w:trPr>
        <w:tc>
          <w:tcPr>
            <w:tcW w:w="2268" w:type="dxa"/>
          </w:tcPr>
          <w:p w14:paraId="3732FA52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B9F9AD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AC2C2E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279B62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ผลกระทบ</w:t>
            </w:r>
            <w:r w:rsidRPr="009C7AC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80BAB1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870C11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E6B413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73D2E" w14:textId="695E12B4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</w:t>
            </w:r>
            <w:r w:rsidR="00B37E42" w:rsidRPr="009C7AC4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2E65A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2E1BDFF7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EE5495" w:rsidRPr="009C7AC4" w14:paraId="24F4C475" w14:textId="77777777" w:rsidTr="00FB2713">
        <w:trPr>
          <w:trHeight w:val="20"/>
        </w:trPr>
        <w:tc>
          <w:tcPr>
            <w:tcW w:w="2268" w:type="dxa"/>
          </w:tcPr>
          <w:p w14:paraId="09E3E61D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F9DE9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1759B00A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66C3328B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976E033" w14:textId="5C77528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การนำมาตรฐานการรายงานทางการเงินมาถือปฏิบัติ</w:t>
            </w:r>
          </w:p>
        </w:tc>
        <w:tc>
          <w:tcPr>
            <w:tcW w:w="142" w:type="dxa"/>
          </w:tcPr>
          <w:p w14:paraId="1083FF57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2E754EB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9C7AC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6FB18A91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091DDCA8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9A6D5CC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7064D8DC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7E06362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2973CC7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C7AC4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651A35C" w14:textId="0CFD96A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C7AC4">
              <w:rPr>
                <w:rFonts w:ascii="Angsana New" w:hAnsi="Angsana New"/>
                <w:sz w:val="22"/>
                <w:szCs w:val="22"/>
              </w:rPr>
              <w:t>256</w:t>
            </w:r>
            <w:r w:rsidRPr="009C7AC4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EE5495" w:rsidRPr="009C7AC4" w14:paraId="6CA9BCEA" w14:textId="77777777" w:rsidTr="00FB2713">
        <w:trPr>
          <w:trHeight w:val="20"/>
        </w:trPr>
        <w:tc>
          <w:tcPr>
            <w:tcW w:w="2268" w:type="dxa"/>
          </w:tcPr>
          <w:p w14:paraId="5D2193A5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0"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2A044B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F3ABE8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916A417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A20B20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91C5BC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5B818E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8610A3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D38EDFF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0F0CA1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6450C8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4B7BEFC2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5495" w:rsidRPr="009C7AC4" w14:paraId="61E1F8A4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46C15C3C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14:paraId="02FC5420" w14:textId="49152A84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2,212,636.81</w:t>
            </w:r>
          </w:p>
        </w:tc>
        <w:tc>
          <w:tcPr>
            <w:tcW w:w="142" w:type="dxa"/>
          </w:tcPr>
          <w:p w14:paraId="2533F970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5F4FECD" w14:textId="2CF8C4D4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170,985.50</w:t>
            </w:r>
          </w:p>
        </w:tc>
        <w:tc>
          <w:tcPr>
            <w:tcW w:w="142" w:type="dxa"/>
          </w:tcPr>
          <w:p w14:paraId="32DFE965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09A93F" w14:textId="205FC49C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2,383,622.31</w:t>
            </w:r>
          </w:p>
        </w:tc>
        <w:tc>
          <w:tcPr>
            <w:tcW w:w="142" w:type="dxa"/>
          </w:tcPr>
          <w:p w14:paraId="34AEC2C2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F726365" w14:textId="2B6E902D" w:rsidR="00F25938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(370,078.78)</w:t>
            </w:r>
          </w:p>
        </w:tc>
        <w:tc>
          <w:tcPr>
            <w:tcW w:w="141" w:type="dxa"/>
          </w:tcPr>
          <w:p w14:paraId="525BE824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E58DBD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7B4B46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6C039E6F" w14:textId="7F09021F" w:rsidR="00F25938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2,013,543.53</w:t>
            </w:r>
          </w:p>
        </w:tc>
      </w:tr>
      <w:tr w:rsidR="00EE5495" w:rsidRPr="009C7AC4" w14:paraId="322F3C8B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350C9035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3E0518EC" w14:textId="27BB0D63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6,766,717.48</w:t>
            </w:r>
          </w:p>
        </w:tc>
        <w:tc>
          <w:tcPr>
            <w:tcW w:w="142" w:type="dxa"/>
          </w:tcPr>
          <w:p w14:paraId="6499DD24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DC58BE3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946D31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F2DAFAA" w14:textId="1940317C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6,766,717.48</w:t>
            </w:r>
          </w:p>
        </w:tc>
        <w:tc>
          <w:tcPr>
            <w:tcW w:w="142" w:type="dxa"/>
            <w:vAlign w:val="bottom"/>
          </w:tcPr>
          <w:p w14:paraId="56B8F5CE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BAD301" w14:textId="2849E350" w:rsidR="00F25938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1,375,383.15</w:t>
            </w:r>
          </w:p>
        </w:tc>
        <w:tc>
          <w:tcPr>
            <w:tcW w:w="141" w:type="dxa"/>
            <w:vAlign w:val="bottom"/>
          </w:tcPr>
          <w:p w14:paraId="6A3D87CE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8FDDC0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B3AE885" w14:textId="77777777" w:rsidR="00F25938" w:rsidRPr="009C7AC4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6DF6DAA7" w14:textId="7D3857C4" w:rsidR="00F25938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8,142,100.63</w:t>
            </w:r>
          </w:p>
        </w:tc>
      </w:tr>
      <w:tr w:rsidR="00EE5495" w:rsidRPr="009C7AC4" w14:paraId="22235E32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59326E58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7EC01B9A" w14:textId="54B700F3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  <w:tc>
          <w:tcPr>
            <w:tcW w:w="142" w:type="dxa"/>
          </w:tcPr>
          <w:p w14:paraId="2AEFE9E5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0ECAEE9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FF0DBE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BEF77C" w14:textId="51B1C0C3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  <w:tc>
          <w:tcPr>
            <w:tcW w:w="142" w:type="dxa"/>
            <w:vAlign w:val="bottom"/>
          </w:tcPr>
          <w:p w14:paraId="12291223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CA98422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1E3EE7C4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4E14C1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47F260D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5CE396F7" w14:textId="07778E5D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</w:tr>
      <w:tr w:rsidR="00053B64" w:rsidRPr="009C7AC4" w14:paraId="7C17B6EA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4996ADB1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4924BA6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6CEBCE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C9F2922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F9DB64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623D3B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D3D939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D4142EA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244,225.27</w:t>
            </w:r>
          </w:p>
        </w:tc>
        <w:tc>
          <w:tcPr>
            <w:tcW w:w="141" w:type="dxa"/>
          </w:tcPr>
          <w:p w14:paraId="0BB0D15E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5CCC22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0FE4AF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34C4C71F" w14:textId="77777777" w:rsidR="00053B64" w:rsidRPr="009C7AC4" w:rsidRDefault="00053B64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244,225.27</w:t>
            </w:r>
          </w:p>
        </w:tc>
      </w:tr>
      <w:tr w:rsidR="00EE5495" w:rsidRPr="009C7AC4" w14:paraId="66730D64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41E15D2F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9C7AC4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7DC0B6AD" w14:textId="7086328E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2,070,839.08</w:t>
            </w:r>
          </w:p>
        </w:tc>
        <w:tc>
          <w:tcPr>
            <w:tcW w:w="142" w:type="dxa"/>
            <w:vAlign w:val="bottom"/>
          </w:tcPr>
          <w:p w14:paraId="652D0C8C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C4740E3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490F8C4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8A448CC" w14:textId="58D06058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2,070,839.08</w:t>
            </w:r>
          </w:p>
        </w:tc>
        <w:tc>
          <w:tcPr>
            <w:tcW w:w="142" w:type="dxa"/>
            <w:vAlign w:val="bottom"/>
          </w:tcPr>
          <w:p w14:paraId="0189B2E6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A0CD8A" w14:textId="0E6919D3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289,634.20</w:t>
            </w:r>
          </w:p>
        </w:tc>
        <w:tc>
          <w:tcPr>
            <w:tcW w:w="141" w:type="dxa"/>
            <w:vAlign w:val="bottom"/>
          </w:tcPr>
          <w:p w14:paraId="25F9F284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0D96698" w14:textId="30B1FEBE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(2,038.80)</w:t>
            </w:r>
          </w:p>
        </w:tc>
        <w:tc>
          <w:tcPr>
            <w:tcW w:w="142" w:type="dxa"/>
            <w:vAlign w:val="bottom"/>
          </w:tcPr>
          <w:p w14:paraId="2F418CA1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00BCCF8D" w14:textId="6E27059A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2,358,434.48</w:t>
            </w:r>
          </w:p>
        </w:tc>
      </w:tr>
      <w:tr w:rsidR="00EE5495" w:rsidRPr="009C7AC4" w14:paraId="14EEC304" w14:textId="77777777" w:rsidTr="00FB2713">
        <w:trPr>
          <w:trHeight w:val="20"/>
        </w:trPr>
        <w:tc>
          <w:tcPr>
            <w:tcW w:w="2268" w:type="dxa"/>
            <w:shd w:val="clear" w:color="auto" w:fill="auto"/>
          </w:tcPr>
          <w:p w14:paraId="46E2AEB7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9C7A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C7AC4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1556E3D" w14:textId="3BE803A6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993,556.63</w:t>
            </w:r>
          </w:p>
        </w:tc>
        <w:tc>
          <w:tcPr>
            <w:tcW w:w="142" w:type="dxa"/>
          </w:tcPr>
          <w:p w14:paraId="4572BFC6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E33EFD0" w14:textId="28A4CF55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(980,840.00)</w:t>
            </w:r>
          </w:p>
        </w:tc>
        <w:tc>
          <w:tcPr>
            <w:tcW w:w="142" w:type="dxa"/>
          </w:tcPr>
          <w:p w14:paraId="0983DE8D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2FD6E7D" w14:textId="6907648A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</w:tcPr>
          <w:p w14:paraId="6F846BC7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279E3D" w14:textId="60BE47EC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1,091,013.23</w:t>
            </w:r>
          </w:p>
        </w:tc>
        <w:tc>
          <w:tcPr>
            <w:tcW w:w="141" w:type="dxa"/>
          </w:tcPr>
          <w:p w14:paraId="78EE6831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D201E6D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3C3AE8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5AC7AC6" w14:textId="0FA4A9C8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1,103,729.86</w:t>
            </w:r>
          </w:p>
        </w:tc>
      </w:tr>
      <w:tr w:rsidR="00C44AA7" w:rsidRPr="009C7AC4" w14:paraId="028EE202" w14:textId="77777777" w:rsidTr="00FB2713">
        <w:trPr>
          <w:trHeight w:val="20"/>
        </w:trPr>
        <w:tc>
          <w:tcPr>
            <w:tcW w:w="2268" w:type="dxa"/>
          </w:tcPr>
          <w:p w14:paraId="26BC3610" w14:textId="55A6A129" w:rsidR="00C44AA7" w:rsidRPr="00FB2713" w:rsidRDefault="00C44AA7" w:rsidP="00FB271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4" w:right="-203" w:hanging="28"/>
              <w:textAlignment w:val="baselin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FB2713">
              <w:rPr>
                <w:rFonts w:ascii="Angsana New" w:hAnsi="Angsana New"/>
                <w:spacing w:val="-2"/>
                <w:sz w:val="22"/>
                <w:szCs w:val="22"/>
                <w:cs/>
              </w:rPr>
              <w:t>รวม</w:t>
            </w:r>
            <w:r w:rsidR="00FB2713" w:rsidRPr="00FB2713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72D3D7" w14:textId="0A818B74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12,362,130.05</w:t>
            </w:r>
          </w:p>
        </w:tc>
        <w:tc>
          <w:tcPr>
            <w:tcW w:w="142" w:type="dxa"/>
          </w:tcPr>
          <w:p w14:paraId="59359248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739B051" w14:textId="1C4F657C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(809,854.50)</w:t>
            </w:r>
          </w:p>
        </w:tc>
        <w:tc>
          <w:tcPr>
            <w:tcW w:w="142" w:type="dxa"/>
          </w:tcPr>
          <w:p w14:paraId="7B2DFD4C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E5B3FC7" w14:textId="732B156F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11,552,275.55</w:t>
            </w:r>
          </w:p>
        </w:tc>
        <w:tc>
          <w:tcPr>
            <w:tcW w:w="142" w:type="dxa"/>
          </w:tcPr>
          <w:p w14:paraId="7DAA6FCF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E905316" w14:textId="41855BC2" w:rsidR="00C44AA7" w:rsidRPr="009C7AC4" w:rsidRDefault="0071594D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2,630,177.07</w:t>
            </w:r>
          </w:p>
        </w:tc>
        <w:tc>
          <w:tcPr>
            <w:tcW w:w="141" w:type="dxa"/>
          </w:tcPr>
          <w:p w14:paraId="51D02245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8BFA282" w14:textId="38D3FE36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(2,038.80)</w:t>
            </w:r>
          </w:p>
        </w:tc>
        <w:tc>
          <w:tcPr>
            <w:tcW w:w="142" w:type="dxa"/>
          </w:tcPr>
          <w:p w14:paraId="2ACA2F38" w14:textId="77777777" w:rsidR="00C44AA7" w:rsidRPr="009C7AC4" w:rsidRDefault="00C44AA7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29823097" w14:textId="6FB0B664" w:rsidR="00C44AA7" w:rsidRPr="009C7AC4" w:rsidRDefault="00BE0B12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C7AC4">
              <w:rPr>
                <w:rFonts w:ascii="Angsana New" w:hAnsi="Angsana New"/>
                <w:sz w:val="22"/>
                <w:szCs w:val="22"/>
              </w:rPr>
              <w:t>14,180,413.82</w:t>
            </w:r>
          </w:p>
        </w:tc>
      </w:tr>
    </w:tbl>
    <w:p w14:paraId="42BEFA6D" w14:textId="339A05A2" w:rsidR="00F25938" w:rsidRPr="009C7AC4" w:rsidRDefault="00F25938" w:rsidP="00650A38">
      <w:pPr>
        <w:spacing w:line="300" w:lineRule="exact"/>
      </w:pP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90"/>
        <w:gridCol w:w="142"/>
        <w:gridCol w:w="1276"/>
        <w:gridCol w:w="141"/>
        <w:gridCol w:w="1276"/>
        <w:gridCol w:w="142"/>
        <w:gridCol w:w="1275"/>
      </w:tblGrid>
      <w:tr w:rsidR="00EE5495" w:rsidRPr="009C7AC4" w14:paraId="50A81539" w14:textId="77777777" w:rsidTr="00647D93">
        <w:tc>
          <w:tcPr>
            <w:tcW w:w="3288" w:type="dxa"/>
          </w:tcPr>
          <w:p w14:paraId="3952C380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642" w:type="dxa"/>
            <w:gridSpan w:val="7"/>
            <w:tcBorders>
              <w:bottom w:val="single" w:sz="6" w:space="0" w:color="auto"/>
            </w:tcBorders>
          </w:tcPr>
          <w:p w14:paraId="3722E496" w14:textId="77777777" w:rsidR="00C66143" w:rsidRPr="009C7AC4" w:rsidRDefault="00C66143" w:rsidP="00053B6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3A03898E" w14:textId="77777777" w:rsidTr="00647D93">
        <w:tc>
          <w:tcPr>
            <w:tcW w:w="3288" w:type="dxa"/>
          </w:tcPr>
          <w:p w14:paraId="5B431787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EA7E7E" w14:textId="77777777" w:rsidR="00C66143" w:rsidRPr="009C7AC4" w:rsidRDefault="00C66143" w:rsidP="00053B6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E5495" w:rsidRPr="009C7AC4" w14:paraId="3936DC22" w14:textId="77777777" w:rsidTr="00647D93">
        <w:tc>
          <w:tcPr>
            <w:tcW w:w="3288" w:type="dxa"/>
          </w:tcPr>
          <w:p w14:paraId="34C0E800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6" w:space="0" w:color="auto"/>
            </w:tcBorders>
          </w:tcPr>
          <w:p w14:paraId="6791128D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81A129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077FC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D7F370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8A2D0F4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EE5495" w:rsidRPr="009C7AC4" w14:paraId="0A7E2E32" w14:textId="77777777" w:rsidTr="00647D93">
        <w:tc>
          <w:tcPr>
            <w:tcW w:w="3288" w:type="dxa"/>
          </w:tcPr>
          <w:p w14:paraId="08A7E6BC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6" w:space="0" w:color="auto"/>
            </w:tcBorders>
          </w:tcPr>
          <w:p w14:paraId="2C4B80BB" w14:textId="77777777" w:rsidR="00C66143" w:rsidRPr="009C7AC4" w:rsidRDefault="00C66143" w:rsidP="00053B64">
            <w:pPr>
              <w:tabs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C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14:paraId="679655E1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0D6991AD" w14:textId="77777777" w:rsidR="00C66143" w:rsidRPr="009C7AC4" w:rsidRDefault="00C66143" w:rsidP="00053B6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60653C5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5BC86FB3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3721CA4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BC187A9" w14:textId="77777777" w:rsidR="00C66143" w:rsidRPr="009C7AC4" w:rsidRDefault="00C66143" w:rsidP="00053B64">
            <w:pPr>
              <w:tabs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E5495" w:rsidRPr="009C7AC4" w14:paraId="6DAA6244" w14:textId="77777777" w:rsidTr="00647D93">
        <w:trPr>
          <w:trHeight w:val="270"/>
        </w:trPr>
        <w:tc>
          <w:tcPr>
            <w:tcW w:w="3288" w:type="dxa"/>
          </w:tcPr>
          <w:p w14:paraId="25BEF8CD" w14:textId="77777777" w:rsidR="00C66143" w:rsidRPr="009C7AC4" w:rsidRDefault="00C66143" w:rsidP="00053B64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90" w:type="dxa"/>
            <w:tcBorders>
              <w:top w:val="single" w:sz="6" w:space="0" w:color="auto"/>
            </w:tcBorders>
          </w:tcPr>
          <w:p w14:paraId="2A5B92A3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15399B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4FA03D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C30F16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26B168" w14:textId="77777777" w:rsidR="00C66143" w:rsidRPr="009C7AC4" w:rsidRDefault="00C66143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70CAA2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1A7941" w14:textId="77777777" w:rsidR="00C66143" w:rsidRPr="009C7AC4" w:rsidRDefault="00C66143" w:rsidP="00053B64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9C7AC4" w14:paraId="2072C6A9" w14:textId="77777777" w:rsidTr="00647D93">
        <w:tc>
          <w:tcPr>
            <w:tcW w:w="3288" w:type="dxa"/>
            <w:shd w:val="clear" w:color="auto" w:fill="auto"/>
          </w:tcPr>
          <w:p w14:paraId="3C88B8A0" w14:textId="77777777" w:rsidR="00C66143" w:rsidRPr="009C7AC4" w:rsidRDefault="00C66143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90" w:type="dxa"/>
          </w:tcPr>
          <w:p w14:paraId="641F9795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2,185,211.51</w:t>
            </w:r>
          </w:p>
        </w:tc>
        <w:tc>
          <w:tcPr>
            <w:tcW w:w="142" w:type="dxa"/>
          </w:tcPr>
          <w:p w14:paraId="2B071795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206A8C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27,425.30</w:t>
            </w:r>
          </w:p>
        </w:tc>
        <w:tc>
          <w:tcPr>
            <w:tcW w:w="141" w:type="dxa"/>
          </w:tcPr>
          <w:p w14:paraId="58A45845" w14:textId="77777777" w:rsidR="00C66143" w:rsidRPr="009C7AC4" w:rsidRDefault="00C66143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DB3FFC" w14:textId="77777777" w:rsidR="00C66143" w:rsidRPr="009C7AC4" w:rsidRDefault="00C66143" w:rsidP="00053B64">
            <w:pPr>
              <w:pStyle w:val="BodyTextIndent"/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32761E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EA595B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2,212,636.81</w:t>
            </w:r>
          </w:p>
        </w:tc>
      </w:tr>
      <w:tr w:rsidR="00EE5495" w:rsidRPr="009C7AC4" w14:paraId="527C52D3" w14:textId="77777777" w:rsidTr="00647D93">
        <w:trPr>
          <w:trHeight w:val="270"/>
        </w:trPr>
        <w:tc>
          <w:tcPr>
            <w:tcW w:w="3288" w:type="dxa"/>
            <w:shd w:val="clear" w:color="auto" w:fill="auto"/>
          </w:tcPr>
          <w:p w14:paraId="6E3C099F" w14:textId="77777777" w:rsidR="00C66143" w:rsidRPr="009C7AC4" w:rsidRDefault="00C66143" w:rsidP="00053B64">
            <w:pPr>
              <w:tabs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90" w:type="dxa"/>
          </w:tcPr>
          <w:p w14:paraId="104A1CDD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1,617,994.45</w:t>
            </w:r>
          </w:p>
        </w:tc>
        <w:tc>
          <w:tcPr>
            <w:tcW w:w="142" w:type="dxa"/>
          </w:tcPr>
          <w:p w14:paraId="064206C2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09E3FE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5,148,723.03</w:t>
            </w:r>
          </w:p>
        </w:tc>
        <w:tc>
          <w:tcPr>
            <w:tcW w:w="141" w:type="dxa"/>
          </w:tcPr>
          <w:p w14:paraId="4C7C64DC" w14:textId="77777777" w:rsidR="00C66143" w:rsidRPr="009C7AC4" w:rsidRDefault="00C66143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3620BD" w14:textId="77777777" w:rsidR="00C66143" w:rsidRPr="009C7AC4" w:rsidRDefault="00C66143" w:rsidP="00053B64">
            <w:pPr>
              <w:pStyle w:val="BodyTextIndent"/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692E42D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48734F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6,766,717.48</w:t>
            </w:r>
          </w:p>
        </w:tc>
      </w:tr>
      <w:tr w:rsidR="00EE5495" w:rsidRPr="009C7AC4" w14:paraId="7C083E8A" w14:textId="77777777" w:rsidTr="00647D93">
        <w:tc>
          <w:tcPr>
            <w:tcW w:w="3288" w:type="dxa"/>
            <w:shd w:val="clear" w:color="auto" w:fill="auto"/>
          </w:tcPr>
          <w:p w14:paraId="06823A2E" w14:textId="77777777" w:rsidR="00C66143" w:rsidRPr="009C7AC4" w:rsidRDefault="00C66143" w:rsidP="00053B64">
            <w:pPr>
              <w:tabs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390" w:type="dxa"/>
          </w:tcPr>
          <w:p w14:paraId="4CFE9BCD" w14:textId="77777777" w:rsidR="00C66143" w:rsidRPr="009C7AC4" w:rsidRDefault="00C66143" w:rsidP="00053B64">
            <w:pPr>
              <w:pStyle w:val="BodyTextIndent"/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EABDDF0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6E318F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318,380.05</w:t>
            </w:r>
          </w:p>
        </w:tc>
        <w:tc>
          <w:tcPr>
            <w:tcW w:w="141" w:type="dxa"/>
            <w:vAlign w:val="bottom"/>
          </w:tcPr>
          <w:p w14:paraId="586FE79B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15090A" w14:textId="77777777" w:rsidR="00C66143" w:rsidRPr="009C7AC4" w:rsidRDefault="00C66143" w:rsidP="00053B64">
            <w:pPr>
              <w:pStyle w:val="BodyTextIndent"/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A08AC69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9CB0192" w14:textId="77777777" w:rsidR="00C66143" w:rsidRPr="009C7AC4" w:rsidRDefault="00C66143" w:rsidP="00053B64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318,380.05</w:t>
            </w:r>
          </w:p>
        </w:tc>
      </w:tr>
      <w:tr w:rsidR="00EE5495" w:rsidRPr="009C7AC4" w14:paraId="2D689756" w14:textId="77777777" w:rsidTr="00647D93">
        <w:tc>
          <w:tcPr>
            <w:tcW w:w="3288" w:type="dxa"/>
            <w:shd w:val="clear" w:color="auto" w:fill="auto"/>
          </w:tcPr>
          <w:p w14:paraId="635421C0" w14:textId="31C484C6" w:rsidR="00C66143" w:rsidRPr="009C7AC4" w:rsidRDefault="00647D93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C66143" w:rsidRPr="009C7AC4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90" w:type="dxa"/>
          </w:tcPr>
          <w:p w14:paraId="2D9FB910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1,280,596.60</w:t>
            </w:r>
          </w:p>
        </w:tc>
        <w:tc>
          <w:tcPr>
            <w:tcW w:w="142" w:type="dxa"/>
          </w:tcPr>
          <w:p w14:paraId="638B6D62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F028E2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649,224.60</w:t>
            </w:r>
          </w:p>
        </w:tc>
        <w:tc>
          <w:tcPr>
            <w:tcW w:w="141" w:type="dxa"/>
          </w:tcPr>
          <w:p w14:paraId="765D4F99" w14:textId="77777777" w:rsidR="00C66143" w:rsidRPr="009C7AC4" w:rsidRDefault="00C66143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4C39731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141,017.88</w:t>
            </w:r>
          </w:p>
        </w:tc>
        <w:tc>
          <w:tcPr>
            <w:tcW w:w="142" w:type="dxa"/>
          </w:tcPr>
          <w:p w14:paraId="0E8C2153" w14:textId="77777777" w:rsidR="00C66143" w:rsidRPr="009C7AC4" w:rsidRDefault="00C66143" w:rsidP="00053B6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E71DA2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2,070,839.08</w:t>
            </w:r>
          </w:p>
        </w:tc>
      </w:tr>
      <w:tr w:rsidR="00EE5495" w:rsidRPr="009C7AC4" w14:paraId="333C465D" w14:textId="77777777" w:rsidTr="00647D93">
        <w:tc>
          <w:tcPr>
            <w:tcW w:w="3288" w:type="dxa"/>
            <w:shd w:val="clear" w:color="auto" w:fill="auto"/>
          </w:tcPr>
          <w:p w14:paraId="20827CA9" w14:textId="77777777" w:rsidR="00C66143" w:rsidRPr="009C7AC4" w:rsidRDefault="00C66143" w:rsidP="00053B64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0" w:type="dxa"/>
            <w:tcBorders>
              <w:bottom w:val="single" w:sz="6" w:space="0" w:color="auto"/>
            </w:tcBorders>
          </w:tcPr>
          <w:p w14:paraId="48F51EA2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1,126,277.80</w:t>
            </w:r>
          </w:p>
        </w:tc>
        <w:tc>
          <w:tcPr>
            <w:tcW w:w="142" w:type="dxa"/>
          </w:tcPr>
          <w:p w14:paraId="7EA51260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BEF1CD" w14:textId="77777777" w:rsidR="00C66143" w:rsidRPr="009C7AC4" w:rsidRDefault="00C66143" w:rsidP="00053B64">
            <w:pPr>
              <w:spacing w:line="32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(132,721.17)</w:t>
            </w:r>
          </w:p>
        </w:tc>
        <w:tc>
          <w:tcPr>
            <w:tcW w:w="141" w:type="dxa"/>
          </w:tcPr>
          <w:p w14:paraId="414F01F1" w14:textId="77777777" w:rsidR="00C66143" w:rsidRPr="009C7AC4" w:rsidRDefault="00C66143" w:rsidP="00053B64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0A446F" w14:textId="77777777" w:rsidR="00C66143" w:rsidRPr="009C7AC4" w:rsidRDefault="00C66143" w:rsidP="00053B64">
            <w:pPr>
              <w:pStyle w:val="BodyTextIndent"/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F00D8D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4488AD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993,556.63</w:t>
            </w:r>
          </w:p>
        </w:tc>
      </w:tr>
      <w:tr w:rsidR="00C66143" w:rsidRPr="009C7AC4" w14:paraId="7F76ECA3" w14:textId="77777777" w:rsidTr="00647D93">
        <w:tc>
          <w:tcPr>
            <w:tcW w:w="3288" w:type="dxa"/>
          </w:tcPr>
          <w:p w14:paraId="2A643ED2" w14:textId="77777777" w:rsidR="00C66143" w:rsidRPr="009C7AC4" w:rsidRDefault="00C66143" w:rsidP="00053B6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วมสิน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9C7AC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90" w:type="dxa"/>
            <w:tcBorders>
              <w:top w:val="single" w:sz="6" w:space="0" w:color="auto"/>
              <w:bottom w:val="double" w:sz="6" w:space="0" w:color="auto"/>
            </w:tcBorders>
          </w:tcPr>
          <w:p w14:paraId="62CABA61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6,210,080.36</w:t>
            </w:r>
          </w:p>
        </w:tc>
        <w:tc>
          <w:tcPr>
            <w:tcW w:w="142" w:type="dxa"/>
          </w:tcPr>
          <w:p w14:paraId="165D0F01" w14:textId="77777777" w:rsidR="00C66143" w:rsidRPr="009C7AC4" w:rsidRDefault="00C66143" w:rsidP="00053B6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156532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6,011,031.81</w:t>
            </w:r>
          </w:p>
        </w:tc>
        <w:tc>
          <w:tcPr>
            <w:tcW w:w="141" w:type="dxa"/>
          </w:tcPr>
          <w:p w14:paraId="4ED7DBBF" w14:textId="77777777" w:rsidR="00C66143" w:rsidRPr="009C7AC4" w:rsidRDefault="00C66143" w:rsidP="00053B6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A160B26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141,017.88</w:t>
            </w:r>
          </w:p>
        </w:tc>
        <w:tc>
          <w:tcPr>
            <w:tcW w:w="142" w:type="dxa"/>
          </w:tcPr>
          <w:p w14:paraId="4AB685B3" w14:textId="77777777" w:rsidR="00C66143" w:rsidRPr="009C7AC4" w:rsidRDefault="00C66143" w:rsidP="00053B64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33F626" w14:textId="77777777" w:rsidR="00C66143" w:rsidRPr="009C7AC4" w:rsidRDefault="00C66143" w:rsidP="00053B6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12,362,130.05</w:t>
            </w:r>
          </w:p>
        </w:tc>
      </w:tr>
    </w:tbl>
    <w:p w14:paraId="72EC5186" w14:textId="6F007A50" w:rsidR="00C66143" w:rsidRPr="009C7AC4" w:rsidRDefault="00C66143"/>
    <w:p w14:paraId="4223E421" w14:textId="1D3F85C9" w:rsidR="00E46968" w:rsidRPr="009C7AC4" w:rsidRDefault="0021486B" w:rsidP="00421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46968" w:rsidRPr="009C7AC4">
        <w:rPr>
          <w:rFonts w:ascii="Angsana New" w:hAnsi="Angsana New"/>
          <w:b/>
          <w:bCs/>
          <w:sz w:val="32"/>
          <w:szCs w:val="32"/>
        </w:rPr>
        <w:t>.</w:t>
      </w:r>
      <w:r w:rsidR="00E46968" w:rsidRPr="009C7AC4">
        <w:rPr>
          <w:rFonts w:ascii="Angsana New" w:hAnsi="Angsana New"/>
          <w:b/>
          <w:bCs/>
          <w:sz w:val="32"/>
          <w:szCs w:val="32"/>
        </w:rPr>
        <w:tab/>
      </w:r>
      <w:r w:rsidR="00E46968" w:rsidRPr="009C7AC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5F3A9A4" w14:textId="2E6D7F72" w:rsidR="00E46968" w:rsidRPr="009C7AC4" w:rsidRDefault="00E46968" w:rsidP="00421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EE5495" w:rsidRPr="009C7AC4" w14:paraId="5498E52C" w14:textId="77777777" w:rsidTr="004F3777">
        <w:tc>
          <w:tcPr>
            <w:tcW w:w="2835" w:type="dxa"/>
          </w:tcPr>
          <w:p w14:paraId="1FBFE8C0" w14:textId="77777777" w:rsidR="00E46968" w:rsidRPr="009C7AC4" w:rsidRDefault="00E46968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050BE15" w14:textId="77777777" w:rsidR="00E46968" w:rsidRPr="009C7AC4" w:rsidRDefault="00E46968" w:rsidP="00421773">
            <w:pPr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5A72604B" w14:textId="77777777" w:rsidTr="004F3777">
        <w:tc>
          <w:tcPr>
            <w:tcW w:w="2835" w:type="dxa"/>
          </w:tcPr>
          <w:p w14:paraId="089CB602" w14:textId="77777777" w:rsidR="00E46968" w:rsidRPr="009C7AC4" w:rsidRDefault="00E46968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7EFF2937" w14:textId="77777777" w:rsidR="00E46968" w:rsidRPr="009C7AC4" w:rsidRDefault="00E46968" w:rsidP="00421773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DDD0F8E" w14:textId="77777777" w:rsidR="00E46968" w:rsidRPr="009C7AC4" w:rsidRDefault="00E46968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4AA75B4" w14:textId="77777777" w:rsidR="00E46968" w:rsidRPr="009C7AC4" w:rsidRDefault="00E46968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2B229656" w14:textId="77777777" w:rsidTr="004F3777">
        <w:tc>
          <w:tcPr>
            <w:tcW w:w="2835" w:type="dxa"/>
          </w:tcPr>
          <w:p w14:paraId="70E4F848" w14:textId="77777777" w:rsidR="006333BE" w:rsidRPr="009C7AC4" w:rsidRDefault="006333BE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15D699" w14:textId="17F4445F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2FD6698D" w14:textId="77777777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4F9C0204" w14:textId="0EB84B8E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" w:type="dxa"/>
          </w:tcPr>
          <w:p w14:paraId="2F062B58" w14:textId="77777777" w:rsidR="006333BE" w:rsidRPr="009C7AC4" w:rsidRDefault="006333BE" w:rsidP="0042177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1AB9AB48" w14:textId="1494B791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5FECBA9A" w14:textId="77777777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7BF90CC" w14:textId="3A86F421" w:rsidR="006333BE" w:rsidRPr="009C7AC4" w:rsidRDefault="006333BE" w:rsidP="0042177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E5495" w:rsidRPr="009C7AC4" w14:paraId="27C3D27A" w14:textId="77777777" w:rsidTr="004F3777">
        <w:tc>
          <w:tcPr>
            <w:tcW w:w="2835" w:type="dxa"/>
            <w:shd w:val="clear" w:color="auto" w:fill="auto"/>
          </w:tcPr>
          <w:p w14:paraId="74E1816B" w14:textId="77777777" w:rsidR="006333BE" w:rsidRPr="009C7AC4" w:rsidRDefault="006333BE" w:rsidP="0042177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0A2EE135" w14:textId="62CFE12F" w:rsidR="006333BE" w:rsidRPr="009C7AC4" w:rsidRDefault="00053B64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100,000,000.00</w:t>
            </w:r>
          </w:p>
        </w:tc>
        <w:tc>
          <w:tcPr>
            <w:tcW w:w="142" w:type="dxa"/>
          </w:tcPr>
          <w:p w14:paraId="43826121" w14:textId="77777777" w:rsidR="006333BE" w:rsidRPr="009C7AC4" w:rsidRDefault="006333BE" w:rsidP="0042177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D515A3" w14:textId="0B439C9D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173,000,000.00</w:t>
            </w:r>
          </w:p>
        </w:tc>
        <w:tc>
          <w:tcPr>
            <w:tcW w:w="141" w:type="dxa"/>
          </w:tcPr>
          <w:p w14:paraId="38AC0893" w14:textId="77777777" w:rsidR="006333BE" w:rsidRPr="009C7AC4" w:rsidRDefault="006333BE" w:rsidP="0042177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D1BAB5" w14:textId="6CD1189D" w:rsidR="006333BE" w:rsidRPr="009C7AC4" w:rsidRDefault="001A0750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/>
                <w:sz w:val="26"/>
                <w:szCs w:val="26"/>
              </w:rPr>
              <w:t>75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000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000.00</w:t>
            </w:r>
          </w:p>
        </w:tc>
        <w:tc>
          <w:tcPr>
            <w:tcW w:w="142" w:type="dxa"/>
          </w:tcPr>
          <w:p w14:paraId="1AF47A49" w14:textId="77777777" w:rsidR="006333BE" w:rsidRPr="009C7AC4" w:rsidRDefault="006333BE" w:rsidP="0042177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0415C4" w14:textId="6B3FD53F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173,000,000.00</w:t>
            </w:r>
          </w:p>
        </w:tc>
      </w:tr>
      <w:tr w:rsidR="00EE5495" w:rsidRPr="009C7AC4" w14:paraId="1637A809" w14:textId="77777777" w:rsidTr="004F3777">
        <w:tc>
          <w:tcPr>
            <w:tcW w:w="2835" w:type="dxa"/>
            <w:shd w:val="clear" w:color="auto" w:fill="auto"/>
          </w:tcPr>
          <w:p w14:paraId="1E6E56BB" w14:textId="77777777" w:rsidR="006333BE" w:rsidRPr="009C7AC4" w:rsidRDefault="006333BE" w:rsidP="0042177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02178F" w14:textId="468DD27E" w:rsidR="006333BE" w:rsidRPr="009C7AC4" w:rsidRDefault="00053B64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368,175,530.51</w:t>
            </w:r>
          </w:p>
        </w:tc>
        <w:tc>
          <w:tcPr>
            <w:tcW w:w="142" w:type="dxa"/>
          </w:tcPr>
          <w:p w14:paraId="0D4E7157" w14:textId="77777777" w:rsidR="006333BE" w:rsidRPr="009C7AC4" w:rsidRDefault="006333BE" w:rsidP="0042177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5EC66A" w14:textId="7E777DA3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345,085,248.49</w:t>
            </w:r>
          </w:p>
        </w:tc>
        <w:tc>
          <w:tcPr>
            <w:tcW w:w="141" w:type="dxa"/>
          </w:tcPr>
          <w:p w14:paraId="6FEE7FA3" w14:textId="77777777" w:rsidR="006333BE" w:rsidRPr="009C7AC4" w:rsidRDefault="006333BE" w:rsidP="0042177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A373B9" w14:textId="162493FD" w:rsidR="006333BE" w:rsidRPr="009C7AC4" w:rsidRDefault="001A0750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/>
                <w:sz w:val="26"/>
                <w:szCs w:val="26"/>
              </w:rPr>
              <w:t>353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191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425.78</w:t>
            </w:r>
          </w:p>
        </w:tc>
        <w:tc>
          <w:tcPr>
            <w:tcW w:w="142" w:type="dxa"/>
          </w:tcPr>
          <w:p w14:paraId="389B3C13" w14:textId="77777777" w:rsidR="006333BE" w:rsidRPr="009C7AC4" w:rsidRDefault="006333BE" w:rsidP="0042177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5C83C3" w14:textId="03B93802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324,919,236.35</w:t>
            </w:r>
          </w:p>
        </w:tc>
      </w:tr>
      <w:tr w:rsidR="006333BE" w:rsidRPr="009C7AC4" w14:paraId="55C4AB59" w14:textId="77777777" w:rsidTr="004F3777">
        <w:trPr>
          <w:trHeight w:val="51"/>
        </w:trPr>
        <w:tc>
          <w:tcPr>
            <w:tcW w:w="2835" w:type="dxa"/>
          </w:tcPr>
          <w:p w14:paraId="70360CBA" w14:textId="77777777" w:rsidR="006333BE" w:rsidRPr="009C7AC4" w:rsidRDefault="006333BE" w:rsidP="00421773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9322E5" w14:textId="5995C58A" w:rsidR="006333BE" w:rsidRPr="009C7AC4" w:rsidRDefault="00053B64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468,175,530.51</w:t>
            </w:r>
          </w:p>
        </w:tc>
        <w:tc>
          <w:tcPr>
            <w:tcW w:w="142" w:type="dxa"/>
          </w:tcPr>
          <w:p w14:paraId="7BAE979C" w14:textId="77777777" w:rsidR="006333BE" w:rsidRPr="009C7AC4" w:rsidRDefault="006333BE" w:rsidP="0042177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FB3581" w14:textId="4BE0D9E9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518,085,248.49</w:t>
            </w:r>
          </w:p>
        </w:tc>
        <w:tc>
          <w:tcPr>
            <w:tcW w:w="141" w:type="dxa"/>
          </w:tcPr>
          <w:p w14:paraId="07407D31" w14:textId="77777777" w:rsidR="006333BE" w:rsidRPr="009C7AC4" w:rsidRDefault="006333BE" w:rsidP="0042177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0F86DC" w14:textId="6C0F2FF5" w:rsidR="006333BE" w:rsidRPr="009C7AC4" w:rsidRDefault="001A0750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/>
                <w:sz w:val="26"/>
                <w:szCs w:val="26"/>
              </w:rPr>
              <w:t>428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191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sz w:val="26"/>
                <w:szCs w:val="26"/>
              </w:rPr>
              <w:t>425.78</w:t>
            </w:r>
          </w:p>
        </w:tc>
        <w:tc>
          <w:tcPr>
            <w:tcW w:w="142" w:type="dxa"/>
          </w:tcPr>
          <w:p w14:paraId="7EB57963" w14:textId="77777777" w:rsidR="006333BE" w:rsidRPr="009C7AC4" w:rsidRDefault="006333BE" w:rsidP="0042177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FED882" w14:textId="4F6D363E" w:rsidR="006333BE" w:rsidRPr="009C7AC4" w:rsidRDefault="006333BE" w:rsidP="0042177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497,919,236.35</w:t>
            </w:r>
          </w:p>
        </w:tc>
      </w:tr>
    </w:tbl>
    <w:p w14:paraId="0277C587" w14:textId="77777777" w:rsidR="00650A38" w:rsidRPr="009C7AC4" w:rsidRDefault="00650A38" w:rsidP="00421773">
      <w:pPr>
        <w:tabs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3EC78CE" w14:textId="67B35951" w:rsidR="00E03279" w:rsidRPr="009C7AC4" w:rsidRDefault="00E70A99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z w:val="32"/>
          <w:szCs w:val="32"/>
        </w:rPr>
        <w:t>31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6333BE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บริษัทมีวงเงินสินเชื่อรวม </w:t>
      </w:r>
      <w:r w:rsidR="0021486B">
        <w:rPr>
          <w:rFonts w:ascii="Angsana New" w:hAnsi="Angsana New"/>
          <w:sz w:val="32"/>
          <w:szCs w:val="32"/>
        </w:rPr>
        <w:t>2,045</w:t>
      </w:r>
      <w:r w:rsidR="00E03279" w:rsidRPr="009C7AC4">
        <w:rPr>
          <w:rFonts w:ascii="Angsana New" w:hAnsi="Angsana New"/>
          <w:sz w:val="32"/>
          <w:szCs w:val="32"/>
        </w:rPr>
        <w:t xml:space="preserve"> 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="00E03279" w:rsidRPr="009C7AC4">
        <w:rPr>
          <w:rFonts w:ascii="Angsana New" w:hAnsi="Angsana New"/>
          <w:sz w:val="32"/>
          <w:szCs w:val="32"/>
        </w:rPr>
        <w:t>57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="00E03279" w:rsidRPr="009C7AC4">
        <w:rPr>
          <w:rFonts w:ascii="Angsana New" w:hAnsi="Angsana New"/>
          <w:sz w:val="32"/>
          <w:szCs w:val="32"/>
        </w:rPr>
        <w:t xml:space="preserve">MOR 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E03279" w:rsidRPr="009C7AC4">
        <w:rPr>
          <w:rFonts w:ascii="Angsana New" w:hAnsi="Angsana New"/>
          <w:sz w:val="32"/>
          <w:szCs w:val="32"/>
        </w:rPr>
        <w:t xml:space="preserve">FIX+2 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="00E03279" w:rsidRPr="009C7AC4">
        <w:rPr>
          <w:rFonts w:ascii="Angsana New" w:hAnsi="Angsana New"/>
          <w:sz w:val="32"/>
          <w:szCs w:val="32"/>
        </w:rPr>
        <w:t>420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="00E03279" w:rsidRPr="009C7AC4">
        <w:rPr>
          <w:rFonts w:ascii="Angsana New" w:hAnsi="Angsana New"/>
          <w:sz w:val="32"/>
          <w:szCs w:val="32"/>
        </w:rPr>
        <w:t>2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E03279" w:rsidRPr="009C7AC4">
        <w:rPr>
          <w:rFonts w:ascii="Angsana New" w:hAnsi="Angsana New"/>
          <w:sz w:val="32"/>
          <w:szCs w:val="32"/>
        </w:rPr>
        <w:t>2.</w:t>
      </w:r>
      <w:r w:rsidR="0021486B">
        <w:rPr>
          <w:rFonts w:ascii="Angsana New" w:hAnsi="Angsana New"/>
          <w:sz w:val="32"/>
          <w:szCs w:val="32"/>
        </w:rPr>
        <w:t>32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 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ต่อปี วงเงิน </w:t>
      </w:r>
      <w:r w:rsidR="00E03279" w:rsidRPr="00FB2713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="00E03279" w:rsidRPr="00FB2713">
        <w:rPr>
          <w:rFonts w:ascii="Angsana New" w:hAnsi="Angsana New"/>
          <w:spacing w:val="-2"/>
          <w:sz w:val="32"/>
          <w:szCs w:val="32"/>
        </w:rPr>
        <w:t>994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="00E03279" w:rsidRPr="00FB2713">
        <w:rPr>
          <w:rFonts w:ascii="Angsana New" w:hAnsi="Angsana New"/>
          <w:spacing w:val="-2"/>
          <w:sz w:val="32"/>
          <w:szCs w:val="32"/>
        </w:rPr>
        <w:t xml:space="preserve">T/R 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E03279" w:rsidRPr="00FB2713">
        <w:rPr>
          <w:rFonts w:ascii="Angsana New" w:hAnsi="Angsana New"/>
          <w:spacing w:val="-2"/>
          <w:sz w:val="32"/>
          <w:szCs w:val="32"/>
        </w:rPr>
        <w:t>1.40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 ถึงร้อยละ </w:t>
      </w:r>
      <w:r w:rsidR="00E03279" w:rsidRPr="00FB2713">
        <w:rPr>
          <w:rFonts w:ascii="Angsana New" w:hAnsi="Angsana New"/>
          <w:spacing w:val="-2"/>
          <w:sz w:val="32"/>
          <w:szCs w:val="32"/>
        </w:rPr>
        <w:t>2</w:t>
      </w:r>
      <w:r w:rsidR="00E03279" w:rsidRPr="00FB2713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="00E03279" w:rsidRPr="00FB2713">
        <w:rPr>
          <w:rFonts w:ascii="Angsana New" w:hAnsi="Angsana New"/>
          <w:spacing w:val="-2"/>
          <w:sz w:val="32"/>
          <w:szCs w:val="32"/>
        </w:rPr>
        <w:t xml:space="preserve"> </w:t>
      </w:r>
      <w:r w:rsidR="00E03279" w:rsidRPr="00FB2713">
        <w:rPr>
          <w:rFonts w:ascii="Angsana New" w:hAnsi="Angsana New"/>
          <w:spacing w:val="-4"/>
          <w:sz w:val="32"/>
          <w:szCs w:val="32"/>
          <w:cs/>
        </w:rPr>
        <w:t xml:space="preserve">และวงเงิน </w:t>
      </w:r>
      <w:r w:rsidR="00E03279" w:rsidRPr="00FB2713">
        <w:rPr>
          <w:rFonts w:ascii="Angsana New" w:hAnsi="Angsana New"/>
          <w:spacing w:val="-4"/>
          <w:sz w:val="32"/>
          <w:szCs w:val="32"/>
        </w:rPr>
        <w:t xml:space="preserve">Forward Contracts </w:t>
      </w:r>
      <w:r w:rsidR="0021486B" w:rsidRPr="00FB2713">
        <w:rPr>
          <w:rFonts w:ascii="Angsana New" w:hAnsi="Angsana New"/>
          <w:spacing w:val="-4"/>
          <w:sz w:val="32"/>
          <w:szCs w:val="32"/>
        </w:rPr>
        <w:t>574</w:t>
      </w:r>
      <w:r w:rsidR="00E03279" w:rsidRPr="00FB2713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E03279" w:rsidRPr="00FB2713">
        <w:rPr>
          <w:rFonts w:ascii="Angsana New" w:hAnsi="Angsana New"/>
          <w:spacing w:val="-4"/>
          <w:sz w:val="32"/>
          <w:szCs w:val="32"/>
        </w:rPr>
        <w:t>8.45</w:t>
      </w:r>
      <w:r w:rsidR="00E03279" w:rsidRPr="00FB2713">
        <w:rPr>
          <w:rFonts w:ascii="Angsana New" w:hAnsi="Angsana New"/>
          <w:spacing w:val="-4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="00FB27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03279" w:rsidRPr="0021486B">
        <w:rPr>
          <w:rFonts w:ascii="Angsana New" w:hAnsi="Angsana New"/>
          <w:spacing w:val="-4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="00E03279" w:rsidRPr="0021486B">
        <w:rPr>
          <w:rFonts w:ascii="Angsana New" w:hAnsi="Angsana New"/>
          <w:spacing w:val="-4"/>
          <w:sz w:val="32"/>
          <w:szCs w:val="32"/>
        </w:rPr>
        <w:t>76.12</w:t>
      </w:r>
      <w:r w:rsidR="00E03279" w:rsidRPr="0021486B">
        <w:rPr>
          <w:rFonts w:ascii="Angsana New" w:hAnsi="Angsana New"/>
          <w:spacing w:val="-4"/>
          <w:sz w:val="32"/>
          <w:szCs w:val="32"/>
          <w:cs/>
        </w:rPr>
        <w:t xml:space="preserve"> ล้านบาท (ดูหมายเหตุ </w:t>
      </w:r>
      <w:r w:rsidR="0021486B" w:rsidRPr="0021486B">
        <w:rPr>
          <w:rFonts w:ascii="Angsana New" w:hAnsi="Angsana New"/>
          <w:spacing w:val="-4"/>
          <w:sz w:val="32"/>
          <w:szCs w:val="32"/>
        </w:rPr>
        <w:t>10</w:t>
      </w:r>
      <w:r w:rsidR="00E03279" w:rsidRPr="0021486B">
        <w:rPr>
          <w:rFonts w:ascii="Angsana New" w:hAnsi="Angsana New"/>
          <w:spacing w:val="-4"/>
          <w:sz w:val="32"/>
          <w:szCs w:val="32"/>
        </w:rPr>
        <w:t xml:space="preserve">) </w:t>
      </w:r>
      <w:r w:rsidR="00E03279" w:rsidRPr="0021486B">
        <w:rPr>
          <w:rFonts w:ascii="Angsana New" w:hAnsi="Angsana New"/>
          <w:spacing w:val="-4"/>
          <w:sz w:val="32"/>
          <w:szCs w:val="32"/>
          <w:cs/>
        </w:rPr>
        <w:t>และจด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E03279" w:rsidRPr="009C7AC4">
        <w:rPr>
          <w:rFonts w:ascii="Angsana New" w:hAnsi="Angsana New"/>
          <w:sz w:val="32"/>
          <w:szCs w:val="32"/>
        </w:rPr>
        <w:t>123</w:t>
      </w:r>
      <w:r w:rsidR="00E03279" w:rsidRPr="009C7AC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1E99B99" w14:textId="1D271C8E" w:rsidR="00E03279" w:rsidRPr="009C7AC4" w:rsidRDefault="00E03279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="00421773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9C7AC4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="00421773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="00421773">
        <w:rPr>
          <w:rFonts w:ascii="Angsana New" w:hAnsi="Angsana New"/>
          <w:sz w:val="32"/>
          <w:szCs w:val="32"/>
        </w:rPr>
        <w:t>10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9C7AC4">
        <w:rPr>
          <w:rFonts w:ascii="Angsana New" w:hAnsi="Angsana New"/>
          <w:sz w:val="32"/>
          <w:szCs w:val="32"/>
        </w:rPr>
        <w:t xml:space="preserve">MOR - </w:t>
      </w:r>
      <w:r w:rsidRPr="009C7AC4">
        <w:rPr>
          <w:rFonts w:ascii="Angsana New" w:hAnsi="Angsana New"/>
          <w:sz w:val="32"/>
          <w:szCs w:val="32"/>
          <w:cs/>
        </w:rPr>
        <w:t xml:space="preserve">ร้อยละ </w:t>
      </w:r>
      <w:r w:rsidRPr="009C7AC4">
        <w:rPr>
          <w:rFonts w:ascii="Angsana New" w:hAnsi="Angsana New"/>
          <w:sz w:val="32"/>
          <w:szCs w:val="32"/>
        </w:rPr>
        <w:t>1.50</w:t>
      </w:r>
      <w:r w:rsidRPr="009C7AC4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6A031705" w14:textId="77777777" w:rsidR="00E03279" w:rsidRPr="009C7AC4" w:rsidRDefault="00E03279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1396FDE0" w14:textId="77777777" w:rsidR="00E03279" w:rsidRPr="009C7AC4" w:rsidRDefault="00E03279" w:rsidP="0042177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ก)  บริษัท พรพรหมเม็ททอล จำกัด (มหาชน) และ</w:t>
      </w:r>
    </w:p>
    <w:p w14:paraId="229632CC" w14:textId="1E384465" w:rsidR="00E03279" w:rsidRPr="009C7AC4" w:rsidRDefault="00E03279" w:rsidP="0042177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ข)</w:t>
      </w:r>
      <w:r w:rsidR="00650A38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และ</w:t>
      </w:r>
    </w:p>
    <w:p w14:paraId="4B615AA5" w14:textId="00BF9F25" w:rsidR="006333BE" w:rsidRDefault="006333BE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z w:val="32"/>
          <w:szCs w:val="32"/>
        </w:rPr>
        <w:t>31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z w:val="32"/>
          <w:szCs w:val="32"/>
        </w:rPr>
        <w:t>2562</w:t>
      </w:r>
      <w:r w:rsidRPr="009C7AC4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9C7AC4">
        <w:rPr>
          <w:rFonts w:ascii="Angsana New" w:hAnsi="Angsana New"/>
          <w:sz w:val="32"/>
          <w:szCs w:val="32"/>
        </w:rPr>
        <w:t>1,988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Pr="009C7AC4">
        <w:rPr>
          <w:rFonts w:ascii="Angsana New" w:hAnsi="Angsana New" w:hint="cs"/>
          <w:sz w:val="32"/>
          <w:szCs w:val="32"/>
          <w:cs/>
        </w:rPr>
        <w:t>แปด</w:t>
      </w:r>
      <w:r w:rsidRPr="009C7AC4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9C7AC4">
        <w:rPr>
          <w:rFonts w:ascii="Angsana New" w:hAnsi="Angsana New"/>
          <w:sz w:val="32"/>
          <w:szCs w:val="32"/>
        </w:rPr>
        <w:t>57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 xml:space="preserve">MOR </w:t>
      </w:r>
      <w:r w:rsidRPr="009C7AC4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>FIX+2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9C7AC4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Pr="009C7AC4">
        <w:rPr>
          <w:rFonts w:ascii="Angsana New" w:hAnsi="Angsana New"/>
          <w:sz w:val="32"/>
          <w:szCs w:val="32"/>
        </w:rPr>
        <w:t>420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C7AC4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 w:rsidRPr="009C7AC4">
        <w:rPr>
          <w:rFonts w:ascii="Angsana New" w:hAnsi="Angsana New"/>
          <w:sz w:val="32"/>
          <w:szCs w:val="32"/>
        </w:rPr>
        <w:t xml:space="preserve">2.70 </w:t>
      </w:r>
      <w:r w:rsidRPr="009C7AC4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9C7AC4">
        <w:rPr>
          <w:rFonts w:ascii="Angsana New" w:hAnsi="Angsana New"/>
          <w:sz w:val="32"/>
          <w:szCs w:val="32"/>
        </w:rPr>
        <w:t xml:space="preserve">3 </w:t>
      </w:r>
      <w:r w:rsidRPr="009C7AC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9C7AC4">
        <w:rPr>
          <w:rFonts w:ascii="Angsana New" w:hAnsi="Angsana New"/>
          <w:sz w:val="32"/>
          <w:szCs w:val="32"/>
          <w:cs/>
        </w:rPr>
        <w:t xml:space="preserve">วงเงิน </w:t>
      </w:r>
      <w:r w:rsidRPr="009C7AC4">
        <w:rPr>
          <w:rFonts w:ascii="Angsana New" w:hAnsi="Angsana New"/>
          <w:sz w:val="32"/>
          <w:szCs w:val="32"/>
        </w:rPr>
        <w:t xml:space="preserve">L/C, T/R,  L/G </w:t>
      </w:r>
      <w:r w:rsidRPr="009C7AC4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9C7AC4">
        <w:rPr>
          <w:rFonts w:ascii="Angsana New" w:hAnsi="Angsana New"/>
          <w:sz w:val="32"/>
          <w:szCs w:val="32"/>
        </w:rPr>
        <w:t>991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C7AC4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9C7AC4">
        <w:rPr>
          <w:rFonts w:ascii="Angsana New" w:hAnsi="Angsana New"/>
          <w:sz w:val="32"/>
          <w:szCs w:val="32"/>
        </w:rPr>
        <w:t xml:space="preserve">T/R </w:t>
      </w:r>
      <w:r w:rsidRPr="009C7AC4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9C7AC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9C7AC4">
        <w:rPr>
          <w:rFonts w:ascii="Angsana New" w:hAnsi="Angsana New"/>
          <w:sz w:val="32"/>
          <w:szCs w:val="32"/>
        </w:rPr>
        <w:t xml:space="preserve">1.90 </w:t>
      </w:r>
      <w:r w:rsidRPr="009C7AC4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9C7AC4">
        <w:rPr>
          <w:rFonts w:ascii="Angsana New" w:hAnsi="Angsana New"/>
          <w:sz w:val="32"/>
          <w:szCs w:val="32"/>
        </w:rPr>
        <w:t xml:space="preserve">3.10 </w:t>
      </w:r>
      <w:r w:rsidRPr="009C7AC4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9C7AC4">
        <w:rPr>
          <w:rFonts w:ascii="Angsana New" w:hAnsi="Angsana New"/>
          <w:sz w:val="32"/>
          <w:szCs w:val="32"/>
        </w:rPr>
        <w:t>Forward Contracts 520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C7AC4">
        <w:rPr>
          <w:rFonts w:ascii="Angsana New" w:hAnsi="Angsana New"/>
          <w:sz w:val="32"/>
          <w:szCs w:val="32"/>
        </w:rPr>
        <w:t>8.45</w:t>
      </w:r>
      <w:r w:rsidRPr="009C7AC4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9C7AC4">
        <w:rPr>
          <w:rFonts w:ascii="Angsana New" w:hAnsi="Angsana New" w:hint="cs"/>
          <w:sz w:val="32"/>
          <w:szCs w:val="32"/>
          <w:cs/>
        </w:rPr>
        <w:t>อเมริกา</w:t>
      </w:r>
      <w:r w:rsidRPr="009C7AC4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9C7AC4">
        <w:rPr>
          <w:rFonts w:ascii="Angsana New" w:hAnsi="Angsana New" w:hint="cs"/>
          <w:sz w:val="32"/>
          <w:szCs w:val="32"/>
          <w:cs/>
        </w:rPr>
        <w:t>เงิน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>81.12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C7AC4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1D7E52">
        <w:rPr>
          <w:rFonts w:ascii="Angsana New" w:hAnsi="Angsana New"/>
          <w:sz w:val="32"/>
          <w:szCs w:val="32"/>
        </w:rPr>
        <w:t>10</w:t>
      </w:r>
      <w:r w:rsidRPr="009C7AC4">
        <w:rPr>
          <w:rFonts w:ascii="Angsana New" w:hAnsi="Angsana New" w:hint="cs"/>
          <w:sz w:val="32"/>
          <w:szCs w:val="32"/>
        </w:rPr>
        <w:t xml:space="preserve">) </w:t>
      </w:r>
      <w:r w:rsidRPr="009C7AC4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9C7AC4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9C7AC4">
        <w:rPr>
          <w:rFonts w:ascii="Angsana New" w:hAnsi="Angsana New"/>
          <w:sz w:val="32"/>
          <w:szCs w:val="32"/>
        </w:rPr>
        <w:t>120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ล้านบาท</w:t>
      </w:r>
    </w:p>
    <w:p w14:paraId="70DF3BF6" w14:textId="634D919D" w:rsidR="006333BE" w:rsidRPr="009C7AC4" w:rsidRDefault="006333BE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 w:hint="cs"/>
          <w:sz w:val="32"/>
          <w:szCs w:val="32"/>
          <w:cs/>
        </w:rPr>
        <w:t>และ</w:t>
      </w:r>
      <w:r w:rsidRPr="009C7AC4">
        <w:rPr>
          <w:rFonts w:ascii="Angsana New" w:hAnsi="Angsana New"/>
          <w:sz w:val="32"/>
          <w:szCs w:val="32"/>
          <w:cs/>
        </w:rPr>
        <w:t>บริษัท</w:t>
      </w:r>
      <w:r w:rsidRPr="009C7AC4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9C7AC4">
        <w:rPr>
          <w:rFonts w:ascii="Angsana New" w:hAnsi="Angsana New"/>
          <w:sz w:val="32"/>
          <w:szCs w:val="32"/>
          <w:cs/>
        </w:rPr>
        <w:t>ม</w:t>
      </w:r>
      <w:r w:rsidR="00421773">
        <w:rPr>
          <w:rFonts w:ascii="Angsana New" w:hAnsi="Angsana New" w:hint="cs"/>
          <w:sz w:val="32"/>
          <w:szCs w:val="32"/>
          <w:cs/>
        </w:rPr>
        <w:t>ีวงเงินเกินบัญชี</w:t>
      </w:r>
      <w:r w:rsidRPr="009C7AC4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21773">
        <w:rPr>
          <w:rFonts w:ascii="Angsana New" w:hAnsi="Angsana New" w:hint="cs"/>
          <w:sz w:val="32"/>
          <w:szCs w:val="32"/>
          <w:cs/>
        </w:rPr>
        <w:t>สอง</w:t>
      </w:r>
      <w:r w:rsidRPr="009C7AC4">
        <w:rPr>
          <w:rFonts w:ascii="Angsana New" w:hAnsi="Angsana New"/>
          <w:sz w:val="32"/>
          <w:szCs w:val="32"/>
          <w:cs/>
        </w:rPr>
        <w:t>แห่ง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pacing w:val="-2"/>
          <w:sz w:val="32"/>
          <w:szCs w:val="32"/>
        </w:rPr>
        <w:t>1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5 </w:t>
      </w:r>
      <w:r w:rsidRPr="009C7AC4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MOR -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9C7AC4">
        <w:rPr>
          <w:rFonts w:ascii="Angsana New" w:hAnsi="Angsana New" w:hint="cs"/>
          <w:spacing w:val="-2"/>
          <w:sz w:val="32"/>
          <w:szCs w:val="32"/>
        </w:rPr>
        <w:t>1.50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="00AA2C09">
        <w:rPr>
          <w:rFonts w:ascii="Angsana New" w:hAnsi="Angsana New" w:hint="cs"/>
          <w:sz w:val="32"/>
          <w:szCs w:val="32"/>
          <w:cs/>
        </w:rPr>
        <w:t>และ</w:t>
      </w:r>
      <w:r w:rsidR="00AA2C09" w:rsidRPr="009C7AC4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AA2C09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AA2C09">
        <w:rPr>
          <w:rFonts w:ascii="Angsana New" w:hAnsi="Angsana New"/>
          <w:spacing w:val="-2"/>
          <w:sz w:val="32"/>
          <w:szCs w:val="32"/>
        </w:rPr>
        <w:t>FIX+</w:t>
      </w:r>
      <w:r w:rsidR="00AA2C09" w:rsidRPr="009C7AC4">
        <w:rPr>
          <w:rFonts w:ascii="Angsana New" w:hAnsi="Angsana New"/>
          <w:spacing w:val="-2"/>
          <w:sz w:val="32"/>
          <w:szCs w:val="32"/>
        </w:rPr>
        <w:t xml:space="preserve"> </w:t>
      </w:r>
      <w:r w:rsidR="00AA2C09"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AA2C09">
        <w:rPr>
          <w:rFonts w:ascii="Angsana New" w:hAnsi="Angsana New"/>
          <w:spacing w:val="-2"/>
          <w:sz w:val="32"/>
          <w:szCs w:val="32"/>
        </w:rPr>
        <w:t>2</w:t>
      </w:r>
      <w:r w:rsidR="00AA2C09" w:rsidRPr="009C7AC4">
        <w:rPr>
          <w:rFonts w:ascii="Angsana New" w:hAnsi="Angsana New"/>
          <w:spacing w:val="-2"/>
          <w:sz w:val="32"/>
          <w:szCs w:val="32"/>
        </w:rPr>
        <w:t xml:space="preserve"> </w:t>
      </w:r>
      <w:r w:rsidR="00AA2C09" w:rsidRPr="009C7AC4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14:paraId="3F0C4C45" w14:textId="77777777" w:rsidR="006333BE" w:rsidRPr="009C7AC4" w:rsidRDefault="006333BE" w:rsidP="00421773">
      <w:pPr>
        <w:tabs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5D6CF4D" w14:textId="77777777" w:rsidR="006333BE" w:rsidRPr="009C7AC4" w:rsidRDefault="006333BE" w:rsidP="0042177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ก)</w:t>
      </w:r>
      <w:r w:rsidRPr="009C7AC4">
        <w:rPr>
          <w:rFonts w:ascii="Angsana New" w:hAnsi="Angsana New" w:hint="cs"/>
          <w:sz w:val="32"/>
          <w:szCs w:val="32"/>
          <w:cs/>
        </w:rPr>
        <w:t xml:space="preserve">  </w:t>
      </w:r>
      <w:r w:rsidRPr="009C7AC4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14:paraId="2CDBADD1" w14:textId="0D7CEFC5" w:rsidR="006333BE" w:rsidRPr="009C7AC4" w:rsidRDefault="006333BE" w:rsidP="0042177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ข)</w:t>
      </w:r>
      <w:r w:rsidR="00650A38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จำนองที่ดินพร้อมสิ่งปลูกสร้างของบริษัท</w:t>
      </w:r>
      <w:r w:rsidRPr="009C7AC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C7AC4">
        <w:rPr>
          <w:rFonts w:ascii="Angsana New" w:hAnsi="Angsana New"/>
          <w:sz w:val="32"/>
          <w:szCs w:val="32"/>
          <w:cs/>
        </w:rPr>
        <w:t>ที่มีอยู่แล้วในขณะนี้และที่จะมีขึ้นใน</w:t>
      </w:r>
      <w:r w:rsidRPr="009C7AC4">
        <w:rPr>
          <w:rFonts w:ascii="Angsana New" w:hAnsi="Angsana New" w:hint="cs"/>
          <w:sz w:val="32"/>
          <w:szCs w:val="32"/>
          <w:cs/>
        </w:rPr>
        <w:t>ภายหลังและ</w:t>
      </w:r>
    </w:p>
    <w:p w14:paraId="02A7F389" w14:textId="0D071BC8" w:rsidR="006333BE" w:rsidRPr="009C7AC4" w:rsidRDefault="006333BE" w:rsidP="0042177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ค)  </w:t>
      </w:r>
      <w:r w:rsidRPr="009C7AC4">
        <w:rPr>
          <w:rFonts w:ascii="Angsana New" w:hAnsi="Angsana New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9C7AC4">
        <w:rPr>
          <w:rFonts w:ascii="Angsana New" w:hAnsi="Angsana New" w:hint="cs"/>
          <w:sz w:val="32"/>
          <w:szCs w:val="32"/>
          <w:cs/>
        </w:rPr>
        <w:t>ย่อยแห่งหนึ่ง</w:t>
      </w:r>
    </w:p>
    <w:p w14:paraId="1BC7DCB7" w14:textId="77339FAB" w:rsidR="00E46968" w:rsidRPr="009C7AC4" w:rsidRDefault="0021486B" w:rsidP="00BE20E7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18</w:t>
      </w:r>
      <w:r w:rsidR="00E46968" w:rsidRPr="009C7AC4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="00E46968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6968" w:rsidRPr="009C7AC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</w:t>
      </w:r>
      <w:r w:rsidR="00E03279" w:rsidRPr="009C7AC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เจ้าหนี้หมุนเวียนอื่น</w:t>
      </w:r>
    </w:p>
    <w:p w14:paraId="5D6B2AAD" w14:textId="77777777" w:rsidR="00E46968" w:rsidRPr="009C7AC4" w:rsidRDefault="00E46968" w:rsidP="00BE20E7">
      <w:pPr>
        <w:tabs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9C7A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134"/>
        <w:gridCol w:w="142"/>
        <w:gridCol w:w="1219"/>
        <w:gridCol w:w="139"/>
        <w:gridCol w:w="1134"/>
        <w:gridCol w:w="142"/>
        <w:gridCol w:w="1139"/>
      </w:tblGrid>
      <w:tr w:rsidR="00EE5495" w:rsidRPr="00FB2713" w14:paraId="69C35298" w14:textId="77777777" w:rsidTr="00764EFD">
        <w:tc>
          <w:tcPr>
            <w:tcW w:w="3345" w:type="dxa"/>
          </w:tcPr>
          <w:p w14:paraId="735112A6" w14:textId="77777777" w:rsidR="00E46968" w:rsidRPr="00FB2713" w:rsidRDefault="00E46968" w:rsidP="00BE20E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14:paraId="0845686A" w14:textId="77777777" w:rsidR="00E46968" w:rsidRPr="00FB2713" w:rsidRDefault="00E46968" w:rsidP="00BE20E7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E5495" w:rsidRPr="00FB2713" w14:paraId="20CF4D86" w14:textId="77777777" w:rsidTr="000A23F5">
        <w:tc>
          <w:tcPr>
            <w:tcW w:w="3345" w:type="dxa"/>
          </w:tcPr>
          <w:p w14:paraId="054471E1" w14:textId="77777777" w:rsidR="00E46968" w:rsidRPr="00FB2713" w:rsidRDefault="00E46968" w:rsidP="00BE20E7">
            <w:pPr>
              <w:tabs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1845B" w14:textId="77777777" w:rsidR="00E46968" w:rsidRPr="00FB2713" w:rsidRDefault="00E46968" w:rsidP="00BE20E7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9CF52B3" w14:textId="77777777" w:rsidR="00E46968" w:rsidRPr="00FB2713" w:rsidRDefault="00E46968" w:rsidP="00BE20E7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A48D59" w14:textId="77777777" w:rsidR="00E46968" w:rsidRPr="00FB2713" w:rsidRDefault="00E46968" w:rsidP="00BE20E7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FB2713" w14:paraId="6044E35A" w14:textId="77777777" w:rsidTr="000A23F5">
        <w:tc>
          <w:tcPr>
            <w:tcW w:w="3345" w:type="dxa"/>
          </w:tcPr>
          <w:p w14:paraId="4BDDDE61" w14:textId="77777777" w:rsidR="006333BE" w:rsidRPr="00FB2713" w:rsidRDefault="006333BE" w:rsidP="00BE20E7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A90645" w14:textId="46619051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624AC1" w14:textId="77777777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49DA7EBE" w14:textId="229BBC7F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9" w:type="dxa"/>
            <w:tcBorders>
              <w:left w:val="nil"/>
            </w:tcBorders>
          </w:tcPr>
          <w:p w14:paraId="5E3D1471" w14:textId="77777777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68460F96" w14:textId="26AD7717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2D0D3D8" w14:textId="77777777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005BE3F5" w14:textId="145780DA" w:rsidR="006333BE" w:rsidRPr="00FB2713" w:rsidRDefault="006333BE" w:rsidP="00BE20E7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E5495" w:rsidRPr="00FB2713" w14:paraId="11631EDC" w14:textId="77777777" w:rsidTr="00E03279">
        <w:tc>
          <w:tcPr>
            <w:tcW w:w="3345" w:type="dxa"/>
          </w:tcPr>
          <w:p w14:paraId="4DD2DA20" w14:textId="77777777" w:rsidR="006333BE" w:rsidRPr="00FB2713" w:rsidRDefault="006333BE" w:rsidP="00BE20E7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D06CB1A" w14:textId="42D08209" w:rsidR="006333BE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63,197,351.43</w:t>
            </w:r>
          </w:p>
        </w:tc>
        <w:tc>
          <w:tcPr>
            <w:tcW w:w="142" w:type="dxa"/>
          </w:tcPr>
          <w:p w14:paraId="78AA773D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3EAD5459" w14:textId="19F7F03D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106,699,462.61</w:t>
            </w:r>
          </w:p>
        </w:tc>
        <w:tc>
          <w:tcPr>
            <w:tcW w:w="139" w:type="dxa"/>
          </w:tcPr>
          <w:p w14:paraId="1A89B778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5047F8" w14:textId="210D2723" w:rsidR="006333BE" w:rsidRPr="00FB2713" w:rsidRDefault="00EF131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/>
                <w:sz w:val="26"/>
                <w:szCs w:val="26"/>
              </w:rPr>
              <w:t>32</w:t>
            </w:r>
            <w:r w:rsidRPr="00FB27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2713">
              <w:rPr>
                <w:rFonts w:asciiTheme="majorBidi" w:hAnsiTheme="majorBidi"/>
                <w:sz w:val="26"/>
                <w:szCs w:val="26"/>
              </w:rPr>
              <w:t>829</w:t>
            </w:r>
            <w:r w:rsidRPr="00FB27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2713">
              <w:rPr>
                <w:rFonts w:asciiTheme="majorBidi" w:hAnsiTheme="majorBidi"/>
                <w:sz w:val="26"/>
                <w:szCs w:val="26"/>
              </w:rPr>
              <w:t>065.83</w:t>
            </w:r>
          </w:p>
        </w:tc>
        <w:tc>
          <w:tcPr>
            <w:tcW w:w="142" w:type="dxa"/>
          </w:tcPr>
          <w:p w14:paraId="12E5B29D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101E962" w14:textId="4805C6F3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61,997,419.34</w:t>
            </w:r>
          </w:p>
        </w:tc>
      </w:tr>
      <w:tr w:rsidR="00EE5495" w:rsidRPr="00FB2713" w14:paraId="647D79F3" w14:textId="77777777" w:rsidTr="00E03279">
        <w:tc>
          <w:tcPr>
            <w:tcW w:w="3345" w:type="dxa"/>
          </w:tcPr>
          <w:p w14:paraId="7B354381" w14:textId="4255481B" w:rsidR="00E03279" w:rsidRPr="00FB2713" w:rsidRDefault="00E03279" w:rsidP="00BE20E7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56BA253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3F2ABC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B574D4F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2F3D8F77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7B591CF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A79A46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7D654BC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5495" w:rsidRPr="00FB2713" w14:paraId="0F8291F8" w14:textId="77777777" w:rsidTr="000A23F5">
        <w:tc>
          <w:tcPr>
            <w:tcW w:w="3345" w:type="dxa"/>
          </w:tcPr>
          <w:p w14:paraId="3107F7A5" w14:textId="77777777" w:rsidR="006333BE" w:rsidRPr="00FB2713" w:rsidRDefault="006333BE" w:rsidP="00BE20E7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9B45095" w14:textId="281E4732" w:rsidR="006333BE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11,622,581.67</w:t>
            </w:r>
          </w:p>
        </w:tc>
        <w:tc>
          <w:tcPr>
            <w:tcW w:w="142" w:type="dxa"/>
          </w:tcPr>
          <w:p w14:paraId="35841D3A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2861FD48" w14:textId="4E2B521D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8,218,776.37</w:t>
            </w:r>
          </w:p>
        </w:tc>
        <w:tc>
          <w:tcPr>
            <w:tcW w:w="139" w:type="dxa"/>
          </w:tcPr>
          <w:p w14:paraId="523E8A5F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4F48D6" w14:textId="0652B736" w:rsidR="006333BE" w:rsidRPr="00FB2713" w:rsidRDefault="00EF131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/>
                <w:sz w:val="26"/>
                <w:szCs w:val="26"/>
              </w:rPr>
              <w:t>8</w:t>
            </w:r>
            <w:r w:rsidRPr="00FB27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2713">
              <w:rPr>
                <w:rFonts w:asciiTheme="majorBidi" w:hAnsiTheme="majorBidi"/>
                <w:sz w:val="26"/>
                <w:szCs w:val="26"/>
              </w:rPr>
              <w:t>931</w:t>
            </w:r>
            <w:r w:rsidRPr="00FB27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2713">
              <w:rPr>
                <w:rFonts w:asciiTheme="majorBidi" w:hAnsiTheme="majorBidi"/>
                <w:sz w:val="26"/>
                <w:szCs w:val="26"/>
              </w:rPr>
              <w:t>104.21</w:t>
            </w:r>
          </w:p>
        </w:tc>
        <w:tc>
          <w:tcPr>
            <w:tcW w:w="142" w:type="dxa"/>
          </w:tcPr>
          <w:p w14:paraId="30AA09EB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64B3D7D" w14:textId="3CC54502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6,536,724.77</w:t>
            </w:r>
          </w:p>
        </w:tc>
      </w:tr>
      <w:tr w:rsidR="00EE5495" w:rsidRPr="00FB2713" w14:paraId="398A7D29" w14:textId="77777777" w:rsidTr="000A23F5">
        <w:tc>
          <w:tcPr>
            <w:tcW w:w="3345" w:type="dxa"/>
          </w:tcPr>
          <w:p w14:paraId="1F269B5B" w14:textId="77777777" w:rsidR="006333BE" w:rsidRPr="00FB2713" w:rsidRDefault="006333BE" w:rsidP="00BE20E7">
            <w:pPr>
              <w:tabs>
                <w:tab w:val="left" w:pos="284"/>
                <w:tab w:val="left" w:pos="885"/>
              </w:tabs>
              <w:spacing w:line="36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14:paraId="2722B7BE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EFCB03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7F4C2DDE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2888A08D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C84014A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3232FA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3DA520D" w14:textId="77777777" w:rsidR="006333BE" w:rsidRPr="00FB2713" w:rsidRDefault="006333BE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5495" w:rsidRPr="00FB2713" w14:paraId="3EFC409F" w14:textId="77777777" w:rsidTr="000A23F5">
        <w:tc>
          <w:tcPr>
            <w:tcW w:w="3345" w:type="dxa"/>
          </w:tcPr>
          <w:p w14:paraId="10F06FD4" w14:textId="77777777" w:rsidR="00E03279" w:rsidRPr="00FB2713" w:rsidRDefault="00E03279" w:rsidP="00BE20E7">
            <w:pPr>
              <w:tabs>
                <w:tab w:val="left" w:pos="284"/>
                <w:tab w:val="left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14:paraId="72FEDB00" w14:textId="5FE36B82" w:rsidR="00E03279" w:rsidRPr="00FB2713" w:rsidRDefault="00E03279" w:rsidP="00BE20E7">
            <w:pPr>
              <w:tabs>
                <w:tab w:val="left" w:pos="284"/>
                <w:tab w:val="left" w:pos="1418"/>
              </w:tabs>
              <w:spacing w:line="360" w:lineRule="exact"/>
              <w:ind w:left="-318" w:right="397" w:hanging="2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B271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2477AD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00FF83F" w14:textId="0AE02EB0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4,904,200.00</w:t>
            </w:r>
          </w:p>
        </w:tc>
        <w:tc>
          <w:tcPr>
            <w:tcW w:w="139" w:type="dxa"/>
          </w:tcPr>
          <w:p w14:paraId="6FB35EE7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4CB1D6" w14:textId="3040F1A3" w:rsidR="00E03279" w:rsidRPr="00FB2713" w:rsidRDefault="00E03279" w:rsidP="00BE20E7">
            <w:pPr>
              <w:tabs>
                <w:tab w:val="left" w:pos="284"/>
                <w:tab w:val="left" w:pos="1418"/>
              </w:tabs>
              <w:spacing w:line="360" w:lineRule="exact"/>
              <w:ind w:left="-318" w:right="397" w:hanging="2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B271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4F4A90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8EC5EC4" w14:textId="368A1C8F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4,904,200.00</w:t>
            </w:r>
          </w:p>
        </w:tc>
      </w:tr>
      <w:tr w:rsidR="00EE5495" w:rsidRPr="00FB2713" w14:paraId="65A5D76E" w14:textId="77777777" w:rsidTr="000A23F5">
        <w:tc>
          <w:tcPr>
            <w:tcW w:w="3345" w:type="dxa"/>
          </w:tcPr>
          <w:p w14:paraId="6E47EF2C" w14:textId="77777777" w:rsidR="00E03279" w:rsidRPr="00FB2713" w:rsidRDefault="00E03279" w:rsidP="00BE20E7">
            <w:pPr>
              <w:tabs>
                <w:tab w:val="left" w:pos="284"/>
                <w:tab w:val="left" w:pos="885"/>
              </w:tabs>
              <w:spacing w:line="36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B271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58AF5BE6" w14:textId="75FACEFD" w:rsidR="00E03279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961,806.56</w:t>
            </w:r>
          </w:p>
        </w:tc>
        <w:tc>
          <w:tcPr>
            <w:tcW w:w="142" w:type="dxa"/>
          </w:tcPr>
          <w:p w14:paraId="5A657C91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268A3BE" w14:textId="220105DB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1,249,209.94</w:t>
            </w:r>
          </w:p>
        </w:tc>
        <w:tc>
          <w:tcPr>
            <w:tcW w:w="139" w:type="dxa"/>
          </w:tcPr>
          <w:p w14:paraId="035E5411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CBD1D0" w14:textId="6726B812" w:rsidR="00E03279" w:rsidRPr="00FB2713" w:rsidRDefault="00EF131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/>
                <w:sz w:val="26"/>
                <w:szCs w:val="26"/>
              </w:rPr>
              <w:t>797</w:t>
            </w:r>
            <w:r w:rsidRPr="00FB27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2713">
              <w:rPr>
                <w:rFonts w:asciiTheme="majorBidi" w:hAnsiTheme="majorBidi"/>
                <w:sz w:val="26"/>
                <w:szCs w:val="26"/>
              </w:rPr>
              <w:t>190.61</w:t>
            </w:r>
          </w:p>
        </w:tc>
        <w:tc>
          <w:tcPr>
            <w:tcW w:w="142" w:type="dxa"/>
          </w:tcPr>
          <w:p w14:paraId="2A3D0DE4" w14:textId="77777777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34ABF9F" w14:textId="3805F7EC" w:rsidR="00E03279" w:rsidRPr="00FB2713" w:rsidRDefault="00E03279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1,044,671.33</w:t>
            </w:r>
          </w:p>
        </w:tc>
      </w:tr>
      <w:tr w:rsidR="00053B64" w:rsidRPr="00FB2713" w14:paraId="422C88E4" w14:textId="77777777" w:rsidTr="006A337A">
        <w:tc>
          <w:tcPr>
            <w:tcW w:w="3345" w:type="dxa"/>
          </w:tcPr>
          <w:p w14:paraId="6B47DCCC" w14:textId="77777777" w:rsidR="00053B64" w:rsidRPr="00FB2713" w:rsidRDefault="00053B64" w:rsidP="00BE20E7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EEE77B8" w14:textId="1D126F33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6,042,885.01</w:t>
            </w:r>
          </w:p>
        </w:tc>
        <w:tc>
          <w:tcPr>
            <w:tcW w:w="142" w:type="dxa"/>
          </w:tcPr>
          <w:p w14:paraId="5D73A030" w14:textId="77777777" w:rsidR="00053B64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37D5432E" w14:textId="16A2D292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12,113,709.32</w:t>
            </w:r>
          </w:p>
        </w:tc>
        <w:tc>
          <w:tcPr>
            <w:tcW w:w="139" w:type="dxa"/>
          </w:tcPr>
          <w:p w14:paraId="0B7F0B37" w14:textId="77777777" w:rsidR="00053B64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DDE5BE" w14:textId="0C5D8172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1,357,935.59</w:t>
            </w:r>
          </w:p>
        </w:tc>
        <w:tc>
          <w:tcPr>
            <w:tcW w:w="142" w:type="dxa"/>
          </w:tcPr>
          <w:p w14:paraId="12C37CAC" w14:textId="77777777" w:rsidR="00053B64" w:rsidRPr="00FB2713" w:rsidRDefault="00053B64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092935F" w14:textId="7D5E0953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1,348,529.21</w:t>
            </w:r>
          </w:p>
        </w:tc>
      </w:tr>
      <w:tr w:rsidR="00053B64" w:rsidRPr="00FB2713" w14:paraId="70291A49" w14:textId="77777777" w:rsidTr="000A23F5">
        <w:tc>
          <w:tcPr>
            <w:tcW w:w="3345" w:type="dxa"/>
          </w:tcPr>
          <w:p w14:paraId="2646784C" w14:textId="24AB6F8E" w:rsidR="00053B64" w:rsidRPr="00FB2713" w:rsidRDefault="00053B64" w:rsidP="00BE20E7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1C436" w14:textId="58066DF3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81,824,624.67</w:t>
            </w:r>
          </w:p>
        </w:tc>
        <w:tc>
          <w:tcPr>
            <w:tcW w:w="142" w:type="dxa"/>
          </w:tcPr>
          <w:p w14:paraId="25514C32" w14:textId="77777777" w:rsidR="00053B64" w:rsidRPr="00FB2713" w:rsidRDefault="00053B64" w:rsidP="00BE20E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AE4E851" w14:textId="0666AE63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133,185,358.24</w:t>
            </w:r>
          </w:p>
        </w:tc>
        <w:tc>
          <w:tcPr>
            <w:tcW w:w="139" w:type="dxa"/>
          </w:tcPr>
          <w:p w14:paraId="7AB13035" w14:textId="77777777" w:rsidR="00053B64" w:rsidRPr="00FB2713" w:rsidRDefault="00053B64" w:rsidP="00BE20E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9357B6" w14:textId="259FC52F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43,915,296.24</w:t>
            </w:r>
          </w:p>
        </w:tc>
        <w:tc>
          <w:tcPr>
            <w:tcW w:w="142" w:type="dxa"/>
          </w:tcPr>
          <w:p w14:paraId="0198E811" w14:textId="77777777" w:rsidR="00053B64" w:rsidRPr="00FB2713" w:rsidRDefault="00053B64" w:rsidP="00BE20E7">
            <w:pPr>
              <w:tabs>
                <w:tab w:val="left" w:pos="284"/>
                <w:tab w:val="left" w:pos="1418"/>
              </w:tabs>
              <w:spacing w:line="36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20B8CE5" w14:textId="7AA7B003" w:rsidR="00053B64" w:rsidRPr="00FB2713" w:rsidRDefault="00DA0501" w:rsidP="00BE20E7">
            <w:pPr>
              <w:spacing w:line="36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713">
              <w:rPr>
                <w:rFonts w:asciiTheme="majorBidi" w:hAnsiTheme="majorBidi" w:cstheme="majorBidi"/>
                <w:sz w:val="26"/>
                <w:szCs w:val="26"/>
              </w:rPr>
              <w:t>75,831,544.65</w:t>
            </w:r>
          </w:p>
        </w:tc>
      </w:tr>
    </w:tbl>
    <w:p w14:paraId="18A7EAA9" w14:textId="77777777" w:rsidR="00BE20E7" w:rsidRDefault="00BE20E7" w:rsidP="00860E22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0B735804" w14:textId="2A2CEDB4" w:rsidR="007D3982" w:rsidRPr="009C7AC4" w:rsidRDefault="0021486B" w:rsidP="00860E22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F652E" w:rsidRPr="009C7AC4">
        <w:rPr>
          <w:rFonts w:ascii="Angsana New" w:hAnsi="Angsana New"/>
          <w:b/>
          <w:bCs/>
          <w:sz w:val="32"/>
          <w:szCs w:val="32"/>
        </w:rPr>
        <w:t>.</w:t>
      </w:r>
      <w:r w:rsidR="009969BB" w:rsidRPr="009C7AC4">
        <w:rPr>
          <w:rFonts w:ascii="Angsana New" w:hAnsi="Angsana New"/>
          <w:b/>
          <w:bCs/>
          <w:sz w:val="32"/>
          <w:szCs w:val="32"/>
        </w:rPr>
        <w:tab/>
      </w:r>
      <w:r w:rsidR="007D3982" w:rsidRPr="009C7AC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3275D4F" w14:textId="2D5F1432" w:rsidR="007D3982" w:rsidRPr="009C7AC4" w:rsidRDefault="007D3982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C7AC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9C7AC4">
        <w:rPr>
          <w:rFonts w:asciiTheme="majorBidi" w:hAnsiTheme="majorBidi"/>
          <w:sz w:val="32"/>
          <w:szCs w:val="32"/>
          <w:cs/>
        </w:rPr>
        <w:t>สำหรับ</w:t>
      </w:r>
      <w:r w:rsidRPr="009C7AC4">
        <w:rPr>
          <w:rFonts w:asciiTheme="majorBidi" w:hAnsiTheme="majorBidi" w:hint="cs"/>
          <w:sz w:val="32"/>
          <w:szCs w:val="32"/>
          <w:cs/>
        </w:rPr>
        <w:t>ปี</w:t>
      </w:r>
      <w:r w:rsidRPr="009C7AC4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9C7AC4">
        <w:rPr>
          <w:rFonts w:asciiTheme="majorBidi" w:hAnsiTheme="majorBidi" w:cstheme="majorBidi"/>
          <w:sz w:val="32"/>
          <w:szCs w:val="32"/>
        </w:rPr>
        <w:t xml:space="preserve"> 31 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C7AC4">
        <w:rPr>
          <w:rFonts w:asciiTheme="majorBidi" w:hAnsiTheme="majorBidi" w:cstheme="majorBidi"/>
          <w:sz w:val="32"/>
          <w:szCs w:val="32"/>
        </w:rPr>
        <w:t xml:space="preserve"> 2563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19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59"/>
        <w:gridCol w:w="1559"/>
        <w:gridCol w:w="142"/>
        <w:gridCol w:w="1559"/>
      </w:tblGrid>
      <w:tr w:rsidR="00EE5495" w:rsidRPr="00FB2713" w14:paraId="777A817F" w14:textId="77777777" w:rsidTr="00DA0501"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68336DB3" w14:textId="77777777" w:rsidR="007D3982" w:rsidRPr="00FB2713" w:rsidRDefault="007D3982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804493E" w14:textId="7654AF56" w:rsidR="007D3982" w:rsidRPr="00FB2713" w:rsidRDefault="007D3982" w:rsidP="00BE20E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B271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E5495" w:rsidRPr="00FB2713" w14:paraId="5FDC7EE5" w14:textId="77777777" w:rsidTr="00DA0501">
        <w:trPr>
          <w:trHeight w:val="92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31C6EB42" w14:textId="77777777" w:rsidR="007D3982" w:rsidRPr="00FB2713" w:rsidRDefault="007D3982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3C2236" w14:textId="77777777" w:rsidR="007D3982" w:rsidRPr="00FB2713" w:rsidRDefault="007D3982" w:rsidP="00BE20E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F9464A" w14:textId="77777777" w:rsidR="007D3982" w:rsidRPr="00FB2713" w:rsidRDefault="007D3982" w:rsidP="00BE20E7">
            <w:pPr>
              <w:pStyle w:val="Heading7"/>
              <w:spacing w:line="36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42028D" w14:textId="77777777" w:rsidR="00FB2713" w:rsidRPr="00FB2713" w:rsidRDefault="007D3982" w:rsidP="00BE20E7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</w:p>
          <w:p w14:paraId="5A96A248" w14:textId="6C326B0F" w:rsidR="007D3982" w:rsidRPr="00FB2713" w:rsidRDefault="007D3982" w:rsidP="00BE20E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FB27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EE5495" w:rsidRPr="00FB2713" w14:paraId="50210108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28FCEFC2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86B3C8" w14:textId="1A250F77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12,021,113.61</w:t>
            </w:r>
          </w:p>
        </w:tc>
        <w:tc>
          <w:tcPr>
            <w:tcW w:w="142" w:type="dxa"/>
          </w:tcPr>
          <w:p w14:paraId="6CABAC03" w14:textId="77777777" w:rsidR="00792B11" w:rsidRPr="00FB2713" w:rsidRDefault="00792B11" w:rsidP="00BE20E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F2DD50" w14:textId="4BAFA4C6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4,879,071.94</w:t>
            </w:r>
          </w:p>
        </w:tc>
      </w:tr>
      <w:tr w:rsidR="00EE5495" w:rsidRPr="00FB2713" w14:paraId="4AC5C809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708179A3" w14:textId="77777777" w:rsidR="00DA0501" w:rsidRPr="00FB2713" w:rsidRDefault="00792B11" w:rsidP="00BE20E7">
            <w:pPr>
              <w:spacing w:line="360" w:lineRule="exact"/>
              <w:ind w:left="57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</w:t>
            </w: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1D3167E0" w14:textId="322463FE" w:rsidR="00792B11" w:rsidRPr="00FB2713" w:rsidRDefault="00DA0501" w:rsidP="00BE20E7">
            <w:pPr>
              <w:spacing w:line="360" w:lineRule="exact"/>
              <w:ind w:left="57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ab/>
            </w:r>
            <w:r w:rsidR="00792B11"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8533F93" w14:textId="6A0BB8E9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17,465,654.96</w:t>
            </w:r>
          </w:p>
        </w:tc>
        <w:tc>
          <w:tcPr>
            <w:tcW w:w="142" w:type="dxa"/>
            <w:vAlign w:val="bottom"/>
          </w:tcPr>
          <w:p w14:paraId="4CBAAF43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A98962A" w14:textId="78EEE45D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17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465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654.96</w:t>
            </w:r>
          </w:p>
        </w:tc>
      </w:tr>
      <w:tr w:rsidR="00EE5495" w:rsidRPr="00FB2713" w14:paraId="5B0A07E5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2097E800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ABFC99" w14:textId="6565D58B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29,486,768.57</w:t>
            </w:r>
          </w:p>
        </w:tc>
        <w:tc>
          <w:tcPr>
            <w:tcW w:w="142" w:type="dxa"/>
          </w:tcPr>
          <w:p w14:paraId="2706670E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AC4619" w14:textId="7FBBB8BF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22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344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726.90</w:t>
            </w:r>
          </w:p>
        </w:tc>
      </w:tr>
      <w:tr w:rsidR="00EE5495" w:rsidRPr="00FB2713" w14:paraId="50531346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2ADDBBBA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177798C1" w14:textId="4045935E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9,975,669.68</w:t>
            </w:r>
          </w:p>
        </w:tc>
        <w:tc>
          <w:tcPr>
            <w:tcW w:w="142" w:type="dxa"/>
          </w:tcPr>
          <w:p w14:paraId="622BD0D8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5F7D92B" w14:textId="290ECD4F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9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975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669.68</w:t>
            </w:r>
          </w:p>
        </w:tc>
      </w:tr>
      <w:tr w:rsidR="00EE5495" w:rsidRPr="00FB2713" w14:paraId="70901AE4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555AF8BC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1E051E5D" w14:textId="7B99E7E9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(5,246,594.74)</w:t>
            </w:r>
          </w:p>
        </w:tc>
        <w:tc>
          <w:tcPr>
            <w:tcW w:w="142" w:type="dxa"/>
          </w:tcPr>
          <w:p w14:paraId="456A9600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5094B07" w14:textId="58C962C2" w:rsidR="00792B11" w:rsidRPr="00FB2713" w:rsidRDefault="00792B11" w:rsidP="00BE20E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(2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321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553.84)</w:t>
            </w:r>
          </w:p>
        </w:tc>
      </w:tr>
      <w:tr w:rsidR="00EE5495" w:rsidRPr="00FB2713" w14:paraId="5C16A4A3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0A18E7EF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867105" w14:textId="4441BDD3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34,215,843.51</w:t>
            </w:r>
          </w:p>
        </w:tc>
        <w:tc>
          <w:tcPr>
            <w:tcW w:w="142" w:type="dxa"/>
          </w:tcPr>
          <w:p w14:paraId="58AACBAB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44CE5" w14:textId="63BC8952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29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998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842.74</w:t>
            </w:r>
          </w:p>
        </w:tc>
      </w:tr>
      <w:tr w:rsidR="00EE5495" w:rsidRPr="00FB2713" w14:paraId="353EF549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6BB6EAF0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635FDE57" w14:textId="0F9B5E40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(5,467,621.95)</w:t>
            </w:r>
          </w:p>
        </w:tc>
        <w:tc>
          <w:tcPr>
            <w:tcW w:w="142" w:type="dxa"/>
          </w:tcPr>
          <w:p w14:paraId="6FE191D5" w14:textId="77777777" w:rsidR="00792B11" w:rsidRPr="00FB2713" w:rsidRDefault="00792B11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BA49D9A" w14:textId="1CD2D021" w:rsidR="00792B11" w:rsidRPr="00FB2713" w:rsidRDefault="00792B11" w:rsidP="00BE20E7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(2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895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132.52)</w:t>
            </w:r>
          </w:p>
        </w:tc>
      </w:tr>
      <w:tr w:rsidR="00792B11" w:rsidRPr="00FB2713" w14:paraId="0382CEF6" w14:textId="77777777" w:rsidTr="00DA0501"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4B54D147" w14:textId="77777777" w:rsidR="00792B11" w:rsidRPr="00FB2713" w:rsidRDefault="00792B11" w:rsidP="00BE20E7">
            <w:pPr>
              <w:spacing w:line="360" w:lineRule="exact"/>
              <w:ind w:left="57" w:hanging="17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D6FE1" w14:textId="14B3D60E" w:rsidR="00792B11" w:rsidRPr="00FB2713" w:rsidRDefault="001904F8" w:rsidP="00BE20E7">
            <w:pPr>
              <w:spacing w:line="360" w:lineRule="exact"/>
              <w:ind w:left="-105" w:right="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28,748,221.56</w:t>
            </w:r>
          </w:p>
        </w:tc>
        <w:tc>
          <w:tcPr>
            <w:tcW w:w="142" w:type="dxa"/>
          </w:tcPr>
          <w:p w14:paraId="22E9D179" w14:textId="77777777" w:rsidR="00792B11" w:rsidRPr="00FB2713" w:rsidRDefault="00792B11" w:rsidP="00BE20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15D469" w14:textId="687599D6" w:rsidR="00792B11" w:rsidRPr="00FB2713" w:rsidRDefault="00792B11" w:rsidP="00BE20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27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103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710.22</w:t>
            </w:r>
          </w:p>
        </w:tc>
      </w:tr>
    </w:tbl>
    <w:p w14:paraId="3A9CC08B" w14:textId="746D3FB3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31BA47" w14:textId="74C40032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48662B" w14:textId="5A843797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558FFF" w14:textId="7681F1F1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2B8F40" w14:textId="0C238F40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B3B4D9C" w14:textId="77777777" w:rsidR="00BE20E7" w:rsidRDefault="00BE20E7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8EB02C" w14:textId="6AA798C5" w:rsidR="007D3982" w:rsidRPr="009C7AC4" w:rsidRDefault="007D3982" w:rsidP="00860E2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9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59"/>
        <w:gridCol w:w="1559"/>
        <w:gridCol w:w="142"/>
        <w:gridCol w:w="1559"/>
      </w:tblGrid>
      <w:tr w:rsidR="00EE5495" w:rsidRPr="00FB2713" w14:paraId="2B4E08E5" w14:textId="77777777" w:rsidTr="00DA0501"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230970A9" w14:textId="77777777" w:rsidR="007D3982" w:rsidRPr="00FB2713" w:rsidRDefault="007D3982" w:rsidP="009860B3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33D3B8" w14:textId="1B64C278" w:rsidR="007D3982" w:rsidRPr="00FB2713" w:rsidRDefault="007D3982" w:rsidP="00DA0501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B271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0501" w:rsidRPr="00FB2713" w14:paraId="4FCB7961" w14:textId="77777777" w:rsidTr="00DA0501"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6BB804DE" w14:textId="77777777" w:rsidR="00DA0501" w:rsidRPr="00FB2713" w:rsidRDefault="00DA0501" w:rsidP="00DA050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9FA406" w14:textId="02D7F583" w:rsidR="00DA0501" w:rsidRPr="00FB2713" w:rsidRDefault="00DA0501" w:rsidP="00DA0501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6438E5" w14:textId="77777777" w:rsidR="00DA0501" w:rsidRPr="00FB2713" w:rsidRDefault="00DA0501" w:rsidP="00DA0501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8D3CA1" w14:textId="77777777" w:rsidR="00FB2713" w:rsidRDefault="00DA0501" w:rsidP="00DA050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</w:p>
          <w:p w14:paraId="5FE7844D" w14:textId="58CAF7B2" w:rsidR="00DA0501" w:rsidRPr="00FB2713" w:rsidRDefault="00DA0501" w:rsidP="00DA0501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27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DA0501" w:rsidRPr="00FB2713" w14:paraId="436E16A7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4BFC5E4C" w14:textId="77777777" w:rsidR="00DA0501" w:rsidRPr="00FB2713" w:rsidRDefault="00DA0501" w:rsidP="00DA050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</w:tcPr>
          <w:p w14:paraId="2BBA5E34" w14:textId="70F1F69F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</w:rPr>
              <w:t>3,999,549.03</w:t>
            </w:r>
          </w:p>
        </w:tc>
        <w:tc>
          <w:tcPr>
            <w:tcW w:w="142" w:type="dxa"/>
          </w:tcPr>
          <w:p w14:paraId="27BCCD81" w14:textId="77777777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12494D3" w14:textId="0BD56B36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3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999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549.03</w:t>
            </w:r>
          </w:p>
        </w:tc>
      </w:tr>
      <w:tr w:rsidR="00DA0501" w:rsidRPr="00FB2713" w14:paraId="08C081E7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7167E0C1" w14:textId="77777777" w:rsidR="00DA0501" w:rsidRPr="00FB2713" w:rsidRDefault="00DA0501" w:rsidP="00DA050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9262F05" w14:textId="7B12F355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</w:rPr>
              <w:t>1,426,629.62</w:t>
            </w:r>
          </w:p>
        </w:tc>
        <w:tc>
          <w:tcPr>
            <w:tcW w:w="142" w:type="dxa"/>
          </w:tcPr>
          <w:p w14:paraId="08E6A3AB" w14:textId="77777777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3218A3A" w14:textId="6B048848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1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185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762.93</w:t>
            </w:r>
          </w:p>
        </w:tc>
      </w:tr>
      <w:tr w:rsidR="00DA0501" w:rsidRPr="00FB2713" w14:paraId="50CB206A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5C44428C" w14:textId="77777777" w:rsidR="00DA0501" w:rsidRPr="00FB2713" w:rsidRDefault="00DA0501" w:rsidP="00DA050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</w:tcPr>
          <w:p w14:paraId="41B9E793" w14:textId="56DC09F2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</w:rPr>
              <w:t>7,807,560.00</w:t>
            </w:r>
          </w:p>
        </w:tc>
        <w:tc>
          <w:tcPr>
            <w:tcW w:w="142" w:type="dxa"/>
          </w:tcPr>
          <w:p w14:paraId="13F5CFC4" w14:textId="77777777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830521E" w14:textId="4468A549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927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560.00</w:t>
            </w:r>
          </w:p>
        </w:tc>
      </w:tr>
      <w:tr w:rsidR="00DA0501" w:rsidRPr="00FB2713" w14:paraId="2C04AFC0" w14:textId="77777777" w:rsidTr="00DA0501">
        <w:trPr>
          <w:trHeight w:val="225"/>
        </w:trPr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1BA76258" w14:textId="77777777" w:rsidR="00DA0501" w:rsidRPr="00FB2713" w:rsidRDefault="00DA0501" w:rsidP="00DA050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9" w:type="dxa"/>
          </w:tcPr>
          <w:p w14:paraId="7F7489A7" w14:textId="188FC79B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</w:rPr>
              <w:t>440,393.00</w:t>
            </w:r>
          </w:p>
        </w:tc>
        <w:tc>
          <w:tcPr>
            <w:tcW w:w="142" w:type="dxa"/>
          </w:tcPr>
          <w:p w14:paraId="34D1DB02" w14:textId="77777777" w:rsidR="00DA0501" w:rsidRPr="00FB2713" w:rsidRDefault="00DA0501" w:rsidP="00DA0501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1CBA1A2" w14:textId="67CC4878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440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393.00</w:t>
            </w:r>
          </w:p>
        </w:tc>
      </w:tr>
      <w:tr w:rsidR="00DA0501" w:rsidRPr="00FB2713" w14:paraId="4902EA52" w14:textId="77777777" w:rsidTr="00DA0501">
        <w:tc>
          <w:tcPr>
            <w:tcW w:w="5159" w:type="dxa"/>
            <w:noWrap/>
            <w:tcMar>
              <w:left w:w="108" w:type="dxa"/>
              <w:right w:w="108" w:type="dxa"/>
            </w:tcMar>
          </w:tcPr>
          <w:p w14:paraId="4AD721CE" w14:textId="024CCD49" w:rsidR="00DA0501" w:rsidRPr="00FB2713" w:rsidRDefault="00DA0501" w:rsidP="00DA0501">
            <w:pPr>
              <w:tabs>
                <w:tab w:val="left" w:pos="179"/>
              </w:tabs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271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FB271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A38B97F" w14:textId="4A360F63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 w:cstheme="majorBidi"/>
                <w:sz w:val="28"/>
                <w:szCs w:val="28"/>
              </w:rPr>
              <w:t>13,674,131.65</w:t>
            </w:r>
          </w:p>
        </w:tc>
        <w:tc>
          <w:tcPr>
            <w:tcW w:w="142" w:type="dxa"/>
          </w:tcPr>
          <w:p w14:paraId="2D3118ED" w14:textId="77777777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960321" w14:textId="04884457" w:rsidR="00DA0501" w:rsidRPr="00FB2713" w:rsidRDefault="00DA0501" w:rsidP="00DA05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713">
              <w:rPr>
                <w:rFonts w:asciiTheme="majorBidi" w:hAnsiTheme="majorBidi"/>
                <w:sz w:val="28"/>
                <w:szCs w:val="28"/>
              </w:rPr>
              <w:t>6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553</w:t>
            </w:r>
            <w:r w:rsidRPr="00FB2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2713">
              <w:rPr>
                <w:rFonts w:asciiTheme="majorBidi" w:hAnsiTheme="majorBidi"/>
                <w:sz w:val="28"/>
                <w:szCs w:val="28"/>
              </w:rPr>
              <w:t>264.96</w:t>
            </w:r>
          </w:p>
        </w:tc>
      </w:tr>
    </w:tbl>
    <w:p w14:paraId="260006BC" w14:textId="77777777" w:rsidR="00BE20E7" w:rsidRDefault="00BE20E7" w:rsidP="00860E22">
      <w:pPr>
        <w:tabs>
          <w:tab w:val="left" w:pos="284"/>
        </w:tabs>
        <w:spacing w:line="360" w:lineRule="exact"/>
        <w:ind w:hanging="142"/>
        <w:rPr>
          <w:rFonts w:asciiTheme="majorBidi" w:hAnsiTheme="majorBidi"/>
          <w:b/>
          <w:bCs/>
          <w:sz w:val="32"/>
          <w:szCs w:val="32"/>
        </w:rPr>
      </w:pPr>
    </w:p>
    <w:p w14:paraId="1D4B036C" w14:textId="3D1D3ED3" w:rsidR="002D6346" w:rsidRPr="009C7AC4" w:rsidRDefault="0021486B" w:rsidP="00860E22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20</w:t>
      </w:r>
      <w:r w:rsidR="002D6346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A2319E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6346" w:rsidRPr="009C7AC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1CF0579" w14:textId="77777777" w:rsidR="00600EF0" w:rsidRPr="009C7AC4" w:rsidRDefault="00600EF0" w:rsidP="00860E22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20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16"/>
        <w:gridCol w:w="1587"/>
        <w:gridCol w:w="130"/>
        <w:gridCol w:w="1587"/>
      </w:tblGrid>
      <w:tr w:rsidR="00EE5495" w:rsidRPr="009C7AC4" w14:paraId="511D7BFD" w14:textId="77777777" w:rsidTr="00501798">
        <w:tc>
          <w:tcPr>
            <w:tcW w:w="5216" w:type="dxa"/>
          </w:tcPr>
          <w:p w14:paraId="5E11D87C" w14:textId="77777777" w:rsidR="00B90F05" w:rsidRPr="009C7AC4" w:rsidRDefault="00B90F05" w:rsidP="00860E22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6DAAEB9B" w14:textId="77777777" w:rsidR="00B90F05" w:rsidRPr="009C7AC4" w:rsidRDefault="00B90F05" w:rsidP="00860E22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E5495" w:rsidRPr="009C7AC4" w14:paraId="117B8D2A" w14:textId="77777777" w:rsidTr="00501798">
        <w:tc>
          <w:tcPr>
            <w:tcW w:w="5216" w:type="dxa"/>
          </w:tcPr>
          <w:p w14:paraId="732A7B4A" w14:textId="77777777" w:rsidR="00B90F05" w:rsidRPr="009C7AC4" w:rsidRDefault="00B90F05" w:rsidP="00860E22">
            <w:pPr>
              <w:tabs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8B2AE" w14:textId="77777777" w:rsidR="00B90F05" w:rsidRPr="009C7AC4" w:rsidRDefault="00B90F05" w:rsidP="00860E22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E5495" w:rsidRPr="009C7AC4" w14:paraId="72CFD863" w14:textId="77777777" w:rsidTr="00B90F05">
        <w:tc>
          <w:tcPr>
            <w:tcW w:w="5216" w:type="dxa"/>
          </w:tcPr>
          <w:p w14:paraId="4BE33077" w14:textId="77777777" w:rsidR="00501798" w:rsidRPr="009C7AC4" w:rsidRDefault="00501798" w:rsidP="00860E22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65C72583" w14:textId="05411D35" w:rsidR="00501798" w:rsidRPr="009C7AC4" w:rsidRDefault="00501798" w:rsidP="00860E22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23F6FC17" w14:textId="77777777" w:rsidR="00501798" w:rsidRPr="009C7AC4" w:rsidRDefault="00501798" w:rsidP="00860E22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5531CE9A" w14:textId="4E2A1E28" w:rsidR="00501798" w:rsidRPr="009C7AC4" w:rsidRDefault="00501798" w:rsidP="00860E22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E5495" w:rsidRPr="009C7AC4" w14:paraId="20400190" w14:textId="77777777" w:rsidTr="00B90F05">
        <w:tc>
          <w:tcPr>
            <w:tcW w:w="5216" w:type="dxa"/>
          </w:tcPr>
          <w:p w14:paraId="2AAD4421" w14:textId="77777777" w:rsidR="00501798" w:rsidRPr="009C7AC4" w:rsidRDefault="00501798" w:rsidP="00860E22">
            <w:pPr>
              <w:tabs>
                <w:tab w:val="left" w:pos="540"/>
              </w:tabs>
              <w:spacing w:line="36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541B6AB2" w14:textId="342F11EF" w:rsidR="00501798" w:rsidRPr="009C7AC4" w:rsidRDefault="005C2370" w:rsidP="00860E22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16,654,854.12</w:t>
            </w:r>
          </w:p>
        </w:tc>
        <w:tc>
          <w:tcPr>
            <w:tcW w:w="130" w:type="dxa"/>
          </w:tcPr>
          <w:p w14:paraId="3AD91E28" w14:textId="77777777" w:rsidR="00501798" w:rsidRPr="009C7AC4" w:rsidRDefault="00501798" w:rsidP="00860E22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666C929" w14:textId="176EA659" w:rsidR="00501798" w:rsidRPr="009C7AC4" w:rsidRDefault="00501798" w:rsidP="00860E22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20,287,620.92</w:t>
            </w:r>
          </w:p>
        </w:tc>
      </w:tr>
      <w:tr w:rsidR="00EE5495" w:rsidRPr="009C7AC4" w14:paraId="4D8FE5EA" w14:textId="77777777" w:rsidTr="00B90F05">
        <w:tc>
          <w:tcPr>
            <w:tcW w:w="5216" w:type="dxa"/>
          </w:tcPr>
          <w:p w14:paraId="5288B8B8" w14:textId="77777777" w:rsidR="00501798" w:rsidRPr="009C7AC4" w:rsidRDefault="00501798" w:rsidP="00860E22">
            <w:pPr>
              <w:tabs>
                <w:tab w:val="left" w:pos="540"/>
              </w:tabs>
              <w:spacing w:line="36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22348A7" w14:textId="3E82293F" w:rsidR="00501798" w:rsidRPr="009C7AC4" w:rsidRDefault="005C2370" w:rsidP="00860E22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70400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321,125.24</w:t>
            </w:r>
          </w:p>
        </w:tc>
        <w:tc>
          <w:tcPr>
            <w:tcW w:w="130" w:type="dxa"/>
          </w:tcPr>
          <w:p w14:paraId="7EA71863" w14:textId="77777777" w:rsidR="00501798" w:rsidRPr="009C7AC4" w:rsidRDefault="00501798" w:rsidP="00860E22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B5F997B" w14:textId="443CB127" w:rsidR="00501798" w:rsidRPr="009C7AC4" w:rsidRDefault="00501798" w:rsidP="00860E22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29,188,380.68</w:t>
            </w:r>
          </w:p>
        </w:tc>
      </w:tr>
      <w:tr w:rsidR="00EE5495" w:rsidRPr="009C7AC4" w14:paraId="1CAC8EF4" w14:textId="77777777" w:rsidTr="00B90F05">
        <w:tc>
          <w:tcPr>
            <w:tcW w:w="5216" w:type="dxa"/>
          </w:tcPr>
          <w:p w14:paraId="247420F2" w14:textId="77777777" w:rsidR="00501798" w:rsidRPr="009C7AC4" w:rsidRDefault="00501798" w:rsidP="00860E22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6209CB6" w14:textId="004F65D9" w:rsidR="00501798" w:rsidRPr="009C7AC4" w:rsidRDefault="005C2370" w:rsidP="00860E22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28,975,979.36</w:t>
            </w:r>
          </w:p>
        </w:tc>
        <w:tc>
          <w:tcPr>
            <w:tcW w:w="130" w:type="dxa"/>
          </w:tcPr>
          <w:p w14:paraId="7C28BFD1" w14:textId="77777777" w:rsidR="00501798" w:rsidRPr="009C7AC4" w:rsidRDefault="00501798" w:rsidP="00860E22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2539CA0" w14:textId="2780EDF2" w:rsidR="00501798" w:rsidRPr="009C7AC4" w:rsidRDefault="00501798" w:rsidP="00860E22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49,476,001.60</w:t>
            </w:r>
          </w:p>
        </w:tc>
      </w:tr>
    </w:tbl>
    <w:p w14:paraId="22F4DE8A" w14:textId="77777777" w:rsidR="008100F5" w:rsidRPr="009C7AC4" w:rsidRDefault="00E60426" w:rsidP="00860E22">
      <w:pPr>
        <w:pStyle w:val="ListParagraph"/>
        <w:tabs>
          <w:tab w:val="left" w:pos="284"/>
        </w:tabs>
        <w:spacing w:line="36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70A1AF1" w14:textId="77777777" w:rsidR="004E656F" w:rsidRPr="009C7AC4" w:rsidRDefault="004E656F" w:rsidP="00860E22">
      <w:pPr>
        <w:tabs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9C7AC4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49B85BFA" w14:textId="77777777" w:rsidR="004E656F" w:rsidRPr="009C7AC4" w:rsidRDefault="004E656F" w:rsidP="00860E22">
      <w:pPr>
        <w:tabs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9C7AC4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9C7AC4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9C7AC4">
        <w:rPr>
          <w:rFonts w:asciiTheme="majorBidi" w:hAnsiTheme="majorBidi"/>
          <w:spacing w:val="-6"/>
          <w:sz w:val="32"/>
          <w:szCs w:val="32"/>
        </w:rPr>
        <w:t>.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9C7AC4">
        <w:rPr>
          <w:rFonts w:asciiTheme="majorBidi" w:hAnsiTheme="majorBidi"/>
          <w:spacing w:val="-6"/>
          <w:sz w:val="32"/>
          <w:szCs w:val="32"/>
        </w:rPr>
        <w:t>.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40AD6A26" w14:textId="77777777" w:rsidR="004E656F" w:rsidRPr="009C7AC4" w:rsidRDefault="004E656F" w:rsidP="00860E22">
      <w:pPr>
        <w:tabs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9C7AC4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57CE15F6" w14:textId="77777777" w:rsidR="004E656F" w:rsidRPr="009C7AC4" w:rsidRDefault="004E656F" w:rsidP="00860E22">
      <w:pPr>
        <w:tabs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ก)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182D5643" w14:textId="77777777" w:rsidR="004E656F" w:rsidRPr="009C7AC4" w:rsidRDefault="004E656F" w:rsidP="00860E22">
      <w:pPr>
        <w:tabs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ข)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70F22E54" w14:textId="22752743" w:rsidR="004E656F" w:rsidRPr="009C7AC4" w:rsidRDefault="004E656F" w:rsidP="00860E22">
      <w:pPr>
        <w:tabs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</w:rPr>
        <w:t xml:space="preserve">. </w:t>
      </w:r>
      <w:r w:rsidRPr="009C7AC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C7AC4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9C7AC4">
        <w:rPr>
          <w:rFonts w:asciiTheme="majorBidi" w:hAnsiTheme="majorBidi" w:cstheme="majorBidi" w:hint="cs"/>
          <w:sz w:val="32"/>
          <w:szCs w:val="32"/>
        </w:rPr>
        <w:t>4</w:t>
      </w:r>
      <w:r w:rsidRPr="009C7AC4">
        <w:rPr>
          <w:rFonts w:asciiTheme="majorBidi" w:hAnsiTheme="majorBidi" w:hint="cs"/>
          <w:sz w:val="32"/>
          <w:szCs w:val="32"/>
        </w:rPr>
        <w:t>.</w:t>
      </w:r>
      <w:r w:rsidRPr="009C7AC4">
        <w:rPr>
          <w:rFonts w:asciiTheme="majorBidi" w:hAnsiTheme="majorBidi" w:cstheme="majorBidi" w:hint="cs"/>
          <w:sz w:val="32"/>
          <w:szCs w:val="32"/>
        </w:rPr>
        <w:t>10</w:t>
      </w:r>
      <w:r w:rsidRPr="009C7AC4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9C7AC4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9C7AC4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/>
          <w:sz w:val="32"/>
          <w:szCs w:val="32"/>
        </w:rPr>
        <w:t>.</w:t>
      </w:r>
      <w:r w:rsidRPr="009C7AC4">
        <w:rPr>
          <w:rFonts w:asciiTheme="majorBidi" w:hAnsiTheme="majorBidi" w:cstheme="majorBidi"/>
          <w:sz w:val="32"/>
          <w:szCs w:val="32"/>
        </w:rPr>
        <w:t>50</w:t>
      </w:r>
      <w:r w:rsidRPr="009C7AC4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9C7AC4">
        <w:rPr>
          <w:rFonts w:asciiTheme="majorBidi" w:hAnsiTheme="majorBidi" w:hint="cs"/>
          <w:sz w:val="32"/>
          <w:szCs w:val="32"/>
          <w:cs/>
        </w:rPr>
        <w:t>ต้น</w:t>
      </w:r>
      <w:r w:rsidRPr="009C7AC4">
        <w:rPr>
          <w:rFonts w:asciiTheme="majorBidi" w:hAnsiTheme="majorBidi"/>
          <w:sz w:val="32"/>
          <w:szCs w:val="32"/>
          <w:cs/>
        </w:rPr>
        <w:t>เดือน</w:t>
      </w:r>
      <w:r w:rsidRPr="009C7AC4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9C7AC4">
        <w:rPr>
          <w:rFonts w:asciiTheme="majorBidi" w:hAnsiTheme="majorBidi" w:cstheme="majorBidi"/>
          <w:sz w:val="32"/>
          <w:szCs w:val="32"/>
        </w:rPr>
        <w:t>0</w:t>
      </w:r>
      <w:r w:rsidRPr="009C7AC4">
        <w:rPr>
          <w:rFonts w:asciiTheme="majorBidi" w:hAnsiTheme="majorBidi"/>
          <w:sz w:val="32"/>
          <w:szCs w:val="32"/>
        </w:rPr>
        <w:t>.</w:t>
      </w:r>
      <w:r w:rsidRPr="009C7AC4">
        <w:rPr>
          <w:rFonts w:asciiTheme="majorBidi" w:hAnsiTheme="majorBidi" w:cstheme="majorBidi"/>
          <w:sz w:val="32"/>
          <w:szCs w:val="32"/>
        </w:rPr>
        <w:t>114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9C7AC4">
        <w:rPr>
          <w:rFonts w:asciiTheme="majorBidi" w:hAnsiTheme="majorBidi" w:cstheme="majorBidi"/>
          <w:sz w:val="32"/>
          <w:szCs w:val="32"/>
        </w:rPr>
        <w:t>36</w:t>
      </w:r>
      <w:r w:rsidRPr="009C7AC4">
        <w:rPr>
          <w:rFonts w:asciiTheme="majorBidi" w:hAnsiTheme="majorBidi"/>
          <w:sz w:val="32"/>
          <w:szCs w:val="32"/>
          <w:cs/>
        </w:rPr>
        <w:t xml:space="preserve"> งวด </w:t>
      </w:r>
      <w:r w:rsidRPr="009C7AC4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15E8375E" w14:textId="77777777" w:rsidR="004E656F" w:rsidRPr="009C7AC4" w:rsidRDefault="004E656F" w:rsidP="00860E22">
      <w:pPr>
        <w:tabs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9C7AC4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8A0C587" w14:textId="77777777" w:rsidR="004E656F" w:rsidRPr="009C7AC4" w:rsidRDefault="004E656F" w:rsidP="00860E22">
      <w:pPr>
        <w:tabs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ก)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1AC67E3F" w14:textId="3384DBCB" w:rsidR="004E656F" w:rsidRDefault="004E656F" w:rsidP="00860E22">
      <w:pPr>
        <w:tabs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ข)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 w:hint="cs"/>
          <w:sz w:val="32"/>
          <w:szCs w:val="32"/>
        </w:rPr>
        <w:t>(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5261D528" w14:textId="77777777" w:rsidR="004E656F" w:rsidRPr="009C7AC4" w:rsidRDefault="004E656F" w:rsidP="00860E22">
      <w:pPr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9C7AC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บริษัท โซลาร์ พีพีเอ็ม จำกัด </w:t>
      </w:r>
    </w:p>
    <w:p w14:paraId="0E3B4DC1" w14:textId="2A935B74" w:rsidR="004E656F" w:rsidRDefault="004E656F" w:rsidP="00860E22">
      <w:pPr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9C7AC4">
        <w:rPr>
          <w:rFonts w:asciiTheme="majorBidi" w:hAnsiTheme="majorBidi" w:cstheme="majorBidi"/>
          <w:sz w:val="32"/>
          <w:szCs w:val="32"/>
        </w:rPr>
        <w:t xml:space="preserve">115 </w:t>
      </w:r>
      <w:r w:rsidRPr="009C7AC4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9C7AC4">
        <w:rPr>
          <w:rFonts w:asciiTheme="majorBidi" w:hAnsiTheme="majorBidi" w:cstheme="majorBidi"/>
          <w:sz w:val="32"/>
          <w:szCs w:val="32"/>
        </w:rPr>
        <w:t xml:space="preserve"> MLR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Pr="009C7AC4">
        <w:rPr>
          <w:rFonts w:asciiTheme="majorBidi" w:hAnsiTheme="majorBidi" w:cstheme="majorBidi"/>
          <w:sz w:val="32"/>
          <w:szCs w:val="32"/>
        </w:rPr>
        <w:br/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9C7AC4">
        <w:rPr>
          <w:rFonts w:asciiTheme="majorBidi" w:hAnsiTheme="majorBidi" w:hint="cs"/>
          <w:sz w:val="32"/>
          <w:szCs w:val="32"/>
          <w:cs/>
        </w:rPr>
        <w:t>ต้น</w:t>
      </w:r>
      <w:r w:rsidRPr="009C7AC4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9C7AC4">
        <w:rPr>
          <w:rFonts w:asciiTheme="majorBidi" w:hAnsiTheme="majorBidi" w:cstheme="majorBidi"/>
          <w:sz w:val="32"/>
          <w:szCs w:val="32"/>
        </w:rPr>
        <w:t xml:space="preserve">3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9C7AC4">
        <w:rPr>
          <w:rFonts w:asciiTheme="majorBidi" w:hAnsiTheme="majorBidi" w:cstheme="majorBidi"/>
          <w:sz w:val="32"/>
          <w:szCs w:val="32"/>
        </w:rPr>
        <w:t xml:space="preserve">6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1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C7AC4">
        <w:rPr>
          <w:rFonts w:asciiTheme="majorBidi" w:hAnsiTheme="majorBidi" w:cstheme="majorBidi"/>
          <w:sz w:val="32"/>
          <w:szCs w:val="32"/>
        </w:rPr>
        <w:t>2560</w:t>
      </w:r>
      <w:r w:rsidRPr="009C7AC4">
        <w:rPr>
          <w:rFonts w:asciiTheme="majorBidi" w:hAnsiTheme="majorBidi"/>
          <w:sz w:val="32"/>
          <w:szCs w:val="32"/>
        </w:rPr>
        <w:t xml:space="preserve">) </w:t>
      </w:r>
      <w:r w:rsidRPr="009C7AC4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9C7AC4">
        <w:rPr>
          <w:rFonts w:asciiTheme="majorBidi" w:hAnsiTheme="majorBidi" w:cstheme="majorBidi"/>
          <w:sz w:val="32"/>
          <w:szCs w:val="32"/>
        </w:rPr>
        <w:t xml:space="preserve">6 </w:t>
      </w:r>
      <w:r w:rsidRPr="009C7AC4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14:paraId="1422A003" w14:textId="77777777" w:rsidR="004E656F" w:rsidRPr="009C7AC4" w:rsidRDefault="004E656F" w:rsidP="00603316">
      <w:pPr>
        <w:tabs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0F613DBA" w14:textId="77777777" w:rsidR="004E656F" w:rsidRPr="009C7AC4" w:rsidRDefault="004E656F" w:rsidP="00603316">
      <w:pPr>
        <w:tabs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ก)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14:paraId="2089C99C" w14:textId="77777777" w:rsidR="004E656F" w:rsidRPr="009C7AC4" w:rsidRDefault="004E656F" w:rsidP="00603316">
      <w:pPr>
        <w:tabs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</w:rPr>
        <w:tab/>
      </w:r>
      <w:r w:rsidRPr="009C7AC4">
        <w:rPr>
          <w:rFonts w:asciiTheme="majorBidi" w:hAnsiTheme="majorBidi" w:cstheme="majorBidi"/>
          <w:sz w:val="32"/>
          <w:szCs w:val="32"/>
          <w:cs/>
        </w:rPr>
        <w:t>ข)</w:t>
      </w:r>
      <w:r w:rsidRPr="009C7AC4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14:paraId="128AEC82" w14:textId="7CCD4DC6" w:rsidR="008100F5" w:rsidRPr="009C7AC4" w:rsidRDefault="00CF52D8" w:rsidP="005C2370">
      <w:pPr>
        <w:spacing w:line="380" w:lineRule="exact"/>
        <w:ind w:left="567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C7AC4">
        <w:rPr>
          <w:rFonts w:asciiTheme="majorBidi" w:hAnsiTheme="majorBidi"/>
          <w:sz w:val="32"/>
          <w:szCs w:val="32"/>
        </w:rPr>
        <w:t>3</w:t>
      </w:r>
      <w:r w:rsidR="009216A8" w:rsidRPr="009C7AC4">
        <w:rPr>
          <w:rFonts w:asciiTheme="majorBidi" w:hAnsi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9216A8" w:rsidRPr="009C7AC4">
        <w:rPr>
          <w:rFonts w:asciiTheme="majorBidi" w:hAnsiTheme="majorBidi" w:hint="cs"/>
          <w:sz w:val="32"/>
          <w:szCs w:val="32"/>
          <w:cs/>
        </w:rPr>
        <w:t>ธันวาคม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/>
          <w:sz w:val="32"/>
          <w:szCs w:val="32"/>
        </w:rPr>
        <w:t>2563</w:t>
      </w:r>
      <w:r w:rsidRPr="009C7AC4">
        <w:rPr>
          <w:rFonts w:asciiTheme="majorBidi" w:hAnsiTheme="majorBidi"/>
          <w:sz w:val="32"/>
          <w:szCs w:val="32"/>
          <w:cs/>
        </w:rPr>
        <w:t xml:space="preserve"> บริษัทย่อยจ่ายชำระคืนเงินกู้ยืมทั้งหมดพร้อมทั้งไถ่ถอนภาระ</w:t>
      </w:r>
      <w:r w:rsidR="005C2370">
        <w:rPr>
          <w:rFonts w:asciiTheme="majorBidi" w:hAnsiTheme="majorBidi"/>
          <w:sz w:val="32"/>
          <w:szCs w:val="32"/>
          <w:cs/>
        </w:rPr>
        <w:br/>
      </w:r>
      <w:r w:rsidRPr="009C7AC4">
        <w:rPr>
          <w:rFonts w:asciiTheme="majorBidi" w:hAnsiTheme="majorBidi"/>
          <w:sz w:val="32"/>
          <w:szCs w:val="32"/>
          <w:cs/>
        </w:rPr>
        <w:t>ค้ำประกัน</w:t>
      </w:r>
      <w:r w:rsidR="005C2370">
        <w:rPr>
          <w:rFonts w:asciiTheme="majorBidi" w:hAnsiTheme="majorBidi" w:hint="cs"/>
          <w:sz w:val="32"/>
          <w:szCs w:val="32"/>
          <w:cs/>
        </w:rPr>
        <w:t>แล้วทั้งหมด</w:t>
      </w:r>
    </w:p>
    <w:p w14:paraId="2C96F013" w14:textId="77777777" w:rsidR="00CF52D8" w:rsidRPr="009C7AC4" w:rsidRDefault="00CF52D8" w:rsidP="00603316">
      <w:pPr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</w:p>
    <w:p w14:paraId="769FFC88" w14:textId="073036E9" w:rsidR="00C30EE9" w:rsidRPr="009C7AC4" w:rsidRDefault="0021486B" w:rsidP="00860E2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C30EE9" w:rsidRPr="009C7AC4">
        <w:rPr>
          <w:rFonts w:ascii="Angsana New" w:hAnsi="Angsana New"/>
          <w:b/>
          <w:bCs/>
          <w:sz w:val="32"/>
          <w:szCs w:val="32"/>
        </w:rPr>
        <w:t>.</w:t>
      </w:r>
      <w:r w:rsidR="00C30EE9" w:rsidRPr="009C7AC4">
        <w:rPr>
          <w:rFonts w:ascii="Angsana New" w:hAnsi="Angsana New"/>
          <w:b/>
          <w:bCs/>
          <w:sz w:val="32"/>
          <w:szCs w:val="32"/>
        </w:rPr>
        <w:tab/>
      </w:r>
      <w:r w:rsidR="00317BE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C30EE9" w:rsidRPr="009C7AC4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2A7EE48" w14:textId="77777777" w:rsidR="00B92A28" w:rsidRPr="009C7AC4" w:rsidRDefault="00C30EE9" w:rsidP="00603316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9C7AC4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7"/>
        <w:gridCol w:w="1003"/>
        <w:gridCol w:w="134"/>
        <w:gridCol w:w="976"/>
        <w:gridCol w:w="138"/>
        <w:gridCol w:w="1030"/>
      </w:tblGrid>
      <w:tr w:rsidR="00EE5495" w:rsidRPr="009C7AC4" w14:paraId="0A5C7159" w14:textId="77777777" w:rsidTr="00501798">
        <w:trPr>
          <w:cantSplit/>
        </w:trPr>
        <w:tc>
          <w:tcPr>
            <w:tcW w:w="3827" w:type="dxa"/>
          </w:tcPr>
          <w:p w14:paraId="2F6D2A2E" w14:textId="77777777" w:rsidR="00C30EE9" w:rsidRPr="009C7AC4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2" w:type="dxa"/>
            <w:gridSpan w:val="7"/>
            <w:tcBorders>
              <w:bottom w:val="single" w:sz="6" w:space="0" w:color="auto"/>
            </w:tcBorders>
          </w:tcPr>
          <w:p w14:paraId="09F80174" w14:textId="77777777" w:rsidR="00C30EE9" w:rsidRPr="009C7AC4" w:rsidRDefault="00C30EE9" w:rsidP="00BE15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E5495" w:rsidRPr="009C7AC4" w14:paraId="0FB7B642" w14:textId="77777777" w:rsidTr="00501798">
        <w:trPr>
          <w:cantSplit/>
        </w:trPr>
        <w:tc>
          <w:tcPr>
            <w:tcW w:w="3827" w:type="dxa"/>
          </w:tcPr>
          <w:p w14:paraId="17750B46" w14:textId="77777777" w:rsidR="00C30EE9" w:rsidRPr="009C7AC4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E28CB" w14:textId="77777777" w:rsidR="00C30EE9" w:rsidRPr="009C7AC4" w:rsidRDefault="00C30EE9" w:rsidP="00BE152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F953D" w14:textId="77777777" w:rsidR="00C30EE9" w:rsidRPr="009C7AC4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D266B" w14:textId="77777777" w:rsidR="00C30EE9" w:rsidRPr="009C7AC4" w:rsidRDefault="00C30EE9" w:rsidP="00BE152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5495" w:rsidRPr="009C7AC4" w14:paraId="6F96C8B9" w14:textId="77777777" w:rsidTr="00283322">
        <w:trPr>
          <w:cantSplit/>
        </w:trPr>
        <w:tc>
          <w:tcPr>
            <w:tcW w:w="3827" w:type="dxa"/>
          </w:tcPr>
          <w:p w14:paraId="15D7BE39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A945AF" w14:textId="7028A88A" w:rsidR="00501798" w:rsidRPr="009C7AC4" w:rsidRDefault="00501798" w:rsidP="00501798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E30E29" w14:textId="77777777" w:rsidR="00501798" w:rsidRPr="009C7AC4" w:rsidRDefault="00501798" w:rsidP="0050179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30E97" w14:textId="291D2C2F" w:rsidR="00501798" w:rsidRPr="009C7AC4" w:rsidRDefault="00501798" w:rsidP="00501798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F738C94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5EE4B572" w14:textId="6F4080B7" w:rsidR="00501798" w:rsidRPr="009C7AC4" w:rsidRDefault="00501798" w:rsidP="00501798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0711D2A6" w14:textId="77777777" w:rsidR="00501798" w:rsidRPr="009C7AC4" w:rsidRDefault="00501798" w:rsidP="0050179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1CAE3EC" w14:textId="5308FC0A" w:rsidR="00501798" w:rsidRPr="009C7AC4" w:rsidRDefault="00501798" w:rsidP="00501798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E5495" w:rsidRPr="009C7AC4" w14:paraId="6E23778B" w14:textId="77777777" w:rsidTr="00283322">
        <w:trPr>
          <w:cantSplit/>
        </w:trPr>
        <w:tc>
          <w:tcPr>
            <w:tcW w:w="3827" w:type="dxa"/>
          </w:tcPr>
          <w:p w14:paraId="069F41F1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B18136" w14:textId="2EF23B5C" w:rsidR="00501798" w:rsidRPr="009C7AC4" w:rsidRDefault="009216A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11,951,726.54</w:t>
            </w:r>
          </w:p>
        </w:tc>
        <w:tc>
          <w:tcPr>
            <w:tcW w:w="137" w:type="dxa"/>
          </w:tcPr>
          <w:p w14:paraId="02B6B31D" w14:textId="77777777" w:rsidR="00501798" w:rsidRPr="009C7AC4" w:rsidRDefault="00501798" w:rsidP="0050179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601FF61" w14:textId="08CAF806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7,329,917.00</w:t>
            </w:r>
          </w:p>
        </w:tc>
        <w:tc>
          <w:tcPr>
            <w:tcW w:w="134" w:type="dxa"/>
          </w:tcPr>
          <w:p w14:paraId="05AF0DA7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27AB68E1" w14:textId="2927241F" w:rsidR="00501798" w:rsidRPr="009C7AC4" w:rsidRDefault="009216A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10,354,195.42</w:t>
            </w:r>
          </w:p>
        </w:tc>
        <w:tc>
          <w:tcPr>
            <w:tcW w:w="138" w:type="dxa"/>
          </w:tcPr>
          <w:p w14:paraId="75E355D4" w14:textId="77777777" w:rsidR="00501798" w:rsidRPr="009C7AC4" w:rsidRDefault="00501798" w:rsidP="0050179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D609AE8" w14:textId="6AECAA60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6,402,983.00</w:t>
            </w:r>
          </w:p>
        </w:tc>
      </w:tr>
      <w:tr w:rsidR="00EE5495" w:rsidRPr="009C7AC4" w14:paraId="672479B9" w14:textId="77777777" w:rsidTr="00283322">
        <w:trPr>
          <w:cantSplit/>
        </w:trPr>
        <w:tc>
          <w:tcPr>
            <w:tcW w:w="3827" w:type="dxa"/>
          </w:tcPr>
          <w:p w14:paraId="61ADF15A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14:paraId="6910EC39" w14:textId="4B3EC369" w:rsidR="00501798" w:rsidRPr="009C7AC4" w:rsidRDefault="00317BEF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1,723,575.00</w:t>
            </w:r>
          </w:p>
        </w:tc>
        <w:tc>
          <w:tcPr>
            <w:tcW w:w="137" w:type="dxa"/>
          </w:tcPr>
          <w:p w14:paraId="49434170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43253C2" w14:textId="3A9ABEB7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1,703,956.00</w:t>
            </w:r>
          </w:p>
        </w:tc>
        <w:tc>
          <w:tcPr>
            <w:tcW w:w="134" w:type="dxa"/>
          </w:tcPr>
          <w:p w14:paraId="09C40CCD" w14:textId="77777777" w:rsidR="00501798" w:rsidRPr="009C7AC4" w:rsidRDefault="00501798" w:rsidP="005017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12BC759" w14:textId="31E63DC9" w:rsidR="00501798" w:rsidRPr="009C7AC4" w:rsidRDefault="009216A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1,448,171.00</w:t>
            </w:r>
          </w:p>
        </w:tc>
        <w:tc>
          <w:tcPr>
            <w:tcW w:w="138" w:type="dxa"/>
          </w:tcPr>
          <w:p w14:paraId="478B87FC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EECA28A" w14:textId="0353D821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1,291,831.00</w:t>
            </w:r>
          </w:p>
        </w:tc>
      </w:tr>
      <w:tr w:rsidR="00EE5495" w:rsidRPr="009C7AC4" w14:paraId="7F1B65D4" w14:textId="77777777" w:rsidTr="00A82302">
        <w:trPr>
          <w:cantSplit/>
        </w:trPr>
        <w:tc>
          <w:tcPr>
            <w:tcW w:w="3827" w:type="dxa"/>
          </w:tcPr>
          <w:p w14:paraId="7D5E9621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 xml:space="preserve"> (กำไร) ขาดทุน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</w:t>
            </w:r>
          </w:p>
          <w:p w14:paraId="30B26DB8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9C7AC4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134" w:type="dxa"/>
            <w:vAlign w:val="bottom"/>
          </w:tcPr>
          <w:p w14:paraId="4827FDE4" w14:textId="63D7282C" w:rsidR="00501798" w:rsidRPr="009C7AC4" w:rsidRDefault="00317BEF" w:rsidP="00317BE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(922,437.12)</w:t>
            </w:r>
          </w:p>
        </w:tc>
        <w:tc>
          <w:tcPr>
            <w:tcW w:w="137" w:type="dxa"/>
            <w:vAlign w:val="bottom"/>
          </w:tcPr>
          <w:p w14:paraId="4143E9B2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56931A5" w14:textId="75A1C5F1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870,101.54</w:t>
            </w:r>
          </w:p>
        </w:tc>
        <w:tc>
          <w:tcPr>
            <w:tcW w:w="134" w:type="dxa"/>
            <w:vAlign w:val="bottom"/>
          </w:tcPr>
          <w:p w14:paraId="0FA27AEF" w14:textId="77777777" w:rsidR="00501798" w:rsidRPr="009C7AC4" w:rsidRDefault="00501798" w:rsidP="005017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6752DD31" w14:textId="390B60C3" w:rsidR="00501798" w:rsidRPr="009C7AC4" w:rsidRDefault="009216A8" w:rsidP="00317BE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(10,194.00)</w:t>
            </w:r>
          </w:p>
        </w:tc>
        <w:tc>
          <w:tcPr>
            <w:tcW w:w="138" w:type="dxa"/>
            <w:vAlign w:val="bottom"/>
          </w:tcPr>
          <w:p w14:paraId="70FC8DBE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23D6B646" w14:textId="3A4F5009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705,089.42</w:t>
            </w:r>
          </w:p>
        </w:tc>
      </w:tr>
      <w:tr w:rsidR="00EE5495" w:rsidRPr="009C7AC4" w14:paraId="15D9EF38" w14:textId="77777777" w:rsidTr="00283322">
        <w:trPr>
          <w:cantSplit/>
        </w:trPr>
        <w:tc>
          <w:tcPr>
            <w:tcW w:w="3827" w:type="dxa"/>
          </w:tcPr>
          <w:p w14:paraId="591E8461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14:paraId="02C95B94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1CAE42F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FA08104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827228" w14:textId="77777777" w:rsidR="00501798" w:rsidRPr="009C7AC4" w:rsidRDefault="00501798" w:rsidP="005017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6623675" w14:textId="77777777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0CFFCBF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62007DA" w14:textId="77777777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5495" w:rsidRPr="009C7AC4" w14:paraId="41FD2EBB" w14:textId="77777777" w:rsidTr="00283322">
        <w:trPr>
          <w:cantSplit/>
        </w:trPr>
        <w:tc>
          <w:tcPr>
            <w:tcW w:w="3827" w:type="dxa"/>
          </w:tcPr>
          <w:p w14:paraId="64BAF396" w14:textId="77777777" w:rsidR="00501798" w:rsidRPr="009C7AC4" w:rsidRDefault="00501798" w:rsidP="00501798">
            <w:pPr>
              <w:pStyle w:val="ListParagraph"/>
              <w:numPr>
                <w:ilvl w:val="0"/>
                <w:numId w:val="33"/>
              </w:num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0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134" w:type="dxa"/>
          </w:tcPr>
          <w:p w14:paraId="731F9CD4" w14:textId="12AA3181" w:rsidR="00501798" w:rsidRPr="009C7AC4" w:rsidRDefault="001976BD" w:rsidP="001976BD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ED05AF7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A3E8993" w14:textId="0BE0B292" w:rsidR="00501798" w:rsidRPr="009C7AC4" w:rsidRDefault="00501798" w:rsidP="00501798">
            <w:pPr>
              <w:spacing w:line="300" w:lineRule="exact"/>
              <w:ind w:left="-51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2,047,752.00</w:t>
            </w:r>
          </w:p>
        </w:tc>
        <w:tc>
          <w:tcPr>
            <w:tcW w:w="134" w:type="dxa"/>
          </w:tcPr>
          <w:p w14:paraId="0C30B00F" w14:textId="77777777" w:rsidR="00501798" w:rsidRPr="009C7AC4" w:rsidRDefault="00501798" w:rsidP="005017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2DEF941" w14:textId="68DD0396" w:rsidR="00501798" w:rsidRPr="009C7AC4" w:rsidRDefault="009216A8" w:rsidP="009216A8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F0D093A" w14:textId="77777777" w:rsidR="00501798" w:rsidRPr="009C7AC4" w:rsidRDefault="00501798" w:rsidP="00501798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227F560" w14:textId="0F60EF06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1,954,292.00</w:t>
            </w:r>
          </w:p>
        </w:tc>
      </w:tr>
      <w:tr w:rsidR="00501798" w:rsidRPr="009C7AC4" w14:paraId="7568006D" w14:textId="77777777" w:rsidTr="00283322">
        <w:trPr>
          <w:cantSplit/>
        </w:trPr>
        <w:tc>
          <w:tcPr>
            <w:tcW w:w="3827" w:type="dxa"/>
          </w:tcPr>
          <w:p w14:paraId="28F68105" w14:textId="77777777" w:rsidR="00501798" w:rsidRPr="009C7AC4" w:rsidRDefault="00501798" w:rsidP="005017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C7AC4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9C7AC4">
              <w:rPr>
                <w:rFonts w:ascii="Angsana New" w:hAnsi="Angsana New" w:hint="cs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C0626E" w14:textId="1192E717" w:rsidR="00501798" w:rsidRPr="009C7AC4" w:rsidRDefault="00317BEF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12,752,864.42</w:t>
            </w:r>
          </w:p>
        </w:tc>
        <w:tc>
          <w:tcPr>
            <w:tcW w:w="137" w:type="dxa"/>
          </w:tcPr>
          <w:p w14:paraId="568CBF9F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70A0104C" w14:textId="1E0AF94A" w:rsidR="00501798" w:rsidRPr="009C7AC4" w:rsidRDefault="00501798" w:rsidP="00501798">
            <w:pPr>
              <w:spacing w:line="300" w:lineRule="exact"/>
              <w:ind w:left="-56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11,951,726.54</w:t>
            </w:r>
          </w:p>
        </w:tc>
        <w:tc>
          <w:tcPr>
            <w:tcW w:w="134" w:type="dxa"/>
          </w:tcPr>
          <w:p w14:paraId="479E3622" w14:textId="77777777" w:rsidR="00501798" w:rsidRPr="009C7AC4" w:rsidRDefault="00501798" w:rsidP="005017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1B8FA061" w14:textId="02B6DEC4" w:rsidR="00501798" w:rsidRPr="009C7AC4" w:rsidRDefault="009216A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11,792,172.42</w:t>
            </w:r>
          </w:p>
        </w:tc>
        <w:tc>
          <w:tcPr>
            <w:tcW w:w="138" w:type="dxa"/>
          </w:tcPr>
          <w:p w14:paraId="70085D89" w14:textId="77777777" w:rsidR="00501798" w:rsidRPr="009C7AC4" w:rsidRDefault="00501798" w:rsidP="0050179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0BF948BC" w14:textId="66E58B83" w:rsidR="00501798" w:rsidRPr="009C7AC4" w:rsidRDefault="00501798" w:rsidP="0050179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4"/>
                <w:szCs w:val="24"/>
              </w:rPr>
              <w:t>10,354,195.42</w:t>
            </w:r>
          </w:p>
        </w:tc>
      </w:tr>
    </w:tbl>
    <w:p w14:paraId="31E55547" w14:textId="77777777" w:rsidR="00603316" w:rsidRPr="009C7AC4" w:rsidRDefault="00603316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6054C0D" w14:textId="77777777" w:rsidR="00C30EE9" w:rsidRPr="009C7AC4" w:rsidRDefault="00C30EE9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9C7AC4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54435E98" w14:textId="128FF288" w:rsidR="00CA7CA2" w:rsidRPr="009C7AC4" w:rsidRDefault="00CA7CA2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C7AC4">
        <w:rPr>
          <w:rFonts w:ascii="Angsana New" w:hAnsi="Angsana New"/>
          <w:sz w:val="32"/>
          <w:szCs w:val="32"/>
        </w:rPr>
        <w:t xml:space="preserve"> 31</w:t>
      </w:r>
      <w:r w:rsidRPr="009C7A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501798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  <w:cs/>
        </w:rPr>
        <w:t xml:space="preserve"> และ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="00603316" w:rsidRPr="009C7AC4">
        <w:rPr>
          <w:rFonts w:ascii="Angsana New" w:hAnsi="Angsana New"/>
          <w:sz w:val="32"/>
          <w:szCs w:val="32"/>
        </w:rPr>
        <w:t>256</w:t>
      </w:r>
      <w:r w:rsidR="00501798" w:rsidRPr="009C7AC4">
        <w:rPr>
          <w:rFonts w:ascii="Angsana New" w:hAnsi="Angsana New"/>
          <w:sz w:val="32"/>
          <w:szCs w:val="32"/>
        </w:rPr>
        <w:t>2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34"/>
        <w:gridCol w:w="1247"/>
        <w:gridCol w:w="139"/>
        <w:gridCol w:w="1247"/>
        <w:gridCol w:w="158"/>
        <w:gridCol w:w="1247"/>
      </w:tblGrid>
      <w:tr w:rsidR="00EE5495" w:rsidRPr="009C7AC4" w14:paraId="5D391B71" w14:textId="77777777" w:rsidTr="008F6986">
        <w:tc>
          <w:tcPr>
            <w:tcW w:w="2948" w:type="dxa"/>
            <w:shd w:val="clear" w:color="auto" w:fill="auto"/>
          </w:tcPr>
          <w:p w14:paraId="3790DF2F" w14:textId="77777777" w:rsidR="00CA7CA2" w:rsidRPr="009C7AC4" w:rsidRDefault="00CA7CA2" w:rsidP="00BE152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BCEF27A" w14:textId="77777777" w:rsidR="00CA7CA2" w:rsidRPr="009C7AC4" w:rsidRDefault="00CA7CA2" w:rsidP="00BE152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5CBC0DC4" w14:textId="77777777" w:rsidTr="008F6986">
        <w:tc>
          <w:tcPr>
            <w:tcW w:w="2948" w:type="dxa"/>
            <w:shd w:val="clear" w:color="auto" w:fill="auto"/>
          </w:tcPr>
          <w:p w14:paraId="72DEB82E" w14:textId="77777777" w:rsidR="00CA7CA2" w:rsidRPr="009C7AC4" w:rsidRDefault="00CA7CA2" w:rsidP="00BE152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4CBFC2" w14:textId="77777777" w:rsidR="00CA7CA2" w:rsidRPr="009C7AC4" w:rsidRDefault="00CA7CA2" w:rsidP="00BE152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C6569D7" w14:textId="77777777" w:rsidR="00CA7CA2" w:rsidRPr="009C7AC4" w:rsidRDefault="00CA7CA2" w:rsidP="00BE152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9A3A50" w14:textId="77777777" w:rsidR="00CA7CA2" w:rsidRPr="009C7AC4" w:rsidRDefault="00CA7CA2" w:rsidP="00BE152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10C22F60" w14:textId="77777777" w:rsidTr="00501798">
        <w:tc>
          <w:tcPr>
            <w:tcW w:w="2948" w:type="dxa"/>
            <w:shd w:val="clear" w:color="auto" w:fill="auto"/>
          </w:tcPr>
          <w:p w14:paraId="3568F7F6" w14:textId="7777777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D7774" w14:textId="29DD0593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4DC63E0" w14:textId="7777777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04DD5" w14:textId="23FF7C6A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9" w:type="dxa"/>
            <w:shd w:val="clear" w:color="auto" w:fill="auto"/>
          </w:tcPr>
          <w:p w14:paraId="4EE6CCD4" w14:textId="7777777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4CC2CD" w14:textId="492B73D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8" w:type="dxa"/>
            <w:shd w:val="clear" w:color="auto" w:fill="auto"/>
          </w:tcPr>
          <w:p w14:paraId="26D9E786" w14:textId="7777777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093CA3D" w14:textId="06E7EE07" w:rsidR="00501798" w:rsidRPr="009C7AC4" w:rsidRDefault="00501798" w:rsidP="0050179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E5495" w:rsidRPr="009C7AC4" w14:paraId="7DCDD422" w14:textId="77777777" w:rsidTr="00501798">
        <w:tc>
          <w:tcPr>
            <w:tcW w:w="2948" w:type="dxa"/>
            <w:shd w:val="clear" w:color="auto" w:fill="auto"/>
          </w:tcPr>
          <w:p w14:paraId="04A0259C" w14:textId="77777777" w:rsidR="00042468" w:rsidRPr="009C7AC4" w:rsidRDefault="00042468" w:rsidP="00042468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ECF79D6" w14:textId="1AB1DDA8" w:rsidR="00042468" w:rsidRPr="009C7AC4" w:rsidRDefault="00317BEF" w:rsidP="00317B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81C801" w14:textId="77777777" w:rsidR="00042468" w:rsidRPr="009C7AC4" w:rsidRDefault="00042468" w:rsidP="0004246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5E2B038" w14:textId="18CE729C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2,047,752.00</w:t>
            </w:r>
          </w:p>
        </w:tc>
        <w:tc>
          <w:tcPr>
            <w:tcW w:w="139" w:type="dxa"/>
            <w:shd w:val="clear" w:color="auto" w:fill="auto"/>
          </w:tcPr>
          <w:p w14:paraId="548F36B9" w14:textId="77777777" w:rsidR="00042468" w:rsidRPr="009C7AC4" w:rsidRDefault="00042468" w:rsidP="0004246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334401" w14:textId="36B02D17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AC4AA4F" w14:textId="77777777" w:rsidR="00042468" w:rsidRPr="009C7AC4" w:rsidRDefault="00042468" w:rsidP="0004246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C691A3" w14:textId="30EC400B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1,954,292.00</w:t>
            </w:r>
          </w:p>
        </w:tc>
      </w:tr>
      <w:tr w:rsidR="00EE5495" w:rsidRPr="009C7AC4" w14:paraId="5DF44CBA" w14:textId="77777777" w:rsidTr="008F6986">
        <w:tc>
          <w:tcPr>
            <w:tcW w:w="2948" w:type="dxa"/>
            <w:shd w:val="clear" w:color="auto" w:fill="auto"/>
          </w:tcPr>
          <w:p w14:paraId="5C5005D9" w14:textId="77777777" w:rsidR="00042468" w:rsidRPr="009C7AC4" w:rsidRDefault="00042468" w:rsidP="00042468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7" w:type="dxa"/>
            <w:shd w:val="clear" w:color="auto" w:fill="auto"/>
          </w:tcPr>
          <w:p w14:paraId="04FD4C73" w14:textId="56DD2D61" w:rsidR="00042468" w:rsidRPr="009C7AC4" w:rsidRDefault="00317BEF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1,575,443.00</w:t>
            </w:r>
          </w:p>
        </w:tc>
        <w:tc>
          <w:tcPr>
            <w:tcW w:w="134" w:type="dxa"/>
            <w:shd w:val="clear" w:color="auto" w:fill="auto"/>
          </w:tcPr>
          <w:p w14:paraId="046A7980" w14:textId="77777777" w:rsidR="00042468" w:rsidRPr="009C7AC4" w:rsidRDefault="00042468" w:rsidP="0004246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C3CCF0" w14:textId="463054EA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1,474,288.00 </w:t>
            </w:r>
          </w:p>
        </w:tc>
        <w:tc>
          <w:tcPr>
            <w:tcW w:w="139" w:type="dxa"/>
            <w:shd w:val="clear" w:color="auto" w:fill="auto"/>
          </w:tcPr>
          <w:p w14:paraId="0999D7D3" w14:textId="77777777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6DF97BD0" w14:textId="7C9F4E5E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1,310,615.00</w:t>
            </w:r>
          </w:p>
        </w:tc>
        <w:tc>
          <w:tcPr>
            <w:tcW w:w="158" w:type="dxa"/>
            <w:shd w:val="clear" w:color="auto" w:fill="auto"/>
          </w:tcPr>
          <w:p w14:paraId="170FC351" w14:textId="77777777" w:rsidR="00042468" w:rsidRPr="009C7AC4" w:rsidRDefault="00042468" w:rsidP="0004246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2C4AB81" w14:textId="298817BF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1,089,595.00</w:t>
            </w:r>
          </w:p>
        </w:tc>
      </w:tr>
      <w:tr w:rsidR="00EE5495" w:rsidRPr="009C7AC4" w14:paraId="48CFF16C" w14:textId="77777777" w:rsidTr="008F6986">
        <w:tc>
          <w:tcPr>
            <w:tcW w:w="2948" w:type="dxa"/>
            <w:shd w:val="clear" w:color="auto" w:fill="auto"/>
          </w:tcPr>
          <w:p w14:paraId="003065BF" w14:textId="77777777" w:rsidR="00042468" w:rsidRPr="009C7AC4" w:rsidRDefault="00042468" w:rsidP="00042468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BBC129F" w14:textId="7658F82D" w:rsidR="00042468" w:rsidRPr="009C7AC4" w:rsidRDefault="00317BEF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148,132.00</w:t>
            </w:r>
          </w:p>
        </w:tc>
        <w:tc>
          <w:tcPr>
            <w:tcW w:w="134" w:type="dxa"/>
            <w:shd w:val="clear" w:color="auto" w:fill="auto"/>
          </w:tcPr>
          <w:p w14:paraId="59234D7B" w14:textId="77777777" w:rsidR="00042468" w:rsidRPr="009C7AC4" w:rsidRDefault="00042468" w:rsidP="0004246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A60493E" w14:textId="0DC03296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 xml:space="preserve"> 229,668.00 </w:t>
            </w:r>
          </w:p>
        </w:tc>
        <w:tc>
          <w:tcPr>
            <w:tcW w:w="139" w:type="dxa"/>
            <w:shd w:val="clear" w:color="auto" w:fill="auto"/>
          </w:tcPr>
          <w:p w14:paraId="1AE69609" w14:textId="77777777" w:rsidR="00042468" w:rsidRPr="009C7AC4" w:rsidRDefault="00042468" w:rsidP="000424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B1687D3" w14:textId="480A353D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137,556.00</w:t>
            </w:r>
          </w:p>
        </w:tc>
        <w:tc>
          <w:tcPr>
            <w:tcW w:w="158" w:type="dxa"/>
            <w:shd w:val="clear" w:color="auto" w:fill="auto"/>
          </w:tcPr>
          <w:p w14:paraId="4A65781A" w14:textId="77777777" w:rsidR="00042468" w:rsidRPr="009C7AC4" w:rsidRDefault="00042468" w:rsidP="0004246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1BD5E1B" w14:textId="5B652F9C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202,236.00</w:t>
            </w:r>
          </w:p>
        </w:tc>
      </w:tr>
      <w:tr w:rsidR="00042468" w:rsidRPr="009C7AC4" w14:paraId="69D3C67D" w14:textId="77777777" w:rsidTr="008F6986">
        <w:tc>
          <w:tcPr>
            <w:tcW w:w="2948" w:type="dxa"/>
            <w:shd w:val="clear" w:color="auto" w:fill="auto"/>
          </w:tcPr>
          <w:p w14:paraId="6C6D9E3D" w14:textId="77777777" w:rsidR="00042468" w:rsidRPr="009C7AC4" w:rsidRDefault="00042468" w:rsidP="00042468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C7A7A" w14:textId="25586B70" w:rsidR="00042468" w:rsidRPr="009C7AC4" w:rsidRDefault="00317BEF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1,723,575.00</w:t>
            </w:r>
          </w:p>
        </w:tc>
        <w:tc>
          <w:tcPr>
            <w:tcW w:w="134" w:type="dxa"/>
            <w:shd w:val="clear" w:color="auto" w:fill="auto"/>
          </w:tcPr>
          <w:p w14:paraId="2AD37EF3" w14:textId="77777777" w:rsidR="00042468" w:rsidRPr="009C7AC4" w:rsidRDefault="00042468" w:rsidP="0004246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BA07F2" w14:textId="2EAF344F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3,751,708.00</w:t>
            </w:r>
          </w:p>
        </w:tc>
        <w:tc>
          <w:tcPr>
            <w:tcW w:w="139" w:type="dxa"/>
            <w:shd w:val="clear" w:color="auto" w:fill="auto"/>
          </w:tcPr>
          <w:p w14:paraId="11CF9653" w14:textId="77777777" w:rsidR="00042468" w:rsidRPr="009C7AC4" w:rsidRDefault="00042468" w:rsidP="000424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C6A599" w14:textId="4C08248D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1,448,171.00</w:t>
            </w:r>
          </w:p>
        </w:tc>
        <w:tc>
          <w:tcPr>
            <w:tcW w:w="158" w:type="dxa"/>
            <w:shd w:val="clear" w:color="auto" w:fill="auto"/>
          </w:tcPr>
          <w:p w14:paraId="56CBC84E" w14:textId="77777777" w:rsidR="00042468" w:rsidRPr="009C7AC4" w:rsidRDefault="00042468" w:rsidP="0004246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D03D7D" w14:textId="5EA8B0A8" w:rsidR="00042468" w:rsidRPr="009C7AC4" w:rsidRDefault="00042468" w:rsidP="0004246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3,246,123.00</w:t>
            </w:r>
          </w:p>
        </w:tc>
      </w:tr>
    </w:tbl>
    <w:p w14:paraId="1AEA7936" w14:textId="6A0F2B38" w:rsidR="00E1374D" w:rsidRDefault="00E1374D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2F9E3C6" w14:textId="77777777" w:rsidR="00BE20E7" w:rsidRDefault="00BE20E7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8DDCB68" w14:textId="5CE75571" w:rsidR="00B92A28" w:rsidRPr="009C7AC4" w:rsidRDefault="00E84D54" w:rsidP="00042468">
      <w:pPr>
        <w:pStyle w:val="BodyText3"/>
        <w:tabs>
          <w:tab w:val="left" w:pos="284"/>
          <w:tab w:val="left" w:pos="854"/>
        </w:tabs>
        <w:spacing w:line="360" w:lineRule="exact"/>
        <w:ind w:left="306" w:hanging="448"/>
        <w:jc w:val="left"/>
        <w:rPr>
          <w:rFonts w:ascii="Angsana New" w:hAnsi="Angsana New"/>
          <w:u w:val="single"/>
        </w:rPr>
      </w:pPr>
      <w:r w:rsidRPr="009C7AC4">
        <w:rPr>
          <w:rFonts w:ascii="Angsana New" w:hAnsi="Angsana New"/>
        </w:rPr>
        <w:lastRenderedPageBreak/>
        <w:tab/>
      </w:r>
      <w:r w:rsidR="00E511DA" w:rsidRPr="009C7AC4">
        <w:rPr>
          <w:rFonts w:ascii="Angsana New" w:hAnsi="Angsana New"/>
        </w:rPr>
        <w:tab/>
      </w:r>
      <w:r w:rsidR="00E511DA" w:rsidRPr="009C7AC4">
        <w:rPr>
          <w:rFonts w:ascii="Angsana New" w:hAnsi="Angsana New"/>
        </w:rPr>
        <w:tab/>
      </w:r>
      <w:r w:rsidR="00B92A28" w:rsidRPr="009C7AC4">
        <w:rPr>
          <w:rFonts w:ascii="Angsana New" w:hAnsi="Angsana New" w:hint="cs"/>
          <w:u w:val="single"/>
          <w:cs/>
        </w:rPr>
        <w:t>ค่าใช้จ่ายที่รับรู้ในกำไรหรือขาดทุนเบ็ดเสร็จอื่น</w:t>
      </w:r>
    </w:p>
    <w:p w14:paraId="6FD13FDA" w14:textId="31C5A698" w:rsidR="00A1674E" w:rsidRPr="009C7AC4" w:rsidRDefault="00A1674E" w:rsidP="00603316">
      <w:pPr>
        <w:pStyle w:val="BodyText3"/>
        <w:tabs>
          <w:tab w:val="left" w:pos="284"/>
          <w:tab w:val="left" w:pos="854"/>
          <w:tab w:val="left" w:pos="1985"/>
        </w:tabs>
        <w:spacing w:line="360" w:lineRule="exact"/>
        <w:ind w:left="306" w:hanging="448"/>
        <w:jc w:val="thaiDistribute"/>
        <w:rPr>
          <w:rFonts w:ascii="Angsana New" w:hAnsi="Angsana New"/>
          <w:u w:val="single"/>
        </w:rPr>
      </w:pPr>
      <w:r w:rsidRPr="009C7AC4">
        <w:rPr>
          <w:rFonts w:ascii="Angsana New" w:hAnsi="Angsana New"/>
        </w:rPr>
        <w:tab/>
      </w:r>
      <w:r w:rsidRPr="009C7AC4">
        <w:rPr>
          <w:rFonts w:ascii="Angsana New" w:hAnsi="Angsana New"/>
        </w:rPr>
        <w:tab/>
      </w:r>
      <w:r w:rsidRPr="009C7AC4">
        <w:rPr>
          <w:rFonts w:ascii="Angsana New" w:hAnsi="Angsana New"/>
        </w:rPr>
        <w:tab/>
      </w:r>
      <w:r w:rsidRPr="009C7AC4">
        <w:rPr>
          <w:rFonts w:ascii="Angsana New" w:hAnsi="Angsana New"/>
          <w:cs/>
        </w:rPr>
        <w:t>สำหรับปีสิ้นสุดวันที่</w:t>
      </w:r>
      <w:r w:rsidRPr="009C7AC4">
        <w:rPr>
          <w:rFonts w:ascii="Angsana New" w:hAnsi="Angsana New"/>
        </w:rPr>
        <w:t xml:space="preserve"> 31 </w:t>
      </w:r>
      <w:r w:rsidRPr="009C7AC4">
        <w:rPr>
          <w:rFonts w:ascii="Angsana New" w:hAnsi="Angsana New"/>
          <w:cs/>
        </w:rPr>
        <w:t xml:space="preserve">ธันวาคม </w:t>
      </w:r>
      <w:r w:rsidRPr="009C7AC4">
        <w:rPr>
          <w:rFonts w:ascii="Angsana New" w:hAnsi="Angsana New"/>
        </w:rPr>
        <w:t>256</w:t>
      </w:r>
      <w:r w:rsidR="00501798" w:rsidRPr="009C7AC4">
        <w:rPr>
          <w:rFonts w:ascii="Angsana New" w:hAnsi="Angsana New"/>
        </w:rPr>
        <w:t>3</w:t>
      </w:r>
      <w:r w:rsidRPr="009C7AC4">
        <w:rPr>
          <w:rFonts w:ascii="Angsana New" w:hAnsi="Angsana New"/>
          <w:cs/>
        </w:rPr>
        <w:t xml:space="preserve"> และ </w:t>
      </w:r>
      <w:r w:rsidR="00D70C3D" w:rsidRPr="009C7AC4">
        <w:rPr>
          <w:rFonts w:ascii="Angsana New" w:hAnsi="Angsana New"/>
        </w:rPr>
        <w:t>256</w:t>
      </w:r>
      <w:r w:rsidR="00501798" w:rsidRPr="009C7AC4">
        <w:rPr>
          <w:rFonts w:ascii="Angsana New" w:hAnsi="Angsana New"/>
        </w:rPr>
        <w:t>2</w:t>
      </w:r>
    </w:p>
    <w:tbl>
      <w:tblPr>
        <w:tblW w:w="842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454"/>
        <w:gridCol w:w="793"/>
        <w:gridCol w:w="134"/>
        <w:gridCol w:w="1247"/>
        <w:gridCol w:w="139"/>
        <w:gridCol w:w="1247"/>
        <w:gridCol w:w="158"/>
        <w:gridCol w:w="1247"/>
      </w:tblGrid>
      <w:tr w:rsidR="00EE5495" w:rsidRPr="009C7AC4" w14:paraId="3795B51B" w14:textId="77777777" w:rsidTr="008F6986">
        <w:tc>
          <w:tcPr>
            <w:tcW w:w="3005" w:type="dxa"/>
            <w:shd w:val="clear" w:color="auto" w:fill="auto"/>
          </w:tcPr>
          <w:p w14:paraId="498B7DC3" w14:textId="77777777" w:rsidR="009E02E5" w:rsidRPr="009C7AC4" w:rsidRDefault="009E02E5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7648D84" w14:textId="77777777" w:rsidR="009E02E5" w:rsidRPr="009C7AC4" w:rsidRDefault="009E02E5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5FD120FF" w14:textId="77777777" w:rsidTr="008F6986">
        <w:tc>
          <w:tcPr>
            <w:tcW w:w="3005" w:type="dxa"/>
            <w:shd w:val="clear" w:color="auto" w:fill="auto"/>
          </w:tcPr>
          <w:p w14:paraId="05519079" w14:textId="77777777" w:rsidR="009E02E5" w:rsidRPr="009C7AC4" w:rsidRDefault="009E02E5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02642" w14:textId="77777777" w:rsidR="009E02E5" w:rsidRPr="009C7AC4" w:rsidRDefault="009E02E5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5D688392" w14:textId="77777777" w:rsidR="009E02E5" w:rsidRPr="009C7AC4" w:rsidRDefault="009E02E5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8C70D4" w14:textId="77777777" w:rsidR="009E02E5" w:rsidRPr="009C7AC4" w:rsidRDefault="009E02E5" w:rsidP="00317BEF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4A6CCAD0" w14:textId="77777777" w:rsidTr="008F6986">
        <w:tc>
          <w:tcPr>
            <w:tcW w:w="3005" w:type="dxa"/>
            <w:shd w:val="clear" w:color="auto" w:fill="auto"/>
          </w:tcPr>
          <w:p w14:paraId="74EBC860" w14:textId="77777777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300BD" w14:textId="316FE340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01798" w:rsidRPr="009C7A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AF021DD" w14:textId="77777777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4FCE8A" w14:textId="0CCCEA4B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01798" w:rsidRPr="009C7AC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14:paraId="55B340E6" w14:textId="77777777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8CD9D4E" w14:textId="7605AA2D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01798" w:rsidRPr="009C7A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" w:type="dxa"/>
            <w:shd w:val="clear" w:color="auto" w:fill="auto"/>
          </w:tcPr>
          <w:p w14:paraId="6318ACCC" w14:textId="77777777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4AA0ACA" w14:textId="0A8B402F" w:rsidR="00D70C3D" w:rsidRPr="009C7AC4" w:rsidRDefault="00D70C3D" w:rsidP="00317BE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01798" w:rsidRPr="009C7AC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E5495" w:rsidRPr="009C7AC4" w14:paraId="6F0BC25C" w14:textId="77777777" w:rsidTr="00523B51">
        <w:tc>
          <w:tcPr>
            <w:tcW w:w="3459" w:type="dxa"/>
            <w:gridSpan w:val="2"/>
            <w:shd w:val="clear" w:color="auto" w:fill="auto"/>
          </w:tcPr>
          <w:p w14:paraId="4AAD68D3" w14:textId="77777777" w:rsidR="00D70C3D" w:rsidRPr="009C7AC4" w:rsidRDefault="00D70C3D" w:rsidP="00317BEF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20" w:lineRule="exact"/>
              <w:ind w:hanging="1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ผลกำไร</w:t>
            </w:r>
            <w:r w:rsidR="00523B51" w:rsidRPr="009C7AC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23B51" w:rsidRPr="009C7AC4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9C7AC4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</w:t>
            </w:r>
          </w:p>
        </w:tc>
        <w:tc>
          <w:tcPr>
            <w:tcW w:w="793" w:type="dxa"/>
            <w:shd w:val="clear" w:color="auto" w:fill="auto"/>
          </w:tcPr>
          <w:p w14:paraId="799B49A1" w14:textId="77777777" w:rsidR="00D70C3D" w:rsidRPr="009C7AC4" w:rsidRDefault="00D70C3D" w:rsidP="00317B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564A3AB" w14:textId="77777777" w:rsidR="00D70C3D" w:rsidRPr="009C7AC4" w:rsidRDefault="00D70C3D" w:rsidP="00317BE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0E7AC78" w14:textId="77777777" w:rsidR="00D70C3D" w:rsidRPr="009C7AC4" w:rsidRDefault="00D70C3D" w:rsidP="00317B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22D026CD" w14:textId="77777777" w:rsidR="00D70C3D" w:rsidRPr="009C7AC4" w:rsidRDefault="00D70C3D" w:rsidP="00317B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66D4A96" w14:textId="77777777" w:rsidR="00D70C3D" w:rsidRPr="009C7AC4" w:rsidRDefault="00D70C3D" w:rsidP="00317B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49D3143D" w14:textId="77777777" w:rsidR="00D70C3D" w:rsidRPr="009C7AC4" w:rsidRDefault="00D70C3D" w:rsidP="00317BE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1BC4765" w14:textId="77777777" w:rsidR="00D70C3D" w:rsidRPr="009C7AC4" w:rsidRDefault="00D70C3D" w:rsidP="00317B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95" w:rsidRPr="009C7AC4" w14:paraId="754A5BF6" w14:textId="77777777" w:rsidTr="00F3447E">
        <w:tc>
          <w:tcPr>
            <w:tcW w:w="3005" w:type="dxa"/>
            <w:shd w:val="clear" w:color="auto" w:fill="auto"/>
          </w:tcPr>
          <w:p w14:paraId="312C2701" w14:textId="77777777" w:rsidR="00BB09BD" w:rsidRPr="009C7AC4" w:rsidRDefault="00BB09BD" w:rsidP="00317BEF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20" w:lineRule="exact"/>
              <w:ind w:right="-8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ab/>
            </w:r>
            <w:r w:rsidRPr="009C7AC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คณิตศาสตร์ประกันภัย - สุทธิภาษีเงินได้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5E11447" w14:textId="6E9569F4" w:rsidR="00BB09BD" w:rsidRPr="009C7AC4" w:rsidRDefault="00317BEF" w:rsidP="00317BEF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</w:rPr>
              <w:t>737,949.70</w:t>
            </w:r>
          </w:p>
        </w:tc>
        <w:tc>
          <w:tcPr>
            <w:tcW w:w="134" w:type="dxa"/>
            <w:shd w:val="clear" w:color="auto" w:fill="auto"/>
          </w:tcPr>
          <w:p w14:paraId="26D3A323" w14:textId="77777777" w:rsidR="00BB09BD" w:rsidRPr="009C7AC4" w:rsidRDefault="00BB09BD" w:rsidP="00317BEF">
            <w:pPr>
              <w:autoSpaceDE w:val="0"/>
              <w:autoSpaceDN w:val="0"/>
              <w:adjustRightInd w:val="0"/>
              <w:spacing w:line="32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264A29" w14:textId="1EB58E45" w:rsidR="00BB09BD" w:rsidRPr="009C7AC4" w:rsidRDefault="00501798" w:rsidP="00317B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(696,081.24)</w:t>
            </w:r>
          </w:p>
        </w:tc>
        <w:tc>
          <w:tcPr>
            <w:tcW w:w="139" w:type="dxa"/>
            <w:shd w:val="clear" w:color="auto" w:fill="auto"/>
          </w:tcPr>
          <w:p w14:paraId="77F7D591" w14:textId="77777777" w:rsidR="00BB09BD" w:rsidRPr="009C7AC4" w:rsidRDefault="00BB09BD" w:rsidP="00317BEF">
            <w:pPr>
              <w:autoSpaceDE w:val="0"/>
              <w:autoSpaceDN w:val="0"/>
              <w:adjustRightInd w:val="0"/>
              <w:spacing w:line="32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9C9113C" w14:textId="2A86842A" w:rsidR="00BB09BD" w:rsidRPr="009C7AC4" w:rsidRDefault="00042468" w:rsidP="00317BEF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8,155.20</w:t>
            </w:r>
          </w:p>
        </w:tc>
        <w:tc>
          <w:tcPr>
            <w:tcW w:w="158" w:type="dxa"/>
            <w:shd w:val="clear" w:color="auto" w:fill="auto"/>
          </w:tcPr>
          <w:p w14:paraId="31A72ADA" w14:textId="77777777" w:rsidR="00BB09BD" w:rsidRPr="009C7AC4" w:rsidRDefault="00BB09BD" w:rsidP="00317BE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523B101" w14:textId="7F86F6F3" w:rsidR="00BB09BD" w:rsidRPr="009C7AC4" w:rsidRDefault="00501798" w:rsidP="00317BE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(</w:t>
            </w:r>
            <w:r w:rsidRPr="00317BEF">
              <w:rPr>
                <w:rFonts w:asciiTheme="majorBidi" w:hAnsiTheme="majorBidi"/>
                <w:kern w:val="28"/>
                <w:sz w:val="26"/>
                <w:szCs w:val="26"/>
              </w:rPr>
              <w:t>564</w:t>
            </w:r>
            <w:r w:rsidRPr="009C7AC4">
              <w:rPr>
                <w:rFonts w:ascii="Angsana New" w:hAnsi="Angsana New"/>
                <w:sz w:val="26"/>
                <w:szCs w:val="26"/>
              </w:rPr>
              <w:t>,071.54)</w:t>
            </w:r>
          </w:p>
        </w:tc>
      </w:tr>
    </w:tbl>
    <w:p w14:paraId="26C647A9" w14:textId="536BD7EC" w:rsidR="00860E22" w:rsidRDefault="00B92A28" w:rsidP="0060331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</w:p>
    <w:p w14:paraId="42260B3D" w14:textId="38F0B427" w:rsidR="00A578EB" w:rsidRPr="009C7AC4" w:rsidRDefault="00B92A28" w:rsidP="001D7E5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9C7AC4">
        <w:rPr>
          <w:rFonts w:ascii="Angsana New" w:hAnsi="Angsana New"/>
          <w:sz w:val="32"/>
          <w:szCs w:val="32"/>
        </w:rPr>
        <w:tab/>
      </w:r>
      <w:r w:rsidR="003B104B" w:rsidRPr="009C7AC4">
        <w:rPr>
          <w:rFonts w:ascii="Angsana New" w:hAnsi="Angsana New"/>
          <w:sz w:val="32"/>
          <w:szCs w:val="32"/>
        </w:rPr>
        <w:tab/>
      </w:r>
      <w:r w:rsidR="00A578EB" w:rsidRPr="009C7AC4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E5495" w:rsidRPr="009C7AC4" w14:paraId="6B2D6AEA" w14:textId="77777777" w:rsidTr="00DF17DF">
        <w:trPr>
          <w:gridAfter w:val="1"/>
          <w:wAfter w:w="9" w:type="dxa"/>
          <w:trHeight w:val="60"/>
        </w:trPr>
        <w:tc>
          <w:tcPr>
            <w:tcW w:w="2211" w:type="dxa"/>
          </w:tcPr>
          <w:p w14:paraId="4889F56E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32"/>
                <w:szCs w:val="32"/>
              </w:rPr>
              <w:tab/>
            </w:r>
            <w:r w:rsidRPr="009C7AC4">
              <w:rPr>
                <w:rFonts w:ascii="Angsana New" w:hAnsi="Angsana New"/>
                <w:sz w:val="32"/>
                <w:szCs w:val="32"/>
              </w:rPr>
              <w:tab/>
            </w:r>
            <w:r w:rsidRPr="009C7AC4">
              <w:rPr>
                <w:rFonts w:ascii="Angsana New" w:hAnsi="Angsana New"/>
                <w:sz w:val="32"/>
                <w:szCs w:val="32"/>
              </w:rPr>
              <w:tab/>
            </w:r>
            <w:r w:rsidRPr="009C7AC4">
              <w:rPr>
                <w:rFonts w:ascii="Angsana New" w:hAnsi="Angsana New"/>
                <w:sz w:val="32"/>
                <w:szCs w:val="32"/>
              </w:rPr>
              <w:tab/>
            </w:r>
            <w:r w:rsidRPr="009C7AC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6F9967BB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E5495" w:rsidRPr="009C7AC4" w14:paraId="48720560" w14:textId="77777777" w:rsidTr="00DF17DF">
        <w:trPr>
          <w:trHeight w:val="45"/>
        </w:trPr>
        <w:tc>
          <w:tcPr>
            <w:tcW w:w="2211" w:type="dxa"/>
          </w:tcPr>
          <w:p w14:paraId="486B881F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6051E381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4091A853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2EF3578A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C7A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E5495" w:rsidRPr="009C7AC4" w14:paraId="2AEBC079" w14:textId="77777777" w:rsidTr="008D5293">
        <w:tc>
          <w:tcPr>
            <w:tcW w:w="2211" w:type="dxa"/>
          </w:tcPr>
          <w:p w14:paraId="59450F36" w14:textId="77777777" w:rsidR="00A578EB" w:rsidRPr="009C7AC4" w:rsidRDefault="00A578EB" w:rsidP="001D7E5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657491" w14:textId="219A5A77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</w:t>
            </w:r>
            <w:r w:rsidR="00501798" w:rsidRPr="009C7A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35B25F" w14:textId="77777777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8BC3B" w14:textId="7D595DA9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</w:t>
            </w:r>
            <w:r w:rsidR="00501798" w:rsidRPr="009C7A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</w:tcPr>
          <w:p w14:paraId="0929F57C" w14:textId="77777777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B458E" w14:textId="6E07446A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</w:t>
            </w:r>
            <w:r w:rsidR="00501798" w:rsidRPr="009C7A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0681236" w14:textId="77777777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F48E2" w14:textId="3B28F525" w:rsidR="00A578EB" w:rsidRPr="009C7AC4" w:rsidRDefault="00A578EB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AC4">
              <w:rPr>
                <w:rFonts w:ascii="Angsana New" w:hAnsi="Angsana New"/>
                <w:sz w:val="26"/>
                <w:szCs w:val="26"/>
              </w:rPr>
              <w:t>256</w:t>
            </w:r>
            <w:r w:rsidR="00501798" w:rsidRPr="009C7AC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E5495" w:rsidRPr="009C7AC4" w14:paraId="070A9772" w14:textId="77777777" w:rsidTr="009860B3">
        <w:tc>
          <w:tcPr>
            <w:tcW w:w="2211" w:type="dxa"/>
          </w:tcPr>
          <w:p w14:paraId="3143A88A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A59405" w14:textId="07FEE847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 </w:t>
            </w:r>
            <w:r w:rsidRPr="009C7AC4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41" w:type="dxa"/>
          </w:tcPr>
          <w:p w14:paraId="6A2C4E25" w14:textId="77777777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0BEC279" w14:textId="03D23D25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7AC4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2.4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2 </w:t>
            </w:r>
            <w:r w:rsidRPr="009C7AC4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9C7AC4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2.70</w:t>
            </w:r>
          </w:p>
        </w:tc>
        <w:tc>
          <w:tcPr>
            <w:tcW w:w="137" w:type="dxa"/>
          </w:tcPr>
          <w:p w14:paraId="71377E69" w14:textId="77777777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78F975E8" w14:textId="5EE925E1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34" w:type="dxa"/>
          </w:tcPr>
          <w:p w14:paraId="152D378D" w14:textId="77777777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02B8CFDA" w14:textId="141EC406" w:rsidR="00042468" w:rsidRPr="009C7AC4" w:rsidRDefault="00042468" w:rsidP="001D7E5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7AC4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2.4</w:t>
            </w:r>
            <w:r w:rsidRPr="009C7AC4">
              <w:rPr>
                <w:rFonts w:asciiTheme="majorBidi" w:hAnsiTheme="majorBidi" w:cs="Angsana New"/>
                <w:sz w:val="26"/>
                <w:szCs w:val="26"/>
                <w:lang w:val="en-US"/>
              </w:rPr>
              <w:t>2</w:t>
            </w:r>
          </w:p>
        </w:tc>
      </w:tr>
      <w:tr w:rsidR="00EE5495" w:rsidRPr="009C7AC4" w14:paraId="20215865" w14:textId="77777777" w:rsidTr="009860B3">
        <w:tc>
          <w:tcPr>
            <w:tcW w:w="2211" w:type="dxa"/>
          </w:tcPr>
          <w:p w14:paraId="3C609B33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</w:tcPr>
          <w:p w14:paraId="612ED97E" w14:textId="5921A4E3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5D5AAFDB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B1952C6" w14:textId="5EB54456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15897D8E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6A25B5E" w14:textId="315F1815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2D981A7D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3F3CF21F" w14:textId="327799E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9C7AC4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EE5495" w:rsidRPr="009C7AC4" w14:paraId="19FCF85B" w14:textId="77777777" w:rsidTr="009860B3">
        <w:tc>
          <w:tcPr>
            <w:tcW w:w="2211" w:type="dxa"/>
          </w:tcPr>
          <w:p w14:paraId="3A48D8F5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17B806AC" w14:textId="7ABF8209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09E4BBE5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708F7A4" w14:textId="340061A4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9C7AC4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1E1111F1" w14:textId="77777777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FEA0958" w14:textId="282BB453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9C7AC4">
              <w:rPr>
                <w:rFonts w:asciiTheme="majorBidi" w:hAnsiTheme="majorBidi"/>
                <w:sz w:val="26"/>
                <w:szCs w:val="26"/>
              </w:rPr>
              <w:t>-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 33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207530B0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AD9A0DC" w14:textId="18E00C4F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9C7AC4">
              <w:rPr>
                <w:rFonts w:asciiTheme="majorBidi" w:hAnsiTheme="majorBidi"/>
                <w:sz w:val="26"/>
                <w:szCs w:val="26"/>
              </w:rPr>
              <w:t>-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9C7AC4">
              <w:rPr>
                <w:rFonts w:asciiTheme="majorBidi" w:hAnsiTheme="majorBidi"/>
                <w:sz w:val="26"/>
                <w:szCs w:val="26"/>
              </w:rPr>
              <w:t>.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E5495" w:rsidRPr="009C7AC4" w14:paraId="08FC4A19" w14:textId="77777777" w:rsidTr="009860B3">
        <w:tc>
          <w:tcPr>
            <w:tcW w:w="2211" w:type="dxa"/>
          </w:tcPr>
          <w:p w14:paraId="18D08C22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39CBC5C" w14:textId="1FEC90DA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7EF2DE40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52C5E" w14:textId="01F78F19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66C3FA5F" w14:textId="77777777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76901C1" w14:textId="2FB18DB3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62750A86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3F21A679" w14:textId="7CBD9853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042468" w:rsidRPr="009C7AC4" w14:paraId="5D52AF2F" w14:textId="77777777" w:rsidTr="009860B3">
        <w:tc>
          <w:tcPr>
            <w:tcW w:w="2211" w:type="dxa"/>
          </w:tcPr>
          <w:p w14:paraId="51B36843" w14:textId="77777777" w:rsidR="00042468" w:rsidRPr="009C7AC4" w:rsidRDefault="00042468" w:rsidP="001D7E5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C7AC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6AB3C19B" w14:textId="517DBF28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0D174D66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00FFB8" w14:textId="60EBBCC7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0B5F227E" w14:textId="77777777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BBAFDC9" w14:textId="4995D2AF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FA6E2D5" w14:textId="77777777" w:rsidR="00042468" w:rsidRPr="009C7AC4" w:rsidRDefault="00042468" w:rsidP="001D7E5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3058E4EA" w14:textId="0D8DAB7B" w:rsidR="00042468" w:rsidRPr="009C7AC4" w:rsidRDefault="00042468" w:rsidP="001D7E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14:paraId="58E28A19" w14:textId="77777777" w:rsidR="001D7E52" w:rsidRDefault="001D7E52" w:rsidP="0036350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4C1D271B" w14:textId="2D8B6D08" w:rsidR="00B92A28" w:rsidRPr="009C7AC4" w:rsidRDefault="00B92A28" w:rsidP="0036350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</w:rPr>
        <w:tab/>
      </w:r>
      <w:r w:rsidRPr="009C7AC4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Pr="009C7AC4">
        <w:rPr>
          <w:rFonts w:ascii="Angsana New" w:hAnsi="Angsana New"/>
          <w:sz w:val="32"/>
          <w:szCs w:val="32"/>
          <w:u w:val="single"/>
          <w:cs/>
        </w:rPr>
        <w:t xml:space="preserve">วิเคราะห์ความอ่อนไหว </w:t>
      </w:r>
    </w:p>
    <w:p w14:paraId="15720377" w14:textId="719F416A" w:rsidR="00B92A28" w:rsidRPr="009C7AC4" w:rsidRDefault="00B92A28" w:rsidP="001D7E52">
      <w:pPr>
        <w:pStyle w:val="BodyText3"/>
        <w:tabs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</w:rPr>
      </w:pPr>
      <w:r w:rsidRPr="009C7AC4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9C7AC4">
        <w:rPr>
          <w:rFonts w:ascii="Angsana New" w:hAnsi="Angsana New"/>
          <w:spacing w:val="-4"/>
        </w:rPr>
        <w:t xml:space="preserve"> 31 </w:t>
      </w:r>
      <w:r w:rsidRPr="009C7AC4">
        <w:rPr>
          <w:rFonts w:ascii="Angsana New" w:hAnsi="Angsana New"/>
          <w:spacing w:val="-4"/>
          <w:cs/>
        </w:rPr>
        <w:t xml:space="preserve">ธันวาคม </w:t>
      </w:r>
      <w:r w:rsidRPr="009C7AC4">
        <w:rPr>
          <w:rFonts w:ascii="Angsana New" w:hAnsi="Angsana New"/>
          <w:spacing w:val="-4"/>
        </w:rPr>
        <w:t>256</w:t>
      </w:r>
      <w:r w:rsidR="00501798" w:rsidRPr="009C7AC4">
        <w:rPr>
          <w:rFonts w:ascii="Angsana New" w:hAnsi="Angsana New"/>
          <w:spacing w:val="-4"/>
        </w:rPr>
        <w:t>3</w:t>
      </w:r>
      <w:r w:rsidRPr="009C7AC4">
        <w:rPr>
          <w:rFonts w:ascii="Angsana New" w:hAnsi="Angsana New"/>
          <w:spacing w:val="-4"/>
        </w:rPr>
        <w:t xml:space="preserve"> </w:t>
      </w:r>
      <w:r w:rsidR="00A42EED" w:rsidRPr="009C7AC4">
        <w:rPr>
          <w:rFonts w:ascii="Angsana New" w:hAnsi="Angsana New" w:hint="cs"/>
          <w:spacing w:val="-4"/>
          <w:cs/>
        </w:rPr>
        <w:t xml:space="preserve">และ </w:t>
      </w:r>
      <w:r w:rsidR="00A42EED" w:rsidRPr="009C7AC4">
        <w:rPr>
          <w:rFonts w:ascii="Angsana New" w:hAnsi="Angsana New"/>
          <w:spacing w:val="-4"/>
        </w:rPr>
        <w:t>256</w:t>
      </w:r>
      <w:r w:rsidR="00501798" w:rsidRPr="009C7AC4">
        <w:rPr>
          <w:rFonts w:ascii="Angsana New" w:hAnsi="Angsana New"/>
          <w:spacing w:val="-4"/>
        </w:rPr>
        <w:t>2</w:t>
      </w:r>
      <w:r w:rsidR="00A42EED" w:rsidRPr="009C7AC4">
        <w:rPr>
          <w:rFonts w:ascii="Angsana New" w:hAnsi="Angsana New"/>
          <w:spacing w:val="-4"/>
        </w:rPr>
        <w:t xml:space="preserve"> </w:t>
      </w:r>
      <w:r w:rsidRPr="009C7AC4">
        <w:rPr>
          <w:rFonts w:ascii="Angsana New" w:hAnsi="Angsana New"/>
          <w:spacing w:val="-4"/>
          <w:cs/>
        </w:rPr>
        <w:t xml:space="preserve">สรุปได้ดังนี้ </w:t>
      </w:r>
    </w:p>
    <w:tbl>
      <w:tblPr>
        <w:tblW w:w="7970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247"/>
        <w:gridCol w:w="134"/>
        <w:gridCol w:w="1247"/>
        <w:gridCol w:w="139"/>
        <w:gridCol w:w="1247"/>
        <w:gridCol w:w="158"/>
        <w:gridCol w:w="1247"/>
      </w:tblGrid>
      <w:tr w:rsidR="00EE5495" w:rsidRPr="009C7AC4" w14:paraId="1AC41B28" w14:textId="77777777" w:rsidTr="008F6986">
        <w:tc>
          <w:tcPr>
            <w:tcW w:w="2551" w:type="dxa"/>
            <w:shd w:val="clear" w:color="auto" w:fill="auto"/>
          </w:tcPr>
          <w:p w14:paraId="51FB98BD" w14:textId="77777777" w:rsidR="00A1235B" w:rsidRPr="009C7AC4" w:rsidRDefault="00A1235B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C1F6074" w14:textId="77777777" w:rsidR="00A1235B" w:rsidRPr="009C7AC4" w:rsidRDefault="00A1235B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EE5495" w:rsidRPr="009C7AC4" w14:paraId="29382430" w14:textId="77777777" w:rsidTr="008F6986">
        <w:tc>
          <w:tcPr>
            <w:tcW w:w="2551" w:type="dxa"/>
            <w:shd w:val="clear" w:color="auto" w:fill="auto"/>
          </w:tcPr>
          <w:p w14:paraId="70529F47" w14:textId="77777777" w:rsidR="00A1235B" w:rsidRPr="009C7AC4" w:rsidRDefault="00A1235B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54727" w14:textId="77777777" w:rsidR="00A1235B" w:rsidRPr="009C7AC4" w:rsidRDefault="00A1235B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1776D6C" w14:textId="77777777" w:rsidR="00A1235B" w:rsidRPr="009C7AC4" w:rsidRDefault="00A1235B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DA24D" w14:textId="77777777" w:rsidR="00A1235B" w:rsidRPr="009C7AC4" w:rsidRDefault="00A1235B" w:rsidP="001D7E52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495" w:rsidRPr="009C7AC4" w14:paraId="0DDB428B" w14:textId="77777777" w:rsidTr="008F6986">
        <w:tc>
          <w:tcPr>
            <w:tcW w:w="2551" w:type="dxa"/>
            <w:shd w:val="clear" w:color="auto" w:fill="auto"/>
          </w:tcPr>
          <w:p w14:paraId="69D11276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BE2E95" w14:textId="375934CE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F0DCB51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DBD51" w14:textId="750FDE05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9" w:type="dxa"/>
            <w:shd w:val="clear" w:color="auto" w:fill="auto"/>
          </w:tcPr>
          <w:p w14:paraId="6E948C90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3E15CBC" w14:textId="610B134F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 w:hint="cs"/>
                <w:sz w:val="26"/>
                <w:szCs w:val="26"/>
              </w:rPr>
              <w:t>2563</w:t>
            </w:r>
          </w:p>
        </w:tc>
        <w:tc>
          <w:tcPr>
            <w:tcW w:w="158" w:type="dxa"/>
            <w:shd w:val="clear" w:color="auto" w:fill="auto"/>
          </w:tcPr>
          <w:p w14:paraId="07AF6BD8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FC9053F" w14:textId="06CE05B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E5495" w:rsidRPr="009C7AC4" w14:paraId="6735ECB3" w14:textId="77777777" w:rsidTr="008F6986">
        <w:tc>
          <w:tcPr>
            <w:tcW w:w="2551" w:type="dxa"/>
            <w:shd w:val="clear" w:color="auto" w:fill="auto"/>
          </w:tcPr>
          <w:p w14:paraId="2F947D54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14:paraId="6E98C725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61CC927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95DE0F7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318C510D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F0E3A15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0FD73A15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EDBF43F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EE5495" w:rsidRPr="009C7AC4" w14:paraId="0881C4AA" w14:textId="77777777" w:rsidTr="008F6986">
        <w:tc>
          <w:tcPr>
            <w:tcW w:w="2551" w:type="dxa"/>
            <w:shd w:val="clear" w:color="auto" w:fill="auto"/>
          </w:tcPr>
          <w:p w14:paraId="1AC68ABD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DC523DD" w14:textId="1545DCA1" w:rsidR="0049011C" w:rsidRPr="009C7AC4" w:rsidRDefault="00692426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(884,006.00)</w:t>
            </w:r>
          </w:p>
        </w:tc>
        <w:tc>
          <w:tcPr>
            <w:tcW w:w="134" w:type="dxa"/>
            <w:shd w:val="clear" w:color="auto" w:fill="auto"/>
          </w:tcPr>
          <w:p w14:paraId="1EFDBFC3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B25397" w14:textId="3BF03F40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(785,858.00)</w:t>
            </w:r>
          </w:p>
        </w:tc>
        <w:tc>
          <w:tcPr>
            <w:tcW w:w="139" w:type="dxa"/>
            <w:shd w:val="clear" w:color="auto" w:fill="auto"/>
          </w:tcPr>
          <w:p w14:paraId="5F3D80B9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580343D" w14:textId="24B59749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(793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287.00)</w:t>
            </w:r>
          </w:p>
        </w:tc>
        <w:tc>
          <w:tcPr>
            <w:tcW w:w="158" w:type="dxa"/>
            <w:shd w:val="clear" w:color="auto" w:fill="auto"/>
          </w:tcPr>
          <w:p w14:paraId="3260EBBE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B409ADC" w14:textId="1B5B86F6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(645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416.00)</w:t>
            </w:r>
          </w:p>
        </w:tc>
      </w:tr>
      <w:tr w:rsidR="00EE5495" w:rsidRPr="009C7AC4" w14:paraId="0E46DC89" w14:textId="77777777" w:rsidTr="008F6986">
        <w:tc>
          <w:tcPr>
            <w:tcW w:w="2551" w:type="dxa"/>
            <w:shd w:val="clear" w:color="auto" w:fill="auto"/>
          </w:tcPr>
          <w:p w14:paraId="75625FF5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A082EAA" w14:textId="5417E2D8" w:rsidR="0049011C" w:rsidRPr="009C7AC4" w:rsidRDefault="0069242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</w:rPr>
              <w:t>997,708.00</w:t>
            </w:r>
          </w:p>
        </w:tc>
        <w:tc>
          <w:tcPr>
            <w:tcW w:w="134" w:type="dxa"/>
            <w:shd w:val="clear" w:color="auto" w:fill="auto"/>
          </w:tcPr>
          <w:p w14:paraId="06F328EC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9758E32" w14:textId="364FC5F6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883,021.00</w:t>
            </w:r>
          </w:p>
        </w:tc>
        <w:tc>
          <w:tcPr>
            <w:tcW w:w="139" w:type="dxa"/>
            <w:shd w:val="clear" w:color="auto" w:fill="auto"/>
          </w:tcPr>
          <w:p w14:paraId="6DDCF14C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021E858" w14:textId="539B37A5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892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263.00</w:t>
            </w:r>
          </w:p>
        </w:tc>
        <w:tc>
          <w:tcPr>
            <w:tcW w:w="158" w:type="dxa"/>
            <w:shd w:val="clear" w:color="auto" w:fill="auto"/>
          </w:tcPr>
          <w:p w14:paraId="3FDB5C00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D653248" w14:textId="5FE8442A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719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479.00</w:t>
            </w:r>
          </w:p>
        </w:tc>
      </w:tr>
      <w:tr w:rsidR="00EE5495" w:rsidRPr="009C7AC4" w14:paraId="7DC6466A" w14:textId="77777777" w:rsidTr="008F6986">
        <w:tc>
          <w:tcPr>
            <w:tcW w:w="2551" w:type="dxa"/>
            <w:shd w:val="clear" w:color="auto" w:fill="auto"/>
          </w:tcPr>
          <w:p w14:paraId="4F872838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14:paraId="0F1ECBE1" w14:textId="77777777" w:rsidR="0049011C" w:rsidRPr="009C7AC4" w:rsidRDefault="0049011C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B8040EB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2474A77" w14:textId="77777777" w:rsidR="0049011C" w:rsidRPr="009C7AC4" w:rsidRDefault="0049011C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3400A1EE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750F41E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17B1CF69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B6E9E94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EE5495" w:rsidRPr="009C7AC4" w14:paraId="4D4A3BAF" w14:textId="77777777" w:rsidTr="008F6986">
        <w:tc>
          <w:tcPr>
            <w:tcW w:w="2551" w:type="dxa"/>
            <w:shd w:val="clear" w:color="auto" w:fill="auto"/>
          </w:tcPr>
          <w:p w14:paraId="3A88489E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956B5D5" w14:textId="7DB20845" w:rsidR="0049011C" w:rsidRPr="009C7AC4" w:rsidRDefault="0069242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</w:rPr>
              <w:t>1,190,306.00</w:t>
            </w:r>
          </w:p>
        </w:tc>
        <w:tc>
          <w:tcPr>
            <w:tcW w:w="134" w:type="dxa"/>
            <w:shd w:val="clear" w:color="auto" w:fill="auto"/>
          </w:tcPr>
          <w:p w14:paraId="2E8A7D74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1FB9326" w14:textId="5D2DDB4B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1,054,413.00</w:t>
            </w:r>
          </w:p>
        </w:tc>
        <w:tc>
          <w:tcPr>
            <w:tcW w:w="139" w:type="dxa"/>
            <w:shd w:val="clear" w:color="auto" w:fill="auto"/>
          </w:tcPr>
          <w:p w14:paraId="7B48E1A2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04F2F9" w14:textId="39681A24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1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070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498.00</w:t>
            </w:r>
          </w:p>
        </w:tc>
        <w:tc>
          <w:tcPr>
            <w:tcW w:w="158" w:type="dxa"/>
            <w:shd w:val="clear" w:color="auto" w:fill="auto"/>
          </w:tcPr>
          <w:p w14:paraId="76E9FC51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981A2AB" w14:textId="4C67C201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870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900.00</w:t>
            </w:r>
          </w:p>
        </w:tc>
      </w:tr>
      <w:tr w:rsidR="00EE5495" w:rsidRPr="009C7AC4" w14:paraId="0BCA5114" w14:textId="77777777" w:rsidTr="008F6986">
        <w:tc>
          <w:tcPr>
            <w:tcW w:w="2551" w:type="dxa"/>
            <w:shd w:val="clear" w:color="auto" w:fill="auto"/>
          </w:tcPr>
          <w:p w14:paraId="33E07FF1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6991273" w14:textId="01770276" w:rsidR="0049011C" w:rsidRPr="009C7AC4" w:rsidRDefault="00692426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(1,067,745.00)</w:t>
            </w:r>
          </w:p>
        </w:tc>
        <w:tc>
          <w:tcPr>
            <w:tcW w:w="134" w:type="dxa"/>
            <w:shd w:val="clear" w:color="auto" w:fill="auto"/>
          </w:tcPr>
          <w:p w14:paraId="79658DB5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7FA40FB" w14:textId="6FDBE0CC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(948,418.00)</w:t>
            </w:r>
          </w:p>
        </w:tc>
        <w:tc>
          <w:tcPr>
            <w:tcW w:w="139" w:type="dxa"/>
            <w:shd w:val="clear" w:color="auto" w:fill="auto"/>
          </w:tcPr>
          <w:p w14:paraId="669BAA22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CDAC918" w14:textId="3E58279B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(963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635.00)</w:t>
            </w:r>
          </w:p>
        </w:tc>
        <w:tc>
          <w:tcPr>
            <w:tcW w:w="158" w:type="dxa"/>
            <w:shd w:val="clear" w:color="auto" w:fill="auto"/>
          </w:tcPr>
          <w:p w14:paraId="70618963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8E09BEA" w14:textId="31C6F6D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(789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326.00)</w:t>
            </w:r>
          </w:p>
        </w:tc>
      </w:tr>
      <w:tr w:rsidR="00EE5495" w:rsidRPr="009C7AC4" w14:paraId="1986C72B" w14:textId="77777777" w:rsidTr="008F6986">
        <w:tc>
          <w:tcPr>
            <w:tcW w:w="2551" w:type="dxa"/>
            <w:shd w:val="clear" w:color="auto" w:fill="auto"/>
          </w:tcPr>
          <w:p w14:paraId="6B952369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Pr="009C7AC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14:paraId="537C675C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69603C5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41B841F" w14:textId="77777777" w:rsidR="0049011C" w:rsidRPr="009C7AC4" w:rsidRDefault="0049011C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4EA84DC9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9BCFE86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527D20BD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55DC622" w14:textId="7777777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EE5495" w:rsidRPr="009C7AC4" w14:paraId="27CDF530" w14:textId="77777777" w:rsidTr="008F6986">
        <w:tc>
          <w:tcPr>
            <w:tcW w:w="2551" w:type="dxa"/>
            <w:shd w:val="clear" w:color="auto" w:fill="auto"/>
          </w:tcPr>
          <w:p w14:paraId="629374AA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DEF98DD" w14:textId="689774B0" w:rsidR="0049011C" w:rsidRPr="009C7AC4" w:rsidRDefault="00692426" w:rsidP="001D7E52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(945,106.00)</w:t>
            </w:r>
          </w:p>
        </w:tc>
        <w:tc>
          <w:tcPr>
            <w:tcW w:w="134" w:type="dxa"/>
            <w:shd w:val="clear" w:color="auto" w:fill="auto"/>
          </w:tcPr>
          <w:p w14:paraId="7BC840D4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C6C1075" w14:textId="3967FB23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(851,373.00)</w:t>
            </w:r>
          </w:p>
        </w:tc>
        <w:tc>
          <w:tcPr>
            <w:tcW w:w="139" w:type="dxa"/>
            <w:shd w:val="clear" w:color="auto" w:fill="auto"/>
          </w:tcPr>
          <w:p w14:paraId="68C033B1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08BE950" w14:textId="6B1DFA50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(846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934.00)</w:t>
            </w:r>
          </w:p>
        </w:tc>
        <w:tc>
          <w:tcPr>
            <w:tcW w:w="158" w:type="dxa"/>
            <w:shd w:val="clear" w:color="auto" w:fill="auto"/>
          </w:tcPr>
          <w:p w14:paraId="02827E01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289AF8" w14:textId="2D2231A4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(697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794.00)</w:t>
            </w:r>
          </w:p>
        </w:tc>
      </w:tr>
      <w:tr w:rsidR="0049011C" w:rsidRPr="009C7AC4" w14:paraId="0323E0BC" w14:textId="77777777" w:rsidTr="008F6986">
        <w:tc>
          <w:tcPr>
            <w:tcW w:w="2551" w:type="dxa"/>
            <w:shd w:val="clear" w:color="auto" w:fill="auto"/>
          </w:tcPr>
          <w:p w14:paraId="2343FBCB" w14:textId="77777777" w:rsidR="0049011C" w:rsidRPr="009C7AC4" w:rsidRDefault="0049011C" w:rsidP="001D7E52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7A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C7AC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21F6DEC" w14:textId="5DBB417D" w:rsidR="0049011C" w:rsidRPr="009C7AC4" w:rsidRDefault="0069242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</w:rPr>
              <w:t>263,136.00</w:t>
            </w:r>
          </w:p>
        </w:tc>
        <w:tc>
          <w:tcPr>
            <w:tcW w:w="134" w:type="dxa"/>
            <w:shd w:val="clear" w:color="auto" w:fill="auto"/>
          </w:tcPr>
          <w:p w14:paraId="0AC89BAD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090461" w14:textId="3CD03D67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222,016.00</w:t>
            </w:r>
          </w:p>
        </w:tc>
        <w:tc>
          <w:tcPr>
            <w:tcW w:w="139" w:type="dxa"/>
            <w:shd w:val="clear" w:color="auto" w:fill="auto"/>
          </w:tcPr>
          <w:p w14:paraId="6DF9E77A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732139B" w14:textId="04B72342" w:rsidR="0049011C" w:rsidRPr="009C7AC4" w:rsidRDefault="00B26876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222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880.00</w:t>
            </w:r>
          </w:p>
        </w:tc>
        <w:tc>
          <w:tcPr>
            <w:tcW w:w="158" w:type="dxa"/>
            <w:shd w:val="clear" w:color="auto" w:fill="auto"/>
          </w:tcPr>
          <w:p w14:paraId="4726E485" w14:textId="77777777" w:rsidR="0049011C" w:rsidRPr="009C7AC4" w:rsidRDefault="0049011C" w:rsidP="001D7E5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A199989" w14:textId="40148D22" w:rsidR="0049011C" w:rsidRPr="009C7AC4" w:rsidRDefault="0049011C" w:rsidP="001D7E5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159</w:t>
            </w:r>
            <w:r w:rsidRPr="009C7AC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C7AC4">
              <w:rPr>
                <w:rFonts w:asciiTheme="majorBidi" w:hAnsiTheme="majorBidi"/>
                <w:kern w:val="28"/>
                <w:sz w:val="26"/>
                <w:szCs w:val="26"/>
              </w:rPr>
              <w:t>894.00</w:t>
            </w:r>
          </w:p>
        </w:tc>
      </w:tr>
    </w:tbl>
    <w:p w14:paraId="1271361C" w14:textId="7F94447E" w:rsidR="00986BC6" w:rsidRDefault="00986BC6" w:rsidP="001D7E5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148530" w14:textId="0C46868A" w:rsidR="0034067C" w:rsidRDefault="0034067C" w:rsidP="001D7E5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8A4189B" w14:textId="1A5095D4" w:rsidR="0034067C" w:rsidRDefault="0034067C" w:rsidP="001D7E5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0909D3D" w14:textId="77777777" w:rsidR="0034067C" w:rsidRDefault="0034067C" w:rsidP="001D7E5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C35914A" w14:textId="00114E39" w:rsidR="00F40767" w:rsidRPr="009C7AC4" w:rsidRDefault="00F40767" w:rsidP="001D7E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5 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C7AC4">
        <w:rPr>
          <w:rFonts w:asciiTheme="majorBidi" w:hAnsiTheme="majorBidi" w:cstheme="majorBidi"/>
          <w:sz w:val="32"/>
          <w:szCs w:val="32"/>
        </w:rPr>
        <w:t xml:space="preserve">2562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C7AC4">
        <w:rPr>
          <w:rFonts w:asciiTheme="majorBidi" w:hAnsiTheme="majorBidi" w:cstheme="majorBidi"/>
          <w:sz w:val="32"/>
          <w:szCs w:val="32"/>
        </w:rPr>
        <w:t>20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C7AC4">
        <w:rPr>
          <w:rFonts w:asciiTheme="majorBidi" w:hAnsiTheme="majorBidi" w:cstheme="majorBidi"/>
          <w:sz w:val="32"/>
          <w:szCs w:val="32"/>
        </w:rPr>
        <w:t>400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9C7AC4">
        <w:rPr>
          <w:rFonts w:asciiTheme="majorBidi" w:hAnsiTheme="majorBidi" w:cstheme="majorBidi"/>
          <w:sz w:val="32"/>
          <w:szCs w:val="32"/>
        </w:rPr>
        <w:t>300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363503">
        <w:rPr>
          <w:rFonts w:asciiTheme="majorBidi" w:hAnsiTheme="majorBidi" w:cstheme="majorBidi" w:hint="cs"/>
          <w:spacing w:val="-2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รับรู้ต้นทุนบริการในอดีตเป็นค่าใช้จ่ายในกำไรขาดทุน</w:t>
      </w:r>
    </w:p>
    <w:p w14:paraId="39885232" w14:textId="77777777" w:rsidR="00BE20E7" w:rsidRDefault="00BE20E7" w:rsidP="008D0E1D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2967F2F" w14:textId="6BD0A8BE" w:rsidR="00A74344" w:rsidRPr="009C7AC4" w:rsidRDefault="0021486B" w:rsidP="008D0E1D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74344" w:rsidRPr="009C7AC4">
        <w:rPr>
          <w:rFonts w:ascii="Angsana New" w:hAnsi="Angsana New"/>
          <w:b/>
          <w:bCs/>
          <w:sz w:val="32"/>
          <w:szCs w:val="32"/>
        </w:rPr>
        <w:t>.</w:t>
      </w:r>
      <w:r w:rsidR="00A74344" w:rsidRPr="009C7AC4">
        <w:rPr>
          <w:rFonts w:ascii="Angsana New" w:hAnsi="Angsana New"/>
          <w:b/>
          <w:bCs/>
          <w:sz w:val="32"/>
          <w:szCs w:val="32"/>
        </w:rPr>
        <w:tab/>
      </w:r>
      <w:r w:rsidR="00A74344" w:rsidRPr="009C7AC4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14:paraId="3299DEA1" w14:textId="77777777" w:rsidR="00A74344" w:rsidRPr="009C7AC4" w:rsidRDefault="00A74344" w:rsidP="008D0E1D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D75D2B" w:rsidRPr="00D75D2B" w14:paraId="5D338810" w14:textId="77777777" w:rsidTr="00D75D2B">
        <w:trPr>
          <w:cantSplit/>
          <w:trHeight w:val="20"/>
        </w:trPr>
        <w:tc>
          <w:tcPr>
            <w:tcW w:w="2948" w:type="dxa"/>
          </w:tcPr>
          <w:p w14:paraId="02C0E993" w14:textId="77777777" w:rsidR="00D75D2B" w:rsidRPr="00D75D2B" w:rsidRDefault="00D75D2B" w:rsidP="00C219DA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581949DD" w14:textId="19906721" w:rsidR="00D75D2B" w:rsidRPr="00D75D2B" w:rsidRDefault="00D75D2B" w:rsidP="00C219DA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75D2B" w:rsidRPr="00D75D2B" w14:paraId="0A814920" w14:textId="77777777" w:rsidTr="00D75D2B">
        <w:trPr>
          <w:cantSplit/>
          <w:trHeight w:val="20"/>
        </w:trPr>
        <w:tc>
          <w:tcPr>
            <w:tcW w:w="2948" w:type="dxa"/>
          </w:tcPr>
          <w:p w14:paraId="57EDAAC7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46C5B" w14:textId="412BC51C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9D9FA6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D1F3C2" w14:textId="4735A6AD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75D2B" w:rsidRPr="00D75D2B" w14:paraId="4EE01907" w14:textId="77777777" w:rsidTr="00D75D2B">
        <w:trPr>
          <w:cantSplit/>
          <w:trHeight w:val="20"/>
        </w:trPr>
        <w:tc>
          <w:tcPr>
            <w:tcW w:w="2948" w:type="dxa"/>
          </w:tcPr>
          <w:p w14:paraId="0A82E7DB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B057F52" w14:textId="48C4B6C1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F2408E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4A38AA2" w14:textId="40DCE889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410A5D37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5A6E444" w14:textId="693F67A9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8FE403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12B22BA" w14:textId="6075A0FE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75D2B" w:rsidRPr="00D75D2B" w14:paraId="056DDAE5" w14:textId="77777777" w:rsidTr="00D75D2B">
        <w:trPr>
          <w:cantSplit/>
          <w:trHeight w:val="20"/>
        </w:trPr>
        <w:tc>
          <w:tcPr>
            <w:tcW w:w="2948" w:type="dxa"/>
          </w:tcPr>
          <w:p w14:paraId="062D0B1F" w14:textId="77777777" w:rsidR="00D75D2B" w:rsidRPr="00D75D2B" w:rsidRDefault="00D75D2B" w:rsidP="00D60624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D75D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  <w:vAlign w:val="bottom"/>
          </w:tcPr>
          <w:p w14:paraId="0910551E" w14:textId="66641690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142,787,863.78</w:t>
            </w:r>
          </w:p>
        </w:tc>
        <w:tc>
          <w:tcPr>
            <w:tcW w:w="134" w:type="dxa"/>
            <w:vAlign w:val="bottom"/>
          </w:tcPr>
          <w:p w14:paraId="529E23DC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7D27F19" w14:textId="06E05D4C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110,929,425.66</w:t>
            </w:r>
          </w:p>
        </w:tc>
        <w:tc>
          <w:tcPr>
            <w:tcW w:w="134" w:type="dxa"/>
            <w:vAlign w:val="bottom"/>
          </w:tcPr>
          <w:p w14:paraId="0162A333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01B8916" w14:textId="773D0731" w:rsidR="00D75D2B" w:rsidRPr="00D75D2B" w:rsidRDefault="00D60624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124,905,802.59</w:t>
            </w:r>
          </w:p>
        </w:tc>
        <w:tc>
          <w:tcPr>
            <w:tcW w:w="134" w:type="dxa"/>
            <w:vAlign w:val="bottom"/>
          </w:tcPr>
          <w:p w14:paraId="7B66D540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30FEFC3" w14:textId="7EE38AE9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137,609,678.68</w:t>
            </w:r>
          </w:p>
        </w:tc>
      </w:tr>
      <w:tr w:rsidR="00D75D2B" w:rsidRPr="00D75D2B" w14:paraId="487DC62D" w14:textId="77777777" w:rsidTr="00D75D2B">
        <w:trPr>
          <w:cantSplit/>
          <w:trHeight w:val="20"/>
        </w:trPr>
        <w:tc>
          <w:tcPr>
            <w:tcW w:w="2948" w:type="dxa"/>
          </w:tcPr>
          <w:p w14:paraId="62732881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5D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  <w:vAlign w:val="bottom"/>
          </w:tcPr>
          <w:p w14:paraId="76E5C83C" w14:textId="2D8EE626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961,717,801.65</w:t>
            </w:r>
          </w:p>
        </w:tc>
        <w:tc>
          <w:tcPr>
            <w:tcW w:w="134" w:type="dxa"/>
            <w:vAlign w:val="bottom"/>
          </w:tcPr>
          <w:p w14:paraId="683F8ACC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8BCAE9D" w14:textId="73A50251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1,064,828,282.36</w:t>
            </w:r>
          </w:p>
        </w:tc>
        <w:tc>
          <w:tcPr>
            <w:tcW w:w="134" w:type="dxa"/>
            <w:vAlign w:val="bottom"/>
          </w:tcPr>
          <w:p w14:paraId="2983BC91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E5BFFF" w14:textId="636CE174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943,488,833.56</w:t>
            </w:r>
          </w:p>
        </w:tc>
        <w:tc>
          <w:tcPr>
            <w:tcW w:w="134" w:type="dxa"/>
            <w:vAlign w:val="bottom"/>
          </w:tcPr>
          <w:p w14:paraId="320371C1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92FC3F7" w14:textId="2B5C3845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1,052,262,454.01</w:t>
            </w:r>
          </w:p>
        </w:tc>
      </w:tr>
      <w:tr w:rsidR="00D75D2B" w:rsidRPr="00D75D2B" w14:paraId="5340E3AF" w14:textId="77777777" w:rsidTr="00D75D2B">
        <w:trPr>
          <w:cantSplit/>
          <w:trHeight w:val="20"/>
        </w:trPr>
        <w:tc>
          <w:tcPr>
            <w:tcW w:w="2948" w:type="dxa"/>
          </w:tcPr>
          <w:p w14:paraId="1C289852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14:paraId="5C6851D0" w14:textId="725FAEEA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101,513,899.34</w:t>
            </w:r>
          </w:p>
        </w:tc>
        <w:tc>
          <w:tcPr>
            <w:tcW w:w="134" w:type="dxa"/>
            <w:vAlign w:val="bottom"/>
          </w:tcPr>
          <w:p w14:paraId="2917721B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3812B9C" w14:textId="4AAC84CE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134,995,454.72</w:t>
            </w:r>
          </w:p>
        </w:tc>
        <w:tc>
          <w:tcPr>
            <w:tcW w:w="134" w:type="dxa"/>
            <w:vAlign w:val="bottom"/>
          </w:tcPr>
          <w:p w14:paraId="0D72C330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6B6AECE" w14:textId="3A769892" w:rsidR="00D75D2B" w:rsidRPr="00D75D2B" w:rsidRDefault="00D75D2B" w:rsidP="00D75D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822"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95CC850" w14:textId="77777777" w:rsidR="00D75D2B" w:rsidRPr="00D75D2B" w:rsidRDefault="00D75D2B" w:rsidP="00D75D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77D76BB" w14:textId="4BE684AD" w:rsidR="00D75D2B" w:rsidRPr="00D75D2B" w:rsidRDefault="00D75D2B" w:rsidP="00D75D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D75D2B" w:rsidRPr="00D75D2B" w14:paraId="7B57B9F9" w14:textId="77777777" w:rsidTr="00D75D2B">
        <w:trPr>
          <w:cantSplit/>
          <w:trHeight w:val="20"/>
        </w:trPr>
        <w:tc>
          <w:tcPr>
            <w:tcW w:w="2948" w:type="dxa"/>
          </w:tcPr>
          <w:p w14:paraId="7B6BA529" w14:textId="77777777" w:rsidR="00D75D2B" w:rsidRPr="00D75D2B" w:rsidRDefault="00D75D2B" w:rsidP="001878C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47" w:type="dxa"/>
            <w:vAlign w:val="bottom"/>
          </w:tcPr>
          <w:p w14:paraId="6BAC0802" w14:textId="47A21CA6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105,020,026.60</w:t>
            </w:r>
          </w:p>
        </w:tc>
        <w:tc>
          <w:tcPr>
            <w:tcW w:w="134" w:type="dxa"/>
            <w:vAlign w:val="bottom"/>
          </w:tcPr>
          <w:p w14:paraId="41BC2724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A367800" w14:textId="72EF92A1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113,481,947.09</w:t>
            </w:r>
          </w:p>
        </w:tc>
        <w:tc>
          <w:tcPr>
            <w:tcW w:w="134" w:type="dxa"/>
            <w:vAlign w:val="bottom"/>
          </w:tcPr>
          <w:p w14:paraId="46A695BB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FCAF8D4" w14:textId="793B8C83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60,386,237.80</w:t>
            </w:r>
          </w:p>
        </w:tc>
        <w:tc>
          <w:tcPr>
            <w:tcW w:w="134" w:type="dxa"/>
            <w:vAlign w:val="bottom"/>
          </w:tcPr>
          <w:p w14:paraId="28B8CB50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45C7DEC" w14:textId="005FDD9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65,208,343.32</w:t>
            </w:r>
          </w:p>
        </w:tc>
      </w:tr>
      <w:tr w:rsidR="00D75D2B" w:rsidRPr="00D75D2B" w14:paraId="44509266" w14:textId="77777777" w:rsidTr="00D75D2B">
        <w:trPr>
          <w:cantSplit/>
          <w:trHeight w:val="20"/>
        </w:trPr>
        <w:tc>
          <w:tcPr>
            <w:tcW w:w="2948" w:type="dxa"/>
          </w:tcPr>
          <w:p w14:paraId="6F866D3B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  <w:vAlign w:val="bottom"/>
          </w:tcPr>
          <w:p w14:paraId="1319604E" w14:textId="06FA55CF" w:rsidR="00D75D2B" w:rsidRPr="00D75D2B" w:rsidRDefault="00704009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62,734,467.59</w:t>
            </w:r>
          </w:p>
        </w:tc>
        <w:tc>
          <w:tcPr>
            <w:tcW w:w="134" w:type="dxa"/>
            <w:vAlign w:val="bottom"/>
          </w:tcPr>
          <w:p w14:paraId="4F904B27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DA0078F" w14:textId="0208DF80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58,255,905.50</w:t>
            </w:r>
          </w:p>
        </w:tc>
        <w:tc>
          <w:tcPr>
            <w:tcW w:w="134" w:type="dxa"/>
            <w:vAlign w:val="bottom"/>
          </w:tcPr>
          <w:p w14:paraId="2F4EE479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09FC29D" w14:textId="296004EB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30,370,170.97</w:t>
            </w:r>
          </w:p>
        </w:tc>
        <w:tc>
          <w:tcPr>
            <w:tcW w:w="134" w:type="dxa"/>
            <w:vAlign w:val="bottom"/>
          </w:tcPr>
          <w:p w14:paraId="0BF9AD8C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483834B" w14:textId="2C2A7CA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26,704,211.44</w:t>
            </w:r>
          </w:p>
        </w:tc>
      </w:tr>
      <w:tr w:rsidR="00D75D2B" w:rsidRPr="00D75D2B" w14:paraId="461A9A5D" w14:textId="77777777" w:rsidTr="00D75D2B">
        <w:trPr>
          <w:cantSplit/>
          <w:trHeight w:val="20"/>
        </w:trPr>
        <w:tc>
          <w:tcPr>
            <w:tcW w:w="2948" w:type="dxa"/>
          </w:tcPr>
          <w:p w14:paraId="620D3373" w14:textId="77777777" w:rsidR="00D75D2B" w:rsidRPr="00D75D2B" w:rsidRDefault="00D75D2B" w:rsidP="00D75D2B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5D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  <w:vAlign w:val="bottom"/>
          </w:tcPr>
          <w:p w14:paraId="2F7BA396" w14:textId="3014CC48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6,867,310.65</w:t>
            </w:r>
          </w:p>
        </w:tc>
        <w:tc>
          <w:tcPr>
            <w:tcW w:w="134" w:type="dxa"/>
            <w:vAlign w:val="bottom"/>
          </w:tcPr>
          <w:p w14:paraId="353F7F0B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FF9A2C2" w14:textId="3A11821D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9,493,149.35</w:t>
            </w:r>
          </w:p>
        </w:tc>
        <w:tc>
          <w:tcPr>
            <w:tcW w:w="134" w:type="dxa"/>
            <w:vAlign w:val="bottom"/>
          </w:tcPr>
          <w:p w14:paraId="06E5DD8C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B70FB02" w14:textId="4D695DD8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5,567,811.35</w:t>
            </w:r>
          </w:p>
        </w:tc>
        <w:tc>
          <w:tcPr>
            <w:tcW w:w="134" w:type="dxa"/>
            <w:vAlign w:val="bottom"/>
          </w:tcPr>
          <w:p w14:paraId="785A4993" w14:textId="77777777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AC5820A" w14:textId="2626C79B" w:rsidR="00D75D2B" w:rsidRPr="00D75D2B" w:rsidRDefault="00D75D2B" w:rsidP="00D75D2B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5D2B">
              <w:rPr>
                <w:rFonts w:asciiTheme="majorBidi" w:hAnsiTheme="majorBidi" w:cstheme="majorBidi"/>
                <w:sz w:val="24"/>
                <w:szCs w:val="24"/>
              </w:rPr>
              <w:t>7,251,577.27</w:t>
            </w:r>
          </w:p>
        </w:tc>
      </w:tr>
    </w:tbl>
    <w:p w14:paraId="01AE2AD3" w14:textId="77777777" w:rsidR="00D460D4" w:rsidRPr="009C7AC4" w:rsidRDefault="00D460D4" w:rsidP="005142B3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527B9D3" w14:textId="68159C7C" w:rsidR="00A74344" w:rsidRPr="009C7AC4" w:rsidRDefault="0021486B" w:rsidP="005142B3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A74344" w:rsidRPr="009C7AC4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74344" w:rsidRPr="009C7AC4">
        <w:rPr>
          <w:rFonts w:ascii="Angsana New" w:hAnsi="Angsana New"/>
          <w:b/>
          <w:bCs/>
          <w:sz w:val="32"/>
          <w:szCs w:val="32"/>
        </w:rPr>
        <w:tab/>
      </w:r>
      <w:r w:rsidR="0054326F" w:rsidRPr="009C7AC4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D460D4" w:rsidRPr="009C7AC4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6010779E" w14:textId="2D3E8669" w:rsidR="00A74344" w:rsidRPr="009C7AC4" w:rsidRDefault="00A74344" w:rsidP="005142B3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="0021486B">
        <w:rPr>
          <w:rFonts w:ascii="Angsana New" w:hAnsi="Angsana New" w:hint="cs"/>
          <w:sz w:val="32"/>
          <w:szCs w:val="32"/>
          <w:cs/>
        </w:rPr>
        <w:t>23</w:t>
      </w:r>
      <w:r w:rsidRPr="009C7AC4">
        <w:rPr>
          <w:rFonts w:ascii="Angsana New" w:hAnsi="Angsana New"/>
          <w:sz w:val="32"/>
          <w:szCs w:val="32"/>
        </w:rPr>
        <w:t>.1</w:t>
      </w:r>
      <w:r w:rsidRPr="009C7AC4">
        <w:rPr>
          <w:rFonts w:ascii="Angsana New" w:hAnsi="Angsana New"/>
          <w:sz w:val="32"/>
          <w:szCs w:val="32"/>
        </w:rPr>
        <w:tab/>
      </w:r>
      <w:r w:rsidR="006374DC"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="0054326F" w:rsidRPr="009C7AC4">
        <w:rPr>
          <w:rFonts w:ascii="Angsana New" w:hAnsi="Angsana New"/>
          <w:sz w:val="32"/>
          <w:szCs w:val="32"/>
          <w:cs/>
        </w:rPr>
        <w:t>ค่าใช้จ่าย</w:t>
      </w:r>
      <w:r w:rsidR="00D460D4" w:rsidRPr="009C7AC4">
        <w:rPr>
          <w:rFonts w:ascii="Angsana New" w:hAnsi="Angsana New"/>
          <w:sz w:val="32"/>
          <w:szCs w:val="32"/>
          <w:cs/>
        </w:rPr>
        <w:t>ภาษีเงินได้</w:t>
      </w:r>
      <w:r w:rsidRPr="009C7AC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C7AC4">
        <w:rPr>
          <w:rFonts w:ascii="Angsana New" w:hAnsi="Angsana New"/>
          <w:sz w:val="32"/>
          <w:szCs w:val="32"/>
        </w:rPr>
        <w:t xml:space="preserve"> 31 </w:t>
      </w:r>
      <w:r w:rsidRPr="009C7A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9776E8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  <w:cs/>
        </w:rPr>
        <w:t xml:space="preserve"> และ</w:t>
      </w:r>
      <w:r w:rsidRPr="009C7AC4">
        <w:rPr>
          <w:rFonts w:ascii="Angsana New" w:hAnsi="Angsana New"/>
          <w:sz w:val="32"/>
          <w:szCs w:val="32"/>
        </w:rPr>
        <w:t xml:space="preserve"> 256</w:t>
      </w:r>
      <w:r w:rsidR="009776E8" w:rsidRPr="009C7AC4">
        <w:rPr>
          <w:rFonts w:ascii="Angsana New" w:hAnsi="Angsana New"/>
          <w:sz w:val="32"/>
          <w:szCs w:val="32"/>
        </w:rPr>
        <w:t>2</w:t>
      </w:r>
      <w:r w:rsidRPr="009C7AC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083"/>
      </w:tblGrid>
      <w:tr w:rsidR="00EE5495" w:rsidRPr="00D60624" w14:paraId="618FCD6C" w14:textId="77777777" w:rsidTr="00C64923">
        <w:trPr>
          <w:cantSplit/>
          <w:trHeight w:val="20"/>
        </w:trPr>
        <w:tc>
          <w:tcPr>
            <w:tcW w:w="3456" w:type="dxa"/>
          </w:tcPr>
          <w:p w14:paraId="72C9C96E" w14:textId="77777777" w:rsidR="00A74344" w:rsidRPr="00D60624" w:rsidRDefault="00A74344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4241636B" w14:textId="77777777" w:rsidR="00A74344" w:rsidRPr="00D60624" w:rsidRDefault="00715BCA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E5495" w:rsidRPr="00D60624" w14:paraId="219B4DEB" w14:textId="77777777" w:rsidTr="00C64923">
        <w:trPr>
          <w:cantSplit/>
          <w:trHeight w:val="20"/>
        </w:trPr>
        <w:tc>
          <w:tcPr>
            <w:tcW w:w="3456" w:type="dxa"/>
          </w:tcPr>
          <w:p w14:paraId="64C881FF" w14:textId="77777777" w:rsidR="00A74344" w:rsidRPr="00D60624" w:rsidRDefault="00A74344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004B3" w14:textId="77777777" w:rsidR="00A74344" w:rsidRPr="00D60624" w:rsidRDefault="00A74344" w:rsidP="00D6062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7C314AE6" w14:textId="77777777" w:rsidR="00A74344" w:rsidRPr="00D60624" w:rsidRDefault="00A74344" w:rsidP="00D6062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34DC6" w14:textId="77777777" w:rsidR="00A74344" w:rsidRPr="00D60624" w:rsidRDefault="00A74344" w:rsidP="00D6062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E5495" w:rsidRPr="00D60624" w14:paraId="6E997731" w14:textId="77777777" w:rsidTr="00C64923">
        <w:trPr>
          <w:cantSplit/>
          <w:trHeight w:val="20"/>
        </w:trPr>
        <w:tc>
          <w:tcPr>
            <w:tcW w:w="3456" w:type="dxa"/>
          </w:tcPr>
          <w:p w14:paraId="5E08F18F" w14:textId="77777777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27D5D7" w14:textId="0F344143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43593E" w14:textId="77777777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1C38BF1" w14:textId="1182A9B5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75DC9662" w14:textId="77777777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8214EE" w14:textId="4048C25D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69B484" w14:textId="77777777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013F25CA" w14:textId="58AF71B1" w:rsidR="009776E8" w:rsidRPr="00D60624" w:rsidRDefault="009776E8" w:rsidP="00D60624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E5495" w:rsidRPr="00D60624" w14:paraId="4997D7E1" w14:textId="77777777" w:rsidTr="005F7C88">
        <w:trPr>
          <w:cantSplit/>
          <w:trHeight w:val="20"/>
        </w:trPr>
        <w:tc>
          <w:tcPr>
            <w:tcW w:w="3456" w:type="dxa"/>
          </w:tcPr>
          <w:p w14:paraId="107E9794" w14:textId="77777777" w:rsidR="009776E8" w:rsidRPr="00D60624" w:rsidRDefault="009776E8" w:rsidP="00D60624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D60624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6389C2AF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FE9D13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0DCB226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AB4A41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4C490C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9B3C5C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A675795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D60624" w14:paraId="3112A861" w14:textId="77777777" w:rsidTr="00C64923">
        <w:trPr>
          <w:cantSplit/>
          <w:trHeight w:val="20"/>
        </w:trPr>
        <w:tc>
          <w:tcPr>
            <w:tcW w:w="3456" w:type="dxa"/>
          </w:tcPr>
          <w:p w14:paraId="6141AA07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2F24BFD6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E040CC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9229399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8524FB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E88733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7979D72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E800A2A" w14:textId="77777777" w:rsidR="009776E8" w:rsidRPr="00D60624" w:rsidRDefault="009776E8" w:rsidP="00D60624">
            <w:pPr>
              <w:tabs>
                <w:tab w:val="left" w:pos="284"/>
                <w:tab w:val="left" w:pos="567"/>
              </w:tabs>
              <w:spacing w:line="320" w:lineRule="exact"/>
              <w:ind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D60624" w14:paraId="54F1A047" w14:textId="77777777" w:rsidTr="00C64923">
        <w:trPr>
          <w:cantSplit/>
          <w:trHeight w:val="20"/>
        </w:trPr>
        <w:tc>
          <w:tcPr>
            <w:tcW w:w="3456" w:type="dxa"/>
          </w:tcPr>
          <w:p w14:paraId="33D250C7" w14:textId="77777777" w:rsidR="009776E8" w:rsidRPr="00D60624" w:rsidRDefault="009776E8" w:rsidP="00D60624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14:paraId="2671BD55" w14:textId="1EBA12BD" w:rsidR="009776E8" w:rsidRPr="00D60624" w:rsidRDefault="00D6062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4,611,323.52</w:t>
            </w:r>
          </w:p>
        </w:tc>
        <w:tc>
          <w:tcPr>
            <w:tcW w:w="134" w:type="dxa"/>
            <w:vAlign w:val="bottom"/>
          </w:tcPr>
          <w:p w14:paraId="747933F4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8CAFBD1" w14:textId="314BE950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12,495,775.91</w:t>
            </w:r>
          </w:p>
        </w:tc>
        <w:tc>
          <w:tcPr>
            <w:tcW w:w="134" w:type="dxa"/>
            <w:vAlign w:val="bottom"/>
          </w:tcPr>
          <w:p w14:paraId="4E2B7B95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530EA3A" w14:textId="6FA7CED0" w:rsidR="009776E8" w:rsidRPr="00D60624" w:rsidRDefault="006E034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4,611,323.52</w:t>
            </w:r>
          </w:p>
        </w:tc>
        <w:tc>
          <w:tcPr>
            <w:tcW w:w="134" w:type="dxa"/>
            <w:vAlign w:val="bottom"/>
          </w:tcPr>
          <w:p w14:paraId="7096B0DF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00C5A50" w14:textId="48CCA43D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12,495,775.91</w:t>
            </w:r>
          </w:p>
        </w:tc>
      </w:tr>
      <w:tr w:rsidR="00EE5495" w:rsidRPr="00D60624" w14:paraId="4A03E9F2" w14:textId="77777777" w:rsidTr="00C64923">
        <w:trPr>
          <w:cantSplit/>
          <w:trHeight w:val="20"/>
        </w:trPr>
        <w:tc>
          <w:tcPr>
            <w:tcW w:w="3456" w:type="dxa"/>
          </w:tcPr>
          <w:p w14:paraId="549EAF3D" w14:textId="77777777" w:rsidR="009776E8" w:rsidRPr="00D60624" w:rsidRDefault="009776E8" w:rsidP="00D60624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66B5A321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1401F60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4007F69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224E1AB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F24724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A0311B" w14:textId="77777777" w:rsidR="009776E8" w:rsidRPr="00D60624" w:rsidRDefault="009776E8" w:rsidP="00D60624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488AA8E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D60624" w14:paraId="4013CEE4" w14:textId="77777777" w:rsidTr="00C64923">
        <w:trPr>
          <w:cantSplit/>
          <w:trHeight w:val="20"/>
        </w:trPr>
        <w:tc>
          <w:tcPr>
            <w:tcW w:w="3456" w:type="dxa"/>
          </w:tcPr>
          <w:p w14:paraId="1B0A92F2" w14:textId="72271BD6" w:rsidR="009776E8" w:rsidRPr="00D60624" w:rsidRDefault="009776E8" w:rsidP="00D60624">
            <w:pPr>
              <w:tabs>
                <w:tab w:val="left" w:pos="440"/>
                <w:tab w:val="left" w:pos="839"/>
              </w:tabs>
              <w:spacing w:line="320" w:lineRule="exact"/>
              <w:ind w:left="454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7FB4165E" w14:textId="5211FD95" w:rsidR="009776E8" w:rsidRPr="00D60624" w:rsidRDefault="00D6062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(1,482,861.01)</w:t>
            </w:r>
          </w:p>
        </w:tc>
        <w:tc>
          <w:tcPr>
            <w:tcW w:w="134" w:type="dxa"/>
            <w:vAlign w:val="bottom"/>
          </w:tcPr>
          <w:p w14:paraId="3ACB06CA" w14:textId="77777777" w:rsidR="009776E8" w:rsidRPr="00D60624" w:rsidRDefault="009776E8" w:rsidP="00D60624">
            <w:pPr>
              <w:tabs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19D049ED" w14:textId="35201210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(8,690,337.80)</w:t>
            </w:r>
          </w:p>
        </w:tc>
        <w:tc>
          <w:tcPr>
            <w:tcW w:w="134" w:type="dxa"/>
            <w:vAlign w:val="bottom"/>
          </w:tcPr>
          <w:p w14:paraId="66B0DB11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D11071" w14:textId="0A034401" w:rsidR="009776E8" w:rsidRPr="00D60624" w:rsidRDefault="006E034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(2,630,177.07)</w:t>
            </w:r>
          </w:p>
        </w:tc>
        <w:tc>
          <w:tcPr>
            <w:tcW w:w="134" w:type="dxa"/>
            <w:vAlign w:val="bottom"/>
          </w:tcPr>
          <w:p w14:paraId="54707CCA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A7044FE" w14:textId="51F45F59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(6,011,031.81)</w:t>
            </w:r>
          </w:p>
        </w:tc>
      </w:tr>
      <w:tr w:rsidR="00EE5495" w:rsidRPr="00D60624" w14:paraId="543D85EC" w14:textId="77777777" w:rsidTr="00C64923">
        <w:trPr>
          <w:cantSplit/>
          <w:trHeight w:val="20"/>
        </w:trPr>
        <w:tc>
          <w:tcPr>
            <w:tcW w:w="3456" w:type="dxa"/>
          </w:tcPr>
          <w:p w14:paraId="52F4DC2A" w14:textId="77777777" w:rsidR="009776E8" w:rsidRPr="00D60624" w:rsidRDefault="009776E8" w:rsidP="00FB231F">
            <w:pPr>
              <w:tabs>
                <w:tab w:val="left" w:pos="1130"/>
              </w:tabs>
              <w:spacing w:line="32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AF2136" w14:textId="379BF14C" w:rsidR="009776E8" w:rsidRPr="00D60624" w:rsidRDefault="00D6062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3,128,462.51</w:t>
            </w:r>
          </w:p>
        </w:tc>
        <w:tc>
          <w:tcPr>
            <w:tcW w:w="134" w:type="dxa"/>
            <w:vAlign w:val="bottom"/>
          </w:tcPr>
          <w:p w14:paraId="5799C1F3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B25CFF" w14:textId="03066E6A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3,805,438.11</w:t>
            </w:r>
          </w:p>
        </w:tc>
        <w:tc>
          <w:tcPr>
            <w:tcW w:w="134" w:type="dxa"/>
            <w:vAlign w:val="bottom"/>
          </w:tcPr>
          <w:p w14:paraId="15A674B0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73372" w14:textId="5C4D2C01" w:rsidR="009776E8" w:rsidRPr="00D60624" w:rsidRDefault="006E034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1,981,146.45</w:t>
            </w:r>
          </w:p>
        </w:tc>
        <w:tc>
          <w:tcPr>
            <w:tcW w:w="134" w:type="dxa"/>
            <w:vAlign w:val="bottom"/>
          </w:tcPr>
          <w:p w14:paraId="33DD5609" w14:textId="77777777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A64E5" w14:textId="7D6491E0" w:rsidR="009776E8" w:rsidRPr="00D60624" w:rsidRDefault="009776E8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6,484,744.10</w:t>
            </w:r>
          </w:p>
        </w:tc>
      </w:tr>
      <w:tr w:rsidR="00EE5495" w:rsidRPr="00D60624" w14:paraId="712C4018" w14:textId="77777777" w:rsidTr="00DA53D3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14:paraId="57479BAE" w14:textId="77777777" w:rsidR="00F40767" w:rsidRPr="00D60624" w:rsidRDefault="00F40767" w:rsidP="00D60624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EE5495" w:rsidRPr="00D60624" w14:paraId="3AC605EF" w14:textId="77777777" w:rsidTr="005F7C88">
        <w:trPr>
          <w:cantSplit/>
          <w:trHeight w:val="20"/>
        </w:trPr>
        <w:tc>
          <w:tcPr>
            <w:tcW w:w="3456" w:type="dxa"/>
          </w:tcPr>
          <w:p w14:paraId="49A3C969" w14:textId="77777777" w:rsidR="004D57BD" w:rsidRPr="00D60624" w:rsidRDefault="004D57BD" w:rsidP="00D60624">
            <w:pPr>
              <w:tabs>
                <w:tab w:val="left" w:pos="300"/>
                <w:tab w:val="left" w:pos="872"/>
              </w:tabs>
              <w:spacing w:line="320" w:lineRule="exact"/>
              <w:ind w:left="283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D60624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D60624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D60624"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D60624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</w:t>
            </w:r>
          </w:p>
          <w:p w14:paraId="2B72A22E" w14:textId="77777777" w:rsidR="004D57BD" w:rsidRPr="00D60624" w:rsidRDefault="004D57BD" w:rsidP="00D60624">
            <w:pPr>
              <w:tabs>
                <w:tab w:val="left" w:pos="300"/>
                <w:tab w:val="left" w:pos="872"/>
              </w:tabs>
              <w:spacing w:line="320" w:lineRule="exact"/>
              <w:ind w:left="283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60624">
              <w:rPr>
                <w:rFonts w:ascii="Angsana New" w:hAnsi="Angsana New"/>
                <w:sz w:val="24"/>
                <w:szCs w:val="24"/>
              </w:rPr>
              <w:tab/>
            </w:r>
            <w:r w:rsidRPr="00D60624">
              <w:rPr>
                <w:rFonts w:ascii="Angsana New" w:hAnsi="Angsana New"/>
                <w:sz w:val="24"/>
                <w:szCs w:val="24"/>
              </w:rPr>
              <w:tab/>
            </w:r>
            <w:r w:rsidRPr="00D60624">
              <w:rPr>
                <w:rFonts w:ascii="Angsana New" w:hAnsi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7C47ACD" w14:textId="68B30F81" w:rsidR="004D57BD" w:rsidRPr="00D60624" w:rsidRDefault="00D6062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(184,487.42)</w:t>
            </w:r>
          </w:p>
        </w:tc>
        <w:tc>
          <w:tcPr>
            <w:tcW w:w="134" w:type="dxa"/>
            <w:vAlign w:val="bottom"/>
          </w:tcPr>
          <w:p w14:paraId="77A7FE3C" w14:textId="77777777" w:rsidR="004D57BD" w:rsidRPr="00D60624" w:rsidRDefault="004D57BD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2D135FE" w14:textId="25EB34DB" w:rsidR="004D57BD" w:rsidRPr="00D60624" w:rsidRDefault="004D57BD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(174,020.30)</w:t>
            </w:r>
          </w:p>
        </w:tc>
        <w:tc>
          <w:tcPr>
            <w:tcW w:w="134" w:type="dxa"/>
            <w:vAlign w:val="bottom"/>
          </w:tcPr>
          <w:p w14:paraId="2F10FDDB" w14:textId="77777777" w:rsidR="004D57BD" w:rsidRPr="00D60624" w:rsidRDefault="004D57BD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E79753" w14:textId="6B54C1E2" w:rsidR="004D57BD" w:rsidRPr="00D60624" w:rsidRDefault="006E0344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(2,038.80)</w:t>
            </w:r>
          </w:p>
        </w:tc>
        <w:tc>
          <w:tcPr>
            <w:tcW w:w="134" w:type="dxa"/>
            <w:vAlign w:val="bottom"/>
          </w:tcPr>
          <w:p w14:paraId="04A510B1" w14:textId="77777777" w:rsidR="004D57BD" w:rsidRPr="00D60624" w:rsidRDefault="004D57BD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B7DF8FE" w14:textId="0E163949" w:rsidR="004D57BD" w:rsidRPr="00D60624" w:rsidRDefault="004D57BD" w:rsidP="00D60624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(141,017.88)</w:t>
            </w:r>
          </w:p>
        </w:tc>
      </w:tr>
      <w:tr w:rsidR="00FB231F" w:rsidRPr="00D60624" w14:paraId="4618FFD2" w14:textId="77777777" w:rsidTr="009233BA">
        <w:trPr>
          <w:cantSplit/>
          <w:trHeight w:val="20"/>
        </w:trPr>
        <w:tc>
          <w:tcPr>
            <w:tcW w:w="3456" w:type="dxa"/>
          </w:tcPr>
          <w:p w14:paraId="59DE7D9C" w14:textId="5614431D" w:rsidR="00FB231F" w:rsidRPr="00D60624" w:rsidRDefault="00FB231F" w:rsidP="00FB231F">
            <w:pPr>
              <w:tabs>
                <w:tab w:val="left" w:pos="1130"/>
              </w:tabs>
              <w:spacing w:line="32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6062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5B711" w14:textId="19BA65CB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(184,487.42)</w:t>
            </w:r>
          </w:p>
        </w:tc>
        <w:tc>
          <w:tcPr>
            <w:tcW w:w="134" w:type="dxa"/>
            <w:vAlign w:val="bottom"/>
          </w:tcPr>
          <w:p w14:paraId="6FCCE881" w14:textId="77777777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009B32" w14:textId="7828191B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(174,020.30)</w:t>
            </w:r>
          </w:p>
        </w:tc>
        <w:tc>
          <w:tcPr>
            <w:tcW w:w="134" w:type="dxa"/>
            <w:vAlign w:val="bottom"/>
          </w:tcPr>
          <w:p w14:paraId="694E8A3A" w14:textId="77777777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19D4B3" w14:textId="5AB6D61C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(2,038.80)</w:t>
            </w:r>
          </w:p>
        </w:tc>
        <w:tc>
          <w:tcPr>
            <w:tcW w:w="134" w:type="dxa"/>
            <w:vAlign w:val="bottom"/>
          </w:tcPr>
          <w:p w14:paraId="4B0193A5" w14:textId="77777777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89F8C3" w14:textId="7204B182" w:rsidR="00FB231F" w:rsidRPr="00D60624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0624">
              <w:rPr>
                <w:rFonts w:asciiTheme="majorBidi" w:hAnsiTheme="majorBidi" w:cstheme="majorBidi"/>
                <w:sz w:val="24"/>
                <w:szCs w:val="24"/>
              </w:rPr>
              <w:t>(141,017.88)</w:t>
            </w:r>
          </w:p>
        </w:tc>
      </w:tr>
    </w:tbl>
    <w:p w14:paraId="481AF0DB" w14:textId="28FE0811" w:rsidR="006374DC" w:rsidRDefault="006374DC" w:rsidP="00C957A2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C96EC08" w14:textId="20EE069D" w:rsidR="00A74344" w:rsidRPr="009C7AC4" w:rsidRDefault="0021486B" w:rsidP="005142B3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23</w:t>
      </w:r>
      <w:r w:rsidR="00A74344" w:rsidRPr="009C7AC4">
        <w:rPr>
          <w:rFonts w:ascii="Angsana New" w:hAnsi="Angsana New"/>
          <w:sz w:val="32"/>
          <w:szCs w:val="32"/>
        </w:rPr>
        <w:t>.2</w:t>
      </w:r>
      <w:r w:rsidR="00A74344" w:rsidRPr="009C7AC4">
        <w:rPr>
          <w:rFonts w:ascii="Angsana New" w:hAnsi="Angsana New"/>
          <w:sz w:val="32"/>
          <w:szCs w:val="32"/>
        </w:rPr>
        <w:tab/>
      </w:r>
      <w:r w:rsidR="00A74344" w:rsidRPr="009C7AC4">
        <w:rPr>
          <w:rFonts w:ascii="Angsana New" w:hAnsi="Angsana New"/>
          <w:sz w:val="32"/>
          <w:szCs w:val="32"/>
          <w:cs/>
        </w:rPr>
        <w:t>การกระทบยอดระหว่างจำนวน</w:t>
      </w:r>
      <w:r w:rsidR="006E0344" w:rsidRPr="009C7AC4">
        <w:rPr>
          <w:rFonts w:ascii="Angsana New" w:hAnsi="Angsana New"/>
          <w:sz w:val="32"/>
          <w:szCs w:val="32"/>
          <w:cs/>
        </w:rPr>
        <w:t>รายได้ (ค่าใช้จ่าย) ภาษีเงินได้</w:t>
      </w:r>
      <w:r w:rsidR="00A74344" w:rsidRPr="009C7AC4">
        <w:rPr>
          <w:rFonts w:ascii="Angsana New" w:hAnsi="Angsana New"/>
          <w:sz w:val="32"/>
          <w:szCs w:val="32"/>
          <w:cs/>
        </w:rPr>
        <w:t>และผลคูณของกำไร</w:t>
      </w:r>
      <w:r w:rsidR="00FB231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74344" w:rsidRPr="009C7AC4">
        <w:rPr>
          <w:rFonts w:ascii="Angsana New" w:hAnsi="Angsana New"/>
          <w:sz w:val="32"/>
          <w:szCs w:val="32"/>
          <w:cs/>
        </w:rPr>
        <w:t>ทางบัญชีกับอัตราภาษีที่ใช้สำหรับปีสิ้นสุดวันที่</w:t>
      </w:r>
      <w:r w:rsidR="00A74344" w:rsidRPr="009C7AC4">
        <w:rPr>
          <w:rFonts w:ascii="Angsana New" w:hAnsi="Angsana New"/>
          <w:sz w:val="32"/>
          <w:szCs w:val="32"/>
        </w:rPr>
        <w:t xml:space="preserve"> 31 </w:t>
      </w:r>
      <w:r w:rsidR="00A74344" w:rsidRPr="009C7A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4344" w:rsidRPr="009C7AC4">
        <w:rPr>
          <w:rFonts w:ascii="Angsana New" w:hAnsi="Angsana New"/>
          <w:sz w:val="32"/>
          <w:szCs w:val="32"/>
        </w:rPr>
        <w:t>256</w:t>
      </w:r>
      <w:r w:rsidR="005035B8" w:rsidRPr="009C7AC4">
        <w:rPr>
          <w:rFonts w:ascii="Angsana New" w:hAnsi="Angsana New"/>
          <w:sz w:val="32"/>
          <w:szCs w:val="32"/>
        </w:rPr>
        <w:t>3</w:t>
      </w:r>
      <w:r w:rsidR="00A74344" w:rsidRPr="009C7AC4">
        <w:rPr>
          <w:rFonts w:ascii="Angsana New" w:hAnsi="Angsana New"/>
          <w:sz w:val="32"/>
          <w:szCs w:val="32"/>
          <w:cs/>
        </w:rPr>
        <w:t xml:space="preserve"> และ</w:t>
      </w:r>
      <w:r w:rsidR="00A74344" w:rsidRPr="009C7AC4">
        <w:rPr>
          <w:rFonts w:ascii="Angsana New" w:hAnsi="Angsana New"/>
          <w:sz w:val="32"/>
          <w:szCs w:val="32"/>
        </w:rPr>
        <w:t xml:space="preserve"> 256</w:t>
      </w:r>
      <w:r w:rsidR="005035B8" w:rsidRPr="009C7AC4">
        <w:rPr>
          <w:rFonts w:ascii="Angsana New" w:hAnsi="Angsana New"/>
          <w:sz w:val="32"/>
          <w:szCs w:val="32"/>
        </w:rPr>
        <w:t>2</w:t>
      </w:r>
      <w:r w:rsidR="00A74344" w:rsidRPr="009C7AC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EE5495" w:rsidRPr="00FB231F" w14:paraId="29C6C19C" w14:textId="77777777" w:rsidTr="0069618E">
        <w:trPr>
          <w:cantSplit/>
        </w:trPr>
        <w:tc>
          <w:tcPr>
            <w:tcW w:w="3515" w:type="dxa"/>
          </w:tcPr>
          <w:p w14:paraId="54E9CD04" w14:textId="77777777" w:rsidR="00A74344" w:rsidRPr="00FB231F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286AF1B0" w14:textId="77777777" w:rsidR="00A74344" w:rsidRPr="00FB231F" w:rsidRDefault="00715BCA" w:rsidP="0095733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EE5495" w:rsidRPr="00FB231F" w14:paraId="230E16B1" w14:textId="77777777" w:rsidTr="0069618E">
        <w:trPr>
          <w:cantSplit/>
        </w:trPr>
        <w:tc>
          <w:tcPr>
            <w:tcW w:w="3515" w:type="dxa"/>
          </w:tcPr>
          <w:p w14:paraId="48FE3AE3" w14:textId="77777777" w:rsidR="00A74344" w:rsidRPr="00FB231F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25FFAA" w14:textId="77777777" w:rsidR="00A74344" w:rsidRPr="00FB231F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CDF77F" w14:textId="77777777" w:rsidR="00A74344" w:rsidRPr="00FB231F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09C9BB4" w14:textId="77777777" w:rsidR="00A74344" w:rsidRPr="00FB231F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5495" w:rsidRPr="00FB231F" w14:paraId="60FCD26D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6E895705" w14:textId="77777777" w:rsidR="004D57BD" w:rsidRPr="00FB231F" w:rsidRDefault="004D57BD" w:rsidP="004D57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DC490A" w14:textId="5D3A2A85" w:rsidR="004D57BD" w:rsidRPr="00FB231F" w:rsidRDefault="005035B8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EEABF9B" w14:textId="77777777" w:rsidR="004D57BD" w:rsidRPr="00FB231F" w:rsidRDefault="004D57BD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C54EE9" w14:textId="0E1605EF" w:rsidR="004D57BD" w:rsidRPr="00FB231F" w:rsidRDefault="004D57BD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527123EC" w14:textId="77777777" w:rsidR="004D57BD" w:rsidRPr="00FB231F" w:rsidRDefault="004D57BD" w:rsidP="004D57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97C086C" w14:textId="7791AD99" w:rsidR="004D57BD" w:rsidRPr="00FB231F" w:rsidRDefault="005035B8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5C0276" w14:textId="77777777" w:rsidR="004D57BD" w:rsidRPr="00FB231F" w:rsidRDefault="004D57BD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D71993" w14:textId="7D689C92" w:rsidR="004D57BD" w:rsidRPr="00FB231F" w:rsidRDefault="005035B8" w:rsidP="004D5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E5495" w:rsidRPr="00FB231F" w14:paraId="589995B4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5E217803" w14:textId="0C2CAFB1" w:rsidR="005035B8" w:rsidRPr="00FB231F" w:rsidRDefault="005035B8" w:rsidP="005035B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FB231F" w:rsidRPr="00FB231F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FB231F">
              <w:rPr>
                <w:rFonts w:ascii="Angsana New" w:hAnsi="Angsana New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05F1D1" w14:textId="28C13DE5" w:rsidR="005035B8" w:rsidRPr="00FB231F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(21,278,115.82)</w:t>
            </w:r>
          </w:p>
        </w:tc>
        <w:tc>
          <w:tcPr>
            <w:tcW w:w="134" w:type="dxa"/>
          </w:tcPr>
          <w:p w14:paraId="101AB9E4" w14:textId="77777777" w:rsidR="005035B8" w:rsidRPr="00FB231F" w:rsidRDefault="005035B8" w:rsidP="005035B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5A26EF" w14:textId="3BA73882" w:rsidR="005035B8" w:rsidRPr="00FB231F" w:rsidRDefault="005035B8" w:rsidP="005035B8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8,204,720.20</w:t>
            </w:r>
          </w:p>
        </w:tc>
        <w:tc>
          <w:tcPr>
            <w:tcW w:w="134" w:type="dxa"/>
          </w:tcPr>
          <w:p w14:paraId="59948720" w14:textId="77777777" w:rsidR="005035B8" w:rsidRPr="00FB231F" w:rsidRDefault="005035B8" w:rsidP="005035B8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210AA79" w14:textId="1F0E84B6" w:rsidR="005035B8" w:rsidRPr="00FB231F" w:rsidRDefault="006F5E93" w:rsidP="005035B8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10,385,512.99</w:t>
            </w:r>
          </w:p>
        </w:tc>
        <w:tc>
          <w:tcPr>
            <w:tcW w:w="139" w:type="dxa"/>
          </w:tcPr>
          <w:p w14:paraId="4468A140" w14:textId="77777777" w:rsidR="005035B8" w:rsidRPr="00FB231F" w:rsidRDefault="005035B8" w:rsidP="005035B8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FEDE0D" w14:textId="2EF6D9CC" w:rsidR="005035B8" w:rsidRPr="00FB231F" w:rsidRDefault="005035B8" w:rsidP="005035B8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31,351,350.34</w:t>
            </w:r>
          </w:p>
        </w:tc>
      </w:tr>
      <w:tr w:rsidR="00EE5495" w:rsidRPr="00FB231F" w14:paraId="22DC3702" w14:textId="77777777" w:rsidTr="00F3447E">
        <w:trPr>
          <w:gridAfter w:val="1"/>
          <w:wAfter w:w="6" w:type="dxa"/>
          <w:cantSplit/>
        </w:trPr>
        <w:tc>
          <w:tcPr>
            <w:tcW w:w="3515" w:type="dxa"/>
          </w:tcPr>
          <w:p w14:paraId="1710F355" w14:textId="77777777" w:rsidR="006F5E93" w:rsidRPr="00FB231F" w:rsidRDefault="006F5E93" w:rsidP="006F5E9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อัตราภาษีที่ใช้ (</w:t>
            </w:r>
            <w:r w:rsidRPr="00FB231F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53CEA9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2A2BE783" w14:textId="77777777" w:rsidR="006F5E93" w:rsidRPr="00FB231F" w:rsidRDefault="006F5E93" w:rsidP="006F5E9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5D5651" w14:textId="37F0113A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24C565D3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E027FE" w14:textId="721D9B30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096B1B09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F8E0FD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EE5495" w:rsidRPr="00FB231F" w14:paraId="77E78FEA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75370D2F" w14:textId="77777777" w:rsidR="006F5E93" w:rsidRPr="00FB231F" w:rsidRDefault="006F5E93" w:rsidP="006F5E93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01AC86" w14:textId="70922182" w:rsidR="006F5E93" w:rsidRPr="00FB231F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(4,255,623.16)</w:t>
            </w:r>
          </w:p>
        </w:tc>
        <w:tc>
          <w:tcPr>
            <w:tcW w:w="134" w:type="dxa"/>
          </w:tcPr>
          <w:p w14:paraId="4744729C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EDB406" w14:textId="5EE0D195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1,640,944.04</w:t>
            </w:r>
          </w:p>
        </w:tc>
        <w:tc>
          <w:tcPr>
            <w:tcW w:w="134" w:type="dxa"/>
          </w:tcPr>
          <w:p w14:paraId="65200C7D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98C0E19" w14:textId="00F66493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2,077,102.60</w:t>
            </w:r>
          </w:p>
        </w:tc>
        <w:tc>
          <w:tcPr>
            <w:tcW w:w="139" w:type="dxa"/>
          </w:tcPr>
          <w:p w14:paraId="2D05A422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767807" w14:textId="64AC2865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6,270,270.07</w:t>
            </w:r>
          </w:p>
        </w:tc>
      </w:tr>
      <w:tr w:rsidR="00EE5495" w:rsidRPr="00FB231F" w14:paraId="7DD021C5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0988E904" w14:textId="77777777" w:rsidR="006F5E93" w:rsidRPr="00FB231F" w:rsidRDefault="006F5E93" w:rsidP="006F5E93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45FEC3C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F692F6" w14:textId="77777777" w:rsidR="006F5E93" w:rsidRPr="00FB231F" w:rsidRDefault="006F5E93" w:rsidP="006F5E9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470C70C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59115D6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9FFA3F6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1F41D974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3FFCC0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FB231F" w14:paraId="57F8500D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34AC8278" w14:textId="77777777" w:rsidR="006F5E93" w:rsidRPr="00FB231F" w:rsidRDefault="006F5E93" w:rsidP="006F5E93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ผลกระทบทางภาษี</w:t>
            </w:r>
            <w:r w:rsidRPr="00FB231F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591611D4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B6E2DC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929DA88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B14742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D077D21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3581FC6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C7BF08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FB231F" w14:paraId="7E35F025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6C23DAC3" w14:textId="77777777" w:rsidR="006F5E93" w:rsidRPr="00FB231F" w:rsidRDefault="006F5E93" w:rsidP="006F5E93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68C5517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A91CB6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2BF454A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D1F32F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76B40F9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8A83D57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4604E1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FB231F" w14:paraId="7B567B9C" w14:textId="77777777" w:rsidTr="00F50D4D">
        <w:trPr>
          <w:gridAfter w:val="1"/>
          <w:wAfter w:w="6" w:type="dxa"/>
          <w:cantSplit/>
        </w:trPr>
        <w:tc>
          <w:tcPr>
            <w:tcW w:w="3515" w:type="dxa"/>
          </w:tcPr>
          <w:p w14:paraId="03A94DB6" w14:textId="4291B96E" w:rsidR="006F5E93" w:rsidRPr="00FB231F" w:rsidRDefault="00F50D4D" w:rsidP="00F50D4D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B231F">
              <w:rPr>
                <w:rFonts w:ascii="Angsana New" w:hAnsi="Angsana New"/>
                <w:sz w:val="24"/>
                <w:szCs w:val="24"/>
              </w:rPr>
              <w:tab/>
            </w:r>
            <w:r w:rsidRPr="00FB231F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</w:t>
            </w:r>
            <w:r w:rsidR="006F5E93" w:rsidRPr="00FB231F">
              <w:rPr>
                <w:rFonts w:ascii="Angsana New" w:hAnsi="Angsana New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116EACE" w14:textId="36434600" w:rsidR="006F5E93" w:rsidRPr="00FB231F" w:rsidRDefault="00FB231F" w:rsidP="00F50D4D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1,530,600.89</w:t>
            </w:r>
          </w:p>
        </w:tc>
        <w:tc>
          <w:tcPr>
            <w:tcW w:w="134" w:type="dxa"/>
            <w:vAlign w:val="bottom"/>
          </w:tcPr>
          <w:p w14:paraId="373A9057" w14:textId="77777777" w:rsidR="006F5E93" w:rsidRPr="00FB231F" w:rsidRDefault="006F5E93" w:rsidP="00F50D4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CC03996" w14:textId="0BB36741" w:rsidR="006F5E93" w:rsidRPr="00FB231F" w:rsidRDefault="006F5E93" w:rsidP="00F50D4D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1,728,509.63</w:t>
            </w:r>
          </w:p>
        </w:tc>
        <w:tc>
          <w:tcPr>
            <w:tcW w:w="134" w:type="dxa"/>
            <w:vAlign w:val="bottom"/>
          </w:tcPr>
          <w:p w14:paraId="556E237B" w14:textId="77777777" w:rsidR="006F5E93" w:rsidRPr="00FB231F" w:rsidRDefault="006F5E93" w:rsidP="00F50D4D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D54066A" w14:textId="286D6FC4" w:rsidR="006F5E93" w:rsidRPr="00FB231F" w:rsidRDefault="006F5E93" w:rsidP="00F50D4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136,556.22</w:t>
            </w:r>
          </w:p>
        </w:tc>
        <w:tc>
          <w:tcPr>
            <w:tcW w:w="139" w:type="dxa"/>
            <w:vAlign w:val="bottom"/>
          </w:tcPr>
          <w:p w14:paraId="1B86FD75" w14:textId="77777777" w:rsidR="006F5E93" w:rsidRPr="00FB231F" w:rsidRDefault="006F5E93" w:rsidP="00F50D4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B6292D" w14:textId="3BB81FA9" w:rsidR="006F5E93" w:rsidRPr="00FB231F" w:rsidRDefault="006F5E93" w:rsidP="00F50D4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361,044.63</w:t>
            </w:r>
          </w:p>
        </w:tc>
      </w:tr>
      <w:tr w:rsidR="00EE5495" w:rsidRPr="00FB231F" w14:paraId="1766B36D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3FD10ED3" w14:textId="77777777" w:rsidR="006F5E93" w:rsidRPr="00FB231F" w:rsidRDefault="006F5E93" w:rsidP="006F5E93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ผลกระทบทาง</w:t>
            </w:r>
            <w:r w:rsidRPr="00FB231F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523297EE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FB7926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F639207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E5EDAF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4DC35EE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F0DBFC0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23637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FB231F" w14:paraId="7E288348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59FE0F19" w14:textId="77777777" w:rsidR="006F5E93" w:rsidRPr="00FB231F" w:rsidRDefault="006F5E93" w:rsidP="006F5E93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02961C42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C6D236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D7B5157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EC3A6A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789DD1B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F44486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F5C236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5495" w:rsidRPr="00FB231F" w14:paraId="108C0425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7341500C" w14:textId="6B1DDFBA" w:rsidR="006F5E93" w:rsidRPr="00F50D4D" w:rsidRDefault="00FB231F" w:rsidP="00F50D4D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0D4D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F50D4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F5E93" w:rsidRPr="00F50D4D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BA8D5F8" w14:textId="63F65DF0" w:rsidR="006F5E93" w:rsidRPr="00FB231F" w:rsidRDefault="00FB231F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(641,102.15)</w:t>
            </w:r>
          </w:p>
        </w:tc>
        <w:tc>
          <w:tcPr>
            <w:tcW w:w="134" w:type="dxa"/>
            <w:shd w:val="clear" w:color="auto" w:fill="auto"/>
          </w:tcPr>
          <w:p w14:paraId="07255D72" w14:textId="77777777" w:rsidR="006F5E93" w:rsidRPr="00FB231F" w:rsidRDefault="006F5E93" w:rsidP="006F5E9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3F7E836E" w14:textId="4123C434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(654,160.38)</w:t>
            </w:r>
          </w:p>
        </w:tc>
        <w:tc>
          <w:tcPr>
            <w:tcW w:w="134" w:type="dxa"/>
            <w:shd w:val="clear" w:color="auto" w:fill="auto"/>
          </w:tcPr>
          <w:p w14:paraId="7384E275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4BF097FE" w14:textId="67B32029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(232,512.37)</w:t>
            </w:r>
          </w:p>
        </w:tc>
        <w:tc>
          <w:tcPr>
            <w:tcW w:w="139" w:type="dxa"/>
          </w:tcPr>
          <w:p w14:paraId="6803BDEB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9C79F" w14:textId="1594254B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(245,570.60)</w:t>
            </w:r>
          </w:p>
        </w:tc>
      </w:tr>
      <w:tr w:rsidR="00EE5495" w:rsidRPr="00FB231F" w14:paraId="684A87B9" w14:textId="77777777" w:rsidTr="009860B3">
        <w:trPr>
          <w:gridAfter w:val="1"/>
          <w:wAfter w:w="6" w:type="dxa"/>
          <w:cantSplit/>
        </w:trPr>
        <w:tc>
          <w:tcPr>
            <w:tcW w:w="3515" w:type="dxa"/>
          </w:tcPr>
          <w:p w14:paraId="0014219F" w14:textId="77777777" w:rsidR="00080EB0" w:rsidRDefault="00FB231F" w:rsidP="00F50D4D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50D4D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F50D4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F5E93" w:rsidRPr="00F50D4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7D8902D1" w14:textId="1F5A8750" w:rsidR="006F5E93" w:rsidRPr="00F50D4D" w:rsidRDefault="00080EB0" w:rsidP="00F50D4D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6F5E93" w:rsidRPr="00F50D4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C3E0FBA" w14:textId="187A2D93" w:rsidR="006F5E93" w:rsidRPr="00FB231F" w:rsidRDefault="00FB231F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6,494,586.93</w:t>
            </w:r>
          </w:p>
        </w:tc>
        <w:tc>
          <w:tcPr>
            <w:tcW w:w="134" w:type="dxa"/>
            <w:shd w:val="clear" w:color="auto" w:fill="auto"/>
          </w:tcPr>
          <w:p w14:paraId="43EE1987" w14:textId="77777777" w:rsidR="006F5E93" w:rsidRPr="00FB231F" w:rsidRDefault="006F5E93" w:rsidP="006F5E9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20562A69" w14:textId="49596029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991,144.82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A5B3DF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3F22E8F" w14:textId="5395D9CC" w:rsidR="006F5E93" w:rsidRPr="00FB231F" w:rsidRDefault="006F5E93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7CF0CE6E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2C51CA" w14:textId="6B1733A5" w:rsidR="006F5E93" w:rsidRPr="00FB231F" w:rsidRDefault="006F5E93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5495" w:rsidRPr="00FB231F" w14:paraId="46BC21E0" w14:textId="77777777" w:rsidTr="009860B3">
        <w:trPr>
          <w:gridAfter w:val="1"/>
          <w:wAfter w:w="6" w:type="dxa"/>
          <w:cantSplit/>
        </w:trPr>
        <w:tc>
          <w:tcPr>
            <w:tcW w:w="3515" w:type="dxa"/>
          </w:tcPr>
          <w:p w14:paraId="0E45C024" w14:textId="77777777" w:rsidR="006F5E93" w:rsidRPr="00FB231F" w:rsidRDefault="006F5E93" w:rsidP="006F5E93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4E8E931" w14:textId="2233136E" w:rsidR="006F5E93" w:rsidRPr="00FB231F" w:rsidRDefault="00FB231F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46B48D" w14:textId="77777777" w:rsidR="006F5E93" w:rsidRPr="00FB231F" w:rsidRDefault="006F5E93" w:rsidP="006F5E93">
            <w:pPr>
              <w:spacing w:line="300" w:lineRule="exact"/>
              <w:ind w:left="449" w:right="340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893E18" w14:textId="744E754C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99,000.00</w:t>
            </w:r>
          </w:p>
        </w:tc>
        <w:tc>
          <w:tcPr>
            <w:tcW w:w="134" w:type="dxa"/>
            <w:shd w:val="clear" w:color="auto" w:fill="auto"/>
          </w:tcPr>
          <w:p w14:paraId="791FF362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9C9008B" w14:textId="36D14538" w:rsidR="006F5E93" w:rsidRPr="00FB231F" w:rsidRDefault="006F5E93" w:rsidP="00FB23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F26BDC6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4B1046" w14:textId="52E809B5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99,000.00</w:t>
            </w:r>
          </w:p>
        </w:tc>
      </w:tr>
      <w:tr w:rsidR="00EE5495" w:rsidRPr="00FB231F" w14:paraId="5A33F723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3A6C5D0D" w14:textId="77777777" w:rsidR="006F5E93" w:rsidRPr="00FB231F" w:rsidRDefault="006F5E93" w:rsidP="006F5E93">
            <w:pPr>
              <w:spacing w:line="300" w:lineRule="exact"/>
              <w:ind w:left="449" w:hanging="45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3A8AEB" w14:textId="18144AB6" w:rsidR="006F5E93" w:rsidRPr="00FB231F" w:rsidRDefault="00FB231F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7,384,085.67</w:t>
            </w:r>
          </w:p>
        </w:tc>
        <w:tc>
          <w:tcPr>
            <w:tcW w:w="134" w:type="dxa"/>
          </w:tcPr>
          <w:p w14:paraId="62F05959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08E76" w14:textId="17287A2E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2,164,494.07</w:t>
            </w:r>
          </w:p>
        </w:tc>
        <w:tc>
          <w:tcPr>
            <w:tcW w:w="134" w:type="dxa"/>
          </w:tcPr>
          <w:p w14:paraId="5F862A9E" w14:textId="77777777" w:rsidR="006F5E93" w:rsidRPr="00FB231F" w:rsidRDefault="006F5E93" w:rsidP="006F5E93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91DE2DD" w14:textId="502DAD76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(95,956.15)</w:t>
            </w:r>
          </w:p>
        </w:tc>
        <w:tc>
          <w:tcPr>
            <w:tcW w:w="139" w:type="dxa"/>
          </w:tcPr>
          <w:p w14:paraId="4A950E9A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5E0D60" w14:textId="05CF1AC2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214,474.03</w:t>
            </w:r>
          </w:p>
        </w:tc>
      </w:tr>
      <w:tr w:rsidR="006F5E93" w:rsidRPr="00FB231F" w14:paraId="53CF2410" w14:textId="77777777" w:rsidTr="0069618E">
        <w:trPr>
          <w:gridAfter w:val="1"/>
          <w:wAfter w:w="6" w:type="dxa"/>
          <w:cantSplit/>
        </w:trPr>
        <w:tc>
          <w:tcPr>
            <w:tcW w:w="3515" w:type="dxa"/>
          </w:tcPr>
          <w:p w14:paraId="169CDCB3" w14:textId="77777777" w:rsidR="006F5E93" w:rsidRPr="00FB231F" w:rsidRDefault="006F5E93" w:rsidP="006F5E93">
            <w:pPr>
              <w:tabs>
                <w:tab w:val="left" w:pos="70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B231F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ACB707C" w14:textId="498AEFCA" w:rsidR="006F5E93" w:rsidRPr="00FB231F" w:rsidRDefault="00FB231F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3,128,462.51</w:t>
            </w:r>
          </w:p>
        </w:tc>
        <w:tc>
          <w:tcPr>
            <w:tcW w:w="134" w:type="dxa"/>
          </w:tcPr>
          <w:p w14:paraId="09A6F408" w14:textId="77777777" w:rsidR="006F5E93" w:rsidRPr="00FB231F" w:rsidRDefault="006F5E93" w:rsidP="006F5E9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EC861C" w14:textId="7145A8FA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3,805,438.11</w:t>
            </w:r>
          </w:p>
        </w:tc>
        <w:tc>
          <w:tcPr>
            <w:tcW w:w="134" w:type="dxa"/>
          </w:tcPr>
          <w:p w14:paraId="60E1CAA5" w14:textId="77777777" w:rsidR="006F5E93" w:rsidRPr="00FB231F" w:rsidRDefault="006F5E93" w:rsidP="006F5E9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5127FA0D" w14:textId="49C15E4C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1,981,146.45</w:t>
            </w:r>
          </w:p>
        </w:tc>
        <w:tc>
          <w:tcPr>
            <w:tcW w:w="139" w:type="dxa"/>
          </w:tcPr>
          <w:p w14:paraId="05B0A3F6" w14:textId="77777777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8EC2AC" w14:textId="05D43B10" w:rsidR="006F5E93" w:rsidRPr="00FB231F" w:rsidRDefault="006F5E93" w:rsidP="006F5E9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1F">
              <w:rPr>
                <w:rFonts w:asciiTheme="majorBidi" w:hAnsiTheme="majorBidi" w:cstheme="majorBidi"/>
                <w:sz w:val="24"/>
                <w:szCs w:val="24"/>
              </w:rPr>
              <w:t>6,484,744.10</w:t>
            </w:r>
          </w:p>
        </w:tc>
      </w:tr>
    </w:tbl>
    <w:p w14:paraId="4CA76303" w14:textId="77777777" w:rsidR="00957338" w:rsidRPr="009C7AC4" w:rsidRDefault="00957338" w:rsidP="00957338">
      <w:pPr>
        <w:pStyle w:val="BodyTextIndent"/>
        <w:tabs>
          <w:tab w:val="left" w:pos="284"/>
          <w:tab w:val="left" w:pos="993"/>
        </w:tabs>
        <w:spacing w:after="0"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4C8E44D4" w14:textId="576ED880" w:rsidR="00A74344" w:rsidRPr="009C7AC4" w:rsidRDefault="0021486B" w:rsidP="008041C1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23</w:t>
      </w:r>
      <w:r w:rsidR="00A74344" w:rsidRPr="009C7AC4">
        <w:rPr>
          <w:rFonts w:ascii="Angsana New" w:hAnsi="Angsana New"/>
          <w:sz w:val="32"/>
          <w:szCs w:val="32"/>
        </w:rPr>
        <w:t>.3</w:t>
      </w:r>
      <w:r w:rsidR="00A74344" w:rsidRPr="009C7AC4">
        <w:rPr>
          <w:rFonts w:ascii="Angsana New" w:hAnsi="Angsana New"/>
          <w:sz w:val="32"/>
          <w:szCs w:val="32"/>
        </w:rPr>
        <w:tab/>
      </w:r>
      <w:r w:rsidR="00A74344" w:rsidRPr="00347008">
        <w:rPr>
          <w:rFonts w:ascii="Angsana New" w:hAnsi="Angsana New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A74344" w:rsidRPr="00347008">
        <w:rPr>
          <w:rFonts w:ascii="Angsana New" w:hAnsi="Angsana New"/>
          <w:spacing w:val="-4"/>
          <w:sz w:val="32"/>
          <w:szCs w:val="32"/>
        </w:rPr>
        <w:t xml:space="preserve"> 31 </w:t>
      </w:r>
      <w:r w:rsidR="00A74344" w:rsidRPr="00347008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A74344" w:rsidRPr="00347008">
        <w:rPr>
          <w:rFonts w:ascii="Angsana New" w:hAnsi="Angsana New"/>
          <w:spacing w:val="-4"/>
          <w:sz w:val="32"/>
          <w:szCs w:val="32"/>
        </w:rPr>
        <w:t xml:space="preserve"> 256</w:t>
      </w:r>
      <w:r w:rsidR="005035B8" w:rsidRPr="00347008">
        <w:rPr>
          <w:rFonts w:ascii="Angsana New" w:hAnsi="Angsana New"/>
          <w:spacing w:val="-4"/>
          <w:sz w:val="32"/>
          <w:szCs w:val="32"/>
        </w:rPr>
        <w:t>3</w:t>
      </w:r>
      <w:r w:rsidR="00A74344" w:rsidRPr="00347008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A74344" w:rsidRPr="00347008">
        <w:rPr>
          <w:rFonts w:ascii="Angsana New" w:hAnsi="Angsana New"/>
          <w:spacing w:val="-4"/>
          <w:sz w:val="32"/>
          <w:szCs w:val="32"/>
        </w:rPr>
        <w:t xml:space="preserve"> 256</w:t>
      </w:r>
      <w:r w:rsidR="005035B8" w:rsidRPr="00347008">
        <w:rPr>
          <w:rFonts w:ascii="Angsana New" w:hAnsi="Angsana New"/>
          <w:spacing w:val="-4"/>
          <w:sz w:val="32"/>
          <w:szCs w:val="32"/>
        </w:rPr>
        <w:t>2</w:t>
      </w:r>
      <w:r w:rsidR="00A74344" w:rsidRPr="0034700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42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858"/>
        <w:gridCol w:w="136"/>
        <w:gridCol w:w="1181"/>
        <w:gridCol w:w="134"/>
        <w:gridCol w:w="883"/>
      </w:tblGrid>
      <w:tr w:rsidR="00EE5495" w:rsidRPr="00347008" w14:paraId="46C441AF" w14:textId="77777777" w:rsidTr="0069618E">
        <w:trPr>
          <w:cantSplit/>
        </w:trPr>
        <w:tc>
          <w:tcPr>
            <w:tcW w:w="3969" w:type="dxa"/>
          </w:tcPr>
          <w:p w14:paraId="08F35196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798D8F6D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E5495" w:rsidRPr="00347008" w14:paraId="0D79E69D" w14:textId="77777777" w:rsidTr="0069618E">
        <w:trPr>
          <w:cantSplit/>
        </w:trPr>
        <w:tc>
          <w:tcPr>
            <w:tcW w:w="3969" w:type="dxa"/>
          </w:tcPr>
          <w:p w14:paraId="72189E6D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82C338" w14:textId="44DA3D29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256</w:t>
            </w:r>
            <w:r w:rsidR="005035B8" w:rsidRPr="0034700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36" w:type="dxa"/>
          </w:tcPr>
          <w:p w14:paraId="74880C7D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40CC0" w14:textId="049D15A4" w:rsidR="00A74344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EE5495" w:rsidRPr="00347008" w14:paraId="56DF2B35" w14:textId="77777777" w:rsidTr="0069618E">
        <w:trPr>
          <w:cantSplit/>
        </w:trPr>
        <w:tc>
          <w:tcPr>
            <w:tcW w:w="3969" w:type="dxa"/>
          </w:tcPr>
          <w:p w14:paraId="1890C5BE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FEC00D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จำนวนภาษี </w:t>
            </w:r>
          </w:p>
          <w:p w14:paraId="3C1A64C6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34" w:type="dxa"/>
          </w:tcPr>
          <w:p w14:paraId="5B98E6A8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D595FF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อัตราภาษี </w:t>
            </w:r>
          </w:p>
          <w:p w14:paraId="03E81EBF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 w:hint="cs"/>
                <w:sz w:val="25"/>
                <w:szCs w:val="25"/>
                <w:cs/>
              </w:rPr>
              <w:t>ร้อยละ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36" w:type="dxa"/>
          </w:tcPr>
          <w:p w14:paraId="7AF04752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EED0EFF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จำนวนภาษี </w:t>
            </w:r>
          </w:p>
          <w:p w14:paraId="1765305E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D5700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54FF4E1A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อัตราภาษี </w:t>
            </w:r>
          </w:p>
          <w:p w14:paraId="616410A3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 w:hint="cs"/>
                <w:sz w:val="25"/>
                <w:szCs w:val="25"/>
                <w:cs/>
              </w:rPr>
              <w:t>ร้อยละ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EE5495" w:rsidRPr="00347008" w14:paraId="145F7CA5" w14:textId="77777777" w:rsidTr="0069618E">
        <w:trPr>
          <w:cantSplit/>
        </w:trPr>
        <w:tc>
          <w:tcPr>
            <w:tcW w:w="3969" w:type="dxa"/>
          </w:tcPr>
          <w:p w14:paraId="4A8982F8" w14:textId="01D26662" w:rsidR="005035B8" w:rsidRPr="00347008" w:rsidRDefault="005035B8" w:rsidP="0070400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กำไร</w:t>
            </w:r>
            <w:r w:rsidR="00704009">
              <w:rPr>
                <w:rFonts w:ascii="Angsana New" w:hAnsi="Angsana New" w:hint="cs"/>
                <w:sz w:val="25"/>
                <w:szCs w:val="25"/>
                <w:cs/>
              </w:rPr>
              <w:t xml:space="preserve"> (ขาดทุน) 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724175" w14:textId="0B074540" w:rsidR="005035B8" w:rsidRPr="00347008" w:rsidRDefault="00347008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(21,278,115.82)</w:t>
            </w:r>
          </w:p>
        </w:tc>
        <w:tc>
          <w:tcPr>
            <w:tcW w:w="134" w:type="dxa"/>
          </w:tcPr>
          <w:p w14:paraId="7245E56A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7E7F1162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" w:type="dxa"/>
          </w:tcPr>
          <w:p w14:paraId="6BCAE2CC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16B923C" w14:textId="4B39D331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8,204,720.20</w:t>
            </w:r>
          </w:p>
        </w:tc>
        <w:tc>
          <w:tcPr>
            <w:tcW w:w="134" w:type="dxa"/>
          </w:tcPr>
          <w:p w14:paraId="76D5F7D0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0990D59C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E5495" w:rsidRPr="00347008" w14:paraId="31EAAF03" w14:textId="77777777" w:rsidTr="0069618E">
        <w:trPr>
          <w:cantSplit/>
        </w:trPr>
        <w:tc>
          <w:tcPr>
            <w:tcW w:w="3969" w:type="dxa"/>
          </w:tcPr>
          <w:p w14:paraId="2E3D778C" w14:textId="77777777" w:rsidR="005035B8" w:rsidRPr="00347008" w:rsidRDefault="005035B8" w:rsidP="0034700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71FF2C8" w14:textId="0090F1A3" w:rsidR="005035B8" w:rsidRPr="00347008" w:rsidRDefault="00347008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(4,255,623.16)</w:t>
            </w:r>
          </w:p>
        </w:tc>
        <w:tc>
          <w:tcPr>
            <w:tcW w:w="134" w:type="dxa"/>
          </w:tcPr>
          <w:p w14:paraId="6FB1899E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08F95DA0" w14:textId="2CE53F2F" w:rsidR="005035B8" w:rsidRPr="00347008" w:rsidRDefault="00347008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="005035B8" w:rsidRPr="00347008">
              <w:rPr>
                <w:rFonts w:ascii="Angsana New" w:hAnsi="Angsana New"/>
                <w:sz w:val="25"/>
                <w:szCs w:val="25"/>
              </w:rPr>
              <w:t>20.00</w:t>
            </w:r>
            <w:r w:rsidRPr="00347008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36" w:type="dxa"/>
          </w:tcPr>
          <w:p w14:paraId="618973E7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1304845" w14:textId="1E39C566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1,640,944.04</w:t>
            </w:r>
          </w:p>
        </w:tc>
        <w:tc>
          <w:tcPr>
            <w:tcW w:w="134" w:type="dxa"/>
          </w:tcPr>
          <w:p w14:paraId="645179B9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3" w:type="dxa"/>
          </w:tcPr>
          <w:p w14:paraId="24B79563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</w:tr>
      <w:tr w:rsidR="00EE5495" w:rsidRPr="00347008" w14:paraId="0747A1C3" w14:textId="77777777" w:rsidTr="0069618E">
        <w:trPr>
          <w:cantSplit/>
        </w:trPr>
        <w:tc>
          <w:tcPr>
            <w:tcW w:w="3969" w:type="dxa"/>
          </w:tcPr>
          <w:p w14:paraId="1348DAD6" w14:textId="77777777" w:rsidR="005035B8" w:rsidRPr="00347008" w:rsidRDefault="005035B8" w:rsidP="0034700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6D0007ED" w14:textId="20B7EF8A" w:rsidR="005035B8" w:rsidRPr="00347008" w:rsidRDefault="0034700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7,384,085.67</w:t>
            </w:r>
          </w:p>
        </w:tc>
        <w:tc>
          <w:tcPr>
            <w:tcW w:w="134" w:type="dxa"/>
          </w:tcPr>
          <w:p w14:paraId="353CF42D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7E703D88" w14:textId="755B9168" w:rsidR="005035B8" w:rsidRPr="00347008" w:rsidRDefault="00775D6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34.70</w:t>
            </w:r>
          </w:p>
        </w:tc>
        <w:tc>
          <w:tcPr>
            <w:tcW w:w="136" w:type="dxa"/>
          </w:tcPr>
          <w:p w14:paraId="32F58CC8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1126B099" w14:textId="7CD8DA0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2,164,494.07</w:t>
            </w:r>
          </w:p>
        </w:tc>
        <w:tc>
          <w:tcPr>
            <w:tcW w:w="134" w:type="dxa"/>
          </w:tcPr>
          <w:p w14:paraId="14518C31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177BE688" w14:textId="62EF1ACA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26.28</w:t>
            </w:r>
          </w:p>
        </w:tc>
      </w:tr>
      <w:tr w:rsidR="005035B8" w:rsidRPr="00347008" w14:paraId="6E8A54CD" w14:textId="77777777" w:rsidTr="0069618E">
        <w:trPr>
          <w:cantSplit/>
        </w:trPr>
        <w:tc>
          <w:tcPr>
            <w:tcW w:w="3969" w:type="dxa"/>
          </w:tcPr>
          <w:p w14:paraId="62156BB6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D215F5" w14:textId="3AAD187C" w:rsidR="005035B8" w:rsidRPr="00347008" w:rsidRDefault="0034700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3,128,462.51</w:t>
            </w:r>
          </w:p>
        </w:tc>
        <w:tc>
          <w:tcPr>
            <w:tcW w:w="134" w:type="dxa"/>
          </w:tcPr>
          <w:p w14:paraId="18A146FA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2C98BE" w14:textId="6366D20D" w:rsidR="005035B8" w:rsidRPr="00347008" w:rsidRDefault="00775D6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14.70</w:t>
            </w:r>
          </w:p>
        </w:tc>
        <w:tc>
          <w:tcPr>
            <w:tcW w:w="136" w:type="dxa"/>
          </w:tcPr>
          <w:p w14:paraId="0FECAC82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05A2B7E5" w14:textId="46E57DBA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3,805,438.11</w:t>
            </w:r>
          </w:p>
        </w:tc>
        <w:tc>
          <w:tcPr>
            <w:tcW w:w="134" w:type="dxa"/>
          </w:tcPr>
          <w:p w14:paraId="4E75764D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" w:hanging="44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0B4844F6" w14:textId="7BCDF7CA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46.28</w:t>
            </w:r>
          </w:p>
        </w:tc>
      </w:tr>
    </w:tbl>
    <w:p w14:paraId="4BE42898" w14:textId="77777777" w:rsidR="00A74344" w:rsidRPr="00347008" w:rsidRDefault="00A74344" w:rsidP="00A74344">
      <w:pPr>
        <w:spacing w:line="280" w:lineRule="exact"/>
        <w:jc w:val="center"/>
        <w:rPr>
          <w:rFonts w:ascii="Angsana New" w:hAnsi="Angsana New"/>
          <w:b/>
          <w:bCs/>
          <w:sz w:val="25"/>
          <w:szCs w:val="25"/>
        </w:rPr>
      </w:pPr>
    </w:p>
    <w:tbl>
      <w:tblPr>
        <w:tblW w:w="846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850"/>
        <w:gridCol w:w="134"/>
        <w:gridCol w:w="1181"/>
        <w:gridCol w:w="154"/>
        <w:gridCol w:w="896"/>
      </w:tblGrid>
      <w:tr w:rsidR="00EE5495" w:rsidRPr="00347008" w14:paraId="3A030687" w14:textId="77777777" w:rsidTr="0069618E">
        <w:trPr>
          <w:cantSplit/>
        </w:trPr>
        <w:tc>
          <w:tcPr>
            <w:tcW w:w="3969" w:type="dxa"/>
          </w:tcPr>
          <w:p w14:paraId="0AF62D42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ab/>
              <w:t xml:space="preserve">  </w:t>
            </w:r>
          </w:p>
        </w:tc>
        <w:tc>
          <w:tcPr>
            <w:tcW w:w="4491" w:type="dxa"/>
            <w:gridSpan w:val="7"/>
            <w:tcBorders>
              <w:left w:val="nil"/>
              <w:bottom w:val="single" w:sz="6" w:space="0" w:color="auto"/>
            </w:tcBorders>
          </w:tcPr>
          <w:p w14:paraId="2132EEE2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E5495" w:rsidRPr="00347008" w14:paraId="10BB0055" w14:textId="77777777" w:rsidTr="0069618E">
        <w:trPr>
          <w:cantSplit/>
        </w:trPr>
        <w:tc>
          <w:tcPr>
            <w:tcW w:w="3969" w:type="dxa"/>
          </w:tcPr>
          <w:p w14:paraId="211E4C40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5FF99C" w14:textId="0E454BF1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256</w:t>
            </w:r>
            <w:r w:rsidR="005035B8" w:rsidRPr="0034700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34" w:type="dxa"/>
          </w:tcPr>
          <w:p w14:paraId="56F79EA7" w14:textId="77777777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8E435B" w14:textId="454593D5" w:rsidR="00A74344" w:rsidRPr="00347008" w:rsidRDefault="00A74344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256</w:t>
            </w:r>
            <w:r w:rsidR="005035B8" w:rsidRPr="00347008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EE5495" w:rsidRPr="00347008" w14:paraId="490F8606" w14:textId="77777777" w:rsidTr="0069618E">
        <w:trPr>
          <w:cantSplit/>
        </w:trPr>
        <w:tc>
          <w:tcPr>
            <w:tcW w:w="3969" w:type="dxa"/>
          </w:tcPr>
          <w:p w14:paraId="71088389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AB039F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จำนวนภาษี </w:t>
            </w:r>
          </w:p>
          <w:p w14:paraId="31B6D77C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42" w:type="dxa"/>
          </w:tcPr>
          <w:p w14:paraId="4E75791A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B3B81C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อัตราภาษี </w:t>
            </w:r>
          </w:p>
          <w:p w14:paraId="08AABF99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 w:hint="cs"/>
                <w:sz w:val="25"/>
                <w:szCs w:val="25"/>
                <w:cs/>
              </w:rPr>
              <w:t>ร้อยละ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34" w:type="dxa"/>
          </w:tcPr>
          <w:p w14:paraId="1985179E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1E7C35F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จำนวนภาษี </w:t>
            </w:r>
          </w:p>
          <w:p w14:paraId="533EC51D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2A1CCCD1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2DEA3B41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 xml:space="preserve">อัตราภาษี </w:t>
            </w:r>
          </w:p>
          <w:p w14:paraId="0DEFF17A" w14:textId="77777777" w:rsidR="00327E0C" w:rsidRPr="00347008" w:rsidRDefault="00327E0C" w:rsidP="003470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</w:t>
            </w:r>
            <w:r w:rsidRPr="00347008">
              <w:rPr>
                <w:rFonts w:ascii="Angsana New" w:hAnsi="Angsana New" w:hint="cs"/>
                <w:sz w:val="25"/>
                <w:szCs w:val="25"/>
                <w:cs/>
              </w:rPr>
              <w:t>ร้อยละ</w:t>
            </w:r>
            <w:r w:rsidRPr="0034700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EE5495" w:rsidRPr="00347008" w14:paraId="4AECB2B2" w14:textId="77777777" w:rsidTr="0069618E">
        <w:trPr>
          <w:cantSplit/>
        </w:trPr>
        <w:tc>
          <w:tcPr>
            <w:tcW w:w="3969" w:type="dxa"/>
          </w:tcPr>
          <w:p w14:paraId="73957090" w14:textId="77777777" w:rsidR="005035B8" w:rsidRPr="00347008" w:rsidRDefault="005035B8" w:rsidP="003470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70C4317" w14:textId="529AC1D3" w:rsidR="005035B8" w:rsidRPr="00347008" w:rsidRDefault="00E95E74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10,385,512.99</w:t>
            </w:r>
          </w:p>
        </w:tc>
        <w:tc>
          <w:tcPr>
            <w:tcW w:w="142" w:type="dxa"/>
          </w:tcPr>
          <w:p w14:paraId="3C76B015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04DF098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14:paraId="3913BE54" w14:textId="77777777" w:rsidR="005035B8" w:rsidRPr="00347008" w:rsidRDefault="005035B8" w:rsidP="00347008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45795E74" w14:textId="7BEF6262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31,351,350.34</w:t>
            </w:r>
          </w:p>
        </w:tc>
        <w:tc>
          <w:tcPr>
            <w:tcW w:w="154" w:type="dxa"/>
          </w:tcPr>
          <w:p w14:paraId="5C295BFC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</w:tcPr>
          <w:p w14:paraId="39BAB634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E5495" w:rsidRPr="00347008" w14:paraId="65F94466" w14:textId="77777777" w:rsidTr="0069618E">
        <w:trPr>
          <w:cantSplit/>
        </w:trPr>
        <w:tc>
          <w:tcPr>
            <w:tcW w:w="3969" w:type="dxa"/>
          </w:tcPr>
          <w:p w14:paraId="75902D47" w14:textId="77777777" w:rsidR="005035B8" w:rsidRPr="00347008" w:rsidRDefault="005035B8" w:rsidP="0034700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725FC19" w14:textId="5741BAE7" w:rsidR="005035B8" w:rsidRPr="00347008" w:rsidRDefault="00E95E74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2,077,102.60</w:t>
            </w:r>
          </w:p>
        </w:tc>
        <w:tc>
          <w:tcPr>
            <w:tcW w:w="142" w:type="dxa"/>
          </w:tcPr>
          <w:p w14:paraId="474515EF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0675D46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  <w:tc>
          <w:tcPr>
            <w:tcW w:w="134" w:type="dxa"/>
          </w:tcPr>
          <w:p w14:paraId="58720C09" w14:textId="77777777" w:rsidR="005035B8" w:rsidRPr="00347008" w:rsidRDefault="005035B8" w:rsidP="00347008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A44ABA8" w14:textId="3A624010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6,270,270.07</w:t>
            </w:r>
          </w:p>
        </w:tc>
        <w:tc>
          <w:tcPr>
            <w:tcW w:w="154" w:type="dxa"/>
          </w:tcPr>
          <w:p w14:paraId="277A2593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</w:tcPr>
          <w:p w14:paraId="14002E34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20.00</w:t>
            </w:r>
          </w:p>
        </w:tc>
      </w:tr>
      <w:tr w:rsidR="00EE5495" w:rsidRPr="00347008" w14:paraId="6EF82A1F" w14:textId="77777777" w:rsidTr="0069618E">
        <w:trPr>
          <w:cantSplit/>
        </w:trPr>
        <w:tc>
          <w:tcPr>
            <w:tcW w:w="3969" w:type="dxa"/>
          </w:tcPr>
          <w:p w14:paraId="26C1F025" w14:textId="77777777" w:rsidR="005035B8" w:rsidRPr="00347008" w:rsidRDefault="005035B8" w:rsidP="0034700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9269547" w14:textId="2A83C1BC" w:rsidR="005035B8" w:rsidRPr="00347008" w:rsidRDefault="00E95E74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(95,956.15)</w:t>
            </w:r>
          </w:p>
        </w:tc>
        <w:tc>
          <w:tcPr>
            <w:tcW w:w="142" w:type="dxa"/>
          </w:tcPr>
          <w:p w14:paraId="5839BCD4" w14:textId="77777777" w:rsidR="005035B8" w:rsidRPr="00347008" w:rsidRDefault="005035B8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3A0DEA8E" w14:textId="2BD87599" w:rsidR="005035B8" w:rsidRPr="00347008" w:rsidRDefault="00E95E74" w:rsidP="00347008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(0.92)</w:t>
            </w:r>
          </w:p>
        </w:tc>
        <w:tc>
          <w:tcPr>
            <w:tcW w:w="134" w:type="dxa"/>
          </w:tcPr>
          <w:p w14:paraId="42EC25BF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870FA42" w14:textId="500CC244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214</w:t>
            </w:r>
            <w:r w:rsidRPr="00347008">
              <w:rPr>
                <w:rFonts w:asciiTheme="majorBidi" w:hAnsiTheme="majorBidi" w:cstheme="majorBidi"/>
                <w:sz w:val="25"/>
                <w:szCs w:val="25"/>
              </w:rPr>
              <w:t>,474.03</w:t>
            </w:r>
          </w:p>
        </w:tc>
        <w:tc>
          <w:tcPr>
            <w:tcW w:w="154" w:type="dxa"/>
          </w:tcPr>
          <w:p w14:paraId="213DA912" w14:textId="77777777" w:rsidR="005035B8" w:rsidRPr="00347008" w:rsidRDefault="005035B8" w:rsidP="00347008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558BCB04" w14:textId="697173DC" w:rsidR="005035B8" w:rsidRPr="00347008" w:rsidRDefault="005035B8" w:rsidP="00347008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0.68</w:t>
            </w:r>
          </w:p>
        </w:tc>
      </w:tr>
      <w:tr w:rsidR="00EE5495" w:rsidRPr="00347008" w14:paraId="5CBEDFC5" w14:textId="77777777" w:rsidTr="0069618E">
        <w:trPr>
          <w:cantSplit/>
        </w:trPr>
        <w:tc>
          <w:tcPr>
            <w:tcW w:w="3969" w:type="dxa"/>
          </w:tcPr>
          <w:p w14:paraId="4174E704" w14:textId="77777777" w:rsidR="005035B8" w:rsidRPr="00347008" w:rsidRDefault="005035B8" w:rsidP="00347008">
            <w:pPr>
              <w:spacing w:line="300" w:lineRule="exact"/>
              <w:ind w:left="449" w:right="-254" w:hanging="449"/>
              <w:rPr>
                <w:rFonts w:ascii="Angsana New" w:hAnsi="Angsana New"/>
                <w:sz w:val="25"/>
                <w:szCs w:val="25"/>
                <w:cs/>
              </w:rPr>
            </w:pPr>
            <w:r w:rsidRPr="00347008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CF52C1" w14:textId="5A3F0093" w:rsidR="005035B8" w:rsidRPr="00347008" w:rsidRDefault="00E95E74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1,981,146.45</w:t>
            </w:r>
          </w:p>
        </w:tc>
        <w:tc>
          <w:tcPr>
            <w:tcW w:w="142" w:type="dxa"/>
          </w:tcPr>
          <w:p w14:paraId="78A688D5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DC419A" w14:textId="1B8912EF" w:rsidR="005035B8" w:rsidRPr="00347008" w:rsidRDefault="00E95E74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19.08</w:t>
            </w:r>
          </w:p>
        </w:tc>
        <w:tc>
          <w:tcPr>
            <w:tcW w:w="134" w:type="dxa"/>
          </w:tcPr>
          <w:p w14:paraId="47CD6BEA" w14:textId="77777777" w:rsidR="005035B8" w:rsidRPr="00347008" w:rsidRDefault="005035B8" w:rsidP="00347008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2EB1C7FA" w14:textId="6314E4D4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6,484,744.10</w:t>
            </w:r>
          </w:p>
        </w:tc>
        <w:tc>
          <w:tcPr>
            <w:tcW w:w="154" w:type="dxa"/>
          </w:tcPr>
          <w:p w14:paraId="75517EBC" w14:textId="77777777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5277E5FC" w14:textId="24335B75" w:rsidR="005035B8" w:rsidRPr="00347008" w:rsidRDefault="005035B8" w:rsidP="00347008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47008">
              <w:rPr>
                <w:rFonts w:ascii="Angsana New" w:hAnsi="Angsana New"/>
                <w:sz w:val="25"/>
                <w:szCs w:val="25"/>
              </w:rPr>
              <w:t>20.68</w:t>
            </w:r>
          </w:p>
        </w:tc>
      </w:tr>
    </w:tbl>
    <w:p w14:paraId="218D9573" w14:textId="77777777" w:rsidR="00347008" w:rsidRDefault="00347008" w:rsidP="00526AF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19B5FA3" w14:textId="2CED43FA" w:rsidR="00D84856" w:rsidRPr="009C7AC4" w:rsidRDefault="0021486B" w:rsidP="00526AF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24</w:t>
      </w:r>
      <w:r w:rsidR="00D84856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D84856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856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775D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D84856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0B0A63D" w14:textId="0A1457F8" w:rsidR="00D84856" w:rsidRPr="009C7AC4" w:rsidRDefault="00D84856" w:rsidP="00526AF3">
      <w:pPr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775D6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75D68" w:rsidRPr="00775D68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775D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ต่อหุ้นขั้นพื้นฐานคำนวณโดยการหารกำไร</w:t>
      </w:r>
      <w:r w:rsidR="00775D6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75D68" w:rsidRPr="00775D68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775D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91351"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6578A9"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(ไม่รวมกำไรขาดทุนเบ็ดเสร็จอื่น) </w:t>
      </w: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9C7AC4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</w:t>
      </w:r>
      <w:r w:rsidR="002B114C" w:rsidRPr="009C7AC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2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077"/>
        <w:gridCol w:w="134"/>
        <w:gridCol w:w="1079"/>
        <w:gridCol w:w="134"/>
        <w:gridCol w:w="1077"/>
        <w:gridCol w:w="134"/>
        <w:gridCol w:w="1079"/>
      </w:tblGrid>
      <w:tr w:rsidR="00775D68" w:rsidRPr="00775D68" w14:paraId="434F572B" w14:textId="77777777" w:rsidTr="00775D68">
        <w:trPr>
          <w:cantSplit/>
        </w:trPr>
        <w:tc>
          <w:tcPr>
            <w:tcW w:w="4309" w:type="dxa"/>
          </w:tcPr>
          <w:p w14:paraId="5A95EA0B" w14:textId="77777777" w:rsidR="00775D68" w:rsidRPr="00775D68" w:rsidRDefault="00775D68" w:rsidP="00775D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69492B8B" w14:textId="0FCE9ACE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71875CC" w14:textId="77777777" w:rsidR="00775D68" w:rsidRPr="00775D68" w:rsidRDefault="00775D68" w:rsidP="00775D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20ED1BC7" w14:textId="04158417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D68" w:rsidRPr="00775D68" w14:paraId="3C512FE2" w14:textId="77777777" w:rsidTr="00775D68">
        <w:trPr>
          <w:cantSplit/>
        </w:trPr>
        <w:tc>
          <w:tcPr>
            <w:tcW w:w="4309" w:type="dxa"/>
          </w:tcPr>
          <w:p w14:paraId="1515A9FD" w14:textId="77777777" w:rsidR="00775D68" w:rsidRPr="00775D68" w:rsidRDefault="00775D68" w:rsidP="00775D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B2708AD" w14:textId="0CA75F65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84D6C6" w14:textId="77777777" w:rsidR="00775D68" w:rsidRPr="00775D68" w:rsidRDefault="00775D68" w:rsidP="00775D6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A304292" w14:textId="76A6AE07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876B04E" w14:textId="77777777" w:rsidR="00775D68" w:rsidRPr="00775D68" w:rsidRDefault="00775D68" w:rsidP="00775D6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C56954D" w14:textId="715226E9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AA7335" w14:textId="77777777" w:rsidR="00775D68" w:rsidRPr="00775D68" w:rsidRDefault="00775D68" w:rsidP="00775D6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6126F9F" w14:textId="56D02D1E" w:rsidR="00775D68" w:rsidRPr="00775D68" w:rsidRDefault="00775D68" w:rsidP="00775D68">
            <w:pPr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5D68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75D6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775D68" w:rsidRPr="00775D68" w14:paraId="4BE76283" w14:textId="77777777" w:rsidTr="00775D68">
        <w:trPr>
          <w:cantSplit/>
        </w:trPr>
        <w:tc>
          <w:tcPr>
            <w:tcW w:w="4309" w:type="dxa"/>
          </w:tcPr>
          <w:p w14:paraId="11A6B42A" w14:textId="23A6ADAE" w:rsidR="00775D68" w:rsidRPr="00775D68" w:rsidRDefault="00775D68" w:rsidP="00775D68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D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สำหรับปีที่เป็นของผู้ถือหุ้นสามัญบริษัทใหญ่ (บาท)</w:t>
            </w: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435A788A" w14:textId="3013144A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(8,371,804.11)</w:t>
            </w:r>
          </w:p>
        </w:tc>
        <w:tc>
          <w:tcPr>
            <w:tcW w:w="134" w:type="dxa"/>
            <w:vAlign w:val="bottom"/>
          </w:tcPr>
          <w:p w14:paraId="00CF1257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22FF3CAB" w14:textId="0EDC05A7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9,911,424.72</w:t>
            </w:r>
          </w:p>
        </w:tc>
        <w:tc>
          <w:tcPr>
            <w:tcW w:w="134" w:type="dxa"/>
            <w:vAlign w:val="bottom"/>
          </w:tcPr>
          <w:p w14:paraId="34C73447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592D6A0F" w14:textId="2201E63F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8,404,366.54</w:t>
            </w:r>
          </w:p>
        </w:tc>
        <w:tc>
          <w:tcPr>
            <w:tcW w:w="134" w:type="dxa"/>
            <w:vAlign w:val="bottom"/>
          </w:tcPr>
          <w:p w14:paraId="3E4AB6FA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35A57CE" w14:textId="1D080EFB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24,866,606.24</w:t>
            </w:r>
          </w:p>
        </w:tc>
      </w:tr>
      <w:tr w:rsidR="00775D68" w:rsidRPr="00775D68" w14:paraId="32F00E48" w14:textId="77777777" w:rsidTr="00775D68">
        <w:trPr>
          <w:cantSplit/>
        </w:trPr>
        <w:tc>
          <w:tcPr>
            <w:tcW w:w="4309" w:type="dxa"/>
          </w:tcPr>
          <w:p w14:paraId="06BB0BEB" w14:textId="77777777" w:rsidR="00775D68" w:rsidRPr="00775D68" w:rsidRDefault="00775D68" w:rsidP="00775D68">
            <w:pPr>
              <w:spacing w:line="320" w:lineRule="exact"/>
              <w:ind w:right="-58"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775D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50C4DF0E" w14:textId="77777777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2BAE0E21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4F60CCFF" w14:textId="77777777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4FA537A4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05462BA" w14:textId="77777777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105C2C60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3B1F1832" w14:textId="77777777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</w:tr>
      <w:tr w:rsidR="00775D68" w:rsidRPr="00775D68" w14:paraId="246F3203" w14:textId="77777777" w:rsidTr="00775D68">
        <w:trPr>
          <w:cantSplit/>
          <w:trHeight w:val="63"/>
        </w:trPr>
        <w:tc>
          <w:tcPr>
            <w:tcW w:w="4309" w:type="dxa"/>
          </w:tcPr>
          <w:p w14:paraId="3E60AB03" w14:textId="7730A09E" w:rsidR="00775D68" w:rsidRPr="00775D68" w:rsidRDefault="00775D68" w:rsidP="00775D68">
            <w:pPr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775D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775D68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775D6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775D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1D8D572D" w14:textId="288E1EA6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(0.019</w:t>
            </w:r>
            <w:r w:rsidR="007040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52561EF5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CEE6D07" w14:textId="712DBE1A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0.0235</w:t>
            </w:r>
          </w:p>
        </w:tc>
        <w:tc>
          <w:tcPr>
            <w:tcW w:w="134" w:type="dxa"/>
          </w:tcPr>
          <w:p w14:paraId="71D97F14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3FED24CB" w14:textId="592C2A1F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0.0199</w:t>
            </w:r>
          </w:p>
        </w:tc>
        <w:tc>
          <w:tcPr>
            <w:tcW w:w="134" w:type="dxa"/>
          </w:tcPr>
          <w:p w14:paraId="07A94369" w14:textId="77777777" w:rsidR="00775D68" w:rsidRPr="00775D68" w:rsidRDefault="00775D68" w:rsidP="00775D68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038BC773" w14:textId="0DC9CD96" w:rsidR="00775D68" w:rsidRPr="00775D68" w:rsidRDefault="00775D68" w:rsidP="00775D68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5D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0.0589</w:t>
            </w:r>
          </w:p>
        </w:tc>
      </w:tr>
    </w:tbl>
    <w:p w14:paraId="58DE6F83" w14:textId="77777777" w:rsidR="00F15A82" w:rsidRPr="009C7AC4" w:rsidRDefault="00F15A82" w:rsidP="003F1393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868C6EF" w14:textId="0AA8176A" w:rsidR="00C93E92" w:rsidRPr="009C7AC4" w:rsidRDefault="0021486B" w:rsidP="009859E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C93E92" w:rsidRPr="009C7AC4">
        <w:rPr>
          <w:rFonts w:ascii="Angsana New" w:hAnsi="Angsana New"/>
          <w:b/>
          <w:bCs/>
          <w:sz w:val="32"/>
          <w:szCs w:val="32"/>
        </w:rPr>
        <w:t>.</w:t>
      </w:r>
      <w:r w:rsidR="00C93E92" w:rsidRPr="009C7AC4">
        <w:rPr>
          <w:rFonts w:ascii="Angsana New" w:hAnsi="Angsana New"/>
          <w:b/>
          <w:bCs/>
          <w:sz w:val="32"/>
          <w:szCs w:val="32"/>
        </w:rPr>
        <w:tab/>
      </w:r>
      <w:r w:rsidR="00C93E92" w:rsidRPr="009C7AC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6A4B091" w14:textId="77777777" w:rsidR="00C93E92" w:rsidRPr="009C7AC4" w:rsidRDefault="00C93E92" w:rsidP="009859E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47167A2D" w14:textId="77777777" w:rsidR="00C93E92" w:rsidRPr="009C7AC4" w:rsidRDefault="00C93E92" w:rsidP="009859E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9C7AC4">
        <w:rPr>
          <w:rFonts w:ascii="Angsana New" w:hAnsi="Angsana New"/>
          <w:sz w:val="32"/>
          <w:szCs w:val="32"/>
        </w:rPr>
        <w:t xml:space="preserve"> 5 </w:t>
      </w:r>
      <w:r w:rsidRPr="009C7AC4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9C7AC4">
        <w:rPr>
          <w:rFonts w:ascii="Angsana New" w:hAnsi="Angsana New"/>
          <w:sz w:val="32"/>
          <w:szCs w:val="32"/>
        </w:rPr>
        <w:t xml:space="preserve"> 10 </w:t>
      </w:r>
      <w:r w:rsidRPr="009C7AC4">
        <w:rPr>
          <w:rFonts w:ascii="Angsana New" w:hAnsi="Angsana New"/>
          <w:sz w:val="32"/>
          <w:szCs w:val="32"/>
          <w:cs/>
        </w:rPr>
        <w:t>ของทุน</w:t>
      </w:r>
      <w:r w:rsidRPr="009C7AC4">
        <w:rPr>
          <w:rFonts w:ascii="Angsana New" w:hAnsi="Angsana New"/>
          <w:sz w:val="32"/>
          <w:szCs w:val="32"/>
        </w:rPr>
        <w:br/>
      </w:r>
      <w:r w:rsidRPr="009C7AC4">
        <w:rPr>
          <w:rFonts w:ascii="Angsana New" w:hAnsi="Angsana New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4459DF79" w14:textId="77777777" w:rsidR="00C93E92" w:rsidRPr="009C7AC4" w:rsidRDefault="00C93E92" w:rsidP="009859E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46DEF79A" w14:textId="77777777" w:rsidR="00C93E92" w:rsidRPr="009C7AC4" w:rsidRDefault="00C93E92" w:rsidP="009C5B6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9C7AC4">
        <w:rPr>
          <w:rFonts w:ascii="Angsana New" w:hAnsi="Angsana New"/>
          <w:sz w:val="32"/>
          <w:szCs w:val="32"/>
        </w:rPr>
        <w:t xml:space="preserve">5 </w:t>
      </w:r>
      <w:r w:rsidRPr="009C7AC4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9C7AC4">
        <w:rPr>
          <w:rFonts w:ascii="Angsana New" w:hAnsi="Angsana New"/>
          <w:sz w:val="32"/>
          <w:szCs w:val="32"/>
        </w:rPr>
        <w:t xml:space="preserve">10 </w:t>
      </w:r>
      <w:r w:rsidRPr="009C7AC4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72CDB632" w14:textId="77777777" w:rsidR="00C93E92" w:rsidRPr="009C7AC4" w:rsidRDefault="00C93E92" w:rsidP="009859EF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58D3818A" w14:textId="4A777B21" w:rsidR="009D6879" w:rsidRPr="009C7AC4" w:rsidRDefault="0021486B" w:rsidP="009859EF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D6879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9D6879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879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451D8232" w14:textId="03415619" w:rsidR="00564736" w:rsidRPr="009C7AC4" w:rsidRDefault="00564736" w:rsidP="009859EF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</w:rPr>
      </w:pPr>
      <w:r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7AC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สำหรับปี </w:t>
      </w:r>
      <w:r w:rsidRPr="009C7AC4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5035B8" w:rsidRPr="009C7AC4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289C8BA7" w14:textId="115026B9" w:rsidR="00082A20" w:rsidRPr="009C7AC4" w:rsidRDefault="009860B3" w:rsidP="00082A20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/>
          <w:sz w:val="32"/>
          <w:szCs w:val="32"/>
        </w:rPr>
      </w:pPr>
      <w:r w:rsidRPr="009C7AC4">
        <w:rPr>
          <w:rFonts w:asciiTheme="majorBidi" w:hAnsiTheme="majorBidi"/>
          <w:sz w:val="32"/>
          <w:szCs w:val="32"/>
          <w:cs/>
        </w:rPr>
        <w:t xml:space="preserve">ในการประชุมคณะกรรมการของบริษัทครั้งที่ </w:t>
      </w:r>
      <w:r w:rsidR="00082A20" w:rsidRPr="009C7AC4">
        <w:rPr>
          <w:rFonts w:asciiTheme="majorBidi" w:hAnsiTheme="majorBidi"/>
          <w:sz w:val="32"/>
          <w:szCs w:val="32"/>
        </w:rPr>
        <w:t>2/2563</w:t>
      </w:r>
      <w:r w:rsidRPr="009C7AC4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="00082A20" w:rsidRPr="009C7AC4">
        <w:rPr>
          <w:rFonts w:asciiTheme="majorBidi" w:hAnsiTheme="majorBidi"/>
          <w:sz w:val="32"/>
          <w:szCs w:val="32"/>
        </w:rPr>
        <w:t>10</w:t>
      </w:r>
      <w:r w:rsidRPr="009C7AC4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082A20" w:rsidRPr="009C7AC4">
        <w:rPr>
          <w:rFonts w:asciiTheme="majorBidi" w:hAnsiTheme="majorBidi"/>
          <w:sz w:val="32"/>
          <w:szCs w:val="32"/>
        </w:rPr>
        <w:t>2563</w:t>
      </w:r>
      <w:r w:rsidRPr="009C7AC4">
        <w:rPr>
          <w:rFonts w:asciiTheme="majorBidi" w:hAnsiTheme="majorBidi"/>
          <w:sz w:val="32"/>
          <w:szCs w:val="32"/>
          <w:cs/>
        </w:rPr>
        <w:t xml:space="preserve"> ได้มีมติอนุมัติให้จ่ายเงินปันผลระหว่างกาลให้แก่ผู้ถือหุ้นสามัญจำนวน </w:t>
      </w:r>
      <w:r w:rsidR="00082A20" w:rsidRPr="009C7AC4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9C7AC4">
        <w:rPr>
          <w:rFonts w:asciiTheme="majorBidi" w:hAnsiTheme="majorBidi"/>
          <w:sz w:val="32"/>
          <w:szCs w:val="32"/>
          <w:cs/>
        </w:rPr>
        <w:t xml:space="preserve">หุ้น ในอัตราหุ้นละ </w:t>
      </w:r>
      <w:r w:rsidR="00082A20" w:rsidRPr="009C7AC4">
        <w:rPr>
          <w:rFonts w:asciiTheme="majorBidi" w:hAnsiTheme="majorBidi"/>
          <w:sz w:val="32"/>
          <w:szCs w:val="32"/>
        </w:rPr>
        <w:t>0.018</w:t>
      </w:r>
      <w:r w:rsidRPr="009C7AC4">
        <w:rPr>
          <w:rFonts w:asciiTheme="majorBidi" w:hAnsiTheme="majorBidi"/>
          <w:sz w:val="32"/>
          <w:szCs w:val="32"/>
          <w:cs/>
        </w:rPr>
        <w:t xml:space="preserve"> บาท รวมเป็นจำนวนเงินปันผลจ่าย </w:t>
      </w:r>
      <w:r w:rsidR="00082A20" w:rsidRPr="009C7AC4">
        <w:rPr>
          <w:rFonts w:asciiTheme="majorBidi" w:hAnsiTheme="majorBidi"/>
          <w:sz w:val="32"/>
          <w:szCs w:val="32"/>
        </w:rPr>
        <w:t xml:space="preserve">7.60 </w:t>
      </w:r>
      <w:r w:rsidRPr="009C7AC4">
        <w:rPr>
          <w:rFonts w:asciiTheme="majorBidi" w:hAnsiTheme="majorBidi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 w:rsidRPr="009C7AC4">
        <w:rPr>
          <w:rFonts w:asciiTheme="majorBidi" w:hAnsiTheme="majorBidi"/>
          <w:sz w:val="32"/>
          <w:szCs w:val="32"/>
        </w:rPr>
        <w:t xml:space="preserve">24 </w:t>
      </w:r>
      <w:r w:rsidRPr="009C7AC4">
        <w:rPr>
          <w:rFonts w:asciiTheme="majorBidi" w:hAnsiTheme="majorBidi"/>
          <w:sz w:val="32"/>
          <w:szCs w:val="32"/>
          <w:cs/>
        </w:rPr>
        <w:t xml:space="preserve">เมษายน </w:t>
      </w:r>
      <w:r w:rsidRPr="009C7AC4">
        <w:rPr>
          <w:rFonts w:asciiTheme="majorBidi" w:hAnsiTheme="majorBidi"/>
          <w:sz w:val="32"/>
          <w:szCs w:val="32"/>
        </w:rPr>
        <w:t>2563 (</w:t>
      </w:r>
      <w:r w:rsidRPr="009C7AC4">
        <w:rPr>
          <w:rFonts w:asciiTheme="majorBidi" w:hAnsiTheme="majorBidi" w:cstheme="majorBidi"/>
          <w:sz w:val="32"/>
          <w:szCs w:val="32"/>
        </w:rPr>
        <w:t xml:space="preserve">Record Date) </w:t>
      </w:r>
      <w:r w:rsidRPr="009C7AC4">
        <w:rPr>
          <w:rFonts w:asciiTheme="majorBidi" w:hAnsiTheme="majorBidi"/>
          <w:sz w:val="32"/>
          <w:szCs w:val="32"/>
          <w:cs/>
        </w:rPr>
        <w:t>และได้จ่ายเงินปันผลแล้วใน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="00082A20" w:rsidRPr="009C7AC4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E51A2D">
        <w:rPr>
          <w:rFonts w:asciiTheme="majorBidi" w:hAnsiTheme="majorBidi"/>
          <w:sz w:val="32"/>
          <w:szCs w:val="32"/>
        </w:rPr>
        <w:br/>
      </w:r>
      <w:r w:rsidR="00082A20" w:rsidRPr="009C7AC4">
        <w:rPr>
          <w:rFonts w:asciiTheme="majorBidi" w:hAnsiTheme="majorBidi"/>
          <w:sz w:val="32"/>
          <w:szCs w:val="32"/>
        </w:rPr>
        <w:t>8</w:t>
      </w:r>
      <w:r w:rsidR="00082A20" w:rsidRPr="009C7AC4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082A20" w:rsidRPr="009C7AC4">
        <w:rPr>
          <w:rFonts w:asciiTheme="majorBidi" w:hAnsiTheme="majorBidi"/>
          <w:sz w:val="32"/>
          <w:szCs w:val="32"/>
        </w:rPr>
        <w:t>2563</w:t>
      </w:r>
    </w:p>
    <w:p w14:paraId="56FD47D4" w14:textId="77777777" w:rsidR="009860B3" w:rsidRPr="009C7AC4" w:rsidRDefault="009860B3" w:rsidP="009860B3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BAB9363" w14:textId="77777777" w:rsidR="005035B8" w:rsidRPr="009C7AC4" w:rsidRDefault="005035B8" w:rsidP="005035B8">
      <w:pPr>
        <w:tabs>
          <w:tab w:val="left" w:pos="284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9C7AC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สำหรับปี </w:t>
      </w:r>
      <w:r w:rsidRPr="009C7AC4">
        <w:rPr>
          <w:rFonts w:asciiTheme="majorBidi" w:hAnsiTheme="majorBidi" w:cstheme="majorBidi"/>
          <w:sz w:val="32"/>
          <w:szCs w:val="32"/>
          <w:u w:val="single"/>
        </w:rPr>
        <w:t>2562</w:t>
      </w:r>
    </w:p>
    <w:p w14:paraId="10421C21" w14:textId="77777777" w:rsidR="005035B8" w:rsidRPr="009C7AC4" w:rsidRDefault="005035B8" w:rsidP="005035B8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9C7AC4">
        <w:rPr>
          <w:rFonts w:asciiTheme="majorBidi" w:hAnsiTheme="majorBidi" w:cstheme="majorBidi"/>
          <w:sz w:val="32"/>
          <w:szCs w:val="32"/>
        </w:rPr>
        <w:t xml:space="preserve">2562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29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C7AC4">
        <w:rPr>
          <w:rFonts w:asciiTheme="majorBidi" w:hAnsiTheme="majorBidi" w:cstheme="majorBidi"/>
          <w:sz w:val="32"/>
          <w:szCs w:val="32"/>
        </w:rPr>
        <w:t xml:space="preserve">2562 </w:t>
      </w:r>
      <w:r w:rsidRPr="009C7AC4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9C7AC4">
        <w:rPr>
          <w:rFonts w:asciiTheme="majorBidi" w:hAnsiTheme="majorBidi" w:cstheme="majorBidi"/>
          <w:sz w:val="32"/>
          <w:szCs w:val="32"/>
          <w:cs/>
        </w:rPr>
        <w:t>จัดสรร</w:t>
      </w:r>
      <w:r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กำไรสุทธิสำหรับปี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9C7AC4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9C7AC4">
        <w:rPr>
          <w:rFonts w:asciiTheme="majorBidi" w:hAnsiTheme="majorBidi" w:cstheme="majorBidi"/>
          <w:sz w:val="32"/>
          <w:szCs w:val="32"/>
        </w:rPr>
        <w:t xml:space="preserve"> 0.033 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Pr="009C7AC4">
        <w:rPr>
          <w:rFonts w:asciiTheme="majorBidi" w:hAnsiTheme="majorBidi" w:cstheme="majorBidi"/>
          <w:sz w:val="32"/>
          <w:szCs w:val="32"/>
        </w:rPr>
        <w:t xml:space="preserve">13.93 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9C7A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9C7AC4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9C7A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9C7AC4">
        <w:rPr>
          <w:rFonts w:asciiTheme="majorBidi" w:hAnsiTheme="majorBidi" w:cstheme="majorBidi"/>
          <w:spacing w:val="-4"/>
          <w:sz w:val="32"/>
          <w:szCs w:val="32"/>
        </w:rPr>
        <w:t xml:space="preserve">2562 (Record Date) </w:t>
      </w:r>
      <w:r w:rsidRPr="009C7A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Pr="009C7AC4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9C7A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9C7AC4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6D9C070A" w14:textId="534B19D6" w:rsidR="004B7566" w:rsidRPr="009C7AC4" w:rsidRDefault="004B7566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2B066E" w14:textId="24A25BB7" w:rsidR="00860E22" w:rsidRPr="009C7AC4" w:rsidRDefault="00860E22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A54657" w14:textId="77777777" w:rsidR="00860E22" w:rsidRPr="009C7AC4" w:rsidRDefault="00860E22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B9EF4B1" w14:textId="4C35792F" w:rsidR="00DA6605" w:rsidRPr="009C7AC4" w:rsidRDefault="0021486B" w:rsidP="0036476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DA6605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DA6605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605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1C1E21E4" w14:textId="77777777" w:rsidR="00DA6605" w:rsidRPr="009C7AC4" w:rsidRDefault="00DA6605" w:rsidP="0036476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โดยพนักงานจ่ายเงินสะสมและบริษัทจ่ายเงินสมทบในอัตราเท่ากันร้อยละ </w:t>
      </w:r>
      <w:r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9C7AC4">
        <w:rPr>
          <w:rFonts w:ascii="Angsana New" w:hAnsi="Angsana New"/>
          <w:sz w:val="32"/>
          <w:szCs w:val="32"/>
        </w:rPr>
        <w:t>2530</w:t>
      </w:r>
      <w:r w:rsidRPr="009C7AC4">
        <w:rPr>
          <w:rFonts w:ascii="Angsana New" w:hAnsi="Angsana New" w:hint="cs"/>
          <w:sz w:val="32"/>
          <w:szCs w:val="32"/>
        </w:rPr>
        <w:t xml:space="preserve"> </w:t>
      </w:r>
      <w:r w:rsidR="00607F4E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</w:p>
    <w:p w14:paraId="4B06D768" w14:textId="440D8ACF" w:rsidR="004822B1" w:rsidRPr="009C7AC4" w:rsidRDefault="00DA6605" w:rsidP="0036476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9C7AC4">
        <w:rPr>
          <w:rFonts w:ascii="Angsana New" w:hAnsi="Angsana New"/>
          <w:sz w:val="32"/>
          <w:szCs w:val="32"/>
        </w:rPr>
        <w:t>31</w:t>
      </w:r>
      <w:r w:rsidRPr="009C7A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5035B8" w:rsidRPr="009C7AC4">
        <w:rPr>
          <w:rFonts w:ascii="Angsana New" w:hAnsi="Angsana New"/>
          <w:sz w:val="32"/>
          <w:szCs w:val="32"/>
        </w:rPr>
        <w:t>3</w:t>
      </w:r>
      <w:r w:rsidR="00607F4E"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และ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="009974EA" w:rsidRPr="009C7AC4">
        <w:rPr>
          <w:rFonts w:ascii="Angsana New" w:hAnsi="Angsana New"/>
          <w:sz w:val="32"/>
          <w:szCs w:val="32"/>
        </w:rPr>
        <w:t>256</w:t>
      </w:r>
      <w:r w:rsidR="005035B8" w:rsidRPr="009C7AC4">
        <w:rPr>
          <w:rFonts w:ascii="Angsana New" w:hAnsi="Angsana New"/>
          <w:sz w:val="32"/>
          <w:szCs w:val="32"/>
        </w:rPr>
        <w:t>2</w:t>
      </w:r>
      <w:r w:rsidRPr="009C7AC4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680158" w:rsidRPr="009C7AC4">
        <w:rPr>
          <w:rFonts w:ascii="Angsana New" w:hAnsi="Angsana New"/>
          <w:sz w:val="32"/>
          <w:szCs w:val="32"/>
        </w:rPr>
        <w:t>0.</w:t>
      </w:r>
      <w:r w:rsidR="00123DD8" w:rsidRPr="009C7AC4">
        <w:rPr>
          <w:rFonts w:ascii="Angsana New" w:hAnsi="Angsana New"/>
          <w:sz w:val="32"/>
          <w:szCs w:val="32"/>
        </w:rPr>
        <w:t>89</w:t>
      </w:r>
      <w:r w:rsidR="00680158"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035B8" w:rsidRPr="009C7AC4">
        <w:rPr>
          <w:rFonts w:ascii="Angsana New" w:hAnsi="Angsana New"/>
          <w:sz w:val="32"/>
          <w:szCs w:val="32"/>
        </w:rPr>
        <w:t xml:space="preserve">0.90 </w:t>
      </w:r>
      <w:r w:rsidRPr="009C7AC4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608297BB" w14:textId="77777777" w:rsidR="00B91DDC" w:rsidRPr="009C7AC4" w:rsidRDefault="00B91DDC" w:rsidP="00364769">
      <w:pPr>
        <w:tabs>
          <w:tab w:val="left" w:pos="284"/>
          <w:tab w:val="left" w:pos="709"/>
          <w:tab w:val="left" w:pos="851"/>
        </w:tabs>
        <w:spacing w:line="24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D03D0CE" w14:textId="4E6DE9DC" w:rsidR="009D3105" w:rsidRPr="009C7AC4" w:rsidRDefault="0021486B" w:rsidP="00364769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9D3105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9D3105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105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666E2994" w14:textId="77777777" w:rsidR="009D3105" w:rsidRPr="009C7AC4" w:rsidRDefault="009D3105" w:rsidP="0036476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859EF" w:rsidRPr="009C7AC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</w:t>
      </w:r>
      <w:r w:rsidR="009859EF" w:rsidRPr="009C7AC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2B3DFC31" w14:textId="7F93BB84" w:rsidR="009D3105" w:rsidRPr="009C7AC4" w:rsidRDefault="009D3105" w:rsidP="0036476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C7AC4">
        <w:rPr>
          <w:rFonts w:asciiTheme="majorBidi" w:hAnsi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>31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2A75" w:rsidRPr="009C7AC4">
        <w:rPr>
          <w:rFonts w:asciiTheme="majorBidi" w:hAnsiTheme="majorBidi" w:cstheme="majorBidi"/>
          <w:sz w:val="32"/>
          <w:szCs w:val="32"/>
        </w:rPr>
        <w:t>256</w:t>
      </w:r>
      <w:r w:rsidR="00077F19"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2A75" w:rsidRPr="009C7AC4">
        <w:rPr>
          <w:rFonts w:asciiTheme="majorBidi" w:hAnsiTheme="majorBidi" w:cstheme="majorBidi"/>
          <w:sz w:val="32"/>
          <w:szCs w:val="32"/>
        </w:rPr>
        <w:t>256</w:t>
      </w:r>
      <w:r w:rsidR="00077F19"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="009859EF" w:rsidRPr="009C7AC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C7AC4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EE5495" w:rsidRPr="009C7AC4" w14:paraId="04FE1CCF" w14:textId="77777777" w:rsidTr="0081469C">
        <w:trPr>
          <w:cantSplit/>
        </w:trPr>
        <w:tc>
          <w:tcPr>
            <w:tcW w:w="2886" w:type="dxa"/>
          </w:tcPr>
          <w:p w14:paraId="0400AD16" w14:textId="77777777" w:rsidR="009D3105" w:rsidRPr="009C7AC4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28FCCAD5" w14:textId="77777777" w:rsidR="009D3105" w:rsidRPr="009C7AC4" w:rsidRDefault="009D3105" w:rsidP="00364769">
            <w:pPr>
              <w:pStyle w:val="a0"/>
              <w:tabs>
                <w:tab w:val="left" w:pos="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EE5495" w:rsidRPr="009C7AC4" w14:paraId="31FD0FDB" w14:textId="77777777" w:rsidTr="0081469C">
        <w:trPr>
          <w:cantSplit/>
        </w:trPr>
        <w:tc>
          <w:tcPr>
            <w:tcW w:w="2886" w:type="dxa"/>
          </w:tcPr>
          <w:p w14:paraId="23A3D2FE" w14:textId="77777777" w:rsidR="009D3105" w:rsidRPr="009C7AC4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310A" w14:textId="77777777" w:rsidR="009D3105" w:rsidRPr="009C7AC4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803383" w14:textId="77777777" w:rsidR="009D3105" w:rsidRPr="009C7AC4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44EB21" w14:textId="77777777" w:rsidR="009D3105" w:rsidRPr="009C7AC4" w:rsidRDefault="009D3105" w:rsidP="00364769">
            <w:pPr>
              <w:pStyle w:val="a0"/>
              <w:tabs>
                <w:tab w:val="left" w:pos="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5495" w:rsidRPr="009C7AC4" w14:paraId="252E930C" w14:textId="77777777" w:rsidTr="0081469C">
        <w:trPr>
          <w:cantSplit/>
        </w:trPr>
        <w:tc>
          <w:tcPr>
            <w:tcW w:w="2886" w:type="dxa"/>
          </w:tcPr>
          <w:p w14:paraId="5456073E" w14:textId="77777777" w:rsidR="00077F19" w:rsidRPr="009C7AC4" w:rsidRDefault="00077F19" w:rsidP="00077F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0360C8B1" w14:textId="41B22FB2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FFE8BF" w14:textId="77777777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E90B4F1" w14:textId="645875BA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</w:tcPr>
          <w:p w14:paraId="307A34F4" w14:textId="77777777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4E3F58" w14:textId="13B5D013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63E0F07A" w14:textId="77777777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7766C89" w14:textId="13834BF7" w:rsidR="00077F19" w:rsidRPr="009C7AC4" w:rsidRDefault="00077F19" w:rsidP="00077F19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77F19" w:rsidRPr="009C7AC4" w14:paraId="7A1A4AD0" w14:textId="77777777" w:rsidTr="0081469C">
        <w:trPr>
          <w:cantSplit/>
        </w:trPr>
        <w:tc>
          <w:tcPr>
            <w:tcW w:w="2886" w:type="dxa"/>
          </w:tcPr>
          <w:p w14:paraId="06CBED95" w14:textId="77777777" w:rsidR="00077F19" w:rsidRPr="009C7AC4" w:rsidRDefault="00077F19" w:rsidP="00E51A2D">
            <w:pPr>
              <w:spacing w:line="340" w:lineRule="exact"/>
              <w:ind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7A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586625C6" w14:textId="6073EF6C" w:rsidR="00077F19" w:rsidRPr="009C7AC4" w:rsidRDefault="00E51A2D" w:rsidP="00077F1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0.7</w:t>
            </w:r>
            <w:r w:rsidR="007040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14:paraId="61C4030E" w14:textId="77777777" w:rsidR="00077F19" w:rsidRPr="009C7AC4" w:rsidRDefault="00077F19" w:rsidP="00077F1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7B62008" w14:textId="6CC45FAB" w:rsidR="00077F19" w:rsidRPr="009C7AC4" w:rsidRDefault="00077F19" w:rsidP="00077F1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0.86 :</w:t>
            </w:r>
            <w:proofErr w:type="gramEnd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41" w:type="dxa"/>
          </w:tcPr>
          <w:p w14:paraId="60F7949E" w14:textId="77777777" w:rsidR="00077F19" w:rsidRPr="009C7AC4" w:rsidRDefault="00077F19" w:rsidP="00077F1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D56B4" w14:textId="4CE2C120" w:rsidR="00077F19" w:rsidRPr="009C7AC4" w:rsidRDefault="001921D8" w:rsidP="00077F1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0.56 :</w:t>
            </w:r>
            <w:proofErr w:type="gramEnd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34" w:type="dxa"/>
          </w:tcPr>
          <w:p w14:paraId="3BC4010C" w14:textId="77777777" w:rsidR="00077F19" w:rsidRPr="009C7AC4" w:rsidRDefault="00077F19" w:rsidP="00077F1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68F20A" w14:textId="12C320EE" w:rsidR="00077F19" w:rsidRPr="009C7AC4" w:rsidRDefault="00077F19" w:rsidP="00077F1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0.65 :</w:t>
            </w:r>
            <w:proofErr w:type="gramEnd"/>
            <w:r w:rsidRPr="009C7A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</w:tr>
    </w:tbl>
    <w:p w14:paraId="5DB4FDF4" w14:textId="77777777" w:rsidR="00A67AF1" w:rsidRPr="009C7AC4" w:rsidRDefault="00A67AF1" w:rsidP="00364769">
      <w:pPr>
        <w:tabs>
          <w:tab w:val="left" w:pos="540"/>
          <w:tab w:val="left" w:pos="851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7F652B" w14:textId="27650B15" w:rsidR="00E552D9" w:rsidRPr="009C7AC4" w:rsidRDefault="0021486B" w:rsidP="00BE334B">
      <w:pPr>
        <w:spacing w:line="35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552D9" w:rsidRPr="009C7AC4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E552D9" w:rsidRPr="009C7AC4">
        <w:rPr>
          <w:rFonts w:asciiTheme="majorBidi" w:hAnsiTheme="majorBidi"/>
          <w:b/>
          <w:bCs/>
          <w:sz w:val="32"/>
          <w:szCs w:val="32"/>
          <w:cs/>
        </w:rPr>
        <w:t>การส่งเสริมการลงทุน</w:t>
      </w:r>
    </w:p>
    <w:p w14:paraId="4958C8D6" w14:textId="77777777" w:rsidR="00E552D9" w:rsidRPr="009C7AC4" w:rsidRDefault="00E552D9" w:rsidP="00BE334B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บริษัท โซลาร์ พีพีเอ็ม จำกัด (บริษัทย่อย) 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9C7AC4">
        <w:rPr>
          <w:rFonts w:asciiTheme="majorBidi" w:hAnsiTheme="majorBidi" w:cstheme="majorBidi"/>
          <w:sz w:val="32"/>
          <w:szCs w:val="32"/>
        </w:rPr>
        <w:t xml:space="preserve">2520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เพื่อกิจการผลิตชิ้นส่วน และ/หรืออุปกรณ์สำหรับระบบที่ใช้ประโยชน์จากพลังงานแสงอาทิตย์ ตามบัตรส่งเสริมเลขที่ </w:t>
      </w:r>
      <w:r w:rsidRPr="009C7AC4">
        <w:rPr>
          <w:rFonts w:asciiTheme="majorBidi" w:hAnsiTheme="majorBidi" w:cstheme="majorBidi"/>
          <w:sz w:val="32"/>
          <w:szCs w:val="32"/>
        </w:rPr>
        <w:t>59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0556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00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>1</w:t>
      </w:r>
      <w:r w:rsidRPr="009C7AC4">
        <w:rPr>
          <w:rFonts w:asciiTheme="majorBidi" w:hAnsiTheme="majorBidi"/>
          <w:sz w:val="32"/>
          <w:szCs w:val="32"/>
        </w:rPr>
        <w:t>-</w:t>
      </w:r>
      <w:r w:rsidRPr="009C7AC4">
        <w:rPr>
          <w:rFonts w:asciiTheme="majorBidi" w:hAnsiTheme="majorBidi" w:cstheme="majorBidi"/>
          <w:sz w:val="32"/>
          <w:szCs w:val="32"/>
        </w:rPr>
        <w:t xml:space="preserve">0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28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C7AC4">
        <w:rPr>
          <w:rFonts w:asciiTheme="majorBidi" w:hAnsiTheme="majorBidi" w:cstheme="majorBidi"/>
          <w:sz w:val="32"/>
          <w:szCs w:val="32"/>
        </w:rPr>
        <w:t xml:space="preserve">2559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โดยได้รับสิทธิพิเศษหลายประการ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ห้าปีนับตั้งแต่วันที่เริ่มมีรายได้จากกิจการที่ได้รับการส่งเสริม </w:t>
      </w:r>
    </w:p>
    <w:p w14:paraId="6E1D85A4" w14:textId="035D15E4" w:rsidR="00E552D9" w:rsidRPr="009C7AC4" w:rsidRDefault="00E552D9" w:rsidP="00BE334B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ในฐานะที่บริษัทย่อยเป็นกิจการที่ได้รับการส่งเสริมการลงทุน บริษัทย่อยต้องปฏิบัติตามเงื่อนไขและข้อกำหนด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ต่าง </w:t>
      </w:r>
      <w:r w:rsidRPr="009C7AC4">
        <w:rPr>
          <w:rFonts w:asciiTheme="majorBidi" w:hAnsiTheme="majorBidi" w:cstheme="majorBidi"/>
          <w:sz w:val="32"/>
          <w:szCs w:val="32"/>
          <w:cs/>
        </w:rPr>
        <w:t>ๆ ที่กำหนดไว้ในบัตรส่งเสริมการลงทุน</w:t>
      </w:r>
    </w:p>
    <w:p w14:paraId="7D9CE4DA" w14:textId="67DF7A20" w:rsidR="00C25AE5" w:rsidRPr="009C7AC4" w:rsidRDefault="00E552D9" w:rsidP="00BE334B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>รายได้ (ไม่รวมกำไรหรือขาดทุนจากอัตราแลกเปลี่ยนและรายได้อื่น) แยกตามกิจการที่ได้รับการส่งเสริมและไม่ได้รับการส่งเสริมสำหรับปีสิ้นสุดวันที่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B038C2" w:rsidRPr="009C7AC4">
        <w:rPr>
          <w:rFonts w:asciiTheme="majorBidi" w:hAnsiTheme="majorBidi" w:cstheme="majorBidi"/>
          <w:sz w:val="32"/>
          <w:szCs w:val="32"/>
        </w:rPr>
        <w:t>31</w:t>
      </w:r>
      <w:r w:rsidRPr="009C7AC4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B038C2" w:rsidRPr="009C7AC4">
        <w:rPr>
          <w:rFonts w:asciiTheme="majorBidi" w:hAnsiTheme="majorBidi" w:cstheme="majorBidi"/>
          <w:sz w:val="32"/>
          <w:szCs w:val="32"/>
        </w:rPr>
        <w:t>256</w:t>
      </w:r>
      <w:r w:rsidR="0003737D"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38C2" w:rsidRPr="009C7AC4">
        <w:rPr>
          <w:rFonts w:asciiTheme="majorBidi" w:hAnsiTheme="majorBidi" w:cstheme="majorBidi"/>
          <w:sz w:val="32"/>
          <w:szCs w:val="32"/>
        </w:rPr>
        <w:t>256</w:t>
      </w:r>
      <w:r w:rsidR="0003737D"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60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25"/>
        <w:gridCol w:w="906"/>
        <w:gridCol w:w="139"/>
        <w:gridCol w:w="1077"/>
        <w:gridCol w:w="134"/>
        <w:gridCol w:w="907"/>
        <w:gridCol w:w="142"/>
        <w:gridCol w:w="1077"/>
        <w:gridCol w:w="134"/>
        <w:gridCol w:w="1077"/>
        <w:gridCol w:w="135"/>
        <w:gridCol w:w="907"/>
      </w:tblGrid>
      <w:tr w:rsidR="00EE5495" w:rsidRPr="00E51A2D" w14:paraId="51212394" w14:textId="77777777" w:rsidTr="003118B0">
        <w:trPr>
          <w:trHeight w:val="20"/>
        </w:trPr>
        <w:tc>
          <w:tcPr>
            <w:tcW w:w="2325" w:type="dxa"/>
          </w:tcPr>
          <w:p w14:paraId="07047E34" w14:textId="77777777" w:rsidR="005C7DD5" w:rsidRPr="00E51A2D" w:rsidRDefault="005C7DD5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  <w:vAlign w:val="center"/>
          </w:tcPr>
          <w:p w14:paraId="526A3FDF" w14:textId="77777777" w:rsidR="005C7DD5" w:rsidRPr="00E51A2D" w:rsidRDefault="004C3E97" w:rsidP="00BE334B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="005C7DD5"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E5495" w:rsidRPr="00E51A2D" w14:paraId="27A5774D" w14:textId="77777777" w:rsidTr="003118B0">
        <w:trPr>
          <w:trHeight w:val="20"/>
        </w:trPr>
        <w:tc>
          <w:tcPr>
            <w:tcW w:w="2325" w:type="dxa"/>
          </w:tcPr>
          <w:p w14:paraId="7F5ECF3C" w14:textId="77777777" w:rsidR="0097352D" w:rsidRPr="00E51A2D" w:rsidRDefault="0097352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  <w:vAlign w:val="center"/>
          </w:tcPr>
          <w:p w14:paraId="73413544" w14:textId="77777777" w:rsidR="0097352D" w:rsidRPr="00E51A2D" w:rsidRDefault="0097352D" w:rsidP="00BE334B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E5495" w:rsidRPr="00E51A2D" w14:paraId="4840716B" w14:textId="77777777" w:rsidTr="003118B0">
        <w:trPr>
          <w:trHeight w:val="20"/>
        </w:trPr>
        <w:tc>
          <w:tcPr>
            <w:tcW w:w="2325" w:type="dxa"/>
          </w:tcPr>
          <w:p w14:paraId="11DE99B8" w14:textId="77777777" w:rsidR="005C7DD5" w:rsidRPr="00E51A2D" w:rsidRDefault="005C7DD5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BBEC08" w14:textId="0672F43F" w:rsidR="005C7DD5" w:rsidRPr="00E51A2D" w:rsidRDefault="00A31E0C" w:rsidP="00BE334B">
            <w:pPr>
              <w:pStyle w:val="NoSpacing"/>
              <w:spacing w:line="260" w:lineRule="exact"/>
              <w:ind w:left="-10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3737D" w:rsidRPr="00E51A2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5AAD9E" w14:textId="77777777" w:rsidR="005C7DD5" w:rsidRPr="00E51A2D" w:rsidRDefault="005C7DD5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C387DF" w14:textId="6CFC664A" w:rsidR="005C7DD5" w:rsidRPr="00E51A2D" w:rsidRDefault="005C7DD5" w:rsidP="00BE334B">
            <w:pPr>
              <w:pStyle w:val="NoSpacing"/>
              <w:spacing w:line="260" w:lineRule="exact"/>
              <w:ind w:left="-10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3737D" w:rsidRPr="00E51A2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EE5495" w:rsidRPr="00E51A2D" w14:paraId="2FD34847" w14:textId="77777777" w:rsidTr="003118B0">
        <w:trPr>
          <w:trHeight w:val="20"/>
        </w:trPr>
        <w:tc>
          <w:tcPr>
            <w:tcW w:w="2325" w:type="dxa"/>
          </w:tcPr>
          <w:p w14:paraId="6B4BF5ED" w14:textId="77777777" w:rsidR="003118B0" w:rsidRPr="00E51A2D" w:rsidRDefault="003118B0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vAlign w:val="center"/>
          </w:tcPr>
          <w:p w14:paraId="5C26800E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กิจการที่ได้รับ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14:paraId="4C0B75C6" w14:textId="77777777" w:rsidR="003118B0" w:rsidRPr="00E51A2D" w:rsidRDefault="003118B0" w:rsidP="00BE334B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6EB1FADA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กิจการที่ไม่ได้รับ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CF179CD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16DA8A03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vAlign w:val="center"/>
          </w:tcPr>
          <w:p w14:paraId="58ED5514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23E5BEC1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กิจการที่ได้รับ</w:t>
            </w:r>
          </w:p>
        </w:tc>
        <w:tc>
          <w:tcPr>
            <w:tcW w:w="134" w:type="dxa"/>
            <w:vAlign w:val="center"/>
          </w:tcPr>
          <w:p w14:paraId="3FD3A776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35CC404C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กิจการที่ไม่ได้รับ</w:t>
            </w:r>
          </w:p>
        </w:tc>
        <w:tc>
          <w:tcPr>
            <w:tcW w:w="135" w:type="dxa"/>
            <w:vAlign w:val="center"/>
          </w:tcPr>
          <w:p w14:paraId="77CB62B2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5096449E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E5495" w:rsidRPr="00E51A2D" w14:paraId="17553DE2" w14:textId="77777777" w:rsidTr="003118B0">
        <w:trPr>
          <w:trHeight w:val="20"/>
        </w:trPr>
        <w:tc>
          <w:tcPr>
            <w:tcW w:w="2325" w:type="dxa"/>
          </w:tcPr>
          <w:p w14:paraId="57888E54" w14:textId="77777777" w:rsidR="003118B0" w:rsidRPr="00E51A2D" w:rsidRDefault="003118B0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center"/>
          </w:tcPr>
          <w:p w14:paraId="2CC911BF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9" w:type="dxa"/>
            <w:vAlign w:val="center"/>
          </w:tcPr>
          <w:p w14:paraId="38BA8F13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680F98B4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14:paraId="39621233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0260FC15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5DB36507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637AE9D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14:paraId="61328B2F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6B127538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5" w:type="dxa"/>
            <w:vAlign w:val="center"/>
          </w:tcPr>
          <w:p w14:paraId="3E27DBCE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1A284E6C" w14:textId="77777777" w:rsidR="003118B0" w:rsidRPr="00E51A2D" w:rsidRDefault="003118B0" w:rsidP="00BE334B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5495" w:rsidRPr="00E51A2D" w14:paraId="62C0EA91" w14:textId="77777777" w:rsidTr="003118B0">
        <w:trPr>
          <w:trHeight w:val="20"/>
        </w:trPr>
        <w:tc>
          <w:tcPr>
            <w:tcW w:w="2325" w:type="dxa"/>
          </w:tcPr>
          <w:p w14:paraId="3C33C6DE" w14:textId="77777777" w:rsidR="0003737D" w:rsidRPr="00E51A2D" w:rsidRDefault="0003737D" w:rsidP="00BE334B">
            <w:pPr>
              <w:pStyle w:val="NoSpacing"/>
              <w:tabs>
                <w:tab w:val="left" w:pos="2410"/>
              </w:tabs>
              <w:spacing w:line="260" w:lineRule="exact"/>
              <w:ind w:right="-108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6" w:type="dxa"/>
            <w:tcBorders>
              <w:top w:val="single" w:sz="6" w:space="0" w:color="auto"/>
            </w:tcBorders>
            <w:vAlign w:val="bottom"/>
          </w:tcPr>
          <w:p w14:paraId="2960FC3B" w14:textId="60723CF7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13,783</w:t>
            </w:r>
          </w:p>
        </w:tc>
        <w:tc>
          <w:tcPr>
            <w:tcW w:w="139" w:type="dxa"/>
            <w:vAlign w:val="bottom"/>
          </w:tcPr>
          <w:p w14:paraId="08B92526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41D2E1BF" w14:textId="5A094937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1,427,886</w:t>
            </w:r>
          </w:p>
        </w:tc>
        <w:tc>
          <w:tcPr>
            <w:tcW w:w="134" w:type="dxa"/>
            <w:vAlign w:val="bottom"/>
          </w:tcPr>
          <w:p w14:paraId="522B260A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C5F3CAD" w14:textId="48856590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1,441,669</w:t>
            </w:r>
          </w:p>
        </w:tc>
        <w:tc>
          <w:tcPr>
            <w:tcW w:w="142" w:type="dxa"/>
            <w:vAlign w:val="bottom"/>
          </w:tcPr>
          <w:p w14:paraId="4CA79A07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54CCEEEF" w14:textId="0873D9B5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12,854</w:t>
            </w:r>
          </w:p>
        </w:tc>
        <w:tc>
          <w:tcPr>
            <w:tcW w:w="134" w:type="dxa"/>
            <w:vAlign w:val="bottom"/>
          </w:tcPr>
          <w:p w14:paraId="54F73258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2A534CE9" w14:textId="2155E3E7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1,554,837</w:t>
            </w:r>
          </w:p>
        </w:tc>
        <w:tc>
          <w:tcPr>
            <w:tcW w:w="135" w:type="dxa"/>
            <w:vAlign w:val="bottom"/>
          </w:tcPr>
          <w:p w14:paraId="58BA528C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EFD9EC5" w14:textId="35070F92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1,567,691</w:t>
            </w:r>
          </w:p>
        </w:tc>
      </w:tr>
      <w:tr w:rsidR="00EE5495" w:rsidRPr="00E51A2D" w14:paraId="0955C079" w14:textId="77777777" w:rsidTr="00BE334B">
        <w:trPr>
          <w:trHeight w:val="20"/>
        </w:trPr>
        <w:tc>
          <w:tcPr>
            <w:tcW w:w="2325" w:type="dxa"/>
          </w:tcPr>
          <w:p w14:paraId="1DF3B863" w14:textId="49BD3F1B" w:rsidR="0003737D" w:rsidRPr="00BE334B" w:rsidRDefault="0003737D" w:rsidP="00BE334B">
            <w:pPr>
              <w:pStyle w:val="NoSpacing"/>
              <w:tabs>
                <w:tab w:val="left" w:pos="2410"/>
              </w:tabs>
              <w:spacing w:line="260" w:lineRule="exact"/>
              <w:ind w:left="113" w:right="-108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334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</w:t>
            </w:r>
            <w:r w:rsidR="00BE334B" w:rsidRPr="00BE334B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ขายและติดตั้งหลังคาโซลาร์เซลล์</w:t>
            </w:r>
          </w:p>
        </w:tc>
        <w:tc>
          <w:tcPr>
            <w:tcW w:w="906" w:type="dxa"/>
            <w:vAlign w:val="bottom"/>
          </w:tcPr>
          <w:p w14:paraId="29F55D2C" w14:textId="398D0336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16,410</w:t>
            </w:r>
          </w:p>
        </w:tc>
        <w:tc>
          <w:tcPr>
            <w:tcW w:w="139" w:type="dxa"/>
            <w:vAlign w:val="bottom"/>
          </w:tcPr>
          <w:p w14:paraId="45042518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4B0FE7D4" w14:textId="4C2A32EB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26,314</w:t>
            </w:r>
          </w:p>
        </w:tc>
        <w:tc>
          <w:tcPr>
            <w:tcW w:w="134" w:type="dxa"/>
            <w:vAlign w:val="bottom"/>
          </w:tcPr>
          <w:p w14:paraId="3C3D8F40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20AD5EEC" w14:textId="722A0AD7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42,724</w:t>
            </w:r>
          </w:p>
        </w:tc>
        <w:tc>
          <w:tcPr>
            <w:tcW w:w="142" w:type="dxa"/>
            <w:vAlign w:val="bottom"/>
          </w:tcPr>
          <w:p w14:paraId="361F40F4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680B9379" w14:textId="4FADCF39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15,035</w:t>
            </w:r>
          </w:p>
        </w:tc>
        <w:tc>
          <w:tcPr>
            <w:tcW w:w="134" w:type="dxa"/>
            <w:vAlign w:val="bottom"/>
          </w:tcPr>
          <w:p w14:paraId="1F258A10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7E2E3A03" w14:textId="4EFBF6B4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74,585</w:t>
            </w:r>
          </w:p>
        </w:tc>
        <w:tc>
          <w:tcPr>
            <w:tcW w:w="135" w:type="dxa"/>
            <w:vAlign w:val="bottom"/>
          </w:tcPr>
          <w:p w14:paraId="4E7479C1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56FB3E8" w14:textId="0DC4B799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89,620</w:t>
            </w:r>
          </w:p>
        </w:tc>
      </w:tr>
      <w:tr w:rsidR="00EE5495" w:rsidRPr="00E51A2D" w14:paraId="43253C98" w14:textId="77777777" w:rsidTr="003118B0">
        <w:trPr>
          <w:trHeight w:val="20"/>
        </w:trPr>
        <w:tc>
          <w:tcPr>
            <w:tcW w:w="2325" w:type="dxa"/>
          </w:tcPr>
          <w:p w14:paraId="39C598BB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810F4E" w14:textId="505C7178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30,193</w:t>
            </w:r>
          </w:p>
        </w:tc>
        <w:tc>
          <w:tcPr>
            <w:tcW w:w="139" w:type="dxa"/>
            <w:vAlign w:val="bottom"/>
          </w:tcPr>
          <w:p w14:paraId="2E350737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62A7C4" w14:textId="7AECA030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1,454,200</w:t>
            </w:r>
          </w:p>
        </w:tc>
        <w:tc>
          <w:tcPr>
            <w:tcW w:w="134" w:type="dxa"/>
            <w:vAlign w:val="bottom"/>
          </w:tcPr>
          <w:p w14:paraId="3ACADB6D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50BA8B" w14:textId="1DA5AE63" w:rsidR="0003737D" w:rsidRPr="00E51A2D" w:rsidRDefault="00BE334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1,484,393</w:t>
            </w:r>
          </w:p>
        </w:tc>
        <w:tc>
          <w:tcPr>
            <w:tcW w:w="142" w:type="dxa"/>
            <w:vAlign w:val="bottom"/>
          </w:tcPr>
          <w:p w14:paraId="1B112716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5407E" w14:textId="717160EF" w:rsidR="0003737D" w:rsidRPr="00E51A2D" w:rsidRDefault="0021486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27,889</w:t>
            </w:r>
          </w:p>
        </w:tc>
        <w:tc>
          <w:tcPr>
            <w:tcW w:w="134" w:type="dxa"/>
            <w:vAlign w:val="bottom"/>
          </w:tcPr>
          <w:p w14:paraId="5658293E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3318F3" w14:textId="4AEF6309" w:rsidR="0003737D" w:rsidRPr="00E51A2D" w:rsidRDefault="0021486B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1,629,422</w:t>
            </w:r>
          </w:p>
        </w:tc>
        <w:tc>
          <w:tcPr>
            <w:tcW w:w="135" w:type="dxa"/>
            <w:vAlign w:val="bottom"/>
          </w:tcPr>
          <w:p w14:paraId="3650EB8F" w14:textId="77777777" w:rsidR="0003737D" w:rsidRPr="00E51A2D" w:rsidRDefault="0003737D" w:rsidP="00BE334B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699926" w14:textId="13A2CE3A" w:rsidR="0003737D" w:rsidRPr="00E51A2D" w:rsidRDefault="0003737D" w:rsidP="00BE334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1,657,311</w:t>
            </w:r>
          </w:p>
        </w:tc>
      </w:tr>
    </w:tbl>
    <w:p w14:paraId="06925B61" w14:textId="7C055B7B" w:rsidR="004D6502" w:rsidRPr="009C7AC4" w:rsidRDefault="0021486B" w:rsidP="00226F73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30</w:t>
      </w:r>
      <w:r w:rsidR="004D6502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4D6502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6502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7C848A5" w14:textId="77777777" w:rsidR="00CC5484" w:rsidRPr="009C7AC4" w:rsidRDefault="00E24BC7" w:rsidP="00226F73">
      <w:pPr>
        <w:tabs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997A275" w14:textId="77777777" w:rsidR="00E24BC7" w:rsidRPr="009C7AC4" w:rsidRDefault="00E24BC7" w:rsidP="00226F73">
      <w:pPr>
        <w:tabs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 w:rsidRPr="009C7AC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6940250A" w14:textId="77777777" w:rsidR="00E24BC7" w:rsidRPr="009C7AC4" w:rsidRDefault="00E24BC7" w:rsidP="00226F73">
      <w:pPr>
        <w:tabs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87555" w:rsidRPr="009C7AC4">
        <w:rPr>
          <w:rFonts w:asciiTheme="majorBidi" w:hAnsiTheme="majorBidi"/>
          <w:spacing w:val="-2"/>
          <w:sz w:val="32"/>
          <w:szCs w:val="32"/>
        </w:rPr>
        <w:tab/>
      </w:r>
      <w:r w:rsidRPr="009C7AC4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14:paraId="5CD9D5DC" w14:textId="77777777" w:rsidR="00E24BC7" w:rsidRPr="009C7AC4" w:rsidRDefault="00E24BC7" w:rsidP="00226F73">
      <w:pPr>
        <w:tabs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2 </w:t>
      </w:r>
      <w:r w:rsidR="00187555" w:rsidRPr="009C7AC4">
        <w:rPr>
          <w:rFonts w:asciiTheme="majorBidi" w:hAnsiTheme="majorBidi"/>
          <w:spacing w:val="-2"/>
          <w:sz w:val="32"/>
          <w:szCs w:val="32"/>
        </w:rPr>
        <w:tab/>
      </w:r>
      <w:r w:rsidRPr="009C7AC4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 w:rsidRPr="009C7AC4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2BEE41F9" w14:textId="77777777" w:rsidR="00E24BC7" w:rsidRPr="009C7AC4" w:rsidRDefault="00E24BC7" w:rsidP="00226F73">
      <w:pPr>
        <w:tabs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6E65BA42" w14:textId="77777777" w:rsidR="00E24BC7" w:rsidRPr="009C7AC4" w:rsidRDefault="00E24BC7" w:rsidP="00226F73">
      <w:pPr>
        <w:tabs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4FA756C9" w14:textId="3CDC2B55" w:rsidR="00F04F87" w:rsidRPr="009C7AC4" w:rsidRDefault="00E24BC7" w:rsidP="00226F73">
      <w:pPr>
        <w:tabs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C7AC4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C826CD" w:rsidRPr="009C7AC4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36BD6" w:rsidRPr="009C7AC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826CD" w:rsidRPr="009C7AC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826CD" w:rsidRPr="009C7AC4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F7C88" w:rsidRPr="009C7AC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F7C88" w:rsidRPr="009C7AC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C7AC4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340"/>
        <w:gridCol w:w="45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EE5495" w:rsidRPr="00E51A2D" w14:paraId="62C9358A" w14:textId="77777777" w:rsidTr="002B3BE0">
        <w:tc>
          <w:tcPr>
            <w:tcW w:w="1644" w:type="dxa"/>
          </w:tcPr>
          <w:p w14:paraId="61B92A92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17A2FCCE" w14:textId="77777777" w:rsidR="002B3BE0" w:rsidRPr="00E51A2D" w:rsidRDefault="004C3E97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="002B3BE0"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E5495" w:rsidRPr="00E51A2D" w14:paraId="1E227206" w14:textId="77777777" w:rsidTr="002B3BE0">
        <w:tc>
          <w:tcPr>
            <w:tcW w:w="1644" w:type="dxa"/>
          </w:tcPr>
          <w:p w14:paraId="5C17CCA4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1812A3CB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E5495" w:rsidRPr="00E51A2D" w14:paraId="5CBC6113" w14:textId="77777777" w:rsidTr="002B3BE0">
        <w:tc>
          <w:tcPr>
            <w:tcW w:w="1644" w:type="dxa"/>
          </w:tcPr>
          <w:p w14:paraId="2A7D0A67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04CA11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44C8ADF1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C5C021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89A0F" w14:textId="77777777" w:rsidR="00BB2CFC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9EB3D1E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94718D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51D45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D09B09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D8803D" w14:textId="77777777" w:rsidR="002B3BE0" w:rsidRPr="00E51A2D" w:rsidRDefault="002B3BE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E5495" w:rsidRPr="00E51A2D" w14:paraId="3D920F09" w14:textId="77777777" w:rsidTr="002B3BE0">
        <w:tc>
          <w:tcPr>
            <w:tcW w:w="1644" w:type="dxa"/>
          </w:tcPr>
          <w:p w14:paraId="41E50998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ADD115" w14:textId="41C48ED1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3AC35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E647043" w14:textId="568C3B23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1E33B91F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1519AA0" w14:textId="548AB5ED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2A5C716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D38476" w14:textId="50959235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398D8B3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623A457" w14:textId="5C7B3712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206456C7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461DA79" w14:textId="168787D8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7907270D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272086C" w14:textId="0E0D7EE1" w:rsidR="00A80531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51A2D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</w:tcPr>
          <w:p w14:paraId="0BB9E3E4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5684E55" w14:textId="122223D0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</w:tr>
      <w:tr w:rsidR="00EE5495" w:rsidRPr="00E51A2D" w14:paraId="00A4C0EA" w14:textId="77777777" w:rsidTr="002B3BE0">
        <w:tc>
          <w:tcPr>
            <w:tcW w:w="1644" w:type="dxa"/>
            <w:vAlign w:val="bottom"/>
          </w:tcPr>
          <w:p w14:paraId="2757A55C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F9323" w14:textId="59C0FB1E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1,045,890</w:t>
            </w:r>
          </w:p>
        </w:tc>
        <w:tc>
          <w:tcPr>
            <w:tcW w:w="134" w:type="dxa"/>
          </w:tcPr>
          <w:p w14:paraId="1B6C81F4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2CC2381F" w14:textId="1A848DBF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1,081,330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EFC5D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86AFDC" w14:textId="093BF340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395,779</w:t>
            </w:r>
          </w:p>
        </w:tc>
        <w:tc>
          <w:tcPr>
            <w:tcW w:w="142" w:type="dxa"/>
          </w:tcPr>
          <w:p w14:paraId="08157F70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C6B079" w14:textId="2641FF2E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486,355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6CE20E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C291397" w14:textId="683C57DF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42,724</w:t>
            </w:r>
          </w:p>
        </w:tc>
        <w:tc>
          <w:tcPr>
            <w:tcW w:w="142" w:type="dxa"/>
          </w:tcPr>
          <w:p w14:paraId="4EE18642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CE87C4D" w14:textId="7F278A9C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89,</w:t>
            </w:r>
            <w:r w:rsidR="00650B7B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42" w:type="dxa"/>
            <w:vAlign w:val="bottom"/>
          </w:tcPr>
          <w:p w14:paraId="3DF5662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A5C80EC" w14:textId="0D3D2BB1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1,484,393</w:t>
            </w:r>
          </w:p>
        </w:tc>
        <w:tc>
          <w:tcPr>
            <w:tcW w:w="139" w:type="dxa"/>
          </w:tcPr>
          <w:p w14:paraId="19CA8B4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A4E8082" w14:textId="0D0CF4AB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1,657,311</w:t>
            </w:r>
          </w:p>
        </w:tc>
      </w:tr>
      <w:tr w:rsidR="00EE5495" w:rsidRPr="00E51A2D" w14:paraId="705FF37D" w14:textId="77777777" w:rsidTr="002B3BE0">
        <w:tc>
          <w:tcPr>
            <w:tcW w:w="1644" w:type="dxa"/>
            <w:vAlign w:val="bottom"/>
          </w:tcPr>
          <w:p w14:paraId="4B8981A3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53F1FA2" w14:textId="0132C472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21486B">
              <w:rPr>
                <w:rFonts w:asciiTheme="majorBidi" w:hAnsiTheme="majorBidi" w:cstheme="majorBidi"/>
                <w:sz w:val="22"/>
                <w:szCs w:val="22"/>
              </w:rPr>
              <w:t>80,911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1AD71DB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5F59688" w14:textId="206CBD64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(1,045,861)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9CAD2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AACAC62" w14:textId="2117650E" w:rsidR="00A80531" w:rsidRPr="00E51A2D" w:rsidRDefault="003974ED" w:rsidP="00E51A2D">
            <w:pPr>
              <w:tabs>
                <w:tab w:val="left" w:pos="174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(297,945)</w:t>
            </w:r>
          </w:p>
        </w:tc>
        <w:tc>
          <w:tcPr>
            <w:tcW w:w="142" w:type="dxa"/>
          </w:tcPr>
          <w:p w14:paraId="1D5DEA0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6E7810F" w14:textId="6046360B" w:rsidR="00A80531" w:rsidRPr="00E51A2D" w:rsidRDefault="00A80531" w:rsidP="00E51A2D">
            <w:pPr>
              <w:tabs>
                <w:tab w:val="left" w:pos="174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(373,218)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4EDB9D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E4BF498" w14:textId="5977CE0B" w:rsidR="00A80531" w:rsidRPr="00E51A2D" w:rsidRDefault="003974ED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(42,488)</w:t>
            </w:r>
          </w:p>
        </w:tc>
        <w:tc>
          <w:tcPr>
            <w:tcW w:w="142" w:type="dxa"/>
          </w:tcPr>
          <w:p w14:paraId="72F34DE6" w14:textId="77777777" w:rsidR="00A80531" w:rsidRPr="00E51A2D" w:rsidRDefault="00A80531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0052EF" w14:textId="2FA417A0" w:rsidR="00A80531" w:rsidRPr="00E51A2D" w:rsidRDefault="003974ED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(39,055)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67A87B2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5B48EA8" w14:textId="0A973D44" w:rsidR="00A80531" w:rsidRPr="00E51A2D" w:rsidRDefault="00E51A2D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(1,321,344)</w:t>
            </w:r>
          </w:p>
        </w:tc>
        <w:tc>
          <w:tcPr>
            <w:tcW w:w="139" w:type="dxa"/>
          </w:tcPr>
          <w:p w14:paraId="6AD19872" w14:textId="77777777" w:rsidR="00A80531" w:rsidRPr="00E51A2D" w:rsidRDefault="00A80531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5D25051" w14:textId="02E28392" w:rsidR="00A80531" w:rsidRPr="00E51A2D" w:rsidRDefault="00A80531" w:rsidP="00E51A2D">
            <w:pPr>
              <w:tabs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(1,458,134)</w:t>
            </w:r>
          </w:p>
        </w:tc>
      </w:tr>
      <w:tr w:rsidR="00EE5495" w:rsidRPr="00E51A2D" w14:paraId="0B2DD002" w14:textId="77777777" w:rsidTr="002B3BE0">
        <w:tc>
          <w:tcPr>
            <w:tcW w:w="1644" w:type="dxa"/>
            <w:vAlign w:val="bottom"/>
          </w:tcPr>
          <w:p w14:paraId="2C0CE7DD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27E108" w14:textId="4280A893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64,979</w:t>
            </w:r>
          </w:p>
        </w:tc>
        <w:tc>
          <w:tcPr>
            <w:tcW w:w="134" w:type="dxa"/>
          </w:tcPr>
          <w:p w14:paraId="42F097EB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00EC10" w14:textId="41E31C68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35,469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6CE58B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AF0D7D" w14:textId="23320CF4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97,834</w:t>
            </w:r>
          </w:p>
        </w:tc>
        <w:tc>
          <w:tcPr>
            <w:tcW w:w="142" w:type="dxa"/>
          </w:tcPr>
          <w:p w14:paraId="6FA56852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A011FE" w14:textId="512EDF8A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113,137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DF0F06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50132D" w14:textId="43FED640" w:rsidR="00A80531" w:rsidRPr="00E51A2D" w:rsidRDefault="003974E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42" w:type="dxa"/>
          </w:tcPr>
          <w:p w14:paraId="24FC6F74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C8146" w14:textId="30EA891D" w:rsidR="00A80531" w:rsidRPr="00E51A2D" w:rsidRDefault="003974ED" w:rsidP="004227D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50,571</w:t>
            </w:r>
          </w:p>
        </w:tc>
        <w:tc>
          <w:tcPr>
            <w:tcW w:w="142" w:type="dxa"/>
            <w:vAlign w:val="bottom"/>
          </w:tcPr>
          <w:p w14:paraId="2907FC86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6F6CF6" w14:textId="0C40DED8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163,049</w:t>
            </w:r>
          </w:p>
        </w:tc>
        <w:tc>
          <w:tcPr>
            <w:tcW w:w="139" w:type="dxa"/>
          </w:tcPr>
          <w:p w14:paraId="77B3E06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48A63" w14:textId="52A00AFE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199,177</w:t>
            </w:r>
          </w:p>
        </w:tc>
      </w:tr>
      <w:tr w:rsidR="00EE5495" w:rsidRPr="00E51A2D" w14:paraId="15B8C02F" w14:textId="77777777" w:rsidTr="002B3BE0">
        <w:tc>
          <w:tcPr>
            <w:tcW w:w="1644" w:type="dxa"/>
          </w:tcPr>
          <w:p w14:paraId="7791A09C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8CB703E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F9DBFD6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1D528E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8E9CD9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2431DD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99AD85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4A2B70A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54A770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7A8655A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451CA9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697FF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A5F419B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364C275" w14:textId="074D46D0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23,788</w:t>
            </w:r>
          </w:p>
        </w:tc>
        <w:tc>
          <w:tcPr>
            <w:tcW w:w="139" w:type="dxa"/>
          </w:tcPr>
          <w:p w14:paraId="0B84D29B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1903E75" w14:textId="076D30B0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25,024</w:t>
            </w:r>
          </w:p>
        </w:tc>
      </w:tr>
      <w:tr w:rsidR="00EE5495" w:rsidRPr="00E51A2D" w14:paraId="01B1A41F" w14:textId="77777777" w:rsidTr="002B3BE0">
        <w:tc>
          <w:tcPr>
            <w:tcW w:w="1644" w:type="dxa"/>
          </w:tcPr>
          <w:p w14:paraId="6BB18EF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5C64814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C7D4E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73F46C8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8B4E9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528191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4196E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47061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C188F4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5AFE85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871E49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5B6686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178EB36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6E449DE" w14:textId="31E8092A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41,692</w:t>
            </w:r>
          </w:p>
        </w:tc>
        <w:tc>
          <w:tcPr>
            <w:tcW w:w="139" w:type="dxa"/>
          </w:tcPr>
          <w:p w14:paraId="7EF2758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694B35C" w14:textId="04823FBF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51,856</w:t>
            </w:r>
          </w:p>
        </w:tc>
      </w:tr>
      <w:tr w:rsidR="00EE5495" w:rsidRPr="00E51A2D" w14:paraId="59AAEC87" w14:textId="77777777" w:rsidTr="002B3BE0">
        <w:tc>
          <w:tcPr>
            <w:tcW w:w="1644" w:type="dxa"/>
          </w:tcPr>
          <w:p w14:paraId="16F1E89F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975C772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714D4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3AEC070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195723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130BA60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6AB47E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B016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A922FD4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5419635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2C3FF3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9E3F2C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DEA320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C8F3055" w14:textId="762E07BA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151,520</w:t>
            </w:r>
          </w:p>
        </w:tc>
        <w:tc>
          <w:tcPr>
            <w:tcW w:w="139" w:type="dxa"/>
          </w:tcPr>
          <w:p w14:paraId="3C3E006D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1A31D61" w14:textId="4F87E36C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144,057</w:t>
            </w:r>
          </w:p>
        </w:tc>
      </w:tr>
      <w:tr w:rsidR="00EE5495" w:rsidRPr="00E51A2D" w14:paraId="4D2535C8" w14:textId="77777777" w:rsidTr="002B3BE0">
        <w:tc>
          <w:tcPr>
            <w:tcW w:w="1644" w:type="dxa"/>
          </w:tcPr>
          <w:p w14:paraId="0D40CC2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9E527ED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39593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E20233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F4C4F6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34D720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2DC495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DB7FC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C2455E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4EC10F2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530009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E35373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94A3B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5A19D9" w14:textId="358D3F52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14,904</w:t>
            </w:r>
          </w:p>
        </w:tc>
        <w:tc>
          <w:tcPr>
            <w:tcW w:w="139" w:type="dxa"/>
          </w:tcPr>
          <w:p w14:paraId="229E564D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F6191DA" w14:textId="68A57328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20,084</w:t>
            </w:r>
          </w:p>
        </w:tc>
      </w:tr>
      <w:tr w:rsidR="00EE5495" w:rsidRPr="00E51A2D" w14:paraId="2585C81C" w14:textId="77777777" w:rsidTr="002B3BE0">
        <w:tc>
          <w:tcPr>
            <w:tcW w:w="1644" w:type="dxa"/>
          </w:tcPr>
          <w:p w14:paraId="278D0E7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9712979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50E7E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BDDD77E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A0F4AA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6C2D9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FDD54D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ECB5FB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0E0AD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BC2BDD6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F98B85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A1973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5F2A17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2DEA1FA" w14:textId="4EA5EB65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3,128</w:t>
            </w:r>
          </w:p>
        </w:tc>
        <w:tc>
          <w:tcPr>
            <w:tcW w:w="139" w:type="dxa"/>
          </w:tcPr>
          <w:p w14:paraId="21F8C3B2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F784F44" w14:textId="5AE5C4C4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3,805</w:t>
            </w:r>
          </w:p>
        </w:tc>
      </w:tr>
      <w:tr w:rsidR="00EE5495" w:rsidRPr="00E51A2D" w14:paraId="3536E497" w14:textId="77777777" w:rsidTr="002B3BE0">
        <w:tc>
          <w:tcPr>
            <w:tcW w:w="1644" w:type="dxa"/>
          </w:tcPr>
          <w:p w14:paraId="185A9CF0" w14:textId="4B49B248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E51A2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743509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77B3E8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73D9935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2B5C7F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88509A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88DCF8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91D257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3F0894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238FFB7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B6E32D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360B11" w14:textId="77777777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535D39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2C2993" w14:textId="10624731" w:rsidR="00A80531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(24,407)</w:t>
            </w:r>
          </w:p>
        </w:tc>
        <w:tc>
          <w:tcPr>
            <w:tcW w:w="139" w:type="dxa"/>
          </w:tcPr>
          <w:p w14:paraId="3043CC63" w14:textId="77777777" w:rsidR="00A80531" w:rsidRPr="00E51A2D" w:rsidRDefault="00A8053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04BF97" w14:textId="7DD8A3EB" w:rsidR="00A80531" w:rsidRPr="00E51A2D" w:rsidRDefault="00A8053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4,399</w:t>
            </w:r>
          </w:p>
        </w:tc>
      </w:tr>
      <w:tr w:rsidR="00EE5495" w:rsidRPr="00E51A2D" w14:paraId="7B5FC41E" w14:textId="77777777" w:rsidTr="00244AF4">
        <w:tc>
          <w:tcPr>
            <w:tcW w:w="1644" w:type="dxa"/>
          </w:tcPr>
          <w:p w14:paraId="15EC3B71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2B11593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9572BA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65F50F7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B1F643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13CB6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C2D9D2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2B46FA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4E97B3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31E6E52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7AED6C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3F31377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F3E94CC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EDF2468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14:paraId="3184A2DE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868E681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5495" w:rsidRPr="00E51A2D" w14:paraId="538F95D2" w14:textId="77777777" w:rsidTr="00244AF4">
        <w:tc>
          <w:tcPr>
            <w:tcW w:w="1644" w:type="dxa"/>
          </w:tcPr>
          <w:p w14:paraId="23F3AA43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E51A2D">
              <w:rPr>
                <w:rFonts w:asciiTheme="majorBidi" w:hAnsiTheme="majorBidi" w:cstheme="majorBidi" w:hint="cs"/>
                <w:sz w:val="22"/>
                <w:szCs w:val="22"/>
                <w:u w:val="single"/>
              </w:rPr>
              <w:t xml:space="preserve">31 </w:t>
            </w:r>
            <w:r w:rsidRPr="00E51A2D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5D78D74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95A6F0F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D637D13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C20796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AA9DC7D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7C5678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DEFC5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B4188F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1EE992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FF37066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92BDFDB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337B67D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B60C2C3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14:paraId="6A1C7526" w14:textId="77777777" w:rsidR="00B268A1" w:rsidRPr="00E51A2D" w:rsidRDefault="00B268A1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0C7297D" w14:textId="77777777" w:rsidR="00B268A1" w:rsidRPr="00E51A2D" w:rsidRDefault="00B268A1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5495" w:rsidRPr="00E51A2D" w14:paraId="7021F9A0" w14:textId="77777777" w:rsidTr="002B3BE0">
        <w:tc>
          <w:tcPr>
            <w:tcW w:w="1984" w:type="dxa"/>
            <w:gridSpan w:val="2"/>
          </w:tcPr>
          <w:p w14:paraId="46738B54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9B500E3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EFE979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1DC74BE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774FD4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3E3156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F79F5B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A93B1A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4D3481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E40D76" w14:textId="77777777" w:rsidR="00C26CF0" w:rsidRPr="00E51A2D" w:rsidRDefault="00C26CF0" w:rsidP="00E51A2D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E51E1D" w14:textId="77777777" w:rsidR="00C26CF0" w:rsidRPr="00E51A2D" w:rsidRDefault="00C26CF0" w:rsidP="00E51A2D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C12BDB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BC4AEC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0931BD3" w14:textId="279DB357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  <w:tc>
          <w:tcPr>
            <w:tcW w:w="139" w:type="dxa"/>
          </w:tcPr>
          <w:p w14:paraId="769F2A31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3229103" w14:textId="01079AD4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</w:tr>
      <w:tr w:rsidR="00EE5495" w:rsidRPr="00E51A2D" w14:paraId="7AA61EC5" w14:textId="77777777" w:rsidTr="002B3BE0">
        <w:tc>
          <w:tcPr>
            <w:tcW w:w="1644" w:type="dxa"/>
          </w:tcPr>
          <w:p w14:paraId="627271A6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B7ED754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178C2E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E69924F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1EB31F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BCA7E9B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67F20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BDAC38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84D5D5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0C3607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8188BB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D672DC6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A53D57A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D318D46" w14:textId="01267B77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447,517</w:t>
            </w:r>
          </w:p>
        </w:tc>
        <w:tc>
          <w:tcPr>
            <w:tcW w:w="139" w:type="dxa"/>
          </w:tcPr>
          <w:p w14:paraId="31059C1C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42A44E" w14:textId="67E91C9D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458,614</w:t>
            </w:r>
          </w:p>
        </w:tc>
      </w:tr>
      <w:tr w:rsidR="00EE5495" w:rsidRPr="00E51A2D" w14:paraId="146C8C14" w14:textId="77777777" w:rsidTr="002B3BE0">
        <w:tc>
          <w:tcPr>
            <w:tcW w:w="1644" w:type="dxa"/>
          </w:tcPr>
          <w:p w14:paraId="51F774FC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D4FC67C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7E3BD8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DCA9B2B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AFA853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DD93A9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AA774B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3AF656A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D2864C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76F5F0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C5DA58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5639DD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EF6893C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2FB943F" w14:textId="028AFC62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61,113</w:t>
            </w:r>
          </w:p>
        </w:tc>
        <w:tc>
          <w:tcPr>
            <w:tcW w:w="139" w:type="dxa"/>
          </w:tcPr>
          <w:p w14:paraId="5872F95F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DD58C19" w14:textId="7528232D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</w:tr>
      <w:tr w:rsidR="00EE5495" w:rsidRPr="00E51A2D" w14:paraId="158B8685" w14:textId="77777777" w:rsidTr="002B3BE0">
        <w:tc>
          <w:tcPr>
            <w:tcW w:w="1644" w:type="dxa"/>
          </w:tcPr>
          <w:p w14:paraId="23468B72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4606662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44B2DD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38EAC64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84595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122305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D65201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B14CC5F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F15AD1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35B29C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11C45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A71EB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E533BA3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A23A32B" w14:textId="0C273437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1,492</w:t>
            </w:r>
          </w:p>
        </w:tc>
        <w:tc>
          <w:tcPr>
            <w:tcW w:w="139" w:type="dxa"/>
          </w:tcPr>
          <w:p w14:paraId="4437A959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6689792" w14:textId="189D8DD6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1,832</w:t>
            </w:r>
          </w:p>
        </w:tc>
      </w:tr>
      <w:tr w:rsidR="00EE5495" w:rsidRPr="00E51A2D" w14:paraId="0CF68666" w14:textId="77777777" w:rsidTr="00BA3F70">
        <w:tc>
          <w:tcPr>
            <w:tcW w:w="1644" w:type="dxa"/>
          </w:tcPr>
          <w:p w14:paraId="24B464ED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7908BF3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F55B76E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66ABBBE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B15E7C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829B8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F966EA1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1EDA60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AC5E14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2A210DD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6DC1D5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B1D02A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78B8F2F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000D332" w14:textId="7388E9DF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946,050</w:t>
            </w:r>
          </w:p>
        </w:tc>
        <w:tc>
          <w:tcPr>
            <w:tcW w:w="139" w:type="dxa"/>
          </w:tcPr>
          <w:p w14:paraId="2AB2E5D4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C27C67D" w14:textId="7B2670B0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1,091,274</w:t>
            </w:r>
          </w:p>
        </w:tc>
      </w:tr>
      <w:tr w:rsidR="00EE5495" w:rsidRPr="00E51A2D" w14:paraId="2CBCE7F2" w14:textId="77777777" w:rsidTr="00BA3F70">
        <w:tc>
          <w:tcPr>
            <w:tcW w:w="1644" w:type="dxa"/>
          </w:tcPr>
          <w:p w14:paraId="688EBA7D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51A2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6953988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CCF45D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2C78B73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3D7153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315FFD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3C276E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C17B7A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AAF353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45A8AB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648914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FEB9FC2" w14:textId="77777777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C80A2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BFB8AB" w14:textId="52F66ECF" w:rsidR="00C26CF0" w:rsidRPr="00E51A2D" w:rsidRDefault="00E51A2D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1,467,324</w:t>
            </w:r>
          </w:p>
        </w:tc>
        <w:tc>
          <w:tcPr>
            <w:tcW w:w="139" w:type="dxa"/>
          </w:tcPr>
          <w:p w14:paraId="161C4E97" w14:textId="77777777" w:rsidR="00C26CF0" w:rsidRPr="00E51A2D" w:rsidRDefault="00C26CF0" w:rsidP="00E51A2D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FC1DC" w14:textId="7283C690" w:rsidR="00C26CF0" w:rsidRPr="00E51A2D" w:rsidRDefault="00C26CF0" w:rsidP="00E51A2D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51A2D">
              <w:rPr>
                <w:rFonts w:asciiTheme="majorBidi" w:hAnsiTheme="majorBidi" w:cstheme="majorBidi"/>
                <w:sz w:val="22"/>
                <w:szCs w:val="22"/>
              </w:rPr>
              <w:t>1,601,976</w:t>
            </w:r>
          </w:p>
        </w:tc>
      </w:tr>
    </w:tbl>
    <w:p w14:paraId="661AEC47" w14:textId="0D12D9AD" w:rsidR="008D20F4" w:rsidRPr="009C7AC4" w:rsidRDefault="0021486B" w:rsidP="00B91DDC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31</w:t>
      </w:r>
      <w:r w:rsidR="008D20F4" w:rsidRPr="009C7AC4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8D20F4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20F4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31E756EE" w14:textId="46AA8F74" w:rsidR="008D20F4" w:rsidRPr="009C7AC4" w:rsidRDefault="008D20F4" w:rsidP="00F6255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9C7AC4">
        <w:rPr>
          <w:rFonts w:asciiTheme="majorBidi" w:hAnsiTheme="majorBidi" w:cstheme="majorBidi"/>
          <w:sz w:val="32"/>
          <w:szCs w:val="32"/>
        </w:rPr>
        <w:t xml:space="preserve">31 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C7AC4">
        <w:rPr>
          <w:rFonts w:asciiTheme="majorBidi" w:hAnsiTheme="majorBidi" w:cstheme="majorBidi"/>
          <w:sz w:val="32"/>
          <w:szCs w:val="32"/>
        </w:rPr>
        <w:t>256</w:t>
      </w:r>
      <w:r w:rsidR="00C26CF0"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C7AC4">
        <w:rPr>
          <w:rFonts w:asciiTheme="majorBidi" w:hAnsiTheme="majorBidi" w:cstheme="majorBidi"/>
          <w:sz w:val="32"/>
          <w:szCs w:val="32"/>
        </w:rPr>
        <w:t>256</w:t>
      </w:r>
      <w:r w:rsidR="00C26CF0" w:rsidRPr="009C7AC4">
        <w:rPr>
          <w:rFonts w:asciiTheme="majorBidi" w:hAnsiTheme="majorBidi" w:cstheme="majorBidi"/>
          <w:sz w:val="32"/>
          <w:szCs w:val="32"/>
        </w:rPr>
        <w:t>2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34"/>
      </w:tblGrid>
      <w:tr w:rsidR="00EE5495" w:rsidRPr="001201F4" w14:paraId="16CC6B0C" w14:textId="77777777" w:rsidTr="000D36EF">
        <w:trPr>
          <w:trHeight w:val="20"/>
          <w:tblHeader/>
        </w:trPr>
        <w:tc>
          <w:tcPr>
            <w:tcW w:w="2693" w:type="dxa"/>
          </w:tcPr>
          <w:p w14:paraId="12FEBAF6" w14:textId="77777777" w:rsidR="00FE7EEC" w:rsidRPr="001201F4" w:rsidRDefault="00FE7EEC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24" w:type="dxa"/>
            <w:gridSpan w:val="9"/>
            <w:tcBorders>
              <w:bottom w:val="single" w:sz="6" w:space="0" w:color="auto"/>
            </w:tcBorders>
          </w:tcPr>
          <w:p w14:paraId="51572251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</w:p>
        </w:tc>
      </w:tr>
      <w:tr w:rsidR="00EE5495" w:rsidRPr="001201F4" w14:paraId="7016C575" w14:textId="77777777" w:rsidTr="000D36EF">
        <w:trPr>
          <w:trHeight w:val="20"/>
          <w:tblHeader/>
        </w:trPr>
        <w:tc>
          <w:tcPr>
            <w:tcW w:w="2693" w:type="dxa"/>
          </w:tcPr>
          <w:p w14:paraId="3B337B3C" w14:textId="77777777" w:rsidR="00FE7EEC" w:rsidRPr="001201F4" w:rsidRDefault="00FE7EEC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10B7866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EE5495" w:rsidRPr="001201F4" w14:paraId="23EB9A31" w14:textId="77777777" w:rsidTr="00251F46">
        <w:trPr>
          <w:trHeight w:val="20"/>
          <w:tblHeader/>
        </w:trPr>
        <w:tc>
          <w:tcPr>
            <w:tcW w:w="2693" w:type="dxa"/>
          </w:tcPr>
          <w:p w14:paraId="34A202A1" w14:textId="77777777" w:rsidR="00FE7EEC" w:rsidRPr="001201F4" w:rsidRDefault="00FE7EEC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64BAE55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6BD688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24120F93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EC5105" w14:textId="77777777" w:rsidR="00FE7EEC" w:rsidRPr="001201F4" w:rsidRDefault="00FE7EEC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D05C1" w14:textId="77777777" w:rsidR="00FE7EEC" w:rsidRPr="001201F4" w:rsidRDefault="00FE7EEC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F02AE41" w14:textId="77777777" w:rsidR="00FE7EEC" w:rsidRPr="001201F4" w:rsidRDefault="00FE7EEC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4E3D83E" w14:textId="77777777" w:rsidR="00FE7EEC" w:rsidRPr="001201F4" w:rsidRDefault="00FE7EEC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</w:tr>
      <w:tr w:rsidR="00EE5495" w:rsidRPr="001201F4" w14:paraId="4A115DFB" w14:textId="77777777" w:rsidTr="00251F46">
        <w:trPr>
          <w:trHeight w:val="20"/>
          <w:tblHeader/>
        </w:trPr>
        <w:tc>
          <w:tcPr>
            <w:tcW w:w="2693" w:type="dxa"/>
          </w:tcPr>
          <w:p w14:paraId="20871136" w14:textId="77777777" w:rsidR="00563CF5" w:rsidRPr="001201F4" w:rsidRDefault="00563CF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43" w:type="dxa"/>
          </w:tcPr>
          <w:p w14:paraId="78ABFC10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78F1DB88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717FFBFF" w14:textId="62367B8B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 (ลด)</w:t>
            </w:r>
          </w:p>
        </w:tc>
        <w:tc>
          <w:tcPr>
            <w:tcW w:w="90" w:type="dxa"/>
          </w:tcPr>
          <w:p w14:paraId="55F34EC3" w14:textId="77777777" w:rsidR="00563CF5" w:rsidRPr="001201F4" w:rsidRDefault="00563CF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722162AF" w14:textId="77777777" w:rsidR="00563CF5" w:rsidRPr="001201F4" w:rsidRDefault="00563CF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D3B73C" w14:textId="77777777" w:rsidR="00563CF5" w:rsidRPr="001201F4" w:rsidRDefault="00563CF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26291C64" w14:textId="77777777" w:rsidR="00563CF5" w:rsidRPr="001201F4" w:rsidRDefault="00563CF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การ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232E686" w14:textId="77777777" w:rsidR="00563CF5" w:rsidRPr="001201F4" w:rsidRDefault="00563CF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5C24D04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</w:tr>
      <w:tr w:rsidR="00EE5495" w:rsidRPr="001201F4" w14:paraId="4D1AEF98" w14:textId="77777777" w:rsidTr="00251F46">
        <w:trPr>
          <w:trHeight w:val="20"/>
          <w:tblHeader/>
        </w:trPr>
        <w:tc>
          <w:tcPr>
            <w:tcW w:w="2693" w:type="dxa"/>
          </w:tcPr>
          <w:p w14:paraId="174F439F" w14:textId="77777777" w:rsidR="00563CF5" w:rsidRPr="001201F4" w:rsidRDefault="00563CF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43" w:type="dxa"/>
          </w:tcPr>
          <w:p w14:paraId="56E1F1A5" w14:textId="08BB7502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มกราคม 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A162E5" w:rsidRPr="001201F4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" w:type="dxa"/>
          </w:tcPr>
          <w:p w14:paraId="35001A56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5FFF3573" w14:textId="77777777" w:rsidR="00563CF5" w:rsidRPr="001201F4" w:rsidRDefault="00563CF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5CB25F4E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41FF2E12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597303E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4422B435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2682E7F" w14:textId="77777777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1CC7E6C" w14:textId="6896F6F9" w:rsidR="00563CF5" w:rsidRPr="001201F4" w:rsidRDefault="00563CF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31 </w:t>
            </w: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ธันวาคม </w:t>
            </w: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256</w:t>
            </w:r>
            <w:r w:rsidR="00A162E5" w:rsidRPr="001201F4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</w:tr>
      <w:tr w:rsidR="00EE5495" w:rsidRPr="001201F4" w14:paraId="3F41BFAD" w14:textId="77777777" w:rsidTr="000D36EF">
        <w:trPr>
          <w:trHeight w:val="54"/>
        </w:trPr>
        <w:tc>
          <w:tcPr>
            <w:tcW w:w="2693" w:type="dxa"/>
          </w:tcPr>
          <w:p w14:paraId="1D667C74" w14:textId="5D919520" w:rsidR="009F7E6D" w:rsidRPr="001201F4" w:rsidRDefault="009F7E6D" w:rsidP="001201F4">
            <w:pPr>
              <w:spacing w:line="260" w:lineRule="exact"/>
              <w:ind w:left="170" w:hanging="170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เบิกเกินบัญชีและเงิน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กู้ยืมระยะสั้น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14:paraId="7FC126A2" w14:textId="492B89B4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518,085,248.49</w:t>
            </w:r>
          </w:p>
        </w:tc>
        <w:tc>
          <w:tcPr>
            <w:tcW w:w="90" w:type="dxa"/>
            <w:vAlign w:val="bottom"/>
          </w:tcPr>
          <w:p w14:paraId="2FF41368" w14:textId="77777777" w:rsidR="009F7E6D" w:rsidRPr="001201F4" w:rsidRDefault="009F7E6D" w:rsidP="001201F4">
            <w:pPr>
              <w:tabs>
                <w:tab w:val="decimal" w:pos="720"/>
              </w:tabs>
              <w:spacing w:line="260" w:lineRule="exact"/>
              <w:ind w:right="-16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1994EAE" w14:textId="74ABCB04" w:rsidR="009F7E6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(39,731,523.24)</w:t>
            </w:r>
          </w:p>
        </w:tc>
        <w:tc>
          <w:tcPr>
            <w:tcW w:w="90" w:type="dxa"/>
            <w:vAlign w:val="bottom"/>
          </w:tcPr>
          <w:p w14:paraId="316C3125" w14:textId="77777777" w:rsidR="009F7E6D" w:rsidRPr="001201F4" w:rsidRDefault="009F7E6D" w:rsidP="001201F4">
            <w:pPr>
              <w:tabs>
                <w:tab w:val="decimal" w:pos="510"/>
              </w:tabs>
              <w:spacing w:line="260" w:lineRule="exact"/>
              <w:ind w:right="-2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EA61A4E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54BEF36" w14:textId="77777777" w:rsidR="009F7E6D" w:rsidRPr="001201F4" w:rsidRDefault="009F7E6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D24D265" w14:textId="2F428343" w:rsidR="009F7E6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(10,178,194.74)</w:t>
            </w:r>
          </w:p>
        </w:tc>
        <w:tc>
          <w:tcPr>
            <w:tcW w:w="90" w:type="dxa"/>
            <w:vAlign w:val="bottom"/>
          </w:tcPr>
          <w:p w14:paraId="78A8361E" w14:textId="77777777" w:rsidR="009F7E6D" w:rsidRPr="001201F4" w:rsidRDefault="009F7E6D" w:rsidP="001201F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8311D66" w14:textId="7D77801D" w:rsidR="009F7E6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468,175,530.51</w:t>
            </w:r>
          </w:p>
        </w:tc>
      </w:tr>
      <w:tr w:rsidR="00EE5495" w:rsidRPr="001201F4" w14:paraId="08195C6E" w14:textId="77777777" w:rsidTr="000D36EF">
        <w:trPr>
          <w:trHeight w:val="20"/>
        </w:trPr>
        <w:tc>
          <w:tcPr>
            <w:tcW w:w="2693" w:type="dxa"/>
          </w:tcPr>
          <w:p w14:paraId="58631FB8" w14:textId="77777777" w:rsidR="009F7E6D" w:rsidRPr="001201F4" w:rsidRDefault="009F7E6D" w:rsidP="001201F4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บุคล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14:paraId="6DC4C7CF" w14:textId="3329BEF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4,500,000.00</w:t>
            </w:r>
          </w:p>
        </w:tc>
        <w:tc>
          <w:tcPr>
            <w:tcW w:w="90" w:type="dxa"/>
          </w:tcPr>
          <w:p w14:paraId="3132349B" w14:textId="77777777" w:rsidR="009F7E6D" w:rsidRPr="001201F4" w:rsidRDefault="009F7E6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6E18E111" w14:textId="755668FD" w:rsidR="009F7E6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(4,500,000.00)</w:t>
            </w:r>
          </w:p>
        </w:tc>
        <w:tc>
          <w:tcPr>
            <w:tcW w:w="90" w:type="dxa"/>
          </w:tcPr>
          <w:p w14:paraId="4B7F434F" w14:textId="77777777" w:rsidR="009F7E6D" w:rsidRPr="001201F4" w:rsidRDefault="009F7E6D" w:rsidP="001201F4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C460A88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60F05A1" w14:textId="77777777" w:rsidR="009F7E6D" w:rsidRPr="001201F4" w:rsidRDefault="009F7E6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957E601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C1F7925" w14:textId="77777777" w:rsidR="009F7E6D" w:rsidRPr="001201F4" w:rsidRDefault="009F7E6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E7776E7" w14:textId="6C7AC1BB" w:rsidR="009F7E6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E51A2D" w:rsidRPr="001201F4" w14:paraId="46F3730B" w14:textId="77777777" w:rsidTr="000D36EF">
        <w:trPr>
          <w:trHeight w:val="20"/>
        </w:trPr>
        <w:tc>
          <w:tcPr>
            <w:tcW w:w="2693" w:type="dxa"/>
          </w:tcPr>
          <w:p w14:paraId="4FFB99A3" w14:textId="77777777" w:rsidR="00E51A2D" w:rsidRPr="001201F4" w:rsidRDefault="00E51A2D" w:rsidP="001201F4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14:paraId="0241EC78" w14:textId="1FF80249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49,476,001.60</w:t>
            </w:r>
          </w:p>
        </w:tc>
        <w:tc>
          <w:tcPr>
            <w:tcW w:w="90" w:type="dxa"/>
          </w:tcPr>
          <w:p w14:paraId="36195A70" w14:textId="77777777" w:rsidR="00E51A2D" w:rsidRPr="001201F4" w:rsidRDefault="00E51A2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05AF3FED" w14:textId="3C15AB7B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(20,500,022.24)</w:t>
            </w:r>
          </w:p>
        </w:tc>
        <w:tc>
          <w:tcPr>
            <w:tcW w:w="90" w:type="dxa"/>
          </w:tcPr>
          <w:p w14:paraId="2F342B49" w14:textId="77777777" w:rsidR="00E51A2D" w:rsidRPr="001201F4" w:rsidRDefault="00E51A2D" w:rsidP="001201F4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F6D4E3B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F5F2EE9" w14:textId="77777777" w:rsidR="00E51A2D" w:rsidRPr="001201F4" w:rsidRDefault="00E51A2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19775B1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A8AC0FF" w14:textId="77777777" w:rsidR="00E51A2D" w:rsidRPr="001201F4" w:rsidRDefault="00E51A2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81ACB3B" w14:textId="35BD84AD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28,975,979.36</w:t>
            </w:r>
          </w:p>
        </w:tc>
      </w:tr>
      <w:tr w:rsidR="00E51A2D" w:rsidRPr="001201F4" w14:paraId="7BAFC013" w14:textId="77777777" w:rsidTr="00251F46">
        <w:trPr>
          <w:trHeight w:val="20"/>
        </w:trPr>
        <w:tc>
          <w:tcPr>
            <w:tcW w:w="2693" w:type="dxa"/>
          </w:tcPr>
          <w:p w14:paraId="04915A52" w14:textId="0CBEE970" w:rsidR="00E51A2D" w:rsidRPr="001201F4" w:rsidRDefault="00E51A2D" w:rsidP="001201F4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</w:t>
            </w:r>
            <w:r w:rsidR="00C45213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ตาม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สัญญาเช่า</w:t>
            </w:r>
            <w:r w:rsidR="00467E34">
              <w:rPr>
                <w:rFonts w:asciiTheme="majorBidi" w:hAnsiTheme="majorBidi" w:cstheme="majorBidi"/>
                <w:sz w:val="23"/>
                <w:szCs w:val="23"/>
              </w:rPr>
              <w:t>*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5742AFCA" w14:textId="22D96FA5" w:rsidR="00E51A2D" w:rsidRPr="001201F4" w:rsidRDefault="00317C8A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29,486,768.57</w:t>
            </w:r>
          </w:p>
        </w:tc>
        <w:tc>
          <w:tcPr>
            <w:tcW w:w="90" w:type="dxa"/>
          </w:tcPr>
          <w:p w14:paraId="345EB479" w14:textId="77777777" w:rsidR="00E51A2D" w:rsidRPr="001201F4" w:rsidRDefault="00E51A2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03E4280" w14:textId="10B06922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(5,246,594.74)</w:t>
            </w:r>
          </w:p>
        </w:tc>
        <w:tc>
          <w:tcPr>
            <w:tcW w:w="90" w:type="dxa"/>
          </w:tcPr>
          <w:p w14:paraId="5F89F959" w14:textId="77777777" w:rsidR="00E51A2D" w:rsidRPr="001201F4" w:rsidRDefault="00E51A2D" w:rsidP="001201F4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2FA4CC" w14:textId="154DFCA7" w:rsidR="00E51A2D" w:rsidRPr="001201F4" w:rsidRDefault="00317C8A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9,975,669.68</w:t>
            </w:r>
          </w:p>
        </w:tc>
        <w:tc>
          <w:tcPr>
            <w:tcW w:w="90" w:type="dxa"/>
          </w:tcPr>
          <w:p w14:paraId="7DD1FB4D" w14:textId="77777777" w:rsidR="00E51A2D" w:rsidRPr="001201F4" w:rsidRDefault="00E51A2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BA2A6F7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9EC4473" w14:textId="77777777" w:rsidR="00E51A2D" w:rsidRPr="001201F4" w:rsidRDefault="00E51A2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0AA6D9" w14:textId="67FBF848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34,215,843.51</w:t>
            </w:r>
          </w:p>
        </w:tc>
      </w:tr>
      <w:tr w:rsidR="00E51A2D" w:rsidRPr="001201F4" w14:paraId="2F4F23AC" w14:textId="77777777" w:rsidTr="00251F46">
        <w:trPr>
          <w:trHeight w:val="20"/>
        </w:trPr>
        <w:tc>
          <w:tcPr>
            <w:tcW w:w="2693" w:type="dxa"/>
          </w:tcPr>
          <w:p w14:paraId="206892AA" w14:textId="77777777" w:rsidR="00E51A2D" w:rsidRPr="001201F4" w:rsidRDefault="00E51A2D" w:rsidP="001201F4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66CF3DAD" w14:textId="2C2A101B" w:rsidR="00E51A2D" w:rsidRPr="001201F4" w:rsidRDefault="00317C8A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601,548,018.66</w:t>
            </w:r>
          </w:p>
        </w:tc>
        <w:tc>
          <w:tcPr>
            <w:tcW w:w="90" w:type="dxa"/>
          </w:tcPr>
          <w:p w14:paraId="377DFF59" w14:textId="77777777" w:rsidR="00E51A2D" w:rsidRPr="001201F4" w:rsidRDefault="00E51A2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7B9C994" w14:textId="1A033843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(69,978,140.22)</w:t>
            </w:r>
          </w:p>
        </w:tc>
        <w:tc>
          <w:tcPr>
            <w:tcW w:w="90" w:type="dxa"/>
          </w:tcPr>
          <w:p w14:paraId="2D772136" w14:textId="77777777" w:rsidR="00E51A2D" w:rsidRPr="001201F4" w:rsidRDefault="00E51A2D" w:rsidP="001201F4">
            <w:pPr>
              <w:tabs>
                <w:tab w:val="decimal" w:pos="808"/>
              </w:tabs>
              <w:spacing w:line="260" w:lineRule="exact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41E491" w14:textId="407818E0" w:rsidR="00E51A2D" w:rsidRPr="001201F4" w:rsidRDefault="00317C8A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9,975,669.68</w:t>
            </w:r>
          </w:p>
        </w:tc>
        <w:tc>
          <w:tcPr>
            <w:tcW w:w="90" w:type="dxa"/>
          </w:tcPr>
          <w:p w14:paraId="50EA613F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A18E2B" w14:textId="44431E7A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(10,178,194.74)</w:t>
            </w:r>
          </w:p>
        </w:tc>
        <w:tc>
          <w:tcPr>
            <w:tcW w:w="90" w:type="dxa"/>
          </w:tcPr>
          <w:p w14:paraId="32D7F11F" w14:textId="77777777" w:rsidR="00E51A2D" w:rsidRPr="001201F4" w:rsidRDefault="00E51A2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4A0283" w14:textId="122A8D8A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531,367,353.38</w:t>
            </w:r>
          </w:p>
        </w:tc>
      </w:tr>
    </w:tbl>
    <w:p w14:paraId="0A184D49" w14:textId="77777777" w:rsidR="00FE7EEC" w:rsidRPr="001201F4" w:rsidRDefault="00FE7EEC" w:rsidP="001201F4">
      <w:pPr>
        <w:spacing w:line="260" w:lineRule="exact"/>
        <w:rPr>
          <w:sz w:val="23"/>
          <w:szCs w:val="23"/>
        </w:rPr>
      </w:pPr>
    </w:p>
    <w:tbl>
      <w:tblPr>
        <w:tblW w:w="89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34"/>
      </w:tblGrid>
      <w:tr w:rsidR="00EE5495" w:rsidRPr="001201F4" w14:paraId="785F6D51" w14:textId="77777777" w:rsidTr="0029580A">
        <w:trPr>
          <w:trHeight w:val="20"/>
          <w:tblHeader/>
        </w:trPr>
        <w:tc>
          <w:tcPr>
            <w:tcW w:w="2693" w:type="dxa"/>
          </w:tcPr>
          <w:p w14:paraId="4AD9D55E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24" w:type="dxa"/>
            <w:gridSpan w:val="9"/>
            <w:tcBorders>
              <w:bottom w:val="single" w:sz="6" w:space="0" w:color="auto"/>
            </w:tcBorders>
          </w:tcPr>
          <w:p w14:paraId="21DB6286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</w:p>
        </w:tc>
      </w:tr>
      <w:tr w:rsidR="00EE5495" w:rsidRPr="001201F4" w14:paraId="671EF48A" w14:textId="77777777" w:rsidTr="0029580A">
        <w:trPr>
          <w:trHeight w:val="20"/>
          <w:tblHeader/>
        </w:trPr>
        <w:tc>
          <w:tcPr>
            <w:tcW w:w="2693" w:type="dxa"/>
          </w:tcPr>
          <w:p w14:paraId="7FF1B6EE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703C810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EE5495" w:rsidRPr="001201F4" w14:paraId="7237E0C9" w14:textId="77777777" w:rsidTr="0029580A">
        <w:trPr>
          <w:trHeight w:val="20"/>
          <w:tblHeader/>
        </w:trPr>
        <w:tc>
          <w:tcPr>
            <w:tcW w:w="2693" w:type="dxa"/>
          </w:tcPr>
          <w:p w14:paraId="29982D2C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E09BF0F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386A0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2780A2B6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CEED9E4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9B507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512A608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7786E9A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</w:tr>
      <w:tr w:rsidR="00EE5495" w:rsidRPr="001201F4" w14:paraId="7C345881" w14:textId="77777777" w:rsidTr="0029580A">
        <w:trPr>
          <w:trHeight w:val="20"/>
          <w:tblHeader/>
        </w:trPr>
        <w:tc>
          <w:tcPr>
            <w:tcW w:w="2693" w:type="dxa"/>
          </w:tcPr>
          <w:p w14:paraId="64B76CDD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43" w:type="dxa"/>
          </w:tcPr>
          <w:p w14:paraId="6BD83F36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61FDEE28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65A651F7" w14:textId="25023EF8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 (ลด)</w:t>
            </w:r>
          </w:p>
        </w:tc>
        <w:tc>
          <w:tcPr>
            <w:tcW w:w="90" w:type="dxa"/>
          </w:tcPr>
          <w:p w14:paraId="38A35DFA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6E591337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430530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282AE4F8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การ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09ED277" w14:textId="77777777" w:rsidR="00A162E5" w:rsidRPr="001201F4" w:rsidRDefault="00A162E5" w:rsidP="001201F4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7FCE6F0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</w:tr>
      <w:tr w:rsidR="00EE5495" w:rsidRPr="001201F4" w14:paraId="5864F08A" w14:textId="77777777" w:rsidTr="0029580A">
        <w:trPr>
          <w:trHeight w:val="20"/>
          <w:tblHeader/>
        </w:trPr>
        <w:tc>
          <w:tcPr>
            <w:tcW w:w="2693" w:type="dxa"/>
          </w:tcPr>
          <w:p w14:paraId="7F344C76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43" w:type="dxa"/>
          </w:tcPr>
          <w:p w14:paraId="146657F6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มกราคม 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35492D0B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5351CD12" w14:textId="77777777" w:rsidR="00A162E5" w:rsidRPr="001201F4" w:rsidRDefault="00A162E5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4350FB9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02A8DA11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22C277F3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19805A7B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C1BE9D0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5E5B532" w14:textId="77777777" w:rsidR="00A162E5" w:rsidRPr="001201F4" w:rsidRDefault="00A162E5" w:rsidP="001201F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31 </w:t>
            </w: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ธันวาคม </w:t>
            </w:r>
            <w:r w:rsidRPr="001201F4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2562</w:t>
            </w:r>
          </w:p>
        </w:tc>
      </w:tr>
      <w:tr w:rsidR="00E51A2D" w:rsidRPr="001201F4" w14:paraId="6156C38A" w14:textId="77777777" w:rsidTr="0029580A">
        <w:trPr>
          <w:trHeight w:val="54"/>
        </w:trPr>
        <w:tc>
          <w:tcPr>
            <w:tcW w:w="2693" w:type="dxa"/>
          </w:tcPr>
          <w:p w14:paraId="336CD2DF" w14:textId="5D73512F" w:rsidR="00E51A2D" w:rsidRPr="001201F4" w:rsidRDefault="00E51A2D" w:rsidP="001201F4">
            <w:pPr>
              <w:spacing w:line="260" w:lineRule="exact"/>
              <w:ind w:left="170" w:hanging="170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เบิกเกินบัญชีและเงิน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กู้ยืมระยะสั้น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14:paraId="70E28EB3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="Angsana New" w:hAnsi="Angsana New"/>
                <w:sz w:val="23"/>
                <w:szCs w:val="23"/>
              </w:rPr>
              <w:t>621,739,920.06</w:t>
            </w:r>
          </w:p>
        </w:tc>
        <w:tc>
          <w:tcPr>
            <w:tcW w:w="90" w:type="dxa"/>
            <w:vAlign w:val="bottom"/>
          </w:tcPr>
          <w:p w14:paraId="3E895320" w14:textId="77777777" w:rsidR="00E51A2D" w:rsidRPr="001201F4" w:rsidRDefault="00E51A2D" w:rsidP="001201F4">
            <w:pPr>
              <w:tabs>
                <w:tab w:val="decimal" w:pos="720"/>
              </w:tabs>
              <w:spacing w:line="260" w:lineRule="exact"/>
              <w:ind w:right="-16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3546D442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(103,644,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980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.05)</w:t>
            </w:r>
          </w:p>
        </w:tc>
        <w:tc>
          <w:tcPr>
            <w:tcW w:w="90" w:type="dxa"/>
            <w:vAlign w:val="bottom"/>
          </w:tcPr>
          <w:p w14:paraId="7949B573" w14:textId="77777777" w:rsidR="00E51A2D" w:rsidRPr="001201F4" w:rsidRDefault="00E51A2D" w:rsidP="001201F4">
            <w:pPr>
              <w:tabs>
                <w:tab w:val="decimal" w:pos="510"/>
              </w:tabs>
              <w:spacing w:line="260" w:lineRule="exact"/>
              <w:ind w:right="-2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BC2F5F0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161C717" w14:textId="77777777" w:rsidR="00E51A2D" w:rsidRPr="001201F4" w:rsidRDefault="00E51A2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F1F7B19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(9,691.52)</w:t>
            </w:r>
          </w:p>
        </w:tc>
        <w:tc>
          <w:tcPr>
            <w:tcW w:w="90" w:type="dxa"/>
            <w:vAlign w:val="bottom"/>
          </w:tcPr>
          <w:p w14:paraId="35C23B56" w14:textId="77777777" w:rsidR="00E51A2D" w:rsidRPr="001201F4" w:rsidRDefault="00E51A2D" w:rsidP="001201F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76B1021" w14:textId="77777777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518,085,248.49</w:t>
            </w:r>
          </w:p>
        </w:tc>
      </w:tr>
      <w:tr w:rsidR="00E51A2D" w:rsidRPr="001201F4" w14:paraId="188B4B0F" w14:textId="77777777" w:rsidTr="0029580A">
        <w:trPr>
          <w:trHeight w:val="20"/>
        </w:trPr>
        <w:tc>
          <w:tcPr>
            <w:tcW w:w="2693" w:type="dxa"/>
          </w:tcPr>
          <w:p w14:paraId="58986138" w14:textId="77777777" w:rsidR="00E51A2D" w:rsidRPr="001201F4" w:rsidRDefault="00E51A2D" w:rsidP="001201F4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บุคล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14:paraId="68D6843F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4,500,000.00</w:t>
            </w:r>
          </w:p>
        </w:tc>
        <w:tc>
          <w:tcPr>
            <w:tcW w:w="90" w:type="dxa"/>
          </w:tcPr>
          <w:p w14:paraId="089C5C1A" w14:textId="77777777" w:rsidR="00E51A2D" w:rsidRPr="001201F4" w:rsidRDefault="00E51A2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7186048B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D69440E" w14:textId="77777777" w:rsidR="00E51A2D" w:rsidRPr="001201F4" w:rsidRDefault="00E51A2D" w:rsidP="001201F4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A6494CC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FAD0311" w14:textId="77777777" w:rsidR="00E51A2D" w:rsidRPr="001201F4" w:rsidRDefault="00E51A2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B5B7C6A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FC0D529" w14:textId="77777777" w:rsidR="00E51A2D" w:rsidRPr="001201F4" w:rsidRDefault="00E51A2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3BE59E3" w14:textId="77777777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4,500,000.00</w:t>
            </w:r>
          </w:p>
        </w:tc>
      </w:tr>
      <w:tr w:rsidR="00E51A2D" w:rsidRPr="001201F4" w14:paraId="6BCC1932" w14:textId="77777777" w:rsidTr="0029580A">
        <w:trPr>
          <w:trHeight w:val="20"/>
        </w:trPr>
        <w:tc>
          <w:tcPr>
            <w:tcW w:w="2693" w:type="dxa"/>
          </w:tcPr>
          <w:p w14:paraId="32CB4003" w14:textId="77777777" w:rsidR="00E51A2D" w:rsidRPr="001201F4" w:rsidRDefault="00E51A2D" w:rsidP="001201F4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14:paraId="3A638A75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83,883,913.16</w:t>
            </w:r>
          </w:p>
        </w:tc>
        <w:tc>
          <w:tcPr>
            <w:tcW w:w="90" w:type="dxa"/>
          </w:tcPr>
          <w:p w14:paraId="17C37C67" w14:textId="77777777" w:rsidR="00E51A2D" w:rsidRPr="001201F4" w:rsidRDefault="00E51A2D" w:rsidP="001201F4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</w:tcPr>
          <w:p w14:paraId="41884359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(34,407,911.56)</w:t>
            </w:r>
          </w:p>
        </w:tc>
        <w:tc>
          <w:tcPr>
            <w:tcW w:w="90" w:type="dxa"/>
          </w:tcPr>
          <w:p w14:paraId="238C958F" w14:textId="77777777" w:rsidR="00E51A2D" w:rsidRPr="001201F4" w:rsidRDefault="00E51A2D" w:rsidP="001201F4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3525BD3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999956D" w14:textId="77777777" w:rsidR="00E51A2D" w:rsidRPr="001201F4" w:rsidRDefault="00E51A2D" w:rsidP="001201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4066664" w14:textId="77777777" w:rsidR="00E51A2D" w:rsidRPr="001201F4" w:rsidRDefault="00E51A2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492E478" w14:textId="77777777" w:rsidR="00E51A2D" w:rsidRPr="001201F4" w:rsidRDefault="00E51A2D" w:rsidP="001201F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25396C6" w14:textId="77777777" w:rsidR="00E51A2D" w:rsidRPr="001201F4" w:rsidRDefault="00E51A2D" w:rsidP="001201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49,476,001.60</w:t>
            </w:r>
          </w:p>
        </w:tc>
      </w:tr>
      <w:tr w:rsidR="00C45213" w:rsidRPr="001201F4" w14:paraId="5E9E915F" w14:textId="77777777" w:rsidTr="0029580A">
        <w:trPr>
          <w:trHeight w:val="20"/>
        </w:trPr>
        <w:tc>
          <w:tcPr>
            <w:tcW w:w="2693" w:type="dxa"/>
          </w:tcPr>
          <w:p w14:paraId="0FEF8941" w14:textId="49B8C903" w:rsidR="00C45213" w:rsidRPr="001201F4" w:rsidRDefault="00C45213" w:rsidP="00C45213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ตาม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สัญญาเช่า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73714047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7,881,665.73</w:t>
            </w:r>
          </w:p>
        </w:tc>
        <w:tc>
          <w:tcPr>
            <w:tcW w:w="90" w:type="dxa"/>
          </w:tcPr>
          <w:p w14:paraId="5ABBD070" w14:textId="77777777" w:rsidR="00C45213" w:rsidRPr="001201F4" w:rsidRDefault="00C45213" w:rsidP="00C45213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2384136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(2,947,406.35)</w:t>
            </w:r>
          </w:p>
        </w:tc>
        <w:tc>
          <w:tcPr>
            <w:tcW w:w="90" w:type="dxa"/>
          </w:tcPr>
          <w:p w14:paraId="732A9D5D" w14:textId="77777777" w:rsidR="00C45213" w:rsidRPr="001201F4" w:rsidRDefault="00C45213" w:rsidP="00C45213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E3F697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7,086,854.23</w:t>
            </w:r>
          </w:p>
        </w:tc>
        <w:tc>
          <w:tcPr>
            <w:tcW w:w="90" w:type="dxa"/>
          </w:tcPr>
          <w:p w14:paraId="7877D7CB" w14:textId="77777777" w:rsidR="00C45213" w:rsidRPr="001201F4" w:rsidRDefault="00C45213" w:rsidP="00C4521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89E77E4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26A2417" w14:textId="77777777" w:rsidR="00C45213" w:rsidRPr="001201F4" w:rsidRDefault="00C45213" w:rsidP="00C45213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F78463" w14:textId="77777777" w:rsidR="00C45213" w:rsidRPr="001201F4" w:rsidRDefault="00C45213" w:rsidP="00C4521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12,021,113.61</w:t>
            </w:r>
          </w:p>
        </w:tc>
      </w:tr>
      <w:tr w:rsidR="00C45213" w:rsidRPr="001201F4" w14:paraId="44A64613" w14:textId="77777777" w:rsidTr="0029580A">
        <w:trPr>
          <w:trHeight w:val="20"/>
        </w:trPr>
        <w:tc>
          <w:tcPr>
            <w:tcW w:w="2693" w:type="dxa"/>
          </w:tcPr>
          <w:p w14:paraId="043BC753" w14:textId="77777777" w:rsidR="00C45213" w:rsidRPr="001201F4" w:rsidRDefault="00C45213" w:rsidP="00C45213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045A7E84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718,005,498.95</w:t>
            </w:r>
          </w:p>
        </w:tc>
        <w:tc>
          <w:tcPr>
            <w:tcW w:w="90" w:type="dxa"/>
          </w:tcPr>
          <w:p w14:paraId="1EB44CBF" w14:textId="77777777" w:rsidR="00C45213" w:rsidRPr="001201F4" w:rsidRDefault="00C45213" w:rsidP="00C45213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05F0F71C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(141,000,297.96)</w:t>
            </w:r>
          </w:p>
        </w:tc>
        <w:tc>
          <w:tcPr>
            <w:tcW w:w="90" w:type="dxa"/>
          </w:tcPr>
          <w:p w14:paraId="084497BC" w14:textId="77777777" w:rsidR="00C45213" w:rsidRPr="001201F4" w:rsidRDefault="00C45213" w:rsidP="00C45213">
            <w:pPr>
              <w:tabs>
                <w:tab w:val="decimal" w:pos="808"/>
              </w:tabs>
              <w:spacing w:line="260" w:lineRule="exact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DC15E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7,086,854.23</w:t>
            </w:r>
          </w:p>
        </w:tc>
        <w:tc>
          <w:tcPr>
            <w:tcW w:w="90" w:type="dxa"/>
          </w:tcPr>
          <w:p w14:paraId="55700438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5EC6B7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(9,691.52)</w:t>
            </w:r>
          </w:p>
        </w:tc>
        <w:tc>
          <w:tcPr>
            <w:tcW w:w="90" w:type="dxa"/>
          </w:tcPr>
          <w:p w14:paraId="5FFA234F" w14:textId="77777777" w:rsidR="00C45213" w:rsidRPr="001201F4" w:rsidRDefault="00C45213" w:rsidP="00C45213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297CD2" w14:textId="77777777" w:rsidR="00C45213" w:rsidRPr="001201F4" w:rsidRDefault="00C45213" w:rsidP="00C4521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584,082,363.70</w:t>
            </w:r>
          </w:p>
        </w:tc>
      </w:tr>
    </w:tbl>
    <w:p w14:paraId="7DF6829D" w14:textId="77777777" w:rsidR="00E91A3D" w:rsidRPr="001201F4" w:rsidRDefault="00E91A3D" w:rsidP="001201F4">
      <w:pPr>
        <w:spacing w:line="260" w:lineRule="exact"/>
        <w:rPr>
          <w:sz w:val="23"/>
          <w:szCs w:val="23"/>
        </w:rPr>
      </w:pPr>
    </w:p>
    <w:tbl>
      <w:tblPr>
        <w:tblW w:w="899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86"/>
        <w:gridCol w:w="90"/>
        <w:gridCol w:w="1276"/>
        <w:gridCol w:w="90"/>
        <w:gridCol w:w="1134"/>
        <w:gridCol w:w="90"/>
        <w:gridCol w:w="1134"/>
        <w:gridCol w:w="90"/>
        <w:gridCol w:w="1207"/>
      </w:tblGrid>
      <w:tr w:rsidR="00EE5495" w:rsidRPr="001201F4" w14:paraId="7D9053E8" w14:textId="77777777" w:rsidTr="00251F46">
        <w:trPr>
          <w:trHeight w:val="20"/>
          <w:tblHeader/>
        </w:trPr>
        <w:tc>
          <w:tcPr>
            <w:tcW w:w="2693" w:type="dxa"/>
          </w:tcPr>
          <w:p w14:paraId="74FDCE1F" w14:textId="77777777" w:rsidR="00397720" w:rsidRPr="001201F4" w:rsidRDefault="00397720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97" w:type="dxa"/>
            <w:gridSpan w:val="9"/>
            <w:tcBorders>
              <w:bottom w:val="single" w:sz="6" w:space="0" w:color="auto"/>
            </w:tcBorders>
          </w:tcPr>
          <w:p w14:paraId="47D97CAA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</w:p>
        </w:tc>
      </w:tr>
      <w:tr w:rsidR="00EE5495" w:rsidRPr="001201F4" w14:paraId="094E81B4" w14:textId="77777777" w:rsidTr="00251F46">
        <w:trPr>
          <w:trHeight w:val="20"/>
          <w:tblHeader/>
        </w:trPr>
        <w:tc>
          <w:tcPr>
            <w:tcW w:w="2693" w:type="dxa"/>
          </w:tcPr>
          <w:p w14:paraId="24EFD66E" w14:textId="77777777" w:rsidR="00397720" w:rsidRPr="001201F4" w:rsidRDefault="00397720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9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0020A36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E5495" w:rsidRPr="001201F4" w14:paraId="29548022" w14:textId="77777777" w:rsidTr="000D36EF">
        <w:trPr>
          <w:trHeight w:val="20"/>
          <w:tblHeader/>
        </w:trPr>
        <w:tc>
          <w:tcPr>
            <w:tcW w:w="2693" w:type="dxa"/>
          </w:tcPr>
          <w:p w14:paraId="23D27FD4" w14:textId="77777777" w:rsidR="00397720" w:rsidRPr="001201F4" w:rsidRDefault="00397720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D7EACA6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B244D4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0761C4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3E737F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19A10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E04A3A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758C7AEB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</w:tr>
      <w:tr w:rsidR="00EE5495" w:rsidRPr="001201F4" w14:paraId="745BC5EB" w14:textId="77777777" w:rsidTr="000D36EF">
        <w:trPr>
          <w:trHeight w:val="20"/>
          <w:tblHeader/>
        </w:trPr>
        <w:tc>
          <w:tcPr>
            <w:tcW w:w="2693" w:type="dxa"/>
          </w:tcPr>
          <w:p w14:paraId="29C46E72" w14:textId="77777777" w:rsidR="00397720" w:rsidRPr="001201F4" w:rsidRDefault="00397720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6" w:type="dxa"/>
          </w:tcPr>
          <w:p w14:paraId="6FCDD9F0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2EB3D0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65B5147E" w14:textId="44D3DB41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 (ลด)</w:t>
            </w:r>
          </w:p>
        </w:tc>
        <w:tc>
          <w:tcPr>
            <w:tcW w:w="90" w:type="dxa"/>
          </w:tcPr>
          <w:p w14:paraId="6EE00F1F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4B100F0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7DC796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355E9B83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980B826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2A254F31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</w:tr>
      <w:tr w:rsidR="00EE5495" w:rsidRPr="001201F4" w14:paraId="13FAF4C6" w14:textId="77777777" w:rsidTr="000D36EF">
        <w:trPr>
          <w:trHeight w:val="20"/>
          <w:tblHeader/>
        </w:trPr>
        <w:tc>
          <w:tcPr>
            <w:tcW w:w="2693" w:type="dxa"/>
          </w:tcPr>
          <w:p w14:paraId="7FC4AE45" w14:textId="77777777" w:rsidR="00397720" w:rsidRPr="001201F4" w:rsidRDefault="00397720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6" w:type="dxa"/>
          </w:tcPr>
          <w:p w14:paraId="375E8E78" w14:textId="62007B0A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มกราคม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 256</w:t>
            </w:r>
            <w:r w:rsidR="009F7E6D" w:rsidRPr="001201F4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" w:type="dxa"/>
          </w:tcPr>
          <w:p w14:paraId="418C5FBF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4141E72C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84E5316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FD62D24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268E6FC2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162295D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DD99DFD" w14:textId="77777777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508EDE82" w14:textId="2EF0993F" w:rsidR="00397720" w:rsidRPr="001201F4" w:rsidRDefault="00397720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A6FD4" w:rsidRPr="001201F4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</w:tr>
      <w:tr w:rsidR="00EE5495" w:rsidRPr="001201F4" w14:paraId="2DE56150" w14:textId="77777777" w:rsidTr="000D36EF">
        <w:trPr>
          <w:trHeight w:val="297"/>
        </w:trPr>
        <w:tc>
          <w:tcPr>
            <w:tcW w:w="2693" w:type="dxa"/>
          </w:tcPr>
          <w:p w14:paraId="1D8D17B7" w14:textId="21DC5042" w:rsidR="009F7E6D" w:rsidRPr="001201F4" w:rsidRDefault="009F7E6D" w:rsidP="001201F4">
            <w:pPr>
              <w:spacing w:line="260" w:lineRule="exact"/>
              <w:ind w:left="170" w:hanging="170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เงินเบิกเกินบัญชีและ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48D37B68" w14:textId="298D4690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497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919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236.35</w:t>
            </w:r>
          </w:p>
        </w:tc>
        <w:tc>
          <w:tcPr>
            <w:tcW w:w="90" w:type="dxa"/>
            <w:vAlign w:val="bottom"/>
          </w:tcPr>
          <w:p w14:paraId="743219E6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1187395" w14:textId="6C86526E" w:rsidR="009F7E6D" w:rsidRPr="001201F4" w:rsidRDefault="00DA6FD4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(59,783,910.92)</w:t>
            </w:r>
          </w:p>
        </w:tc>
        <w:tc>
          <w:tcPr>
            <w:tcW w:w="90" w:type="dxa"/>
            <w:vAlign w:val="bottom"/>
          </w:tcPr>
          <w:p w14:paraId="6216EBAD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5C2FCE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FA2B126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72EB4E" w14:textId="38BEF56F" w:rsidR="009F7E6D" w:rsidRPr="001201F4" w:rsidRDefault="00DA6FD4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(9,943,899.65)</w:t>
            </w:r>
          </w:p>
        </w:tc>
        <w:tc>
          <w:tcPr>
            <w:tcW w:w="90" w:type="dxa"/>
            <w:vAlign w:val="bottom"/>
          </w:tcPr>
          <w:p w14:paraId="16B9C36A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vAlign w:val="bottom"/>
          </w:tcPr>
          <w:p w14:paraId="6F8A7632" w14:textId="66DAA977" w:rsidR="009F7E6D" w:rsidRPr="001201F4" w:rsidRDefault="00DA6FD4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428,191,425.78</w:t>
            </w:r>
          </w:p>
        </w:tc>
      </w:tr>
      <w:tr w:rsidR="00C45213" w:rsidRPr="001201F4" w14:paraId="08F7D0FB" w14:textId="77777777" w:rsidTr="00B1286F">
        <w:trPr>
          <w:trHeight w:val="20"/>
        </w:trPr>
        <w:tc>
          <w:tcPr>
            <w:tcW w:w="2693" w:type="dxa"/>
          </w:tcPr>
          <w:p w14:paraId="53D30B5C" w14:textId="7D8802AF" w:rsidR="00C45213" w:rsidRPr="001201F4" w:rsidRDefault="00C45213" w:rsidP="00C45213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ตาม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สัญญาเช่า</w:t>
            </w:r>
            <w:r w:rsidR="00467E34">
              <w:rPr>
                <w:rFonts w:asciiTheme="majorBidi" w:hAnsiTheme="majorBidi" w:cstheme="majorBidi"/>
                <w:sz w:val="23"/>
                <w:szCs w:val="23"/>
              </w:rPr>
              <w:t>*</w:t>
            </w:r>
          </w:p>
        </w:tc>
        <w:tc>
          <w:tcPr>
            <w:tcW w:w="1186" w:type="dxa"/>
          </w:tcPr>
          <w:p w14:paraId="6267A555" w14:textId="0B588A37" w:rsidR="00C45213" w:rsidRPr="001201F4" w:rsidRDefault="004139B8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22,344,726.90</w:t>
            </w:r>
          </w:p>
        </w:tc>
        <w:tc>
          <w:tcPr>
            <w:tcW w:w="90" w:type="dxa"/>
          </w:tcPr>
          <w:p w14:paraId="3D3E90B6" w14:textId="77777777" w:rsidR="00C45213" w:rsidRPr="001201F4" w:rsidRDefault="00C45213" w:rsidP="00C45213">
            <w:pPr>
              <w:tabs>
                <w:tab w:val="decimal" w:pos="990"/>
                <w:tab w:val="left" w:pos="1073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24426000" w14:textId="15F233AB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(2,321,553.84)</w:t>
            </w:r>
          </w:p>
        </w:tc>
        <w:tc>
          <w:tcPr>
            <w:tcW w:w="90" w:type="dxa"/>
          </w:tcPr>
          <w:p w14:paraId="21699739" w14:textId="77777777" w:rsidR="00C45213" w:rsidRPr="001201F4" w:rsidRDefault="00C45213" w:rsidP="00C45213">
            <w:pPr>
              <w:tabs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ADB3A86" w14:textId="2C0002B9" w:rsidR="00C45213" w:rsidRPr="001201F4" w:rsidRDefault="004139B8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9,975,669.68</w:t>
            </w:r>
          </w:p>
        </w:tc>
        <w:tc>
          <w:tcPr>
            <w:tcW w:w="90" w:type="dxa"/>
          </w:tcPr>
          <w:p w14:paraId="77611831" w14:textId="77777777" w:rsidR="00C45213" w:rsidRPr="001201F4" w:rsidRDefault="00C45213" w:rsidP="00C45213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2EA1732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988BBB2" w14:textId="77777777" w:rsidR="00C45213" w:rsidRPr="001201F4" w:rsidRDefault="00C45213" w:rsidP="00C45213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1D957009" w14:textId="0F1CBF7D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29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998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842.74</w:t>
            </w:r>
          </w:p>
        </w:tc>
      </w:tr>
      <w:tr w:rsidR="00C45213" w:rsidRPr="001201F4" w14:paraId="7AFC9B9E" w14:textId="77777777" w:rsidTr="000D36EF">
        <w:trPr>
          <w:trHeight w:val="20"/>
        </w:trPr>
        <w:tc>
          <w:tcPr>
            <w:tcW w:w="2693" w:type="dxa"/>
          </w:tcPr>
          <w:p w14:paraId="2618DA24" w14:textId="77777777" w:rsidR="00C45213" w:rsidRPr="001201F4" w:rsidRDefault="00C45213" w:rsidP="00C45213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2757052" w14:textId="1FED5E60" w:rsidR="00C45213" w:rsidRPr="001201F4" w:rsidRDefault="004139B8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520,263,963.25</w:t>
            </w:r>
          </w:p>
        </w:tc>
        <w:tc>
          <w:tcPr>
            <w:tcW w:w="90" w:type="dxa"/>
          </w:tcPr>
          <w:p w14:paraId="0E62BA15" w14:textId="77777777" w:rsidR="00C45213" w:rsidRPr="001201F4" w:rsidRDefault="00C45213" w:rsidP="00C45213">
            <w:pPr>
              <w:tabs>
                <w:tab w:val="decimal" w:pos="990"/>
                <w:tab w:val="left" w:pos="1073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896542" w14:textId="17038DD1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(62,105,464.76)</w:t>
            </w:r>
          </w:p>
        </w:tc>
        <w:tc>
          <w:tcPr>
            <w:tcW w:w="90" w:type="dxa"/>
          </w:tcPr>
          <w:p w14:paraId="3DFE8691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87D5099" w14:textId="060905DA" w:rsidR="00C45213" w:rsidRPr="001201F4" w:rsidRDefault="004139B8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9,975,669.68</w:t>
            </w:r>
          </w:p>
        </w:tc>
        <w:tc>
          <w:tcPr>
            <w:tcW w:w="90" w:type="dxa"/>
          </w:tcPr>
          <w:p w14:paraId="2A89FB50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7AFDF6" w14:textId="74DA9F1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(9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943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899.65)</w:t>
            </w:r>
          </w:p>
        </w:tc>
        <w:tc>
          <w:tcPr>
            <w:tcW w:w="90" w:type="dxa"/>
          </w:tcPr>
          <w:p w14:paraId="2B6D8E4D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4F8E1D6" w14:textId="753FE52A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458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190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268.52</w:t>
            </w:r>
          </w:p>
        </w:tc>
      </w:tr>
    </w:tbl>
    <w:p w14:paraId="71B2E0F7" w14:textId="766D5D56" w:rsidR="00E51A2D" w:rsidRPr="001201F4" w:rsidRDefault="00E51A2D" w:rsidP="001201F4">
      <w:pPr>
        <w:spacing w:line="260" w:lineRule="exact"/>
        <w:rPr>
          <w:sz w:val="23"/>
          <w:szCs w:val="23"/>
        </w:rPr>
      </w:pPr>
    </w:p>
    <w:tbl>
      <w:tblPr>
        <w:tblW w:w="899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86"/>
        <w:gridCol w:w="90"/>
        <w:gridCol w:w="1276"/>
        <w:gridCol w:w="90"/>
        <w:gridCol w:w="1134"/>
        <w:gridCol w:w="90"/>
        <w:gridCol w:w="1134"/>
        <w:gridCol w:w="90"/>
        <w:gridCol w:w="1207"/>
      </w:tblGrid>
      <w:tr w:rsidR="00EE5495" w:rsidRPr="001201F4" w14:paraId="3D5CB97E" w14:textId="77777777" w:rsidTr="0029580A">
        <w:trPr>
          <w:trHeight w:val="20"/>
          <w:tblHeader/>
        </w:trPr>
        <w:tc>
          <w:tcPr>
            <w:tcW w:w="2693" w:type="dxa"/>
          </w:tcPr>
          <w:p w14:paraId="057BB4B2" w14:textId="77777777" w:rsidR="009F7E6D" w:rsidRPr="001201F4" w:rsidRDefault="009F7E6D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97" w:type="dxa"/>
            <w:gridSpan w:val="9"/>
            <w:tcBorders>
              <w:bottom w:val="single" w:sz="6" w:space="0" w:color="auto"/>
            </w:tcBorders>
          </w:tcPr>
          <w:p w14:paraId="75CFBB98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</w:p>
        </w:tc>
      </w:tr>
      <w:tr w:rsidR="00EE5495" w:rsidRPr="001201F4" w14:paraId="69BE0405" w14:textId="77777777" w:rsidTr="0029580A">
        <w:trPr>
          <w:trHeight w:val="20"/>
          <w:tblHeader/>
        </w:trPr>
        <w:tc>
          <w:tcPr>
            <w:tcW w:w="2693" w:type="dxa"/>
          </w:tcPr>
          <w:p w14:paraId="2944F99B" w14:textId="77777777" w:rsidR="009F7E6D" w:rsidRPr="001201F4" w:rsidRDefault="009F7E6D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9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6287930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E5495" w:rsidRPr="001201F4" w14:paraId="28498F1E" w14:textId="77777777" w:rsidTr="0029580A">
        <w:trPr>
          <w:trHeight w:val="20"/>
          <w:tblHeader/>
        </w:trPr>
        <w:tc>
          <w:tcPr>
            <w:tcW w:w="2693" w:type="dxa"/>
          </w:tcPr>
          <w:p w14:paraId="39AD2F00" w14:textId="77777777" w:rsidR="009F7E6D" w:rsidRPr="001201F4" w:rsidRDefault="009F7E6D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3F0DE27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A875F21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592A1E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5B16C0F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46E7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42BE262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3298BAF8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</w:p>
        </w:tc>
      </w:tr>
      <w:tr w:rsidR="00EE5495" w:rsidRPr="001201F4" w14:paraId="17DD5E1E" w14:textId="77777777" w:rsidTr="0029580A">
        <w:trPr>
          <w:trHeight w:val="20"/>
          <w:tblHeader/>
        </w:trPr>
        <w:tc>
          <w:tcPr>
            <w:tcW w:w="2693" w:type="dxa"/>
          </w:tcPr>
          <w:p w14:paraId="29042F44" w14:textId="77777777" w:rsidR="009F7E6D" w:rsidRPr="001201F4" w:rsidRDefault="009F7E6D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6" w:type="dxa"/>
          </w:tcPr>
          <w:p w14:paraId="2096147A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89C5ED1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61EE513D" w14:textId="0E8F281B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 (ลด)</w:t>
            </w:r>
          </w:p>
        </w:tc>
        <w:tc>
          <w:tcPr>
            <w:tcW w:w="90" w:type="dxa"/>
          </w:tcPr>
          <w:p w14:paraId="0EAF7EC9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D9F8E87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D2BC302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42E50835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778A30E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1A144D12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ณ วันที่</w:t>
            </w:r>
          </w:p>
        </w:tc>
      </w:tr>
      <w:tr w:rsidR="00EE5495" w:rsidRPr="001201F4" w14:paraId="58FBCB1F" w14:textId="77777777" w:rsidTr="0029580A">
        <w:trPr>
          <w:trHeight w:val="20"/>
          <w:tblHeader/>
        </w:trPr>
        <w:tc>
          <w:tcPr>
            <w:tcW w:w="2693" w:type="dxa"/>
          </w:tcPr>
          <w:p w14:paraId="22706FAE" w14:textId="77777777" w:rsidR="009F7E6D" w:rsidRPr="001201F4" w:rsidRDefault="009F7E6D" w:rsidP="001201F4">
            <w:pPr>
              <w:spacing w:line="260" w:lineRule="exact"/>
              <w:ind w:right="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6" w:type="dxa"/>
          </w:tcPr>
          <w:p w14:paraId="4E792453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มกราคม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 256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</w:rPr>
              <w:t>2</w:t>
            </w:r>
          </w:p>
        </w:tc>
        <w:tc>
          <w:tcPr>
            <w:tcW w:w="90" w:type="dxa"/>
          </w:tcPr>
          <w:p w14:paraId="1873743F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203F648A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B00B8D5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5BF8DC9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40AF19A8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878205E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37E83EC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3797E368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1201F4">
              <w:rPr>
                <w:rFonts w:asciiTheme="majorBidi" w:hAnsiTheme="majorBidi" w:cstheme="majorBidi" w:hint="cs"/>
                <w:sz w:val="23"/>
                <w:szCs w:val="23"/>
              </w:rPr>
              <w:t>2</w:t>
            </w:r>
          </w:p>
        </w:tc>
      </w:tr>
      <w:tr w:rsidR="00EE5495" w:rsidRPr="001201F4" w14:paraId="628491C3" w14:textId="77777777" w:rsidTr="0029580A">
        <w:trPr>
          <w:trHeight w:val="297"/>
        </w:trPr>
        <w:tc>
          <w:tcPr>
            <w:tcW w:w="2693" w:type="dxa"/>
          </w:tcPr>
          <w:p w14:paraId="4EAC42E5" w14:textId="669EF017" w:rsidR="009F7E6D" w:rsidRPr="001201F4" w:rsidRDefault="009F7E6D" w:rsidP="001201F4">
            <w:pPr>
              <w:spacing w:line="260" w:lineRule="exact"/>
              <w:ind w:left="170" w:hanging="170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เงินเบิกเกินบัญชีและ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418F34D7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596,029,495.58</w:t>
            </w:r>
          </w:p>
        </w:tc>
        <w:tc>
          <w:tcPr>
            <w:tcW w:w="90" w:type="dxa"/>
            <w:vAlign w:val="bottom"/>
          </w:tcPr>
          <w:p w14:paraId="2DEAFA4B" w14:textId="77777777" w:rsidR="009F7E6D" w:rsidRPr="001201F4" w:rsidRDefault="009F7E6D" w:rsidP="001201F4">
            <w:pPr>
              <w:tabs>
                <w:tab w:val="left" w:pos="1073"/>
              </w:tabs>
              <w:spacing w:line="26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A90CF16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(98,100,567.71)</w:t>
            </w:r>
          </w:p>
        </w:tc>
        <w:tc>
          <w:tcPr>
            <w:tcW w:w="90" w:type="dxa"/>
            <w:vAlign w:val="bottom"/>
          </w:tcPr>
          <w:p w14:paraId="10654F8B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A94517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DCC42AC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026869D" w14:textId="77777777" w:rsidR="009F7E6D" w:rsidRPr="001201F4" w:rsidRDefault="009F7E6D" w:rsidP="001201F4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(9,691.52)</w:t>
            </w:r>
          </w:p>
        </w:tc>
        <w:tc>
          <w:tcPr>
            <w:tcW w:w="90" w:type="dxa"/>
            <w:vAlign w:val="bottom"/>
          </w:tcPr>
          <w:p w14:paraId="110735D7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vAlign w:val="bottom"/>
          </w:tcPr>
          <w:p w14:paraId="5CA935DF" w14:textId="77777777" w:rsidR="009F7E6D" w:rsidRPr="001201F4" w:rsidRDefault="009F7E6D" w:rsidP="001201F4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497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919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236.35</w:t>
            </w:r>
          </w:p>
        </w:tc>
      </w:tr>
      <w:tr w:rsidR="00C45213" w:rsidRPr="001201F4" w14:paraId="6564FB4D" w14:textId="77777777" w:rsidTr="0029580A">
        <w:trPr>
          <w:trHeight w:val="20"/>
        </w:trPr>
        <w:tc>
          <w:tcPr>
            <w:tcW w:w="2693" w:type="dxa"/>
          </w:tcPr>
          <w:p w14:paraId="12D8D94F" w14:textId="56D74982" w:rsidR="00C45213" w:rsidRPr="001201F4" w:rsidRDefault="00C45213" w:rsidP="00C45213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ตาม</w:t>
            </w: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สัญญาเช่า</w:t>
            </w:r>
          </w:p>
        </w:tc>
        <w:tc>
          <w:tcPr>
            <w:tcW w:w="1186" w:type="dxa"/>
          </w:tcPr>
          <w:p w14:paraId="24155BA8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1,997,897.40</w:t>
            </w:r>
          </w:p>
        </w:tc>
        <w:tc>
          <w:tcPr>
            <w:tcW w:w="90" w:type="dxa"/>
          </w:tcPr>
          <w:p w14:paraId="6269F919" w14:textId="77777777" w:rsidR="00C45213" w:rsidRPr="001201F4" w:rsidRDefault="00C45213" w:rsidP="00C45213">
            <w:pPr>
              <w:tabs>
                <w:tab w:val="decimal" w:pos="990"/>
                <w:tab w:val="left" w:pos="1073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</w:tcPr>
          <w:p w14:paraId="16860F59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(1,023,457.26)</w:t>
            </w:r>
          </w:p>
        </w:tc>
        <w:tc>
          <w:tcPr>
            <w:tcW w:w="90" w:type="dxa"/>
          </w:tcPr>
          <w:p w14:paraId="300785F3" w14:textId="77777777" w:rsidR="00C45213" w:rsidRPr="001201F4" w:rsidRDefault="00C45213" w:rsidP="00C45213">
            <w:pPr>
              <w:tabs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BAA9318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3,904,631.80</w:t>
            </w:r>
          </w:p>
        </w:tc>
        <w:tc>
          <w:tcPr>
            <w:tcW w:w="90" w:type="dxa"/>
          </w:tcPr>
          <w:p w14:paraId="49D9D510" w14:textId="77777777" w:rsidR="00C45213" w:rsidRPr="001201F4" w:rsidRDefault="00C45213" w:rsidP="00C45213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4CF9C61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left="-850" w:right="401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BAF1FB6" w14:textId="77777777" w:rsidR="00C45213" w:rsidRPr="001201F4" w:rsidRDefault="00C45213" w:rsidP="00C45213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</w:tcPr>
          <w:p w14:paraId="3860673A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4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879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071.94</w:t>
            </w:r>
          </w:p>
        </w:tc>
      </w:tr>
      <w:tr w:rsidR="00C45213" w:rsidRPr="001201F4" w14:paraId="2DAAF7F2" w14:textId="77777777" w:rsidTr="0029580A">
        <w:trPr>
          <w:trHeight w:val="20"/>
        </w:trPr>
        <w:tc>
          <w:tcPr>
            <w:tcW w:w="2693" w:type="dxa"/>
          </w:tcPr>
          <w:p w14:paraId="6E09B401" w14:textId="77777777" w:rsidR="00C45213" w:rsidRPr="001201F4" w:rsidRDefault="00C45213" w:rsidP="00C45213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054B6DF2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598,027,392.98</w:t>
            </w:r>
          </w:p>
        </w:tc>
        <w:tc>
          <w:tcPr>
            <w:tcW w:w="90" w:type="dxa"/>
          </w:tcPr>
          <w:p w14:paraId="39C59FD3" w14:textId="77777777" w:rsidR="00C45213" w:rsidRPr="001201F4" w:rsidRDefault="00C45213" w:rsidP="00C45213">
            <w:pPr>
              <w:tabs>
                <w:tab w:val="decimal" w:pos="990"/>
                <w:tab w:val="left" w:pos="1073"/>
              </w:tabs>
              <w:spacing w:line="260" w:lineRule="exact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91435B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(99,124,024.97)</w:t>
            </w:r>
          </w:p>
        </w:tc>
        <w:tc>
          <w:tcPr>
            <w:tcW w:w="90" w:type="dxa"/>
          </w:tcPr>
          <w:p w14:paraId="78D1F4DD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ABB766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3,904,631.80</w:t>
            </w:r>
          </w:p>
        </w:tc>
        <w:tc>
          <w:tcPr>
            <w:tcW w:w="90" w:type="dxa"/>
          </w:tcPr>
          <w:p w14:paraId="3BA79A4C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D73213" w14:textId="77777777" w:rsidR="00C45213" w:rsidRPr="001201F4" w:rsidRDefault="00C45213" w:rsidP="00C45213">
            <w:pPr>
              <w:autoSpaceDE w:val="0"/>
              <w:autoSpaceDN w:val="0"/>
              <w:adjustRightInd w:val="0"/>
              <w:spacing w:line="26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 w:cstheme="majorBidi"/>
                <w:sz w:val="23"/>
                <w:szCs w:val="23"/>
              </w:rPr>
              <w:t>(9,691.52)</w:t>
            </w:r>
          </w:p>
        </w:tc>
        <w:tc>
          <w:tcPr>
            <w:tcW w:w="90" w:type="dxa"/>
          </w:tcPr>
          <w:p w14:paraId="05A8BBED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353E2F57" w14:textId="77777777" w:rsidR="00C45213" w:rsidRPr="001201F4" w:rsidRDefault="00C45213" w:rsidP="00C45213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201F4">
              <w:rPr>
                <w:rFonts w:asciiTheme="majorBidi" w:hAnsiTheme="majorBidi"/>
                <w:sz w:val="23"/>
                <w:szCs w:val="23"/>
              </w:rPr>
              <w:t>502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798</w:t>
            </w:r>
            <w:r w:rsidRPr="001201F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201F4">
              <w:rPr>
                <w:rFonts w:asciiTheme="majorBidi" w:hAnsiTheme="majorBidi"/>
                <w:sz w:val="23"/>
                <w:szCs w:val="23"/>
              </w:rPr>
              <w:t>308.29</w:t>
            </w:r>
          </w:p>
        </w:tc>
      </w:tr>
    </w:tbl>
    <w:p w14:paraId="210F1EE0" w14:textId="5F2E8053" w:rsidR="008D20F4" w:rsidRPr="009C7AC4" w:rsidRDefault="009C624C" w:rsidP="009C624C">
      <w:pPr>
        <w:tabs>
          <w:tab w:val="left" w:pos="284"/>
        </w:tabs>
        <w:spacing w:line="320" w:lineRule="exact"/>
        <w:ind w:right="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="008D20F4" w:rsidRPr="009C7AC4">
        <w:rPr>
          <w:rFonts w:asciiTheme="majorBidi" w:hAnsiTheme="majorBidi"/>
          <w:sz w:val="28"/>
          <w:szCs w:val="28"/>
        </w:rPr>
        <w:t>*</w:t>
      </w:r>
      <w:r w:rsidR="00467E34">
        <w:rPr>
          <w:rFonts w:asciiTheme="majorBidi" w:hAnsiTheme="majorBidi" w:hint="cs"/>
          <w:sz w:val="28"/>
          <w:szCs w:val="28"/>
          <w:cs/>
        </w:rPr>
        <w:t xml:space="preserve">เนื่องจากการนำมาตรฐานการรายงานทางการเงิน ฉบับที่ </w:t>
      </w:r>
      <w:r w:rsidR="00467E34">
        <w:rPr>
          <w:rFonts w:asciiTheme="majorBidi" w:hAnsiTheme="majorBidi"/>
          <w:sz w:val="28"/>
          <w:szCs w:val="28"/>
        </w:rPr>
        <w:t>16</w:t>
      </w:r>
      <w:r w:rsidR="001756DB">
        <w:rPr>
          <w:rFonts w:asciiTheme="majorBidi" w:hAnsiTheme="majorBidi"/>
          <w:sz w:val="28"/>
          <w:szCs w:val="28"/>
        </w:rPr>
        <w:t xml:space="preserve"> </w:t>
      </w:r>
      <w:r w:rsidR="001756DB">
        <w:rPr>
          <w:rFonts w:asciiTheme="majorBidi" w:hAnsiTheme="majorBidi" w:hint="cs"/>
          <w:sz w:val="28"/>
          <w:szCs w:val="28"/>
          <w:cs/>
        </w:rPr>
        <w:t xml:space="preserve">มาปฏิบัติ (หมายเหตุ </w:t>
      </w:r>
      <w:r w:rsidR="001756DB">
        <w:rPr>
          <w:rFonts w:asciiTheme="majorBidi" w:hAnsiTheme="majorBidi"/>
          <w:sz w:val="28"/>
          <w:szCs w:val="28"/>
        </w:rPr>
        <w:t>4)</w:t>
      </w:r>
    </w:p>
    <w:p w14:paraId="5D67E4ED" w14:textId="2C51932B" w:rsidR="00E00682" w:rsidRPr="00F92DD4" w:rsidRDefault="0021486B" w:rsidP="005A2D5C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E00682" w:rsidRPr="00F92DD4">
        <w:rPr>
          <w:rFonts w:ascii="Angsana New" w:hAnsi="Angsana New"/>
          <w:b/>
          <w:bCs/>
          <w:sz w:val="32"/>
          <w:szCs w:val="32"/>
        </w:rPr>
        <w:t>.</w:t>
      </w:r>
      <w:r w:rsidR="00E00682" w:rsidRPr="00F92DD4">
        <w:rPr>
          <w:rFonts w:ascii="Angsana New" w:hAnsi="Angsana New"/>
          <w:b/>
          <w:bCs/>
          <w:sz w:val="32"/>
          <w:szCs w:val="32"/>
        </w:rPr>
        <w:tab/>
      </w:r>
      <w:r w:rsidR="00E00682" w:rsidRPr="00F92DD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5C632AF" w14:textId="31DF76FE" w:rsidR="00E00682" w:rsidRPr="00F92DD4" w:rsidRDefault="0021486B" w:rsidP="005A2D5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32</w:t>
      </w:r>
      <w:r w:rsidR="00E00682" w:rsidRPr="00F92DD4">
        <w:rPr>
          <w:rFonts w:ascii="Angsana New" w:hAnsi="Angsana New"/>
          <w:spacing w:val="-4"/>
          <w:sz w:val="32"/>
          <w:szCs w:val="32"/>
        </w:rPr>
        <w:t>.1</w:t>
      </w:r>
      <w:r w:rsidR="00E00682" w:rsidRPr="00F92DD4">
        <w:rPr>
          <w:rFonts w:ascii="Angsana New" w:hAnsi="Angsana New"/>
          <w:spacing w:val="-4"/>
          <w:sz w:val="32"/>
          <w:szCs w:val="32"/>
        </w:rPr>
        <w:tab/>
      </w:r>
      <w:r w:rsidR="00E00682" w:rsidRPr="00F92DD4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4F935491" w14:textId="77777777" w:rsidR="00E00682" w:rsidRPr="00F92DD4" w:rsidRDefault="00E00682" w:rsidP="005A2D5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92DD4">
        <w:rPr>
          <w:rFonts w:ascii="Angsana New" w:hAnsi="Angsana New"/>
          <w:sz w:val="32"/>
          <w:szCs w:val="32"/>
        </w:rPr>
        <w:tab/>
      </w:r>
      <w:r w:rsidRPr="00F92DD4">
        <w:rPr>
          <w:rFonts w:ascii="Angsana New" w:hAnsi="Angsana New"/>
          <w:sz w:val="32"/>
          <w:szCs w:val="32"/>
        </w:rPr>
        <w:tab/>
      </w:r>
      <w:r w:rsidRPr="00F92DD4">
        <w:rPr>
          <w:rFonts w:ascii="Angsana New" w:hAnsi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7" w:name="OLE_LINK4"/>
      <w:r w:rsidRPr="00F92DD4">
        <w:rPr>
          <w:rFonts w:ascii="Angsana New" w:hAnsi="Angsana New"/>
          <w:sz w:val="32"/>
          <w:szCs w:val="32"/>
          <w:cs/>
        </w:rPr>
        <w:t>ทางการเงิน</w:t>
      </w:r>
      <w:bookmarkEnd w:id="7"/>
      <w:r w:rsidRPr="00F92DD4">
        <w:rPr>
          <w:rFonts w:ascii="Angsana New" w:hAnsi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62201537" w14:textId="77777777" w:rsidR="00E00682" w:rsidRPr="00F92DD4" w:rsidRDefault="00E00682" w:rsidP="005A2D5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3DAD752" w14:textId="3C0A7B06" w:rsidR="00E00682" w:rsidRPr="00F92DD4" w:rsidRDefault="0021486B" w:rsidP="005A2D5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32</w:t>
      </w:r>
      <w:r w:rsidR="00E00682" w:rsidRPr="00F92DD4">
        <w:rPr>
          <w:rFonts w:ascii="Angsana New" w:hAnsi="Angsana New"/>
          <w:spacing w:val="-4"/>
          <w:sz w:val="32"/>
          <w:szCs w:val="32"/>
        </w:rPr>
        <w:t>.2</w:t>
      </w:r>
      <w:r w:rsidR="00E00682" w:rsidRPr="00F92DD4">
        <w:rPr>
          <w:rFonts w:ascii="Angsana New" w:hAnsi="Angsana New"/>
          <w:spacing w:val="-4"/>
          <w:sz w:val="32"/>
          <w:szCs w:val="32"/>
        </w:rPr>
        <w:tab/>
      </w:r>
      <w:r w:rsidR="00E00682" w:rsidRPr="00F92DD4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7D830D52" w14:textId="77777777" w:rsidR="00E00682" w:rsidRPr="00F92DD4" w:rsidRDefault="00E00682" w:rsidP="005A2D5C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F92DD4">
        <w:rPr>
          <w:rFonts w:ascii="Angsana New" w:hAnsi="Angsana New"/>
          <w:sz w:val="32"/>
          <w:szCs w:val="32"/>
        </w:rPr>
        <w:tab/>
      </w:r>
      <w:r w:rsidRPr="00F92DD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Pr="00F92DD4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F92DD4">
        <w:rPr>
          <w:rFonts w:ascii="Angsana New" w:hAnsi="Angsana New" w:hint="cs"/>
          <w:sz w:val="32"/>
          <w:szCs w:val="32"/>
          <w:cs/>
        </w:rPr>
        <w:t>ทั้งนี้</w:t>
      </w:r>
      <w:r w:rsidRPr="00F92DD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F92DD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F92DD4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FC5CBF4" w14:textId="04BD80B8" w:rsidR="005A2D5C" w:rsidRDefault="005A2D5C" w:rsidP="005A2D5C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  <w:r w:rsidRPr="00E00682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ณ วันที่ </w:t>
      </w:r>
      <w:r w:rsidRPr="00E00682">
        <w:rPr>
          <w:rFonts w:ascii="Angsana New" w:hAnsi="Angsana New"/>
          <w:spacing w:val="-2"/>
          <w:position w:val="2"/>
          <w:sz w:val="32"/>
          <w:szCs w:val="32"/>
        </w:rPr>
        <w:t>31</w:t>
      </w:r>
      <w:r w:rsidRPr="00E00682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 ธันวาคม</w:t>
      </w:r>
      <w:r w:rsidRPr="00E00682">
        <w:rPr>
          <w:rFonts w:ascii="Angsana New" w:hAnsi="Angsana New" w:hint="cs"/>
          <w:spacing w:val="-2"/>
          <w:position w:val="2"/>
          <w:sz w:val="32"/>
          <w:szCs w:val="32"/>
        </w:rPr>
        <w:t xml:space="preserve"> </w:t>
      </w:r>
      <w:r w:rsidRPr="00E00682">
        <w:rPr>
          <w:rFonts w:ascii="Angsana New" w:hAnsi="Angsana New"/>
          <w:spacing w:val="-2"/>
          <w:position w:val="2"/>
          <w:sz w:val="32"/>
          <w:szCs w:val="32"/>
        </w:rPr>
        <w:t>2563</w:t>
      </w:r>
      <w:r w:rsidRPr="00E00682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 และ</w:t>
      </w:r>
      <w:r w:rsidRPr="00E00682">
        <w:rPr>
          <w:rFonts w:ascii="Angsana New" w:hAnsi="Angsana New"/>
          <w:spacing w:val="-2"/>
          <w:position w:val="2"/>
          <w:sz w:val="32"/>
          <w:szCs w:val="32"/>
        </w:rPr>
        <w:t xml:space="preserve"> 2562 </w:t>
      </w:r>
      <w:r w:rsidRPr="00E00682">
        <w:rPr>
          <w:rFonts w:ascii="Angsana New" w:hAnsi="Angsana New"/>
          <w:spacing w:val="-2"/>
          <w:position w:val="2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E00682">
        <w:rPr>
          <w:rFonts w:ascii="Angsana New" w:hAnsi="Angsana New"/>
          <w:spacing w:val="-2"/>
          <w:position w:val="2"/>
          <w:sz w:val="32"/>
          <w:szCs w:val="32"/>
        </w:rPr>
        <w:t xml:space="preserve"> </w:t>
      </w:r>
    </w:p>
    <w:tbl>
      <w:tblPr>
        <w:tblW w:w="90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5A2D5C" w:rsidRPr="0084117D" w14:paraId="37938964" w14:textId="77777777" w:rsidTr="004227D0">
        <w:trPr>
          <w:cantSplit/>
        </w:trPr>
        <w:tc>
          <w:tcPr>
            <w:tcW w:w="2211" w:type="dxa"/>
            <w:vAlign w:val="bottom"/>
          </w:tcPr>
          <w:p w14:paraId="722E27FA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6FC0A7F0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4CF7A7C9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EC9EC3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84117D" w14:paraId="62DABE3A" w14:textId="77777777" w:rsidTr="004227D0">
        <w:trPr>
          <w:cantSplit/>
        </w:trPr>
        <w:tc>
          <w:tcPr>
            <w:tcW w:w="2211" w:type="dxa"/>
            <w:vAlign w:val="bottom"/>
          </w:tcPr>
          <w:p w14:paraId="320A800B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F011C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84117D">
              <w:rPr>
                <w:rFonts w:ascii="Angsana New" w:hAnsi="Angsana New"/>
                <w:sz w:val="20"/>
                <w:szCs w:val="20"/>
              </w:rPr>
              <w:t>31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4117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</w:tcPr>
          <w:p w14:paraId="213A6438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23720A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84117D" w14:paraId="4DC7B840" w14:textId="77777777" w:rsidTr="004227D0">
        <w:trPr>
          <w:cantSplit/>
        </w:trPr>
        <w:tc>
          <w:tcPr>
            <w:tcW w:w="2211" w:type="dxa"/>
            <w:vAlign w:val="bottom"/>
          </w:tcPr>
          <w:p w14:paraId="7CC093AE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E6789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06A6D9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D3B8F88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FDFD78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AF1ACBF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7D1884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2266FA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8D57BA8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F5B904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5A2D5C" w:rsidRPr="0084117D" w14:paraId="24BC3CF0" w14:textId="77777777" w:rsidTr="004227D0">
        <w:trPr>
          <w:cantSplit/>
        </w:trPr>
        <w:tc>
          <w:tcPr>
            <w:tcW w:w="2211" w:type="dxa"/>
            <w:vAlign w:val="bottom"/>
          </w:tcPr>
          <w:p w14:paraId="01F45B60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DDD842" w14:textId="2AFD826D" w:rsidR="005A2D5C" w:rsidRPr="0084117D" w:rsidRDefault="005A2D5C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8411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4117D">
              <w:rPr>
                <w:rFonts w:ascii="Angsana New" w:hAnsi="Angsana New"/>
                <w:sz w:val="20"/>
                <w:szCs w:val="20"/>
              </w:rPr>
              <w:t>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BE2987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4BF9CF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8411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6BB44E7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84117D">
              <w:rPr>
                <w:rFonts w:ascii="Angsana New" w:hAnsi="Angsana New"/>
                <w:sz w:val="20"/>
                <w:szCs w:val="20"/>
              </w:rPr>
              <w:t>5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94F2F6D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DDB5CD0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038466D7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096A0054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29B4F29" w14:textId="77777777" w:rsidR="005A2D5C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5B38BE05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2ADEB5C3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CEFBB8D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3FAF586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DAA05B2" w14:textId="77777777" w:rsidR="005A2D5C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5EA96CB5" w14:textId="77777777" w:rsidR="005A2D5C" w:rsidRPr="0084117D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(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4117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2D5C" w:rsidRPr="0084117D" w14:paraId="10AD5879" w14:textId="77777777" w:rsidTr="004227D0">
        <w:trPr>
          <w:cantSplit/>
        </w:trPr>
        <w:tc>
          <w:tcPr>
            <w:tcW w:w="2211" w:type="dxa"/>
            <w:vAlign w:val="bottom"/>
          </w:tcPr>
          <w:p w14:paraId="647A8D37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C886281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737BB71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01EA9F5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36ACF8E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3A9533A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1EAAD57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308B135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F83067B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09CA0C9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D0FB7C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34CB44A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84117D" w14:paraId="763ADCC5" w14:textId="77777777" w:rsidTr="004227D0">
        <w:trPr>
          <w:cantSplit/>
        </w:trPr>
        <w:tc>
          <w:tcPr>
            <w:tcW w:w="2211" w:type="dxa"/>
            <w:vAlign w:val="bottom"/>
          </w:tcPr>
          <w:p w14:paraId="6527C869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74E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424055A9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923155A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F6F930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C25199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C1260A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DCFDBC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FF06AA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AF7AC8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0060805" w14:textId="77777777" w:rsidR="005A2D5C" w:rsidRPr="0084117D" w:rsidRDefault="005A2D5C" w:rsidP="004227D0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6E9EF4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D4C949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2D5C" w:rsidRPr="0084117D" w14:paraId="0D22D8B2" w14:textId="77777777" w:rsidTr="004227D0">
        <w:trPr>
          <w:cantSplit/>
        </w:trPr>
        <w:tc>
          <w:tcPr>
            <w:tcW w:w="2211" w:type="dxa"/>
            <w:vAlign w:val="bottom"/>
          </w:tcPr>
          <w:p w14:paraId="4B3456F2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31F8529D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E861C9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029DC0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16A95A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FB3B40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28,812,983.23</w:t>
            </w:r>
          </w:p>
        </w:tc>
        <w:tc>
          <w:tcPr>
            <w:tcW w:w="134" w:type="dxa"/>
            <w:vAlign w:val="bottom"/>
          </w:tcPr>
          <w:p w14:paraId="611CC02B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051B1F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36,821,545.75</w:t>
            </w:r>
          </w:p>
        </w:tc>
        <w:tc>
          <w:tcPr>
            <w:tcW w:w="134" w:type="dxa"/>
            <w:vAlign w:val="bottom"/>
          </w:tcPr>
          <w:p w14:paraId="09EE4483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C71DAC" w14:textId="77777777" w:rsidR="005A2D5C" w:rsidRPr="0084117D" w:rsidRDefault="005A2D5C" w:rsidP="004227D0">
            <w:pPr>
              <w:spacing w:line="280" w:lineRule="exact"/>
              <w:ind w:right="12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65,634,528.98</w:t>
            </w:r>
          </w:p>
        </w:tc>
        <w:tc>
          <w:tcPr>
            <w:tcW w:w="134" w:type="dxa"/>
          </w:tcPr>
          <w:p w14:paraId="35CA1F49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1EF828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0.05 - 0.125</w:t>
            </w:r>
          </w:p>
        </w:tc>
      </w:tr>
      <w:tr w:rsidR="005A2D5C" w:rsidRPr="0084117D" w14:paraId="6F5A95BE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0CDFE70E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4AFB505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3C0256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66ECA7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091AA85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4780B6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521C27F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B2F700F" w14:textId="77777777" w:rsidR="005A2D5C" w:rsidRPr="0084117D" w:rsidRDefault="005A2D5C" w:rsidP="004227D0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312,261,139.14</w:t>
            </w:r>
          </w:p>
        </w:tc>
        <w:tc>
          <w:tcPr>
            <w:tcW w:w="134" w:type="dxa"/>
            <w:vAlign w:val="bottom"/>
          </w:tcPr>
          <w:p w14:paraId="55EAB4E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2B10BC" w14:textId="77777777" w:rsidR="005A2D5C" w:rsidRPr="0084117D" w:rsidRDefault="005A2D5C" w:rsidP="004227D0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312,261,139.14</w:t>
            </w:r>
          </w:p>
        </w:tc>
        <w:tc>
          <w:tcPr>
            <w:tcW w:w="134" w:type="dxa"/>
          </w:tcPr>
          <w:p w14:paraId="172DB7B8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EDC2E4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2D5C" w:rsidRPr="0084117D" w14:paraId="5C6DBE38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012F8FF7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18B2A69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5,655,867.33</w:t>
            </w:r>
          </w:p>
        </w:tc>
        <w:tc>
          <w:tcPr>
            <w:tcW w:w="134" w:type="dxa"/>
            <w:vAlign w:val="bottom"/>
          </w:tcPr>
          <w:p w14:paraId="18AE8B23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1C823C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30,978,318.78</w:t>
            </w:r>
          </w:p>
        </w:tc>
        <w:tc>
          <w:tcPr>
            <w:tcW w:w="134" w:type="dxa"/>
            <w:vAlign w:val="bottom"/>
          </w:tcPr>
          <w:p w14:paraId="0FBD290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DCB382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DF6F9F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CA0819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A558B0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4814DC" w14:textId="77777777" w:rsidR="005A2D5C" w:rsidRPr="0084117D" w:rsidRDefault="005A2D5C" w:rsidP="004227D0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36,634,186.11</w:t>
            </w:r>
          </w:p>
        </w:tc>
        <w:tc>
          <w:tcPr>
            <w:tcW w:w="134" w:type="dxa"/>
          </w:tcPr>
          <w:p w14:paraId="4454E2E2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790E354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</w:tr>
      <w:tr w:rsidR="005A2D5C" w:rsidRPr="0084117D" w14:paraId="42BA666A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792746BA" w14:textId="77777777" w:rsidR="005A2D5C" w:rsidRPr="003974ED" w:rsidRDefault="005A2D5C" w:rsidP="003974ED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72D14C5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626AD90F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15EF7D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915C7C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95E53A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487B64B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691505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581604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516FF1" w14:textId="77777777" w:rsidR="005A2D5C" w:rsidRPr="0084117D" w:rsidRDefault="005A2D5C" w:rsidP="004227D0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</w:tcPr>
          <w:p w14:paraId="68405E3E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6C6DBB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0.15 - 0.75</w:t>
            </w:r>
          </w:p>
        </w:tc>
      </w:tr>
      <w:tr w:rsidR="005A2D5C" w:rsidRPr="0084117D" w14:paraId="60171033" w14:textId="77777777" w:rsidTr="004227D0">
        <w:trPr>
          <w:cantSplit/>
          <w:trHeight w:val="90"/>
        </w:trPr>
        <w:tc>
          <w:tcPr>
            <w:tcW w:w="2211" w:type="dxa"/>
            <w:vAlign w:val="bottom"/>
          </w:tcPr>
          <w:p w14:paraId="03F7D54A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BE371F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81,826,230.70</w:t>
            </w:r>
          </w:p>
        </w:tc>
        <w:tc>
          <w:tcPr>
            <w:tcW w:w="134" w:type="dxa"/>
            <w:vAlign w:val="bottom"/>
          </w:tcPr>
          <w:p w14:paraId="7D5585C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FA74F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30,978,318.78</w:t>
            </w:r>
          </w:p>
        </w:tc>
        <w:tc>
          <w:tcPr>
            <w:tcW w:w="134" w:type="dxa"/>
            <w:vAlign w:val="bottom"/>
          </w:tcPr>
          <w:p w14:paraId="27652462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318D7A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28,812,983.23</w:t>
            </w:r>
          </w:p>
        </w:tc>
        <w:tc>
          <w:tcPr>
            <w:tcW w:w="134" w:type="dxa"/>
            <w:vAlign w:val="bottom"/>
          </w:tcPr>
          <w:p w14:paraId="7E0D8544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BE7CF5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349,082,684.89</w:t>
            </w:r>
          </w:p>
        </w:tc>
        <w:tc>
          <w:tcPr>
            <w:tcW w:w="134" w:type="dxa"/>
            <w:vAlign w:val="bottom"/>
          </w:tcPr>
          <w:p w14:paraId="11CCBB9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44671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490,700,217.60</w:t>
            </w:r>
          </w:p>
        </w:tc>
        <w:tc>
          <w:tcPr>
            <w:tcW w:w="134" w:type="dxa"/>
          </w:tcPr>
          <w:p w14:paraId="3934C1A4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F57F07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2D5C" w:rsidRPr="0084117D" w14:paraId="23B38BDB" w14:textId="77777777" w:rsidTr="004227D0">
        <w:trPr>
          <w:cantSplit/>
          <w:trHeight w:val="207"/>
        </w:trPr>
        <w:tc>
          <w:tcPr>
            <w:tcW w:w="2211" w:type="dxa"/>
            <w:vAlign w:val="bottom"/>
          </w:tcPr>
          <w:p w14:paraId="6FD55A81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6FDE8D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5DB7CF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055F44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C89653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DFCE0D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94BA872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68A0AB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8CAA8A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1B5377C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1E4C97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6D0DB3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2D5C" w:rsidRPr="0084117D" w14:paraId="66C167F9" w14:textId="77777777" w:rsidTr="004227D0">
        <w:trPr>
          <w:cantSplit/>
          <w:trHeight w:val="486"/>
        </w:trPr>
        <w:tc>
          <w:tcPr>
            <w:tcW w:w="2211" w:type="dxa"/>
          </w:tcPr>
          <w:p w14:paraId="3A0925C1" w14:textId="14DA1A87" w:rsidR="005A2D5C" w:rsidRPr="003974ED" w:rsidRDefault="005A2D5C" w:rsidP="003974ED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="003974ED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0BFA24C0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134" w:type="dxa"/>
            <w:vAlign w:val="bottom"/>
          </w:tcPr>
          <w:p w14:paraId="16607FB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115306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6AACD1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8AE93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368,175,530.51</w:t>
            </w:r>
          </w:p>
        </w:tc>
        <w:tc>
          <w:tcPr>
            <w:tcW w:w="134" w:type="dxa"/>
            <w:vAlign w:val="bottom"/>
          </w:tcPr>
          <w:p w14:paraId="492282A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FA408B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A8AE292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22DF3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468,175,530.51</w:t>
            </w:r>
          </w:p>
        </w:tc>
        <w:tc>
          <w:tcPr>
            <w:tcW w:w="134" w:type="dxa"/>
          </w:tcPr>
          <w:p w14:paraId="5DDA3B90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2BE373" w14:textId="496C69A1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1.40 - 2.</w:t>
            </w:r>
            <w:r w:rsidR="003974ED">
              <w:rPr>
                <w:rFonts w:ascii="Angsana New" w:hAnsi="Angsana New"/>
                <w:sz w:val="20"/>
                <w:szCs w:val="20"/>
              </w:rPr>
              <w:t>85</w:t>
            </w:r>
          </w:p>
        </w:tc>
      </w:tr>
      <w:tr w:rsidR="005A2D5C" w:rsidRPr="0084117D" w14:paraId="68A7932F" w14:textId="77777777" w:rsidTr="004227D0">
        <w:trPr>
          <w:cantSplit/>
        </w:trPr>
        <w:tc>
          <w:tcPr>
            <w:tcW w:w="2211" w:type="dxa"/>
            <w:vAlign w:val="bottom"/>
          </w:tcPr>
          <w:p w14:paraId="24BEBA50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3FE5665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F45378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704A40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7DD5E0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26D1838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E4708D7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2AFA8B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79DA898C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DBC502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81,824,624.67</w:t>
            </w:r>
          </w:p>
        </w:tc>
        <w:tc>
          <w:tcPr>
            <w:tcW w:w="134" w:type="dxa"/>
          </w:tcPr>
          <w:p w14:paraId="3D21AF06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445617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2D5C" w:rsidRPr="0084117D" w14:paraId="532F2B2B" w14:textId="77777777" w:rsidTr="004227D0">
        <w:trPr>
          <w:cantSplit/>
        </w:trPr>
        <w:tc>
          <w:tcPr>
            <w:tcW w:w="2211" w:type="dxa"/>
            <w:vAlign w:val="bottom"/>
          </w:tcPr>
          <w:p w14:paraId="7FC66250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78B69B02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06596F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5E13BF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2843D4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BEF3C2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79A27D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F7AFE2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0C235B47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371751B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</w:tcPr>
          <w:p w14:paraId="72A65D21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4FB066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2D5C" w:rsidRPr="0084117D" w14:paraId="187203BB" w14:textId="77777777" w:rsidTr="004227D0">
        <w:trPr>
          <w:cantSplit/>
        </w:trPr>
        <w:tc>
          <w:tcPr>
            <w:tcW w:w="2211" w:type="dxa"/>
          </w:tcPr>
          <w:p w14:paraId="53980309" w14:textId="77777777" w:rsidR="005A2D5C" w:rsidRPr="003974ED" w:rsidRDefault="005A2D5C" w:rsidP="003974ED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9B95820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5,467,621.95</w:t>
            </w:r>
          </w:p>
        </w:tc>
        <w:tc>
          <w:tcPr>
            <w:tcW w:w="134" w:type="dxa"/>
            <w:vAlign w:val="bottom"/>
          </w:tcPr>
          <w:p w14:paraId="26766DA9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59C26A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28,748,221.56</w:t>
            </w:r>
          </w:p>
        </w:tc>
        <w:tc>
          <w:tcPr>
            <w:tcW w:w="134" w:type="dxa"/>
            <w:vAlign w:val="bottom"/>
          </w:tcPr>
          <w:p w14:paraId="16842411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68658F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E0D006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D661DD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753653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B1DC3A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34,215,843.51</w:t>
            </w:r>
          </w:p>
        </w:tc>
        <w:tc>
          <w:tcPr>
            <w:tcW w:w="134" w:type="dxa"/>
          </w:tcPr>
          <w:p w14:paraId="235A8140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21D4878" w14:textId="755BD9C2" w:rsidR="005A2D5C" w:rsidRPr="0084117D" w:rsidRDefault="003974ED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z w:val="20"/>
                <w:szCs w:val="20"/>
              </w:rPr>
              <w:t>2.88 - 5.73</w:t>
            </w:r>
          </w:p>
        </w:tc>
      </w:tr>
      <w:tr w:rsidR="005A2D5C" w:rsidRPr="0084117D" w14:paraId="07FC3B92" w14:textId="77777777" w:rsidTr="004227D0">
        <w:trPr>
          <w:cantSplit/>
        </w:trPr>
        <w:tc>
          <w:tcPr>
            <w:tcW w:w="2211" w:type="dxa"/>
          </w:tcPr>
          <w:p w14:paraId="6905D221" w14:textId="77777777" w:rsidR="005A2D5C" w:rsidRPr="003974ED" w:rsidRDefault="005A2D5C" w:rsidP="003974ED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F5B3AD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16,654,854.12</w:t>
            </w:r>
          </w:p>
        </w:tc>
        <w:tc>
          <w:tcPr>
            <w:tcW w:w="134" w:type="dxa"/>
            <w:vAlign w:val="bottom"/>
          </w:tcPr>
          <w:p w14:paraId="09ED37C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C828A50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12,321,125.24</w:t>
            </w:r>
          </w:p>
        </w:tc>
        <w:tc>
          <w:tcPr>
            <w:tcW w:w="134" w:type="dxa"/>
            <w:vAlign w:val="bottom"/>
          </w:tcPr>
          <w:p w14:paraId="67010CE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E590536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29B5CC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3300A08" w14:textId="77777777" w:rsidR="005A2D5C" w:rsidRPr="0084117D" w:rsidRDefault="005A2D5C" w:rsidP="004227D0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FDB437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3F77D9E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28,975,979.36</w:t>
            </w:r>
          </w:p>
        </w:tc>
        <w:tc>
          <w:tcPr>
            <w:tcW w:w="134" w:type="dxa"/>
          </w:tcPr>
          <w:p w14:paraId="589AF5DB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BD6BC22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3.50, MLR-2</w:t>
            </w:r>
          </w:p>
        </w:tc>
      </w:tr>
      <w:tr w:rsidR="005A2D5C" w:rsidRPr="0084117D" w14:paraId="095F636B" w14:textId="77777777" w:rsidTr="004227D0">
        <w:trPr>
          <w:cantSplit/>
          <w:trHeight w:val="59"/>
        </w:trPr>
        <w:tc>
          <w:tcPr>
            <w:tcW w:w="2211" w:type="dxa"/>
          </w:tcPr>
          <w:p w14:paraId="728613FF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A142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122,122,476.07</w:t>
            </w:r>
          </w:p>
        </w:tc>
        <w:tc>
          <w:tcPr>
            <w:tcW w:w="134" w:type="dxa"/>
            <w:vAlign w:val="bottom"/>
          </w:tcPr>
          <w:p w14:paraId="29A4C39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F11988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41,069,346.80</w:t>
            </w:r>
          </w:p>
        </w:tc>
        <w:tc>
          <w:tcPr>
            <w:tcW w:w="134" w:type="dxa"/>
            <w:vAlign w:val="bottom"/>
          </w:tcPr>
          <w:p w14:paraId="2C6D326D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344607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368,175,530.51</w:t>
            </w:r>
          </w:p>
        </w:tc>
        <w:tc>
          <w:tcPr>
            <w:tcW w:w="134" w:type="dxa"/>
            <w:vAlign w:val="bottom"/>
          </w:tcPr>
          <w:p w14:paraId="146F70DC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495435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87,343,273.94</w:t>
            </w:r>
          </w:p>
        </w:tc>
        <w:tc>
          <w:tcPr>
            <w:tcW w:w="134" w:type="dxa"/>
            <w:vAlign w:val="bottom"/>
          </w:tcPr>
          <w:p w14:paraId="22303625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99E875" w14:textId="77777777" w:rsidR="005A2D5C" w:rsidRPr="0084117D" w:rsidRDefault="005A2D5C" w:rsidP="004227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</w:rPr>
              <w:t>618,710,627.32</w:t>
            </w:r>
          </w:p>
        </w:tc>
        <w:tc>
          <w:tcPr>
            <w:tcW w:w="134" w:type="dxa"/>
          </w:tcPr>
          <w:p w14:paraId="6177A120" w14:textId="77777777" w:rsidR="005A2D5C" w:rsidRPr="0084117D" w:rsidRDefault="005A2D5C" w:rsidP="004227D0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56D338C" w14:textId="77777777" w:rsidR="005A2D5C" w:rsidRPr="0084117D" w:rsidRDefault="005A2D5C" w:rsidP="004227D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1E691E0" w14:textId="3F1E111C" w:rsidR="001201F4" w:rsidRDefault="001201F4" w:rsidP="005A2D5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F833A0E" w14:textId="685737F3" w:rsidR="001201F4" w:rsidRDefault="001201F4" w:rsidP="005A2D5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0A51B2" w14:textId="77777777" w:rsidR="001201F4" w:rsidRDefault="001201F4" w:rsidP="001201F4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91"/>
      </w:tblGrid>
      <w:tr w:rsidR="005A2D5C" w:rsidRPr="009857FF" w14:paraId="43DD832B" w14:textId="77777777" w:rsidTr="004227D0">
        <w:trPr>
          <w:cantSplit/>
        </w:trPr>
        <w:tc>
          <w:tcPr>
            <w:tcW w:w="2211" w:type="dxa"/>
            <w:vAlign w:val="bottom"/>
          </w:tcPr>
          <w:p w14:paraId="50EB22FB" w14:textId="3B6D8827" w:rsidR="005A2D5C" w:rsidRPr="008D4A19" w:rsidRDefault="005A2D5C" w:rsidP="008D4A1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67A9D7D7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79CA3914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5DFCBCA2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9857FF" w14:paraId="764FF8CC" w14:textId="77777777" w:rsidTr="004227D0">
        <w:trPr>
          <w:cantSplit/>
        </w:trPr>
        <w:tc>
          <w:tcPr>
            <w:tcW w:w="2211" w:type="dxa"/>
            <w:vAlign w:val="bottom"/>
          </w:tcPr>
          <w:p w14:paraId="23FDED2D" w14:textId="77777777" w:rsidR="005A2D5C" w:rsidRPr="008D4A19" w:rsidRDefault="005A2D5C" w:rsidP="008D4A1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80A80B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9857FF">
              <w:rPr>
                <w:rFonts w:ascii="Angsana New" w:hAnsi="Angsana New"/>
                <w:sz w:val="20"/>
                <w:szCs w:val="20"/>
              </w:rPr>
              <w:t>31</w:t>
            </w:r>
            <w:r w:rsidRPr="009857FF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857F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14:paraId="65BB9FE3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9F1A4E6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9857FF" w14:paraId="7753E164" w14:textId="77777777" w:rsidTr="004227D0">
        <w:trPr>
          <w:cantSplit/>
        </w:trPr>
        <w:tc>
          <w:tcPr>
            <w:tcW w:w="2211" w:type="dxa"/>
            <w:vAlign w:val="bottom"/>
          </w:tcPr>
          <w:p w14:paraId="7508A3DD" w14:textId="77777777" w:rsidR="005A2D5C" w:rsidRPr="008D4A19" w:rsidRDefault="005A2D5C" w:rsidP="008D4A1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835BEE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6AA309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6FD677C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77EA5F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D670EAF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AB370D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46BC1A5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F09B33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D7EDF93" w14:textId="77777777" w:rsidR="005A2D5C" w:rsidRPr="009857FF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650B7B" w:rsidRPr="009857FF" w14:paraId="28204706" w14:textId="77777777" w:rsidTr="004227D0">
        <w:trPr>
          <w:cantSplit/>
        </w:trPr>
        <w:tc>
          <w:tcPr>
            <w:tcW w:w="2211" w:type="dxa"/>
            <w:vAlign w:val="bottom"/>
          </w:tcPr>
          <w:p w14:paraId="67FAB51C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E7391B" w14:textId="46E580D5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8411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4117D">
              <w:rPr>
                <w:rFonts w:ascii="Angsana New" w:hAnsi="Angsana New"/>
                <w:sz w:val="20"/>
                <w:szCs w:val="20"/>
              </w:rPr>
              <w:t>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869F4B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99DBF6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9857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33982C6F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</w:t>
            </w:r>
            <w:r w:rsidRPr="009857FF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857FF">
              <w:rPr>
                <w:rFonts w:ascii="Angsana New" w:hAnsi="Angsana New"/>
                <w:sz w:val="20"/>
                <w:szCs w:val="20"/>
              </w:rPr>
              <w:t>5</w:t>
            </w:r>
            <w:r w:rsidRPr="009857F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FED5D69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025831A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3A233CF6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74E66BE7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6C67088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45D7F5BC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08FB0F75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28CAD09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9D6E839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14977DCB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12C1993C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(</w:t>
            </w:r>
            <w:r w:rsidRPr="009857FF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9857F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50B7B" w:rsidRPr="009857FF" w14:paraId="77F1141E" w14:textId="77777777" w:rsidTr="004227D0">
        <w:trPr>
          <w:cantSplit/>
        </w:trPr>
        <w:tc>
          <w:tcPr>
            <w:tcW w:w="2211" w:type="dxa"/>
            <w:vAlign w:val="bottom"/>
          </w:tcPr>
          <w:p w14:paraId="79517BCE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6078ABE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A626D12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CFF2169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02B172C5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C8C96D4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88323C0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9FF5A57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4396A10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9A6B2F7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B2C8EB1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bottom"/>
          </w:tcPr>
          <w:p w14:paraId="176AD16E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50B7B" w:rsidRPr="009857FF" w14:paraId="05C5A990" w14:textId="77777777" w:rsidTr="004227D0">
        <w:trPr>
          <w:cantSplit/>
        </w:trPr>
        <w:tc>
          <w:tcPr>
            <w:tcW w:w="2211" w:type="dxa"/>
            <w:vAlign w:val="bottom"/>
          </w:tcPr>
          <w:p w14:paraId="769DB4B6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A1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1B2AA706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56633A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297DF0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9D1402C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97A59B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3B93269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CF8670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655B8B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75A9DB" w14:textId="77777777" w:rsidR="00650B7B" w:rsidRPr="009857FF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01FF8B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9B527D4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9857FF" w14:paraId="1FB276D4" w14:textId="77777777" w:rsidTr="004227D0">
        <w:trPr>
          <w:cantSplit/>
        </w:trPr>
        <w:tc>
          <w:tcPr>
            <w:tcW w:w="2211" w:type="dxa"/>
            <w:vAlign w:val="bottom"/>
          </w:tcPr>
          <w:p w14:paraId="0B06BFF9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8D4A19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1CFF71F3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C33D7D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1A9F73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F64041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FD2C2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6,873,558.03</w:t>
            </w:r>
          </w:p>
        </w:tc>
        <w:tc>
          <w:tcPr>
            <w:tcW w:w="134" w:type="dxa"/>
            <w:vAlign w:val="bottom"/>
          </w:tcPr>
          <w:p w14:paraId="7D930F6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C2062F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35,594,815.00</w:t>
            </w:r>
          </w:p>
        </w:tc>
        <w:tc>
          <w:tcPr>
            <w:tcW w:w="134" w:type="dxa"/>
            <w:vAlign w:val="bottom"/>
          </w:tcPr>
          <w:p w14:paraId="6773FBFC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96D440" w14:textId="77777777" w:rsidR="00650B7B" w:rsidRPr="009857FF" w:rsidRDefault="00650B7B" w:rsidP="00650B7B">
            <w:pPr>
              <w:spacing w:line="280" w:lineRule="exact"/>
              <w:ind w:right="12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42,468,373.03</w:t>
            </w:r>
          </w:p>
        </w:tc>
        <w:tc>
          <w:tcPr>
            <w:tcW w:w="134" w:type="dxa"/>
          </w:tcPr>
          <w:p w14:paraId="2059960F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7DE8C20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0.125 - 0.375</w:t>
            </w:r>
          </w:p>
        </w:tc>
      </w:tr>
      <w:tr w:rsidR="00650B7B" w:rsidRPr="009857FF" w14:paraId="44341386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1C855645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8D4A1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24B51D5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E8F3E2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4F6B74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9DA1775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C2C6F0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569A1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6220F8" w14:textId="77777777" w:rsidR="00650B7B" w:rsidRPr="009857FF" w:rsidRDefault="00650B7B" w:rsidP="00650B7B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323,619,219.18</w:t>
            </w:r>
          </w:p>
        </w:tc>
        <w:tc>
          <w:tcPr>
            <w:tcW w:w="134" w:type="dxa"/>
            <w:vAlign w:val="bottom"/>
          </w:tcPr>
          <w:p w14:paraId="6997C845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EAFAC5" w14:textId="77777777" w:rsidR="00650B7B" w:rsidRPr="009857FF" w:rsidRDefault="00650B7B" w:rsidP="00650B7B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323,619,219.18</w:t>
            </w:r>
          </w:p>
        </w:tc>
        <w:tc>
          <w:tcPr>
            <w:tcW w:w="134" w:type="dxa"/>
          </w:tcPr>
          <w:p w14:paraId="17A35380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FC719C2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9857FF" w14:paraId="0BA84BA5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1CDDD2D3" w14:textId="77777777" w:rsidR="00650B7B" w:rsidRPr="008D4A19" w:rsidRDefault="00650B7B" w:rsidP="00650B7B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04EDA5A6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81,159,341.19</w:t>
            </w:r>
          </w:p>
        </w:tc>
        <w:tc>
          <w:tcPr>
            <w:tcW w:w="134" w:type="dxa"/>
            <w:vAlign w:val="bottom"/>
          </w:tcPr>
          <w:p w14:paraId="2BF87F3D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73607E5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ED9D9FE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8CE494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29CC9E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9BB4D9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C75AE7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B1F512" w14:textId="77777777" w:rsidR="00650B7B" w:rsidRPr="009857FF" w:rsidRDefault="00650B7B" w:rsidP="00650B7B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81,159,341.19</w:t>
            </w:r>
          </w:p>
        </w:tc>
        <w:tc>
          <w:tcPr>
            <w:tcW w:w="134" w:type="dxa"/>
          </w:tcPr>
          <w:p w14:paraId="6B13B370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DD7D236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0.60 - 1.35</w:t>
            </w:r>
          </w:p>
        </w:tc>
      </w:tr>
      <w:tr w:rsidR="00650B7B" w:rsidRPr="009857FF" w14:paraId="06F67720" w14:textId="77777777" w:rsidTr="004227D0">
        <w:trPr>
          <w:cantSplit/>
          <w:trHeight w:val="90"/>
        </w:trPr>
        <w:tc>
          <w:tcPr>
            <w:tcW w:w="2211" w:type="dxa"/>
            <w:vAlign w:val="bottom"/>
          </w:tcPr>
          <w:p w14:paraId="526AAD51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7D4FD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81,159,341.19</w:t>
            </w:r>
          </w:p>
        </w:tc>
        <w:tc>
          <w:tcPr>
            <w:tcW w:w="134" w:type="dxa"/>
            <w:vAlign w:val="bottom"/>
          </w:tcPr>
          <w:p w14:paraId="3302E29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BAF420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F34377B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14AF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6,873,558.03</w:t>
            </w:r>
          </w:p>
        </w:tc>
        <w:tc>
          <w:tcPr>
            <w:tcW w:w="134" w:type="dxa"/>
            <w:vAlign w:val="bottom"/>
          </w:tcPr>
          <w:p w14:paraId="00E4D0B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273200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359,214,034.18</w:t>
            </w:r>
          </w:p>
        </w:tc>
        <w:tc>
          <w:tcPr>
            <w:tcW w:w="134" w:type="dxa"/>
            <w:vAlign w:val="bottom"/>
          </w:tcPr>
          <w:p w14:paraId="2BB6151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534E80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447,246,933.40</w:t>
            </w:r>
          </w:p>
        </w:tc>
        <w:tc>
          <w:tcPr>
            <w:tcW w:w="134" w:type="dxa"/>
          </w:tcPr>
          <w:p w14:paraId="2DF73AC0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0959EB7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9857FF" w14:paraId="64C8A996" w14:textId="77777777" w:rsidTr="004227D0">
        <w:trPr>
          <w:cantSplit/>
          <w:trHeight w:val="207"/>
        </w:trPr>
        <w:tc>
          <w:tcPr>
            <w:tcW w:w="2211" w:type="dxa"/>
            <w:vAlign w:val="bottom"/>
          </w:tcPr>
          <w:p w14:paraId="3844B349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E9EC06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47756C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F7099CF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DC9717E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0413B9B5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3C7FA72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9DFA8E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5F7652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5D4AD77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37F7F9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D30D0D7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9857FF" w14:paraId="71FF2FE0" w14:textId="77777777" w:rsidTr="004227D0">
        <w:trPr>
          <w:cantSplit/>
          <w:trHeight w:val="486"/>
        </w:trPr>
        <w:tc>
          <w:tcPr>
            <w:tcW w:w="2211" w:type="dxa"/>
          </w:tcPr>
          <w:p w14:paraId="011EC566" w14:textId="428550C9" w:rsidR="00650B7B" w:rsidRPr="008D4A19" w:rsidRDefault="00650B7B" w:rsidP="00650B7B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8D4A19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14878EBB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173,000,000.00</w:t>
            </w:r>
          </w:p>
        </w:tc>
        <w:tc>
          <w:tcPr>
            <w:tcW w:w="134" w:type="dxa"/>
            <w:vAlign w:val="bottom"/>
          </w:tcPr>
          <w:p w14:paraId="2F7B6A0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9EBE69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0FB7EA6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B3686DA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345,085,248.49</w:t>
            </w:r>
          </w:p>
        </w:tc>
        <w:tc>
          <w:tcPr>
            <w:tcW w:w="134" w:type="dxa"/>
            <w:vAlign w:val="bottom"/>
          </w:tcPr>
          <w:p w14:paraId="65E0219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74F013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2AE36B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763438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518,085,248.49</w:t>
            </w:r>
          </w:p>
        </w:tc>
        <w:tc>
          <w:tcPr>
            <w:tcW w:w="134" w:type="dxa"/>
          </w:tcPr>
          <w:p w14:paraId="36229312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770EB49" w14:textId="37C799C8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2.15 - 3.50</w:t>
            </w:r>
          </w:p>
        </w:tc>
      </w:tr>
      <w:tr w:rsidR="00650B7B" w:rsidRPr="009857FF" w14:paraId="5C77CDD2" w14:textId="77777777" w:rsidTr="004227D0">
        <w:trPr>
          <w:cantSplit/>
        </w:trPr>
        <w:tc>
          <w:tcPr>
            <w:tcW w:w="2211" w:type="dxa"/>
            <w:vAlign w:val="bottom"/>
          </w:tcPr>
          <w:p w14:paraId="65DC94D7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8D4A1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A46EEAB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E3F0BE8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B8B1CE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F89DC50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D5D6E8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4A26710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58900E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133,185,358.24</w:t>
            </w:r>
          </w:p>
        </w:tc>
        <w:tc>
          <w:tcPr>
            <w:tcW w:w="134" w:type="dxa"/>
            <w:vAlign w:val="bottom"/>
          </w:tcPr>
          <w:p w14:paraId="219B284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63FDCF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133,185,358.24</w:t>
            </w:r>
          </w:p>
        </w:tc>
        <w:tc>
          <w:tcPr>
            <w:tcW w:w="134" w:type="dxa"/>
          </w:tcPr>
          <w:p w14:paraId="0F0CD0E2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9B62A0A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9857FF" w14:paraId="1584A622" w14:textId="77777777" w:rsidTr="004227D0">
        <w:trPr>
          <w:cantSplit/>
        </w:trPr>
        <w:tc>
          <w:tcPr>
            <w:tcW w:w="2211" w:type="dxa"/>
            <w:vAlign w:val="bottom"/>
          </w:tcPr>
          <w:p w14:paraId="7B1FEBCB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12A5CA47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D4DBF42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AAF5365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31F0C7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2D91E8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443745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D2AEE2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63,583.11</w:t>
            </w:r>
          </w:p>
        </w:tc>
        <w:tc>
          <w:tcPr>
            <w:tcW w:w="134" w:type="dxa"/>
            <w:vAlign w:val="bottom"/>
          </w:tcPr>
          <w:p w14:paraId="4F8BCAF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F5A49E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63,583.11</w:t>
            </w:r>
          </w:p>
        </w:tc>
        <w:tc>
          <w:tcPr>
            <w:tcW w:w="134" w:type="dxa"/>
          </w:tcPr>
          <w:p w14:paraId="2AB92129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B39DA9E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9857FF" w14:paraId="28078697" w14:textId="77777777" w:rsidTr="004227D0">
        <w:trPr>
          <w:cantSplit/>
        </w:trPr>
        <w:tc>
          <w:tcPr>
            <w:tcW w:w="2211" w:type="dxa"/>
          </w:tcPr>
          <w:p w14:paraId="1CE62BD0" w14:textId="77777777" w:rsidR="00650B7B" w:rsidRPr="008D4A19" w:rsidRDefault="00650B7B" w:rsidP="00650B7B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52B8CA6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4,559,982.14</w:t>
            </w:r>
          </w:p>
        </w:tc>
        <w:tc>
          <w:tcPr>
            <w:tcW w:w="134" w:type="dxa"/>
            <w:vAlign w:val="bottom"/>
          </w:tcPr>
          <w:p w14:paraId="32BF9E16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208D6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7,461,131.47</w:t>
            </w:r>
          </w:p>
        </w:tc>
        <w:tc>
          <w:tcPr>
            <w:tcW w:w="134" w:type="dxa"/>
            <w:vAlign w:val="bottom"/>
          </w:tcPr>
          <w:p w14:paraId="07DD995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5047E4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E2D2E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C13F3B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1A3A26F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9B5AA9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12,021,113.61</w:t>
            </w:r>
          </w:p>
        </w:tc>
        <w:tc>
          <w:tcPr>
            <w:tcW w:w="134" w:type="dxa"/>
          </w:tcPr>
          <w:p w14:paraId="0BF1D32C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573F074A" w14:textId="5677CBE6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2.88 - 5.73</w:t>
            </w:r>
          </w:p>
        </w:tc>
      </w:tr>
      <w:tr w:rsidR="00650B7B" w:rsidRPr="009857FF" w14:paraId="64442E8A" w14:textId="77777777" w:rsidTr="004227D0">
        <w:trPr>
          <w:cantSplit/>
        </w:trPr>
        <w:tc>
          <w:tcPr>
            <w:tcW w:w="2211" w:type="dxa"/>
          </w:tcPr>
          <w:p w14:paraId="43C30720" w14:textId="77777777" w:rsidR="00650B7B" w:rsidRPr="008D4A19" w:rsidRDefault="00650B7B" w:rsidP="00650B7B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8D4A1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8D4A1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BF54047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20,287,620.92</w:t>
            </w:r>
          </w:p>
        </w:tc>
        <w:tc>
          <w:tcPr>
            <w:tcW w:w="134" w:type="dxa"/>
          </w:tcPr>
          <w:p w14:paraId="7AAF9B9C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DF1BC3D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29,188,380.68</w:t>
            </w:r>
          </w:p>
        </w:tc>
        <w:tc>
          <w:tcPr>
            <w:tcW w:w="134" w:type="dxa"/>
          </w:tcPr>
          <w:p w14:paraId="7DCF40B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2F243B6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31C5C94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2189433" w14:textId="77777777" w:rsidR="00650B7B" w:rsidRPr="009857FF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3FA3AE0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1B16EC1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49,476,001.60</w:t>
            </w:r>
          </w:p>
        </w:tc>
        <w:tc>
          <w:tcPr>
            <w:tcW w:w="134" w:type="dxa"/>
          </w:tcPr>
          <w:p w14:paraId="1EF2B19D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5F94A328" w14:textId="77777777" w:rsidR="00650B7B" w:rsidRPr="009857FF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857FF">
              <w:rPr>
                <w:rFonts w:ascii="Angsana New" w:hAnsi="Angsana New"/>
                <w:spacing w:val="-6"/>
                <w:sz w:val="20"/>
                <w:szCs w:val="20"/>
              </w:rPr>
              <w:t>3.50, MLR-1, MLR-2</w:t>
            </w:r>
          </w:p>
        </w:tc>
      </w:tr>
      <w:tr w:rsidR="00650B7B" w:rsidRPr="009857FF" w14:paraId="0361B240" w14:textId="77777777" w:rsidTr="004227D0">
        <w:trPr>
          <w:cantSplit/>
          <w:trHeight w:val="59"/>
        </w:trPr>
        <w:tc>
          <w:tcPr>
            <w:tcW w:w="2211" w:type="dxa"/>
          </w:tcPr>
          <w:p w14:paraId="26BA4B63" w14:textId="77777777" w:rsidR="00650B7B" w:rsidRPr="008D4A19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EAD3FB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197,847,603.06</w:t>
            </w:r>
          </w:p>
        </w:tc>
        <w:tc>
          <w:tcPr>
            <w:tcW w:w="134" w:type="dxa"/>
            <w:vAlign w:val="bottom"/>
          </w:tcPr>
          <w:p w14:paraId="72D314CE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D20DC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36,649,512.15</w:t>
            </w:r>
          </w:p>
        </w:tc>
        <w:tc>
          <w:tcPr>
            <w:tcW w:w="134" w:type="dxa"/>
            <w:vAlign w:val="bottom"/>
          </w:tcPr>
          <w:p w14:paraId="6366AD1B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BD8A5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345,085,248.49</w:t>
            </w:r>
          </w:p>
        </w:tc>
        <w:tc>
          <w:tcPr>
            <w:tcW w:w="134" w:type="dxa"/>
            <w:vAlign w:val="bottom"/>
          </w:tcPr>
          <w:p w14:paraId="62832B19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95358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133,248,941.35</w:t>
            </w:r>
          </w:p>
        </w:tc>
        <w:tc>
          <w:tcPr>
            <w:tcW w:w="134" w:type="dxa"/>
            <w:vAlign w:val="bottom"/>
          </w:tcPr>
          <w:p w14:paraId="2F9F3B13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AA1528" w14:textId="77777777" w:rsidR="00650B7B" w:rsidRPr="009857FF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57FF">
              <w:rPr>
                <w:rFonts w:ascii="Angsana New" w:hAnsi="Angsana New"/>
                <w:sz w:val="20"/>
                <w:szCs w:val="20"/>
              </w:rPr>
              <w:t>712,831,305.05</w:t>
            </w:r>
          </w:p>
        </w:tc>
        <w:tc>
          <w:tcPr>
            <w:tcW w:w="134" w:type="dxa"/>
          </w:tcPr>
          <w:p w14:paraId="39FA5D6C" w14:textId="77777777" w:rsidR="00650B7B" w:rsidRPr="009857FF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54DED36C" w14:textId="77777777" w:rsidR="00650B7B" w:rsidRPr="009857FF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2859584" w14:textId="77777777" w:rsidR="005A2D5C" w:rsidRDefault="005A2D5C" w:rsidP="005A2D5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91"/>
      </w:tblGrid>
      <w:tr w:rsidR="005A2D5C" w:rsidRPr="000A75C3" w14:paraId="6EA56E94" w14:textId="77777777" w:rsidTr="004227D0">
        <w:trPr>
          <w:cantSplit/>
        </w:trPr>
        <w:tc>
          <w:tcPr>
            <w:tcW w:w="2211" w:type="dxa"/>
            <w:vAlign w:val="bottom"/>
          </w:tcPr>
          <w:p w14:paraId="57ACD19F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1BF299DB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450518E9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F997EE1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0A75C3" w14:paraId="3686F43D" w14:textId="77777777" w:rsidTr="004227D0">
        <w:trPr>
          <w:cantSplit/>
        </w:trPr>
        <w:tc>
          <w:tcPr>
            <w:tcW w:w="2211" w:type="dxa"/>
            <w:vAlign w:val="bottom"/>
          </w:tcPr>
          <w:p w14:paraId="5B9012E2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315054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0A75C3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0A75C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A75C3">
              <w:rPr>
                <w:rFonts w:ascii="Angsana New" w:hAnsi="Angsana New"/>
                <w:sz w:val="20"/>
                <w:szCs w:val="20"/>
              </w:rPr>
              <w:t>31</w:t>
            </w:r>
            <w:r w:rsidRPr="000A75C3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A75C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</w:tcPr>
          <w:p w14:paraId="1BE37365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FCEAB1A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2D5C" w:rsidRPr="000A75C3" w14:paraId="14A6EC76" w14:textId="77777777" w:rsidTr="004227D0">
        <w:trPr>
          <w:cantSplit/>
        </w:trPr>
        <w:tc>
          <w:tcPr>
            <w:tcW w:w="2211" w:type="dxa"/>
            <w:vAlign w:val="bottom"/>
          </w:tcPr>
          <w:p w14:paraId="7254A24C" w14:textId="77777777" w:rsidR="005A2D5C" w:rsidRPr="003974ED" w:rsidRDefault="005A2D5C" w:rsidP="003974ED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32B28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FB6696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39B6627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AAC1F5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0DF9B0A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4B899A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5EAB0EA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791BDEC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5D2FFA6C" w14:textId="77777777" w:rsidR="005A2D5C" w:rsidRPr="000A75C3" w:rsidRDefault="005A2D5C" w:rsidP="004227D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650B7B" w:rsidRPr="000A75C3" w14:paraId="31C34D10" w14:textId="77777777" w:rsidTr="004227D0">
        <w:trPr>
          <w:cantSplit/>
        </w:trPr>
        <w:tc>
          <w:tcPr>
            <w:tcW w:w="2211" w:type="dxa"/>
            <w:vAlign w:val="bottom"/>
          </w:tcPr>
          <w:p w14:paraId="62CA1B92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680A04" w14:textId="746076F8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8411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4117D">
              <w:rPr>
                <w:rFonts w:ascii="Angsana New" w:hAnsi="Angsana New"/>
                <w:sz w:val="20"/>
                <w:szCs w:val="20"/>
              </w:rPr>
              <w:t>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54FBD1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4D5BE3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0A75C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1CB00EF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1</w:t>
            </w:r>
            <w:r w:rsidRPr="000A75C3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0A75C3">
              <w:rPr>
                <w:rFonts w:ascii="Angsana New" w:hAnsi="Angsana New"/>
                <w:sz w:val="20"/>
                <w:szCs w:val="20"/>
              </w:rPr>
              <w:t>5</w:t>
            </w:r>
            <w:r w:rsidRPr="000A75C3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23EFB920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E9DD478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47ECE340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5D6D80D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E2B67B3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62363D54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55DBB0BB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817E161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72E3235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424911A4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08369A1F" w14:textId="77777777" w:rsidR="00650B7B" w:rsidRPr="000A75C3" w:rsidRDefault="00650B7B" w:rsidP="00650B7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(</w:t>
            </w:r>
            <w:r w:rsidRPr="000A75C3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0A75C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50B7B" w:rsidRPr="000A75C3" w14:paraId="056AD948" w14:textId="77777777" w:rsidTr="004227D0">
        <w:trPr>
          <w:cantSplit/>
        </w:trPr>
        <w:tc>
          <w:tcPr>
            <w:tcW w:w="2211" w:type="dxa"/>
            <w:vAlign w:val="bottom"/>
          </w:tcPr>
          <w:p w14:paraId="2C702253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4E196E1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D660F94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F707271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7E30C13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C53297F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D6B9286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2E11105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F56CDDA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023E049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B604448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bottom"/>
          </w:tcPr>
          <w:p w14:paraId="1728705A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50B7B" w:rsidRPr="000A75C3" w14:paraId="6655FA03" w14:textId="77777777" w:rsidTr="004227D0">
        <w:trPr>
          <w:cantSplit/>
        </w:trPr>
        <w:tc>
          <w:tcPr>
            <w:tcW w:w="2211" w:type="dxa"/>
            <w:vAlign w:val="bottom"/>
          </w:tcPr>
          <w:p w14:paraId="6F1E558D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74E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9C4FD7A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3D29E2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7C809E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15F0C1B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60586D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2D27A9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5764F8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C9718F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165144" w14:textId="77777777" w:rsidR="00650B7B" w:rsidRPr="000A75C3" w:rsidRDefault="00650B7B" w:rsidP="00650B7B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388122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FBED09D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0A75C3" w14:paraId="5EE220D8" w14:textId="77777777" w:rsidTr="004227D0">
        <w:trPr>
          <w:cantSplit/>
        </w:trPr>
        <w:tc>
          <w:tcPr>
            <w:tcW w:w="2211" w:type="dxa"/>
            <w:vAlign w:val="bottom"/>
          </w:tcPr>
          <w:p w14:paraId="0B654346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6D28369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50828B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0EB896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0CC56F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3120F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9,462,187.41</w:t>
            </w:r>
          </w:p>
        </w:tc>
        <w:tc>
          <w:tcPr>
            <w:tcW w:w="134" w:type="dxa"/>
            <w:vAlign w:val="bottom"/>
          </w:tcPr>
          <w:p w14:paraId="59CA786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79C4A2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27,620,317.41</w:t>
            </w:r>
          </w:p>
        </w:tc>
        <w:tc>
          <w:tcPr>
            <w:tcW w:w="134" w:type="dxa"/>
            <w:vAlign w:val="bottom"/>
          </w:tcPr>
          <w:p w14:paraId="2579640E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002176" w14:textId="77777777" w:rsidR="00650B7B" w:rsidRPr="000A75C3" w:rsidRDefault="00650B7B" w:rsidP="00650B7B">
            <w:pPr>
              <w:spacing w:line="280" w:lineRule="exact"/>
              <w:ind w:right="12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37,082,504.82</w:t>
            </w:r>
          </w:p>
        </w:tc>
        <w:tc>
          <w:tcPr>
            <w:tcW w:w="134" w:type="dxa"/>
          </w:tcPr>
          <w:p w14:paraId="4910846F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9B564A0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0.05 - 0.125</w:t>
            </w:r>
          </w:p>
        </w:tc>
      </w:tr>
      <w:tr w:rsidR="00650B7B" w:rsidRPr="000A75C3" w14:paraId="7F92E085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2412ECB1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50EFD33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14382A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BB644C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D03848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0150B2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C8181FA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6407F9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290,959,345.43</w:t>
            </w:r>
          </w:p>
        </w:tc>
        <w:tc>
          <w:tcPr>
            <w:tcW w:w="134" w:type="dxa"/>
            <w:vAlign w:val="bottom"/>
          </w:tcPr>
          <w:p w14:paraId="2B929F1E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2EF1C90" w14:textId="77777777" w:rsidR="00650B7B" w:rsidRPr="000A75C3" w:rsidRDefault="00650B7B" w:rsidP="00650B7B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290,959,345.43</w:t>
            </w:r>
          </w:p>
        </w:tc>
        <w:tc>
          <w:tcPr>
            <w:tcW w:w="134" w:type="dxa"/>
          </w:tcPr>
          <w:p w14:paraId="1A2791E9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B156A10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0A75C3" w14:paraId="47919D2D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40BC4022" w14:textId="77777777" w:rsidR="00650B7B" w:rsidRPr="003974ED" w:rsidRDefault="00650B7B" w:rsidP="00650B7B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10F52EE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2914D92A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DBEF29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72B5A2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AEFB77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DF1E87C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470B863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5E718C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3701EC" w14:textId="77777777" w:rsidR="00650B7B" w:rsidRPr="000A75C3" w:rsidRDefault="00650B7B" w:rsidP="00650B7B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</w:tcPr>
          <w:p w14:paraId="1E516A2B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3462A646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0.15 - 0.75</w:t>
            </w:r>
          </w:p>
        </w:tc>
      </w:tr>
      <w:tr w:rsidR="00650B7B" w:rsidRPr="000A75C3" w14:paraId="2F6C30B2" w14:textId="77777777" w:rsidTr="004227D0">
        <w:trPr>
          <w:cantSplit/>
          <w:trHeight w:val="90"/>
        </w:trPr>
        <w:tc>
          <w:tcPr>
            <w:tcW w:w="2211" w:type="dxa"/>
            <w:vAlign w:val="bottom"/>
          </w:tcPr>
          <w:p w14:paraId="3847A7B5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994DC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14D0880D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00232E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35267FC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6C2B4D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9,462,187.41</w:t>
            </w:r>
          </w:p>
        </w:tc>
        <w:tc>
          <w:tcPr>
            <w:tcW w:w="134" w:type="dxa"/>
            <w:vAlign w:val="bottom"/>
          </w:tcPr>
          <w:p w14:paraId="2FC6135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E1FAA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318,579,662.84</w:t>
            </w:r>
          </w:p>
        </w:tc>
        <w:tc>
          <w:tcPr>
            <w:tcW w:w="134" w:type="dxa"/>
            <w:vAlign w:val="bottom"/>
          </w:tcPr>
          <w:p w14:paraId="6459BC0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F0679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404,212,213.62</w:t>
            </w:r>
          </w:p>
        </w:tc>
        <w:tc>
          <w:tcPr>
            <w:tcW w:w="134" w:type="dxa"/>
          </w:tcPr>
          <w:p w14:paraId="46F8370F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3B6511E4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0A75C3" w14:paraId="75B84F56" w14:textId="77777777" w:rsidTr="004227D0">
        <w:trPr>
          <w:cantSplit/>
          <w:trHeight w:val="207"/>
        </w:trPr>
        <w:tc>
          <w:tcPr>
            <w:tcW w:w="2211" w:type="dxa"/>
            <w:vAlign w:val="bottom"/>
          </w:tcPr>
          <w:p w14:paraId="6494E079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E746A8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328B94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C59B882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9081E88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07880FF1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9D83D70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7B99D98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6DFBAFE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01575E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258A0F2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D2313B7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0B7B" w:rsidRPr="000A75C3" w14:paraId="141AE293" w14:textId="77777777" w:rsidTr="004227D0">
        <w:trPr>
          <w:cantSplit/>
          <w:trHeight w:val="486"/>
        </w:trPr>
        <w:tc>
          <w:tcPr>
            <w:tcW w:w="2211" w:type="dxa"/>
          </w:tcPr>
          <w:p w14:paraId="3AC879D3" w14:textId="758BC3EE" w:rsidR="00650B7B" w:rsidRPr="003974ED" w:rsidRDefault="00650B7B" w:rsidP="00650B7B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37F65690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75,000,000.00</w:t>
            </w:r>
          </w:p>
        </w:tc>
        <w:tc>
          <w:tcPr>
            <w:tcW w:w="134" w:type="dxa"/>
            <w:vAlign w:val="bottom"/>
          </w:tcPr>
          <w:p w14:paraId="0063B40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FDF844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29F10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10040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353,191,425,78</w:t>
            </w:r>
          </w:p>
        </w:tc>
        <w:tc>
          <w:tcPr>
            <w:tcW w:w="134" w:type="dxa"/>
            <w:vAlign w:val="bottom"/>
          </w:tcPr>
          <w:p w14:paraId="06776C7B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896414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D13259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856D6D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428,191,425.78</w:t>
            </w:r>
          </w:p>
        </w:tc>
        <w:tc>
          <w:tcPr>
            <w:tcW w:w="134" w:type="dxa"/>
          </w:tcPr>
          <w:p w14:paraId="1CC3DA6C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09F2353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1.40 - 2.40</w:t>
            </w:r>
          </w:p>
        </w:tc>
      </w:tr>
      <w:tr w:rsidR="00650B7B" w:rsidRPr="000A75C3" w14:paraId="53F8BC7D" w14:textId="77777777" w:rsidTr="004227D0">
        <w:trPr>
          <w:cantSplit/>
        </w:trPr>
        <w:tc>
          <w:tcPr>
            <w:tcW w:w="2211" w:type="dxa"/>
            <w:vAlign w:val="bottom"/>
          </w:tcPr>
          <w:p w14:paraId="6672D673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E99EAB1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CD7E3D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70C040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78C4C24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51C257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799657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2D6423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43,915,296.24</w:t>
            </w:r>
          </w:p>
        </w:tc>
        <w:tc>
          <w:tcPr>
            <w:tcW w:w="134" w:type="dxa"/>
            <w:vAlign w:val="bottom"/>
          </w:tcPr>
          <w:p w14:paraId="00B857C3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0B846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43,915,296.24</w:t>
            </w:r>
          </w:p>
        </w:tc>
        <w:tc>
          <w:tcPr>
            <w:tcW w:w="134" w:type="dxa"/>
          </w:tcPr>
          <w:p w14:paraId="43E2E525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27D8232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0A75C3" w14:paraId="5618CA96" w14:textId="77777777" w:rsidTr="004227D0">
        <w:trPr>
          <w:cantSplit/>
        </w:trPr>
        <w:tc>
          <w:tcPr>
            <w:tcW w:w="2211" w:type="dxa"/>
            <w:vAlign w:val="bottom"/>
          </w:tcPr>
          <w:p w14:paraId="0863D8DC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79833467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97E545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778B37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B249A7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47A1A0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510466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6997A3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63,583.11</w:t>
            </w:r>
          </w:p>
        </w:tc>
        <w:tc>
          <w:tcPr>
            <w:tcW w:w="134" w:type="dxa"/>
            <w:vAlign w:val="bottom"/>
          </w:tcPr>
          <w:p w14:paraId="29EB273A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4C9BD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63,583.11</w:t>
            </w:r>
          </w:p>
        </w:tc>
        <w:tc>
          <w:tcPr>
            <w:tcW w:w="134" w:type="dxa"/>
          </w:tcPr>
          <w:p w14:paraId="3F032A52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77B73DD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50B7B" w:rsidRPr="000A75C3" w14:paraId="587CE277" w14:textId="77777777" w:rsidTr="004227D0">
        <w:trPr>
          <w:cantSplit/>
        </w:trPr>
        <w:tc>
          <w:tcPr>
            <w:tcW w:w="2211" w:type="dxa"/>
          </w:tcPr>
          <w:p w14:paraId="1020CC83" w14:textId="77777777" w:rsidR="00650B7B" w:rsidRPr="003974ED" w:rsidRDefault="00650B7B" w:rsidP="00650B7B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5552864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2,895,132.52</w:t>
            </w:r>
          </w:p>
        </w:tc>
        <w:tc>
          <w:tcPr>
            <w:tcW w:w="134" w:type="dxa"/>
            <w:vAlign w:val="bottom"/>
          </w:tcPr>
          <w:p w14:paraId="59F5E63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8EEF47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27,103,710.22</w:t>
            </w:r>
          </w:p>
        </w:tc>
        <w:tc>
          <w:tcPr>
            <w:tcW w:w="134" w:type="dxa"/>
            <w:vAlign w:val="bottom"/>
          </w:tcPr>
          <w:p w14:paraId="0B7E6252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8E8A02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511445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834E9E" w14:textId="77777777" w:rsidR="00650B7B" w:rsidRPr="000A75C3" w:rsidRDefault="00650B7B" w:rsidP="00650B7B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66BDC0B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E540E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29,998,842.74</w:t>
            </w:r>
          </w:p>
        </w:tc>
        <w:tc>
          <w:tcPr>
            <w:tcW w:w="134" w:type="dxa"/>
          </w:tcPr>
          <w:p w14:paraId="5FF7AC84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3BA2329F" w14:textId="6309491D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3.85 - 5.11</w:t>
            </w:r>
          </w:p>
        </w:tc>
      </w:tr>
      <w:tr w:rsidR="00650B7B" w:rsidRPr="000A75C3" w14:paraId="418632CA" w14:textId="77777777" w:rsidTr="004227D0">
        <w:trPr>
          <w:cantSplit/>
          <w:trHeight w:val="59"/>
        </w:trPr>
        <w:tc>
          <w:tcPr>
            <w:tcW w:w="2211" w:type="dxa"/>
          </w:tcPr>
          <w:p w14:paraId="4A08CDDD" w14:textId="77777777" w:rsidR="00650B7B" w:rsidRPr="003974ED" w:rsidRDefault="00650B7B" w:rsidP="00650B7B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CE80E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77,895,132.52</w:t>
            </w:r>
          </w:p>
        </w:tc>
        <w:tc>
          <w:tcPr>
            <w:tcW w:w="134" w:type="dxa"/>
            <w:vAlign w:val="bottom"/>
          </w:tcPr>
          <w:p w14:paraId="63352F02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5945E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27,103,710.22</w:t>
            </w:r>
          </w:p>
        </w:tc>
        <w:tc>
          <w:tcPr>
            <w:tcW w:w="134" w:type="dxa"/>
            <w:vAlign w:val="bottom"/>
          </w:tcPr>
          <w:p w14:paraId="1DDC8C03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F40CA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353,191,425,78</w:t>
            </w:r>
          </w:p>
        </w:tc>
        <w:tc>
          <w:tcPr>
            <w:tcW w:w="134" w:type="dxa"/>
            <w:vAlign w:val="bottom"/>
          </w:tcPr>
          <w:p w14:paraId="1D9754E4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A074F6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43,978,879.35</w:t>
            </w:r>
          </w:p>
        </w:tc>
        <w:tc>
          <w:tcPr>
            <w:tcW w:w="134" w:type="dxa"/>
            <w:vAlign w:val="bottom"/>
          </w:tcPr>
          <w:p w14:paraId="13B3DBCF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0450E3" w14:textId="77777777" w:rsidR="00650B7B" w:rsidRPr="000A75C3" w:rsidRDefault="00650B7B" w:rsidP="00650B7B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75C3">
              <w:rPr>
                <w:rFonts w:ascii="Angsana New" w:hAnsi="Angsana New"/>
                <w:sz w:val="20"/>
                <w:szCs w:val="20"/>
              </w:rPr>
              <w:t>502,169,147.87</w:t>
            </w:r>
          </w:p>
        </w:tc>
        <w:tc>
          <w:tcPr>
            <w:tcW w:w="134" w:type="dxa"/>
          </w:tcPr>
          <w:p w14:paraId="1EA0199D" w14:textId="77777777" w:rsidR="00650B7B" w:rsidRPr="000A75C3" w:rsidRDefault="00650B7B" w:rsidP="00650B7B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7F036D54" w14:textId="77777777" w:rsidR="00650B7B" w:rsidRPr="000A75C3" w:rsidRDefault="00650B7B" w:rsidP="00650B7B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99DF78C" w14:textId="423DA7AF" w:rsidR="005A2D5C" w:rsidRDefault="005A2D5C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56C455" w14:textId="65B6CFF6" w:rsidR="001201F4" w:rsidRDefault="001201F4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154FD77" w14:textId="248C83B1" w:rsidR="001201F4" w:rsidRDefault="001201F4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A4DF63" w14:textId="791ABABE" w:rsidR="001201F4" w:rsidRDefault="001201F4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7B0CCD" w14:textId="38A6DF07" w:rsidR="001201F4" w:rsidRDefault="001201F4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4C6DF1D" w14:textId="77777777" w:rsidR="001201F4" w:rsidRPr="00F92DD4" w:rsidRDefault="001201F4" w:rsidP="005A2D5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91"/>
      </w:tblGrid>
      <w:tr w:rsidR="005A2D5C" w:rsidRPr="000A75C3" w14:paraId="67DB26F3" w14:textId="77777777" w:rsidTr="004227D0">
        <w:trPr>
          <w:cantSplit/>
        </w:trPr>
        <w:tc>
          <w:tcPr>
            <w:tcW w:w="2211" w:type="dxa"/>
            <w:vAlign w:val="bottom"/>
          </w:tcPr>
          <w:p w14:paraId="7C2E9158" w14:textId="77777777" w:rsidR="005A2D5C" w:rsidRPr="003974ED" w:rsidRDefault="005A2D5C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218AD4DB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6614A102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071C68F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5A2D5C" w:rsidRPr="000A75C3" w14:paraId="59016500" w14:textId="77777777" w:rsidTr="004227D0">
        <w:trPr>
          <w:cantSplit/>
        </w:trPr>
        <w:tc>
          <w:tcPr>
            <w:tcW w:w="2211" w:type="dxa"/>
            <w:vAlign w:val="bottom"/>
          </w:tcPr>
          <w:p w14:paraId="5D7231A9" w14:textId="77777777" w:rsidR="005A2D5C" w:rsidRPr="003974ED" w:rsidRDefault="005A2D5C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E80421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</w:t>
            </w:r>
            <w:r w:rsidRPr="000A75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นเฉพาะกิจการ 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14:paraId="5FF31065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AC8EB8E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5A2D5C" w:rsidRPr="000A75C3" w14:paraId="514CA823" w14:textId="77777777" w:rsidTr="004227D0">
        <w:trPr>
          <w:cantSplit/>
        </w:trPr>
        <w:tc>
          <w:tcPr>
            <w:tcW w:w="2211" w:type="dxa"/>
            <w:vAlign w:val="bottom"/>
          </w:tcPr>
          <w:p w14:paraId="258C969B" w14:textId="77777777" w:rsidR="005A2D5C" w:rsidRPr="003974ED" w:rsidRDefault="005A2D5C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A777A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463B83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76619A2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F23E3B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24A4A3B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0E8961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3B9472C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5EC4344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33DD7134" w14:textId="77777777" w:rsidR="005A2D5C" w:rsidRPr="000A75C3" w:rsidRDefault="005A2D5C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650B7B" w:rsidRPr="000A75C3" w14:paraId="40B451B3" w14:textId="77777777" w:rsidTr="004227D0">
        <w:trPr>
          <w:cantSplit/>
        </w:trPr>
        <w:tc>
          <w:tcPr>
            <w:tcW w:w="2211" w:type="dxa"/>
            <w:vAlign w:val="bottom"/>
          </w:tcPr>
          <w:p w14:paraId="04DB352A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FB24C" w14:textId="293F05EA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4117D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8411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4117D">
              <w:rPr>
                <w:rFonts w:ascii="Angsana New" w:hAnsi="Angsana New"/>
                <w:sz w:val="20"/>
                <w:szCs w:val="20"/>
              </w:rPr>
              <w:t>1</w:t>
            </w:r>
            <w:r w:rsidRPr="0084117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E7F623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A5F2E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  <w:r w:rsidRPr="000A75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3C821F9C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7036A7A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918BD1D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151BBF81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48E73A7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7F7CBEC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  <w:p w14:paraId="0856F90D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0B9D12CF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3E753B0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C823B29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2B2484E3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330ACF02" w14:textId="77777777" w:rsidR="00650B7B" w:rsidRPr="000A75C3" w:rsidRDefault="00650B7B" w:rsidP="00D343B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650B7B" w:rsidRPr="000A75C3" w14:paraId="63B8E398" w14:textId="77777777" w:rsidTr="004227D0">
        <w:trPr>
          <w:cantSplit/>
        </w:trPr>
        <w:tc>
          <w:tcPr>
            <w:tcW w:w="2211" w:type="dxa"/>
            <w:vAlign w:val="bottom"/>
          </w:tcPr>
          <w:p w14:paraId="60AF0EED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3974ED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36DC7E34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E25E24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426F55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5B5EB11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07C731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715861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582FD7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5304A8E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A928BD" w14:textId="77777777" w:rsidR="00650B7B" w:rsidRPr="000A75C3" w:rsidRDefault="00650B7B" w:rsidP="00D343B0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6C8CBDF0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E5F93E0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650B7B" w:rsidRPr="000A75C3" w14:paraId="3B3A64E0" w14:textId="77777777" w:rsidTr="004227D0">
        <w:trPr>
          <w:cantSplit/>
        </w:trPr>
        <w:tc>
          <w:tcPr>
            <w:tcW w:w="2211" w:type="dxa"/>
            <w:vAlign w:val="bottom"/>
          </w:tcPr>
          <w:p w14:paraId="47003BB9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974E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F000B8F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FC8679B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3B8C7B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5894F8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BCF031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3,595,623.42</w:t>
            </w:r>
          </w:p>
        </w:tc>
        <w:tc>
          <w:tcPr>
            <w:tcW w:w="134" w:type="dxa"/>
            <w:vAlign w:val="bottom"/>
          </w:tcPr>
          <w:p w14:paraId="6E577532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37E07F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25,571,969.37</w:t>
            </w:r>
          </w:p>
        </w:tc>
        <w:tc>
          <w:tcPr>
            <w:tcW w:w="134" w:type="dxa"/>
            <w:vAlign w:val="bottom"/>
          </w:tcPr>
          <w:p w14:paraId="76AC402D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26E899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29,167,592.79</w:t>
            </w:r>
          </w:p>
        </w:tc>
        <w:tc>
          <w:tcPr>
            <w:tcW w:w="134" w:type="dxa"/>
          </w:tcPr>
          <w:p w14:paraId="74B5FEEF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502105D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0.125 - 0.375</w:t>
            </w:r>
          </w:p>
        </w:tc>
      </w:tr>
      <w:tr w:rsidR="00650B7B" w:rsidRPr="000A75C3" w14:paraId="4B610A06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4A3CBBD8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3974E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6FF187A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5AACFA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AAD68C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CF5AFFF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6D9C21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00B9DAA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AC7060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258,098,233.61</w:t>
            </w:r>
          </w:p>
        </w:tc>
        <w:tc>
          <w:tcPr>
            <w:tcW w:w="134" w:type="dxa"/>
            <w:vAlign w:val="bottom"/>
          </w:tcPr>
          <w:p w14:paraId="3A60091D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4A6924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258,098,233.61</w:t>
            </w:r>
          </w:p>
        </w:tc>
        <w:tc>
          <w:tcPr>
            <w:tcW w:w="134" w:type="dxa"/>
          </w:tcPr>
          <w:p w14:paraId="6EB0481E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BCB9005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50B7B" w:rsidRPr="000A75C3" w14:paraId="5F66B931" w14:textId="77777777" w:rsidTr="004227D0">
        <w:trPr>
          <w:cantSplit/>
          <w:trHeight w:val="162"/>
        </w:trPr>
        <w:tc>
          <w:tcPr>
            <w:tcW w:w="2211" w:type="dxa"/>
            <w:vAlign w:val="bottom"/>
          </w:tcPr>
          <w:p w14:paraId="64CA6BE8" w14:textId="77777777" w:rsidR="00650B7B" w:rsidRPr="003974ED" w:rsidRDefault="00650B7B" w:rsidP="00D343B0">
            <w:pPr>
              <w:spacing w:line="30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449A9A6B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81,159,341.19</w:t>
            </w:r>
          </w:p>
        </w:tc>
        <w:tc>
          <w:tcPr>
            <w:tcW w:w="134" w:type="dxa"/>
            <w:vAlign w:val="bottom"/>
          </w:tcPr>
          <w:p w14:paraId="7A22CD5D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2D6877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D0D647C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D4DF4A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86BF45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64AC69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F36F2AA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083846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81,159,341.19</w:t>
            </w:r>
          </w:p>
        </w:tc>
        <w:tc>
          <w:tcPr>
            <w:tcW w:w="134" w:type="dxa"/>
          </w:tcPr>
          <w:p w14:paraId="5863D16F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86680C5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0.60 - 1.35</w:t>
            </w:r>
          </w:p>
        </w:tc>
      </w:tr>
      <w:tr w:rsidR="00650B7B" w:rsidRPr="000A75C3" w14:paraId="450C4734" w14:textId="77777777" w:rsidTr="004227D0">
        <w:trPr>
          <w:cantSplit/>
          <w:trHeight w:val="90"/>
        </w:trPr>
        <w:tc>
          <w:tcPr>
            <w:tcW w:w="2211" w:type="dxa"/>
            <w:vAlign w:val="bottom"/>
          </w:tcPr>
          <w:p w14:paraId="02DB6C6A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DAC94B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81,159,341.19</w:t>
            </w:r>
          </w:p>
        </w:tc>
        <w:tc>
          <w:tcPr>
            <w:tcW w:w="134" w:type="dxa"/>
            <w:vAlign w:val="bottom"/>
          </w:tcPr>
          <w:p w14:paraId="0269113A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C6936C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12564D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859E12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3,595,623.42</w:t>
            </w:r>
          </w:p>
        </w:tc>
        <w:tc>
          <w:tcPr>
            <w:tcW w:w="134" w:type="dxa"/>
            <w:vAlign w:val="bottom"/>
          </w:tcPr>
          <w:p w14:paraId="370DC0B4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A67AA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283,670,202.98</w:t>
            </w:r>
          </w:p>
        </w:tc>
        <w:tc>
          <w:tcPr>
            <w:tcW w:w="134" w:type="dxa"/>
            <w:vAlign w:val="bottom"/>
          </w:tcPr>
          <w:p w14:paraId="7EBC3A85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1E0910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368,425,167.59</w:t>
            </w:r>
          </w:p>
        </w:tc>
        <w:tc>
          <w:tcPr>
            <w:tcW w:w="134" w:type="dxa"/>
          </w:tcPr>
          <w:p w14:paraId="194E7153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15E2DB4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650B7B" w:rsidRPr="000A75C3" w14:paraId="7F3FAA42" w14:textId="77777777" w:rsidTr="004227D0">
        <w:trPr>
          <w:cantSplit/>
          <w:trHeight w:val="207"/>
        </w:trPr>
        <w:tc>
          <w:tcPr>
            <w:tcW w:w="2211" w:type="dxa"/>
            <w:vAlign w:val="bottom"/>
          </w:tcPr>
          <w:p w14:paraId="031476A1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3179EB5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C3063A3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76B6BE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F17A1B0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8A2A0D2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20087DC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968C82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D37A14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52FF190C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70BBA6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2DBA46C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650B7B" w:rsidRPr="000A75C3" w14:paraId="0E6065F1" w14:textId="77777777" w:rsidTr="004227D0">
        <w:trPr>
          <w:cantSplit/>
          <w:trHeight w:val="486"/>
        </w:trPr>
        <w:tc>
          <w:tcPr>
            <w:tcW w:w="2211" w:type="dxa"/>
          </w:tcPr>
          <w:p w14:paraId="48739CD0" w14:textId="52127D95" w:rsidR="00650B7B" w:rsidRPr="003974ED" w:rsidRDefault="00650B7B" w:rsidP="00D343B0">
            <w:pPr>
              <w:spacing w:line="30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3974ED">
              <w:rPr>
                <w:rFonts w:ascii="Angsana New" w:hAnsi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1653B4B4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173,000,000.00</w:t>
            </w:r>
          </w:p>
        </w:tc>
        <w:tc>
          <w:tcPr>
            <w:tcW w:w="134" w:type="dxa"/>
            <w:vAlign w:val="bottom"/>
          </w:tcPr>
          <w:p w14:paraId="24480867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7714EE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56AF389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0D9906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324,919,236.35</w:t>
            </w:r>
          </w:p>
        </w:tc>
        <w:tc>
          <w:tcPr>
            <w:tcW w:w="134" w:type="dxa"/>
            <w:vAlign w:val="bottom"/>
          </w:tcPr>
          <w:p w14:paraId="2BB4553F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37121A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BBE3C79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22BD4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497,919,236.35</w:t>
            </w:r>
          </w:p>
        </w:tc>
        <w:tc>
          <w:tcPr>
            <w:tcW w:w="134" w:type="dxa"/>
          </w:tcPr>
          <w:p w14:paraId="0BC540E4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9571F81" w14:textId="4D0FD2DC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2.15 - 3.50</w:t>
            </w:r>
          </w:p>
        </w:tc>
      </w:tr>
      <w:tr w:rsidR="00650B7B" w:rsidRPr="000A75C3" w14:paraId="418FCD66" w14:textId="77777777" w:rsidTr="004227D0">
        <w:trPr>
          <w:cantSplit/>
        </w:trPr>
        <w:tc>
          <w:tcPr>
            <w:tcW w:w="2211" w:type="dxa"/>
            <w:vAlign w:val="bottom"/>
          </w:tcPr>
          <w:p w14:paraId="23338C5E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3974E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3974ED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B9CC65F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872E449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AC79B9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5C66056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6A8A92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53003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3D3872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75,831,544.65</w:t>
            </w:r>
          </w:p>
        </w:tc>
        <w:tc>
          <w:tcPr>
            <w:tcW w:w="134" w:type="dxa"/>
            <w:vAlign w:val="bottom"/>
          </w:tcPr>
          <w:p w14:paraId="36AB32E0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CB7D76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75,831,544.65</w:t>
            </w:r>
          </w:p>
        </w:tc>
        <w:tc>
          <w:tcPr>
            <w:tcW w:w="134" w:type="dxa"/>
          </w:tcPr>
          <w:p w14:paraId="7998F9A5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CAE30B7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50B7B" w:rsidRPr="000A75C3" w14:paraId="3BF5F5D4" w14:textId="77777777" w:rsidTr="004227D0">
        <w:trPr>
          <w:cantSplit/>
        </w:trPr>
        <w:tc>
          <w:tcPr>
            <w:tcW w:w="2211" w:type="dxa"/>
            <w:vAlign w:val="bottom"/>
          </w:tcPr>
          <w:p w14:paraId="44C791B4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372D8374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818C38B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9129380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8B14D7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F5E8BC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EE3CC1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9D8464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63,583.11</w:t>
            </w:r>
          </w:p>
        </w:tc>
        <w:tc>
          <w:tcPr>
            <w:tcW w:w="134" w:type="dxa"/>
            <w:vAlign w:val="bottom"/>
          </w:tcPr>
          <w:p w14:paraId="73ECC6B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906B3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63,583.11</w:t>
            </w:r>
          </w:p>
        </w:tc>
        <w:tc>
          <w:tcPr>
            <w:tcW w:w="134" w:type="dxa"/>
          </w:tcPr>
          <w:p w14:paraId="086F00AB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5795D1D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50B7B" w:rsidRPr="000A75C3" w14:paraId="2C2ED042" w14:textId="77777777" w:rsidTr="004227D0">
        <w:trPr>
          <w:cantSplit/>
        </w:trPr>
        <w:tc>
          <w:tcPr>
            <w:tcW w:w="2211" w:type="dxa"/>
          </w:tcPr>
          <w:p w14:paraId="65E4AD1D" w14:textId="77777777" w:rsidR="00650B7B" w:rsidRPr="003974ED" w:rsidRDefault="00650B7B" w:rsidP="00D343B0">
            <w:pPr>
              <w:spacing w:line="30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3974E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10D22F5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1,634,941.23</w:t>
            </w:r>
          </w:p>
        </w:tc>
        <w:tc>
          <w:tcPr>
            <w:tcW w:w="134" w:type="dxa"/>
            <w:vAlign w:val="bottom"/>
          </w:tcPr>
          <w:p w14:paraId="6A6EF578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CBE6C5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3,244,130.71</w:t>
            </w:r>
          </w:p>
        </w:tc>
        <w:tc>
          <w:tcPr>
            <w:tcW w:w="134" w:type="dxa"/>
            <w:vAlign w:val="bottom"/>
          </w:tcPr>
          <w:p w14:paraId="5260D5CD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F70930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B286FFA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95C6EC3" w14:textId="77777777" w:rsidR="00650B7B" w:rsidRPr="000A75C3" w:rsidRDefault="00650B7B" w:rsidP="00D343B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A11F75F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4BCAC1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4,879,071.94</w:t>
            </w:r>
          </w:p>
        </w:tc>
        <w:tc>
          <w:tcPr>
            <w:tcW w:w="134" w:type="dxa"/>
          </w:tcPr>
          <w:p w14:paraId="3CAE46C0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</w:tcPr>
          <w:p w14:paraId="04DCF850" w14:textId="46EFC542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4.30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- 4.80</w:t>
            </w:r>
          </w:p>
        </w:tc>
      </w:tr>
      <w:tr w:rsidR="00650B7B" w:rsidRPr="000A75C3" w14:paraId="315D7E14" w14:textId="77777777" w:rsidTr="004227D0">
        <w:trPr>
          <w:cantSplit/>
          <w:trHeight w:val="59"/>
        </w:trPr>
        <w:tc>
          <w:tcPr>
            <w:tcW w:w="2211" w:type="dxa"/>
          </w:tcPr>
          <w:p w14:paraId="1AF83A7D" w14:textId="77777777" w:rsidR="00650B7B" w:rsidRPr="003974ED" w:rsidRDefault="00650B7B" w:rsidP="00D343B0">
            <w:pPr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87DF7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174,634,941.23</w:t>
            </w:r>
          </w:p>
        </w:tc>
        <w:tc>
          <w:tcPr>
            <w:tcW w:w="134" w:type="dxa"/>
            <w:vAlign w:val="bottom"/>
          </w:tcPr>
          <w:p w14:paraId="55353B2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2C345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3,244,130.71</w:t>
            </w:r>
          </w:p>
        </w:tc>
        <w:tc>
          <w:tcPr>
            <w:tcW w:w="134" w:type="dxa"/>
            <w:vAlign w:val="bottom"/>
          </w:tcPr>
          <w:p w14:paraId="18E1E021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600DB5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324,919,236.35</w:t>
            </w:r>
          </w:p>
        </w:tc>
        <w:tc>
          <w:tcPr>
            <w:tcW w:w="134" w:type="dxa"/>
            <w:vAlign w:val="bottom"/>
          </w:tcPr>
          <w:p w14:paraId="7BFAA9AC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C3247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75,895,127.76</w:t>
            </w:r>
          </w:p>
        </w:tc>
        <w:tc>
          <w:tcPr>
            <w:tcW w:w="134" w:type="dxa"/>
            <w:vAlign w:val="bottom"/>
          </w:tcPr>
          <w:p w14:paraId="3831C54E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6B104F" w14:textId="77777777" w:rsidR="00650B7B" w:rsidRPr="000A75C3" w:rsidRDefault="00650B7B" w:rsidP="00D343B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0A75C3">
              <w:rPr>
                <w:rFonts w:ascii="Angsana New" w:hAnsi="Angsana New"/>
                <w:color w:val="000000" w:themeColor="text1"/>
                <w:sz w:val="20"/>
                <w:szCs w:val="20"/>
              </w:rPr>
              <w:t>578,693,436.05</w:t>
            </w:r>
          </w:p>
        </w:tc>
        <w:tc>
          <w:tcPr>
            <w:tcW w:w="134" w:type="dxa"/>
          </w:tcPr>
          <w:p w14:paraId="6E5D91C5" w14:textId="77777777" w:rsidR="00650B7B" w:rsidRPr="000A75C3" w:rsidRDefault="00650B7B" w:rsidP="00D343B0">
            <w:pPr>
              <w:spacing w:line="30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</w:tcPr>
          <w:p w14:paraId="16AE2210" w14:textId="77777777" w:rsidR="00650B7B" w:rsidRPr="000A75C3" w:rsidRDefault="00650B7B" w:rsidP="00D343B0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0CD237A2" w14:textId="77777777" w:rsidR="005A2D5C" w:rsidRPr="00F92DD4" w:rsidRDefault="005A2D5C" w:rsidP="00D343B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381754" w14:textId="5C4CCA9D" w:rsidR="00E00682" w:rsidRPr="00817368" w:rsidRDefault="0021486B" w:rsidP="00D343B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17368">
        <w:rPr>
          <w:rFonts w:ascii="Angsana New" w:hAnsi="Angsana New"/>
          <w:sz w:val="32"/>
          <w:szCs w:val="32"/>
        </w:rPr>
        <w:t>32</w:t>
      </w:r>
      <w:r w:rsidR="00E00682" w:rsidRPr="00817368">
        <w:rPr>
          <w:rFonts w:ascii="Angsana New" w:hAnsi="Angsana New"/>
          <w:sz w:val="32"/>
          <w:szCs w:val="32"/>
        </w:rPr>
        <w:t>.3</w:t>
      </w:r>
      <w:r w:rsidR="00E00682" w:rsidRPr="00817368">
        <w:rPr>
          <w:rFonts w:ascii="Angsana New" w:hAnsi="Angsana New"/>
          <w:sz w:val="32"/>
          <w:szCs w:val="32"/>
        </w:rPr>
        <w:tab/>
      </w:r>
      <w:r w:rsidR="00E00682" w:rsidRPr="00817368">
        <w:rPr>
          <w:rFonts w:ascii="Angsana New" w:hAnsi="Angsana New"/>
          <w:sz w:val="32"/>
          <w:szCs w:val="32"/>
          <w:cs/>
        </w:rPr>
        <w:t>ความเสี่ยงจากการให้สินเชื่อ</w:t>
      </w:r>
    </w:p>
    <w:p w14:paraId="19E3A658" w14:textId="77777777" w:rsidR="00E00682" w:rsidRPr="00817368" w:rsidRDefault="00E00682" w:rsidP="00D343B0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 w:rsidRPr="00817368">
        <w:rPr>
          <w:rFonts w:ascii="Times New Roman" w:hAnsi="Times New Roman" w:cs="AngsanaUPC" w:hint="cs"/>
          <w:sz w:val="32"/>
          <w:szCs w:val="32"/>
        </w:rPr>
        <w:tab/>
      </w:r>
      <w:r w:rsidRPr="00817368">
        <w:rPr>
          <w:rFonts w:ascii="Times New Roman" w:hAnsi="Times New Roman" w:cs="AngsanaUPC"/>
          <w:sz w:val="32"/>
          <w:szCs w:val="32"/>
        </w:rPr>
        <w:tab/>
      </w:r>
      <w:r w:rsidRPr="00817368">
        <w:rPr>
          <w:rFonts w:ascii="Angsana New" w:hAnsi="Angsana New"/>
          <w:sz w:val="32"/>
          <w:szCs w:val="32"/>
        </w:rPr>
        <w:tab/>
      </w:r>
      <w:r w:rsidRPr="00817368">
        <w:rPr>
          <w:rFonts w:ascii="Angsana New" w:hAnsi="Angsana New" w:cs="AngsanaUPC"/>
          <w:sz w:val="32"/>
          <w:szCs w:val="32"/>
          <w:cs/>
        </w:rPr>
        <w:t>บริษัท</w:t>
      </w:r>
      <w:r w:rsidRPr="00817368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  <w:r w:rsidRPr="00817368">
        <w:rPr>
          <w:rFonts w:ascii="Angsana New" w:hAnsi="Angsana New" w:cs="AngsanaUPC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4D71339F" w14:textId="543793D5" w:rsidR="00E00682" w:rsidRDefault="00E00682" w:rsidP="00D343B0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14:paraId="0AD62758" w14:textId="570BDF87" w:rsidR="00E00682" w:rsidRPr="00817368" w:rsidRDefault="0021486B" w:rsidP="00D343B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17368">
        <w:rPr>
          <w:rFonts w:ascii="Angsana New" w:hAnsi="Angsana New"/>
          <w:sz w:val="32"/>
          <w:szCs w:val="32"/>
        </w:rPr>
        <w:t>32</w:t>
      </w:r>
      <w:r w:rsidR="00E00682" w:rsidRPr="00817368">
        <w:rPr>
          <w:rFonts w:ascii="Angsana New" w:hAnsi="Angsana New"/>
          <w:sz w:val="32"/>
          <w:szCs w:val="32"/>
        </w:rPr>
        <w:t>.4</w:t>
      </w:r>
      <w:r w:rsidR="00E00682" w:rsidRPr="00817368">
        <w:rPr>
          <w:rFonts w:ascii="Angsana New" w:hAnsi="Angsana New"/>
          <w:sz w:val="32"/>
          <w:szCs w:val="32"/>
        </w:rPr>
        <w:tab/>
      </w:r>
      <w:r w:rsidR="00E00682" w:rsidRPr="00817368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4B00082" w14:textId="77777777" w:rsidR="00E00682" w:rsidRDefault="00E00682" w:rsidP="00D343B0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F92DD4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636A4E2F" w14:textId="77777777" w:rsidR="00E00682" w:rsidRPr="00C35DA6" w:rsidRDefault="00E00682" w:rsidP="00D343B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D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35DA6">
        <w:rPr>
          <w:rFonts w:ascii="Angsana New" w:hAnsi="Angsana New"/>
          <w:sz w:val="32"/>
          <w:szCs w:val="32"/>
        </w:rPr>
        <w:t>31</w:t>
      </w:r>
      <w:r w:rsidRPr="00C35DA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35DA6">
        <w:rPr>
          <w:rFonts w:ascii="Angsana New" w:hAnsi="Angsana New"/>
          <w:sz w:val="32"/>
          <w:szCs w:val="32"/>
        </w:rPr>
        <w:t>2563</w:t>
      </w:r>
      <w:r w:rsidRPr="00C35DA6">
        <w:rPr>
          <w:rFonts w:ascii="Angsana New" w:hAnsi="Angsana New"/>
          <w:sz w:val="32"/>
          <w:szCs w:val="32"/>
          <w:cs/>
        </w:rPr>
        <w:t xml:space="preserve"> บริษัท</w:t>
      </w:r>
      <w:r w:rsidRPr="00C35DA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35DA6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C35DA6">
        <w:rPr>
          <w:rFonts w:ascii="Angsana New" w:hAnsi="Angsana New" w:hint="cs"/>
          <w:sz w:val="32"/>
          <w:szCs w:val="32"/>
          <w:cs/>
        </w:rPr>
        <w:t xml:space="preserve"> </w:t>
      </w:r>
      <w:r w:rsidRPr="00C35DA6">
        <w:rPr>
          <w:rFonts w:ascii="Angsana New" w:hAnsi="Angsana New"/>
          <w:sz w:val="32"/>
          <w:szCs w:val="32"/>
          <w:cs/>
        </w:rPr>
        <w:t>ดังนี้</w:t>
      </w:r>
      <w:r w:rsidRPr="00C35DA6">
        <w:rPr>
          <w:rFonts w:ascii="Angsana New" w:hAnsi="Angsana New"/>
          <w:sz w:val="32"/>
          <w:szCs w:val="32"/>
        </w:rPr>
        <w:t xml:space="preserve"> 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37"/>
        <w:gridCol w:w="855"/>
        <w:gridCol w:w="142"/>
        <w:gridCol w:w="854"/>
        <w:gridCol w:w="138"/>
        <w:gridCol w:w="854"/>
        <w:gridCol w:w="142"/>
        <w:gridCol w:w="849"/>
        <w:gridCol w:w="136"/>
        <w:gridCol w:w="1279"/>
        <w:gridCol w:w="142"/>
        <w:gridCol w:w="1276"/>
        <w:gridCol w:w="6"/>
      </w:tblGrid>
      <w:tr w:rsidR="00E00682" w:rsidRPr="00DB37EB" w14:paraId="5FAB67A9" w14:textId="77777777" w:rsidTr="004227D0">
        <w:trPr>
          <w:cantSplit/>
        </w:trPr>
        <w:tc>
          <w:tcPr>
            <w:tcW w:w="1559" w:type="dxa"/>
          </w:tcPr>
          <w:p w14:paraId="00465D03" w14:textId="77777777" w:rsidR="00E00682" w:rsidRPr="00DB37EB" w:rsidRDefault="00E00682" w:rsidP="00D343B0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  <w:bookmarkStart w:id="8" w:name="_Hlk64720090"/>
          </w:p>
        </w:tc>
        <w:tc>
          <w:tcPr>
            <w:tcW w:w="137" w:type="dxa"/>
          </w:tcPr>
          <w:p w14:paraId="266AD9D7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3" w:type="dxa"/>
            <w:gridSpan w:val="3"/>
            <w:tcBorders>
              <w:bottom w:val="single" w:sz="6" w:space="0" w:color="auto"/>
            </w:tcBorders>
          </w:tcPr>
          <w:p w14:paraId="6C33C4DA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1913CCD1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47" w:type="dxa"/>
            <w:gridSpan w:val="3"/>
            <w:tcBorders>
              <w:bottom w:val="single" w:sz="6" w:space="0" w:color="auto"/>
            </w:tcBorders>
          </w:tcPr>
          <w:p w14:paraId="27A53DE0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6" w:type="dxa"/>
          </w:tcPr>
          <w:p w14:paraId="09438CF3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9" w:type="dxa"/>
            <w:gridSpan w:val="4"/>
          </w:tcPr>
          <w:p w14:paraId="7F830032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00682" w:rsidRPr="00DB37EB" w14:paraId="773C07AA" w14:textId="77777777" w:rsidTr="004227D0">
        <w:trPr>
          <w:gridAfter w:val="1"/>
          <w:wAfter w:w="4" w:type="dxa"/>
          <w:cantSplit/>
        </w:trPr>
        <w:tc>
          <w:tcPr>
            <w:tcW w:w="1559" w:type="dxa"/>
            <w:vMerge w:val="restart"/>
            <w:tcBorders>
              <w:bottom w:val="single" w:sz="6" w:space="0" w:color="auto"/>
            </w:tcBorders>
            <w:vAlign w:val="bottom"/>
          </w:tcPr>
          <w:p w14:paraId="4DB4B501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2890D5CF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6" w:type="dxa"/>
            <w:vMerge w:val="restart"/>
            <w:vAlign w:val="bottom"/>
          </w:tcPr>
          <w:p w14:paraId="576735FF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2D8F62A3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bottom"/>
          </w:tcPr>
          <w:p w14:paraId="70C7C960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14:paraId="3B8550A0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</w:tcBorders>
            <w:vAlign w:val="bottom"/>
          </w:tcPr>
          <w:p w14:paraId="0472E192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4644508A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</w:tcBorders>
            <w:vAlign w:val="bottom"/>
          </w:tcPr>
          <w:p w14:paraId="45D2A84E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14:paraId="3D8FA0F0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9" w:type="dxa"/>
            <w:gridSpan w:val="3"/>
            <w:tcBorders>
              <w:bottom w:val="single" w:sz="6" w:space="0" w:color="auto"/>
            </w:tcBorders>
            <w:vAlign w:val="bottom"/>
          </w:tcPr>
          <w:p w14:paraId="4A1DE08B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อัตราแลกเปลี่ยน</w:t>
            </w:r>
          </w:p>
        </w:tc>
      </w:tr>
      <w:tr w:rsidR="00E00682" w:rsidRPr="00DB37EB" w14:paraId="07EF14B5" w14:textId="77777777" w:rsidTr="004227D0">
        <w:trPr>
          <w:gridAfter w:val="1"/>
          <w:wAfter w:w="6" w:type="dxa"/>
          <w:cantSplit/>
        </w:trPr>
        <w:tc>
          <w:tcPr>
            <w:tcW w:w="1559" w:type="dxa"/>
            <w:vMerge/>
            <w:tcBorders>
              <w:bottom w:val="single" w:sz="6" w:space="0" w:color="auto"/>
            </w:tcBorders>
            <w:vAlign w:val="bottom"/>
          </w:tcPr>
          <w:p w14:paraId="54FEF66C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vMerge/>
          </w:tcPr>
          <w:p w14:paraId="54407C34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6" w:type="dxa"/>
            <w:vMerge/>
            <w:tcBorders>
              <w:bottom w:val="single" w:sz="6" w:space="0" w:color="auto"/>
            </w:tcBorders>
            <w:vAlign w:val="bottom"/>
          </w:tcPr>
          <w:p w14:paraId="48E9B11B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483C26F5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bottom"/>
          </w:tcPr>
          <w:p w14:paraId="46AF7027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vMerge/>
          </w:tcPr>
          <w:p w14:paraId="536E5844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</w:tcBorders>
            <w:vAlign w:val="bottom"/>
          </w:tcPr>
          <w:p w14:paraId="4B3D0936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7F9734A8" w14:textId="77777777" w:rsidR="00E00682" w:rsidRPr="00DB37EB" w:rsidRDefault="00E00682" w:rsidP="00D343B0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</w:tcBorders>
            <w:vAlign w:val="bottom"/>
          </w:tcPr>
          <w:p w14:paraId="66CBFB47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3A73C283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F9EEC4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497A24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DFA5F8" w14:textId="77777777" w:rsidR="00E00682" w:rsidRPr="00DB37EB" w:rsidRDefault="00E00682" w:rsidP="00D343B0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อัตราขาย</w:t>
            </w:r>
          </w:p>
        </w:tc>
      </w:tr>
      <w:tr w:rsidR="00E00682" w:rsidRPr="00DB37EB" w14:paraId="3FB78C79" w14:textId="77777777" w:rsidTr="004227D0">
        <w:trPr>
          <w:gridAfter w:val="1"/>
          <w:wAfter w:w="4" w:type="dxa"/>
          <w:cantSplit/>
          <w:trHeight w:val="179"/>
        </w:trPr>
        <w:tc>
          <w:tcPr>
            <w:tcW w:w="1559" w:type="dxa"/>
            <w:tcBorders>
              <w:top w:val="single" w:sz="6" w:space="0" w:color="auto"/>
            </w:tcBorders>
          </w:tcPr>
          <w:p w14:paraId="79FA0FBC" w14:textId="77777777" w:rsidR="00E00682" w:rsidRPr="00DB37EB" w:rsidRDefault="00E00682" w:rsidP="00D343B0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093A910B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14:paraId="26DAFC49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3A0D3338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772B5C0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8" w:type="dxa"/>
          </w:tcPr>
          <w:p w14:paraId="76B34862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56ECDC4C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57CC43D2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252C4ED" w14:textId="77777777" w:rsidR="00E00682" w:rsidRPr="00DB37EB" w:rsidRDefault="00E00682" w:rsidP="00D343B0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B37EB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C5998AE" w14:textId="77777777" w:rsidR="00E00682" w:rsidRPr="00DB37EB" w:rsidRDefault="00E00682" w:rsidP="00D343B0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9" w:type="dxa"/>
            <w:gridSpan w:val="3"/>
            <w:tcBorders>
              <w:left w:val="nil"/>
            </w:tcBorders>
          </w:tcPr>
          <w:p w14:paraId="24432A39" w14:textId="77777777" w:rsidR="00E00682" w:rsidRPr="00DB37EB" w:rsidRDefault="00E00682" w:rsidP="00D343B0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pacing w:val="-4"/>
                <w:sz w:val="20"/>
                <w:szCs w:val="20"/>
              </w:rPr>
              <w:t>(</w:t>
            </w:r>
            <w:r w:rsidRPr="00DB37EB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บาทต่อหนึ่งหน่วยเงินตราต่างประเทศ)</w:t>
            </w:r>
          </w:p>
        </w:tc>
      </w:tr>
      <w:tr w:rsidR="00E00682" w:rsidRPr="00DB37EB" w14:paraId="623E1FA8" w14:textId="77777777" w:rsidTr="004227D0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7F94C788" w14:textId="77777777" w:rsidR="00E00682" w:rsidRPr="00DB37EB" w:rsidRDefault="00E00682" w:rsidP="00D343B0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B37EB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ยูโร</w:t>
            </w:r>
          </w:p>
        </w:tc>
        <w:tc>
          <w:tcPr>
            <w:tcW w:w="137" w:type="dxa"/>
          </w:tcPr>
          <w:p w14:paraId="09B7BAD9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6887D5D8" w14:textId="77777777" w:rsidR="00E00682" w:rsidRPr="00DB37EB" w:rsidRDefault="00E00682" w:rsidP="00D343B0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DB37EB">
              <w:rPr>
                <w:rFonts w:ascii="Angsana New" w:hAnsi="Angsana New" w:hint="cs"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E23B675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1" w:type="dxa"/>
          </w:tcPr>
          <w:p w14:paraId="7B1B6B0F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38" w:type="dxa"/>
          </w:tcPr>
          <w:p w14:paraId="65E7265E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5" w:type="dxa"/>
          </w:tcPr>
          <w:p w14:paraId="6FB7D12B" w14:textId="77777777" w:rsidR="00E00682" w:rsidRPr="00DB37EB" w:rsidRDefault="00E00682" w:rsidP="00D343B0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79E04379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2B8965AE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10E8D44" w14:textId="77777777" w:rsidR="00E00682" w:rsidRPr="00DB37EB" w:rsidRDefault="00E00682" w:rsidP="00D343B0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</w:tcPr>
          <w:p w14:paraId="364E475D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36.4949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4149692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54E14C6F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37.2578</w:t>
            </w:r>
          </w:p>
        </w:tc>
      </w:tr>
      <w:tr w:rsidR="00E00682" w:rsidRPr="00DB37EB" w14:paraId="6A1E5C63" w14:textId="77777777" w:rsidTr="004227D0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04514800" w14:textId="77777777" w:rsidR="00E00682" w:rsidRPr="00DB37EB" w:rsidRDefault="00E00682" w:rsidP="00D343B0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B37EB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ดอลลาร์</w:t>
            </w:r>
            <w:r w:rsidRPr="00DB37E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3D43E4EB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70B1D8B2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DB37EB">
              <w:rPr>
                <w:rFonts w:ascii="Angsana New" w:hAnsi="Angsana New"/>
                <w:bCs/>
                <w:sz w:val="20"/>
                <w:szCs w:val="20"/>
              </w:rPr>
              <w:t>1,275</w:t>
            </w:r>
          </w:p>
        </w:tc>
        <w:tc>
          <w:tcPr>
            <w:tcW w:w="142" w:type="dxa"/>
          </w:tcPr>
          <w:p w14:paraId="71D30FE2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1" w:type="dxa"/>
          </w:tcPr>
          <w:p w14:paraId="49154E9B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12,045</w:t>
            </w:r>
          </w:p>
        </w:tc>
        <w:tc>
          <w:tcPr>
            <w:tcW w:w="138" w:type="dxa"/>
          </w:tcPr>
          <w:p w14:paraId="517573BD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5" w:type="dxa"/>
          </w:tcPr>
          <w:p w14:paraId="21E5F4ED" w14:textId="77777777" w:rsidR="00E00682" w:rsidRPr="00DB37EB" w:rsidRDefault="00E00682" w:rsidP="00D343B0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0DF1E4B8" w14:textId="77777777" w:rsidR="00E00682" w:rsidRPr="00DB37EB" w:rsidRDefault="00E00682" w:rsidP="00D343B0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3E0184D" w14:textId="77777777" w:rsidR="00E00682" w:rsidRPr="00DB37EB" w:rsidRDefault="00E00682" w:rsidP="00D343B0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11,598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710F0F5" w14:textId="77777777" w:rsidR="00E00682" w:rsidRPr="00DB37EB" w:rsidRDefault="00E00682" w:rsidP="00D343B0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</w:tcPr>
          <w:p w14:paraId="7FF89635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29.8674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EA759B9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752A12C1" w14:textId="77777777" w:rsidR="00E00682" w:rsidRPr="00DB37EB" w:rsidRDefault="00E00682" w:rsidP="002A6E85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B37EB">
              <w:rPr>
                <w:rFonts w:ascii="Angsana New" w:hAnsi="Angsana New"/>
                <w:sz w:val="20"/>
                <w:szCs w:val="20"/>
              </w:rPr>
              <w:t>30.2068</w:t>
            </w:r>
          </w:p>
        </w:tc>
      </w:tr>
      <w:bookmarkEnd w:id="8"/>
    </w:tbl>
    <w:p w14:paraId="7E897894" w14:textId="22D2327F" w:rsidR="00E00682" w:rsidRDefault="00E00682" w:rsidP="00D343B0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74E7E52A" w14:textId="11285AD5" w:rsidR="00D343B0" w:rsidRDefault="00D343B0" w:rsidP="00D343B0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54315AAB" w14:textId="77777777" w:rsidR="00D343B0" w:rsidRDefault="00D343B0" w:rsidP="00D343B0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532A3A4F" w14:textId="44614E31" w:rsidR="00817368" w:rsidRPr="00817368" w:rsidRDefault="00817368" w:rsidP="00D343B0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Pr="00817368">
        <w:rPr>
          <w:rFonts w:ascii="Angsana New" w:eastAsia="Cordia New" w:hAnsi="Angsana New"/>
          <w:sz w:val="32"/>
          <w:szCs w:val="32"/>
          <w:lang w:eastAsia="x-none"/>
        </w:rPr>
        <w:t xml:space="preserve">31 </w:t>
      </w: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ธันวาคม </w:t>
      </w:r>
      <w:r w:rsidRPr="00817368">
        <w:rPr>
          <w:rFonts w:ascii="Angsana New" w:eastAsia="Cordia New" w:hAnsi="Angsana New"/>
          <w:sz w:val="32"/>
          <w:szCs w:val="32"/>
          <w:lang w:eastAsia="x-none"/>
        </w:rPr>
        <w:t xml:space="preserve">2563 </w:t>
      </w: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t>บริษัทมีสัญญาซื้อ</w:t>
      </w:r>
      <w:r w:rsidR="00E1374D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="00AC6E4C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t xml:space="preserve">แห่งเป็นจำนวนเงิน </w:t>
      </w:r>
      <w:r w:rsidRPr="00817368">
        <w:rPr>
          <w:rFonts w:ascii="Angsana New" w:eastAsia="Cordia New" w:hAnsi="Angsana New"/>
          <w:sz w:val="32"/>
          <w:szCs w:val="32"/>
          <w:lang w:eastAsia="x-none"/>
        </w:rPr>
        <w:t>7.93</w:t>
      </w:r>
      <w:r w:rsidRPr="00817368">
        <w:rPr>
          <w:rFonts w:ascii="Angsana New" w:eastAsia="Cordia New" w:hAnsi="Angsana New"/>
          <w:sz w:val="32"/>
          <w:szCs w:val="32"/>
          <w:cs/>
          <w:lang w:eastAsia="x-none"/>
        </w:rPr>
        <w:t xml:space="preserve"> ล้านดอลลาร์สหรัฐอเมริกา</w:t>
      </w:r>
      <w:r w:rsidRPr="00817368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779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645"/>
        <w:gridCol w:w="134"/>
        <w:gridCol w:w="1709"/>
      </w:tblGrid>
      <w:tr w:rsidR="00817368" w:rsidRPr="000263B0" w14:paraId="574B819A" w14:textId="77777777" w:rsidTr="00E1374D">
        <w:trPr>
          <w:cantSplit/>
        </w:trPr>
        <w:tc>
          <w:tcPr>
            <w:tcW w:w="4309" w:type="dxa"/>
            <w:shd w:val="solid" w:color="FFFFFF" w:fill="auto"/>
          </w:tcPr>
          <w:p w14:paraId="5BD41E12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  <w:shd w:val="solid" w:color="FFFFFF" w:fill="auto"/>
          </w:tcPr>
          <w:p w14:paraId="739286D5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3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17368" w:rsidRPr="000263B0" w14:paraId="7B54CC83" w14:textId="77777777" w:rsidTr="00E1374D">
        <w:trPr>
          <w:cantSplit/>
        </w:trPr>
        <w:tc>
          <w:tcPr>
            <w:tcW w:w="4309" w:type="dxa"/>
            <w:shd w:val="solid" w:color="FFFFFF" w:fill="auto"/>
          </w:tcPr>
          <w:p w14:paraId="06B7E444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BCA6B8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งบการเงินรวม/งบการเงินเฉพะกิจการ</w:t>
            </w:r>
          </w:p>
        </w:tc>
      </w:tr>
      <w:tr w:rsidR="00817368" w:rsidRPr="000263B0" w14:paraId="5332CA82" w14:textId="77777777" w:rsidTr="00E1374D">
        <w:trPr>
          <w:cantSplit/>
        </w:trPr>
        <w:tc>
          <w:tcPr>
            <w:tcW w:w="4309" w:type="dxa"/>
            <w:shd w:val="clear" w:color="auto" w:fill="auto"/>
          </w:tcPr>
          <w:p w14:paraId="7F36BE77" w14:textId="77777777" w:rsidR="00817368" w:rsidRPr="000263B0" w:rsidRDefault="00817368" w:rsidP="00D343B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5C540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DD295B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883A56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817368" w:rsidRPr="000263B0" w14:paraId="08612628" w14:textId="77777777" w:rsidTr="00E1374D">
        <w:trPr>
          <w:cantSplit/>
        </w:trPr>
        <w:tc>
          <w:tcPr>
            <w:tcW w:w="4309" w:type="dxa"/>
            <w:shd w:val="clear" w:color="auto" w:fill="auto"/>
          </w:tcPr>
          <w:p w14:paraId="5E8FD230" w14:textId="77777777" w:rsidR="00817368" w:rsidRPr="000263B0" w:rsidRDefault="00817368" w:rsidP="00A41048">
            <w:pPr>
              <w:spacing w:line="380" w:lineRule="exact"/>
              <w:ind w:hanging="5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6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7F6A08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1392A5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4EED8055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17368" w:rsidRPr="000263B0" w14:paraId="5746F413" w14:textId="77777777" w:rsidTr="00E1374D">
        <w:trPr>
          <w:cantSplit/>
        </w:trPr>
        <w:tc>
          <w:tcPr>
            <w:tcW w:w="4309" w:type="dxa"/>
            <w:shd w:val="clear" w:color="auto" w:fill="auto"/>
          </w:tcPr>
          <w:p w14:paraId="120187E1" w14:textId="4F856034" w:rsidR="00817368" w:rsidRPr="000263B0" w:rsidRDefault="00E1374D" w:rsidP="00E1374D">
            <w:pPr>
              <w:spacing w:line="380" w:lineRule="exact"/>
              <w:ind w:right="-1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(</w:t>
            </w:r>
            <w:r w:rsidR="0081736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อัตรา </w:t>
            </w:r>
            <w:r w:rsidR="00817368">
              <w:rPr>
                <w:rFonts w:ascii="Angsana New" w:hAnsi="Angsana New"/>
                <w:color w:val="000000"/>
                <w:sz w:val="32"/>
                <w:szCs w:val="32"/>
              </w:rPr>
              <w:t xml:space="preserve">29.95 - 31.1165 : </w:t>
            </w:r>
            <w:r w:rsidR="0081736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ดอลลาร์สหรัฐอเมริกา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645" w:type="dxa"/>
            <w:shd w:val="clear" w:color="auto" w:fill="auto"/>
          </w:tcPr>
          <w:p w14:paraId="5FC670D1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243,611,217.78</w:t>
            </w:r>
          </w:p>
        </w:tc>
        <w:tc>
          <w:tcPr>
            <w:tcW w:w="134" w:type="dxa"/>
            <w:shd w:val="clear" w:color="auto" w:fill="auto"/>
          </w:tcPr>
          <w:p w14:paraId="5AE2F6F6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auto"/>
          </w:tcPr>
          <w:p w14:paraId="502930EE" w14:textId="77777777" w:rsidR="00817368" w:rsidRPr="000263B0" w:rsidRDefault="00817368" w:rsidP="00D343B0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238,092,568.51</w:t>
            </w:r>
          </w:p>
        </w:tc>
      </w:tr>
    </w:tbl>
    <w:p w14:paraId="61ABE780" w14:textId="77777777" w:rsidR="00D343B0" w:rsidRDefault="00D343B0" w:rsidP="00D343B0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</w:p>
    <w:p w14:paraId="7AE3B87A" w14:textId="0470424B" w:rsidR="00E00682" w:rsidRPr="00F92DD4" w:rsidRDefault="0021486B" w:rsidP="00D343B0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</w:t>
      </w:r>
      <w:r w:rsidR="00E00682" w:rsidRPr="00F92DD4">
        <w:rPr>
          <w:rFonts w:ascii="Angsana New" w:hAnsi="Angsana New" w:hint="cs"/>
          <w:sz w:val="32"/>
          <w:szCs w:val="32"/>
        </w:rPr>
        <w:t>.5</w:t>
      </w:r>
      <w:r w:rsidR="00E00682" w:rsidRPr="00F92DD4">
        <w:rPr>
          <w:rFonts w:ascii="Angsana New" w:hAnsi="Angsana New" w:hint="cs"/>
          <w:sz w:val="32"/>
          <w:szCs w:val="32"/>
        </w:rPr>
        <w:tab/>
      </w:r>
      <w:r w:rsidR="00E00682" w:rsidRPr="00F92DD4">
        <w:rPr>
          <w:rFonts w:ascii="Angsana New" w:hAnsi="Angsana New" w:hint="cs"/>
          <w:sz w:val="32"/>
          <w:szCs w:val="32"/>
          <w:cs/>
        </w:rPr>
        <w:t>ความเสี่ยงด้านสภาพคล่อง</w:t>
      </w:r>
    </w:p>
    <w:p w14:paraId="0D29241F" w14:textId="6B3F84A9" w:rsidR="00E00682" w:rsidRDefault="00E00682" w:rsidP="00D343B0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val="th-TH" w:eastAsia="x-none"/>
        </w:rPr>
      </w:pPr>
      <w:r w:rsidRPr="00F92DD4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</w:t>
      </w:r>
      <w:r w:rsidRPr="00F92DD4">
        <w:rPr>
          <w:rFonts w:ascii="Angsana New" w:eastAsia="Cordia New" w:hAnsi="Angsana New" w:hint="cs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ED13456" w14:textId="77777777" w:rsidR="00817368" w:rsidRPr="00F92DD4" w:rsidRDefault="00817368" w:rsidP="00D343B0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cs/>
          <w:lang w:val="th-TH" w:eastAsia="x-none"/>
        </w:rPr>
      </w:pPr>
    </w:p>
    <w:p w14:paraId="1752BEB6" w14:textId="058F4500" w:rsidR="00E00682" w:rsidRPr="00F92DD4" w:rsidRDefault="0021486B" w:rsidP="00D343B0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bookmarkStart w:id="9" w:name="_Hlk31364857"/>
      <w:r>
        <w:rPr>
          <w:rFonts w:ascii="Angsana New" w:hAnsi="Angsana New"/>
          <w:spacing w:val="-4"/>
          <w:sz w:val="32"/>
          <w:szCs w:val="32"/>
        </w:rPr>
        <w:t>32</w:t>
      </w:r>
      <w:r w:rsidR="00E00682" w:rsidRPr="00F92DD4">
        <w:rPr>
          <w:rFonts w:ascii="Angsana New" w:hAnsi="Angsana New"/>
          <w:spacing w:val="-4"/>
          <w:sz w:val="32"/>
          <w:szCs w:val="32"/>
        </w:rPr>
        <w:t>.6</w:t>
      </w:r>
      <w:r w:rsidR="00E00682" w:rsidRPr="00F92DD4">
        <w:rPr>
          <w:rFonts w:ascii="Angsana New" w:hAnsi="Angsana New"/>
          <w:spacing w:val="-4"/>
          <w:sz w:val="32"/>
          <w:szCs w:val="32"/>
        </w:rPr>
        <w:tab/>
      </w:r>
      <w:r w:rsidR="00AD1012">
        <w:rPr>
          <w:rFonts w:ascii="Angsana New" w:hAnsi="Angsana New" w:hint="cs"/>
          <w:spacing w:val="-4"/>
          <w:sz w:val="32"/>
          <w:szCs w:val="32"/>
          <w:cs/>
        </w:rPr>
        <w:t>การจัดประเภท</w:t>
      </w:r>
      <w:r w:rsidR="00E00682" w:rsidRPr="00F92DD4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5C6B01FD" w14:textId="60A3AAE9" w:rsidR="00E00682" w:rsidRDefault="00E00682" w:rsidP="00D343B0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F92DD4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755D8AFB" w14:textId="46D12FF0" w:rsidR="000B443B" w:rsidRPr="0021486B" w:rsidRDefault="000B443B" w:rsidP="00D343B0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148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1486B">
        <w:rPr>
          <w:rFonts w:ascii="Angsana New" w:hAnsi="Angsana New"/>
          <w:sz w:val="32"/>
          <w:szCs w:val="32"/>
        </w:rPr>
        <w:t xml:space="preserve">1 </w:t>
      </w:r>
      <w:r w:rsidRPr="0021486B">
        <w:rPr>
          <w:rFonts w:ascii="Angsana New" w:hAnsi="Angsana New"/>
          <w:sz w:val="32"/>
          <w:szCs w:val="32"/>
          <w:cs/>
        </w:rPr>
        <w:t xml:space="preserve">มกราคม </w:t>
      </w:r>
      <w:r w:rsidRPr="0021486B">
        <w:rPr>
          <w:rFonts w:ascii="Angsana New" w:hAnsi="Angsana New"/>
          <w:sz w:val="32"/>
          <w:szCs w:val="32"/>
        </w:rPr>
        <w:t>2563</w:t>
      </w:r>
      <w:r w:rsidRPr="0021486B">
        <w:rPr>
          <w:rFonts w:ascii="Angsana New" w:hAnsi="Angsana New"/>
          <w:sz w:val="32"/>
          <w:szCs w:val="32"/>
          <w:cs/>
        </w:rPr>
        <w:t xml:space="preserve"> 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21486B">
        <w:rPr>
          <w:rFonts w:ascii="Angsana New" w:hAnsi="Angsana New" w:hint="cs"/>
          <w:sz w:val="32"/>
          <w:szCs w:val="32"/>
          <w:cs/>
        </w:rPr>
        <w:t>มี</w:t>
      </w:r>
      <w:r w:rsidRPr="0021486B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21486B">
        <w:rPr>
          <w:rFonts w:ascii="Angsana New" w:hAnsi="Angsana New"/>
          <w:sz w:val="32"/>
          <w:szCs w:val="32"/>
        </w:rPr>
        <w:t>1</w:t>
      </w:r>
      <w:r w:rsidRPr="0021486B">
        <w:rPr>
          <w:rFonts w:ascii="Angsana New" w:hAnsi="Angsana New"/>
          <w:sz w:val="32"/>
          <w:szCs w:val="32"/>
          <w:cs/>
        </w:rPr>
        <w:t xml:space="preserve"> มกราคม </w:t>
      </w:r>
      <w:r w:rsidRPr="0021486B">
        <w:rPr>
          <w:rFonts w:ascii="Angsana New" w:hAnsi="Angsana New"/>
          <w:sz w:val="32"/>
          <w:szCs w:val="32"/>
        </w:rPr>
        <w:t>2563</w:t>
      </w:r>
      <w:r w:rsidRPr="0021486B">
        <w:rPr>
          <w:rFonts w:ascii="Angsana New" w:hAnsi="Angsana New" w:hint="cs"/>
          <w:sz w:val="32"/>
          <w:szCs w:val="32"/>
          <w:cs/>
        </w:rPr>
        <w:t xml:space="preserve"> ได้เปิดเผยไว้ในหมายเหตุประกอบ</w:t>
      </w:r>
      <w:r w:rsidR="0021486B">
        <w:rPr>
          <w:rFonts w:ascii="Angsana New" w:hAnsi="Angsana New"/>
          <w:sz w:val="32"/>
          <w:szCs w:val="32"/>
          <w:cs/>
        </w:rPr>
        <w:br/>
      </w:r>
      <w:r w:rsidRPr="0021486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Pr="0021486B">
        <w:rPr>
          <w:rFonts w:ascii="Angsana New" w:hAnsi="Angsana New"/>
          <w:sz w:val="32"/>
          <w:szCs w:val="32"/>
        </w:rPr>
        <w:t>4</w:t>
      </w:r>
    </w:p>
    <w:tbl>
      <w:tblPr>
        <w:tblW w:w="900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0B443B" w:rsidRPr="003E047C" w14:paraId="1F519C50" w14:textId="77777777" w:rsidTr="00D30F25">
        <w:trPr>
          <w:trHeight w:val="20"/>
          <w:tblHeader/>
        </w:trPr>
        <w:tc>
          <w:tcPr>
            <w:tcW w:w="2551" w:type="dxa"/>
          </w:tcPr>
          <w:p w14:paraId="20A9AF0E" w14:textId="77777777" w:rsidR="000B443B" w:rsidRPr="003E047C" w:rsidRDefault="000B443B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28AD66E8" w14:textId="77777777" w:rsidR="000B443B" w:rsidRPr="003E047C" w:rsidRDefault="000B443B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B443B" w:rsidRPr="003E047C" w14:paraId="0627EC73" w14:textId="77777777" w:rsidTr="00D30F25">
        <w:trPr>
          <w:trHeight w:val="20"/>
          <w:tblHeader/>
        </w:trPr>
        <w:tc>
          <w:tcPr>
            <w:tcW w:w="2551" w:type="dxa"/>
          </w:tcPr>
          <w:p w14:paraId="18E66E39" w14:textId="77777777" w:rsidR="000B443B" w:rsidRPr="003E047C" w:rsidRDefault="000B443B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1F4D48" w14:textId="77777777" w:rsidR="000B443B" w:rsidRPr="003E047C" w:rsidRDefault="000B443B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E4B56C" w14:textId="77777777" w:rsidR="000B443B" w:rsidRPr="003E047C" w:rsidRDefault="000B443B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0CA27" w14:textId="77777777" w:rsidR="000B443B" w:rsidRPr="003E047C" w:rsidRDefault="000B443B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7368" w:rsidRPr="003E047C" w14:paraId="7AAEC640" w14:textId="77777777" w:rsidTr="00896279">
        <w:trPr>
          <w:trHeight w:val="20"/>
          <w:tblHeader/>
        </w:trPr>
        <w:tc>
          <w:tcPr>
            <w:tcW w:w="2551" w:type="dxa"/>
          </w:tcPr>
          <w:p w14:paraId="44A6A6AF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5562C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0CD7C495" w14:textId="50316A9B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4C9D3F80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C20CD9F" w14:textId="77777777" w:rsidR="00A41048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4799F441" w14:textId="252FF6EE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783C4AE2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C11C82C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1139146F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8BC8A05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6359D26A" w14:textId="3407BEBB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7EA0620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741EA82" w14:textId="77777777" w:rsidR="00A41048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37F9B665" w14:textId="517D1956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</w:tcBorders>
          </w:tcPr>
          <w:p w14:paraId="01D70016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</w:tcPr>
          <w:p w14:paraId="302AF2BB" w14:textId="77777777" w:rsidR="00817368" w:rsidRPr="003E047C" w:rsidRDefault="00817368" w:rsidP="00D343B0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17368" w:rsidRPr="003E047C" w14:paraId="36A8DA8A" w14:textId="77777777" w:rsidTr="00D30F25">
        <w:trPr>
          <w:trHeight w:val="20"/>
        </w:trPr>
        <w:tc>
          <w:tcPr>
            <w:tcW w:w="2551" w:type="dxa"/>
          </w:tcPr>
          <w:p w14:paraId="1DF87FAF" w14:textId="77777777" w:rsidR="00817368" w:rsidRPr="003E047C" w:rsidRDefault="00817368" w:rsidP="00D343B0">
            <w:pPr>
              <w:spacing w:line="28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3E047C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/>
              </w:rPr>
              <w:t xml:space="preserve">31 </w:t>
            </w:r>
            <w:r w:rsidRPr="003E047C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  <w:t>2563</w:t>
            </w:r>
          </w:p>
        </w:tc>
        <w:tc>
          <w:tcPr>
            <w:tcW w:w="964" w:type="dxa"/>
            <w:vAlign w:val="bottom"/>
          </w:tcPr>
          <w:p w14:paraId="61472EEB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2DFDF1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17F2B08" w14:textId="77777777" w:rsidR="00817368" w:rsidRPr="003E047C" w:rsidRDefault="00817368" w:rsidP="00D343B0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6A2C765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DC85758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9CB82CA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F656595" w14:textId="77777777" w:rsidR="00817368" w:rsidRPr="003E047C" w:rsidRDefault="00817368" w:rsidP="00D343B0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1FF6FC0B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12FEFA9" w14:textId="77777777" w:rsidR="00817368" w:rsidRPr="003E047C" w:rsidRDefault="00817368" w:rsidP="00D343B0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70A130B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8894F02" w14:textId="77777777" w:rsidR="00817368" w:rsidRPr="003E047C" w:rsidRDefault="00817368" w:rsidP="00D343B0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17368" w:rsidRPr="003E047C" w14:paraId="62670198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06D4BFAC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2AC9CD4D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AD5D612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88234E0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65,634,528.98</w:t>
            </w:r>
          </w:p>
        </w:tc>
        <w:tc>
          <w:tcPr>
            <w:tcW w:w="134" w:type="dxa"/>
          </w:tcPr>
          <w:p w14:paraId="56334207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778D96B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65,634,528.98</w:t>
            </w:r>
          </w:p>
        </w:tc>
        <w:tc>
          <w:tcPr>
            <w:tcW w:w="134" w:type="dxa"/>
          </w:tcPr>
          <w:p w14:paraId="42398D4D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EE9BFD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0E30AA8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1CAF63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37,082,504.82</w:t>
            </w:r>
          </w:p>
        </w:tc>
        <w:tc>
          <w:tcPr>
            <w:tcW w:w="134" w:type="dxa"/>
          </w:tcPr>
          <w:p w14:paraId="2481596F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150C374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37,082,504.82</w:t>
            </w:r>
          </w:p>
        </w:tc>
      </w:tr>
      <w:tr w:rsidR="00817368" w:rsidRPr="003E047C" w14:paraId="0A300705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24B516DC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23ACC50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4BD0376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23A9D02" w14:textId="77777777" w:rsidR="00817368" w:rsidRPr="003E047C" w:rsidRDefault="00817368" w:rsidP="00D343B0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312,261,139.14</w:t>
            </w:r>
          </w:p>
        </w:tc>
        <w:tc>
          <w:tcPr>
            <w:tcW w:w="134" w:type="dxa"/>
          </w:tcPr>
          <w:p w14:paraId="2DA63915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CE8AEEC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312,261,139.14</w:t>
            </w:r>
          </w:p>
        </w:tc>
        <w:tc>
          <w:tcPr>
            <w:tcW w:w="134" w:type="dxa"/>
          </w:tcPr>
          <w:p w14:paraId="658B7AD5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2F43B2F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E8F52F0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B6DAB5D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290,959,345.43</w:t>
            </w:r>
          </w:p>
        </w:tc>
        <w:tc>
          <w:tcPr>
            <w:tcW w:w="134" w:type="dxa"/>
          </w:tcPr>
          <w:p w14:paraId="7953D105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F869C89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290,959,345.43</w:t>
            </w:r>
          </w:p>
        </w:tc>
      </w:tr>
      <w:tr w:rsidR="00817368" w:rsidRPr="003E047C" w14:paraId="3AF1F11A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6F89F6B9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</w:t>
            </w:r>
            <w:r w:rsidRPr="003E047C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1ACB01FC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917CDE0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1420675" w14:textId="77777777" w:rsidR="00817368" w:rsidRPr="003E047C" w:rsidRDefault="00817368" w:rsidP="00D343B0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36,634,186.11</w:t>
            </w:r>
          </w:p>
        </w:tc>
        <w:tc>
          <w:tcPr>
            <w:tcW w:w="134" w:type="dxa"/>
          </w:tcPr>
          <w:p w14:paraId="7CFE888C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BC95F17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36,634,186.11</w:t>
            </w:r>
          </w:p>
        </w:tc>
        <w:tc>
          <w:tcPr>
            <w:tcW w:w="134" w:type="dxa"/>
          </w:tcPr>
          <w:p w14:paraId="0751D57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977F7F8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A70E3F3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7E5A89D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0823F83" w14:textId="77777777" w:rsidR="00817368" w:rsidRPr="003E047C" w:rsidRDefault="00817368" w:rsidP="00D343B0">
            <w:pPr>
              <w:spacing w:line="28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FCB726E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817368" w:rsidRPr="003E047C" w14:paraId="4159DF53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6EBB581F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243089C3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521B1E9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8B34111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11,748,407.56</w:t>
            </w:r>
          </w:p>
        </w:tc>
        <w:tc>
          <w:tcPr>
            <w:tcW w:w="134" w:type="dxa"/>
          </w:tcPr>
          <w:p w14:paraId="7FD3E1B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E883B8B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11,748,407.56</w:t>
            </w:r>
          </w:p>
        </w:tc>
        <w:tc>
          <w:tcPr>
            <w:tcW w:w="134" w:type="dxa"/>
          </w:tcPr>
          <w:p w14:paraId="4B6137B6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A31077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9BB8CC7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B14AFB1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93,265.98</w:t>
            </w:r>
          </w:p>
        </w:tc>
        <w:tc>
          <w:tcPr>
            <w:tcW w:w="134" w:type="dxa"/>
          </w:tcPr>
          <w:p w14:paraId="43A50DBD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E0CEFD7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93,265.98</w:t>
            </w:r>
          </w:p>
        </w:tc>
      </w:tr>
      <w:tr w:rsidR="00817368" w:rsidRPr="003E047C" w14:paraId="5BB3449C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2FD95349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3F5CF315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BE6451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BF67D97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  <w:tc>
          <w:tcPr>
            <w:tcW w:w="134" w:type="dxa"/>
          </w:tcPr>
          <w:p w14:paraId="3A3D0710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244B85E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  <w:tc>
          <w:tcPr>
            <w:tcW w:w="134" w:type="dxa"/>
          </w:tcPr>
          <w:p w14:paraId="3161D9E6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1F107AD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6C03763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19AC00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EE87071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62E5D05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817368" w:rsidRPr="003E047C" w14:paraId="59D24814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075BEC91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เงินให้กู้ยืมระยะยาว</w:t>
            </w:r>
            <w:r w:rsidRPr="003E047C">
              <w:rPr>
                <w:rFonts w:asciiTheme="majorBidi" w:eastAsia="Arial Unicode MS" w:hAnsiTheme="majorBidi" w:cstheme="majorBidi" w:hint="cs"/>
                <w:sz w:val="20"/>
                <w:szCs w:val="20"/>
                <w:cs/>
                <w:lang w:val="en-GB"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6C8F2C9F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BAFC792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18816F7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CE5BCEC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48D969B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6D78F39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9E7284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79C38FA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F428E95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231,500,000.00</w:t>
            </w:r>
          </w:p>
        </w:tc>
        <w:tc>
          <w:tcPr>
            <w:tcW w:w="134" w:type="dxa"/>
          </w:tcPr>
          <w:p w14:paraId="3764DA13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30ECCC4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231,500,000.00</w:t>
            </w:r>
          </w:p>
        </w:tc>
      </w:tr>
      <w:tr w:rsidR="00817368" w:rsidRPr="003E047C" w14:paraId="6BBC1DCC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73240F0A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961E26D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B3849BC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9719ED7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15,061,014.04</w:t>
            </w:r>
          </w:p>
        </w:tc>
        <w:tc>
          <w:tcPr>
            <w:tcW w:w="134" w:type="dxa"/>
          </w:tcPr>
          <w:p w14:paraId="26E78D60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C276B9A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15,061,014.04</w:t>
            </w:r>
          </w:p>
        </w:tc>
        <w:tc>
          <w:tcPr>
            <w:tcW w:w="134" w:type="dxa"/>
          </w:tcPr>
          <w:p w14:paraId="2F57B09D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21F3D51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38034C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8767749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8,101,550.87</w:t>
            </w:r>
          </w:p>
        </w:tc>
        <w:tc>
          <w:tcPr>
            <w:tcW w:w="134" w:type="dxa"/>
          </w:tcPr>
          <w:p w14:paraId="33CB0B0E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F73E245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8,101,550.87</w:t>
            </w:r>
          </w:p>
        </w:tc>
      </w:tr>
      <w:tr w:rsidR="00817368" w:rsidRPr="003E047C" w14:paraId="57231B0E" w14:textId="77777777" w:rsidTr="00D30F25">
        <w:trPr>
          <w:trHeight w:val="20"/>
        </w:trPr>
        <w:tc>
          <w:tcPr>
            <w:tcW w:w="2551" w:type="dxa"/>
          </w:tcPr>
          <w:p w14:paraId="2AD005CF" w14:textId="77777777" w:rsidR="00817368" w:rsidRPr="003E047C" w:rsidRDefault="00817368" w:rsidP="00D343B0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BA2DB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7235810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1F659F8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51</w:t>
            </w: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7,509,639.20</w:t>
            </w:r>
          </w:p>
        </w:tc>
        <w:tc>
          <w:tcPr>
            <w:tcW w:w="134" w:type="dxa"/>
          </w:tcPr>
          <w:p w14:paraId="72E6581B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9CEFBEC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51</w:t>
            </w: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7,509,639.20</w:t>
            </w:r>
          </w:p>
        </w:tc>
        <w:tc>
          <w:tcPr>
            <w:tcW w:w="134" w:type="dxa"/>
          </w:tcPr>
          <w:p w14:paraId="64A346CD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E01DE8" w14:textId="77777777" w:rsidR="00817368" w:rsidRPr="003E047C" w:rsidRDefault="00817368" w:rsidP="00D343B0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EE83BA7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6E453E7F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567,736,667.10</w:t>
            </w:r>
          </w:p>
        </w:tc>
        <w:tc>
          <w:tcPr>
            <w:tcW w:w="134" w:type="dxa"/>
          </w:tcPr>
          <w:p w14:paraId="717B7D41" w14:textId="77777777" w:rsidR="00817368" w:rsidRPr="003E047C" w:rsidRDefault="00817368" w:rsidP="00D343B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9810ED7" w14:textId="77777777" w:rsidR="00817368" w:rsidRPr="003E047C" w:rsidRDefault="00817368" w:rsidP="00D343B0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567,736,667.10</w:t>
            </w:r>
          </w:p>
        </w:tc>
      </w:tr>
    </w:tbl>
    <w:p w14:paraId="53058B1C" w14:textId="16B69547" w:rsidR="0021486B" w:rsidRDefault="0021486B"/>
    <w:tbl>
      <w:tblPr>
        <w:tblW w:w="900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EA0820" w:rsidRPr="003E047C" w14:paraId="77A93494" w14:textId="77777777" w:rsidTr="00896279">
        <w:trPr>
          <w:trHeight w:val="20"/>
          <w:tblHeader/>
        </w:trPr>
        <w:tc>
          <w:tcPr>
            <w:tcW w:w="2551" w:type="dxa"/>
          </w:tcPr>
          <w:p w14:paraId="250E5666" w14:textId="77777777" w:rsidR="00EA0820" w:rsidRPr="003E047C" w:rsidRDefault="00EA0820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321556A1" w14:textId="77777777" w:rsidR="00EA0820" w:rsidRPr="003E047C" w:rsidRDefault="00EA0820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EA0820" w:rsidRPr="003E047C" w14:paraId="6381B972" w14:textId="77777777" w:rsidTr="00896279">
        <w:trPr>
          <w:trHeight w:val="20"/>
          <w:tblHeader/>
        </w:trPr>
        <w:tc>
          <w:tcPr>
            <w:tcW w:w="2551" w:type="dxa"/>
          </w:tcPr>
          <w:p w14:paraId="315306A8" w14:textId="77777777" w:rsidR="00EA0820" w:rsidRPr="003E047C" w:rsidRDefault="00EA0820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331C4B" w14:textId="77777777" w:rsidR="00EA0820" w:rsidRPr="003E047C" w:rsidRDefault="00EA0820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D14B1B" w14:textId="77777777" w:rsidR="00EA0820" w:rsidRPr="003E047C" w:rsidRDefault="00EA0820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3B06D4" w14:textId="77777777" w:rsidR="00EA0820" w:rsidRPr="003E047C" w:rsidRDefault="00EA0820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7368" w:rsidRPr="003E047C" w14:paraId="15919733" w14:textId="77777777" w:rsidTr="00896279">
        <w:trPr>
          <w:trHeight w:val="20"/>
          <w:tblHeader/>
        </w:trPr>
        <w:tc>
          <w:tcPr>
            <w:tcW w:w="2551" w:type="dxa"/>
          </w:tcPr>
          <w:p w14:paraId="02B440BB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7A1FD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760D2F5C" w14:textId="42FE1C09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2DEDCEC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4F1D8B7" w14:textId="77777777" w:rsidR="00A41048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6ACE375A" w14:textId="46CE5724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042E6E03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43F1560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323C4C4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B5003A2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549EFEF8" w14:textId="07A82569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2A84BA7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E898748" w14:textId="77777777" w:rsidR="00A41048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3D6B4486" w14:textId="7D13E01C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</w:tcBorders>
          </w:tcPr>
          <w:p w14:paraId="57309016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</w:tcPr>
          <w:p w14:paraId="7D1479CD" w14:textId="77777777" w:rsidR="00817368" w:rsidRPr="003E047C" w:rsidRDefault="00817368" w:rsidP="00D17F11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3E04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17368" w:rsidRPr="003E047C" w14:paraId="339892B9" w14:textId="77777777" w:rsidTr="0021486B">
        <w:trPr>
          <w:trHeight w:val="20"/>
        </w:trPr>
        <w:tc>
          <w:tcPr>
            <w:tcW w:w="2551" w:type="dxa"/>
          </w:tcPr>
          <w:p w14:paraId="78D1D6D4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/>
              </w:rPr>
              <w:t xml:space="preserve">31 </w:t>
            </w:r>
            <w:r w:rsidRPr="003E047C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3E047C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  <w:t>2563</w:t>
            </w:r>
          </w:p>
        </w:tc>
        <w:tc>
          <w:tcPr>
            <w:tcW w:w="964" w:type="dxa"/>
          </w:tcPr>
          <w:p w14:paraId="252B6EB1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4" w:type="dxa"/>
          </w:tcPr>
          <w:p w14:paraId="0E423087" w14:textId="77777777" w:rsidR="00817368" w:rsidRPr="003E047C" w:rsidRDefault="00817368" w:rsidP="00D17F11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C4C75A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3C4B1E07" w14:textId="77777777" w:rsidR="00817368" w:rsidRPr="003E047C" w:rsidRDefault="00817368" w:rsidP="00D17F11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8CBC484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2C3ECADB" w14:textId="77777777" w:rsidR="00817368" w:rsidRPr="003E047C" w:rsidRDefault="00817368" w:rsidP="00D17F11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FF8F14C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4" w:type="dxa"/>
          </w:tcPr>
          <w:p w14:paraId="0C4DE43A" w14:textId="77777777" w:rsidR="00817368" w:rsidRPr="003E047C" w:rsidRDefault="00817368" w:rsidP="00D17F11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339430A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6CD926C" w14:textId="77777777" w:rsidR="00817368" w:rsidRPr="003E047C" w:rsidRDefault="00817368" w:rsidP="00D17F11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777377C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17368" w:rsidRPr="003E047C" w14:paraId="349364A1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7F4194A7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64" w:type="dxa"/>
            <w:vAlign w:val="bottom"/>
          </w:tcPr>
          <w:p w14:paraId="11F0B585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A7063B1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4AD55DE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468,175,530.51</w:t>
            </w:r>
          </w:p>
        </w:tc>
        <w:tc>
          <w:tcPr>
            <w:tcW w:w="134" w:type="dxa"/>
            <w:vAlign w:val="bottom"/>
          </w:tcPr>
          <w:p w14:paraId="28C3F3F3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0728401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468,175,530.51</w:t>
            </w:r>
          </w:p>
        </w:tc>
        <w:tc>
          <w:tcPr>
            <w:tcW w:w="134" w:type="dxa"/>
            <w:vAlign w:val="bottom"/>
          </w:tcPr>
          <w:p w14:paraId="443EBBDB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B9A1D1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D81AB64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298D459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428,191,425.78</w:t>
            </w:r>
          </w:p>
        </w:tc>
        <w:tc>
          <w:tcPr>
            <w:tcW w:w="134" w:type="dxa"/>
            <w:vAlign w:val="bottom"/>
          </w:tcPr>
          <w:p w14:paraId="1C173CF1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899E86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428,191,425.78</w:t>
            </w:r>
          </w:p>
        </w:tc>
      </w:tr>
      <w:tr w:rsidR="00817368" w:rsidRPr="003E047C" w14:paraId="66DE1697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15884830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3E047C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284608CB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1CC25CB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FD2B29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411B1105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68BA71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3AC561C9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145229A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44D4BD5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62F4B4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43,915,296.24</w:t>
            </w:r>
          </w:p>
        </w:tc>
        <w:tc>
          <w:tcPr>
            <w:tcW w:w="134" w:type="dxa"/>
            <w:vAlign w:val="bottom"/>
          </w:tcPr>
          <w:p w14:paraId="1352A4CA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488958C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43,915,296.24</w:t>
            </w:r>
          </w:p>
        </w:tc>
      </w:tr>
      <w:tr w:rsidR="00817368" w:rsidRPr="003E047C" w14:paraId="0540A071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71158CEC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</w:t>
            </w:r>
            <w:r w:rsidRPr="003E047C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62CC336B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4EDD691C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F163DD3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34E9BA6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9B5FA88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05591B56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7A633F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603E39C8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E3B9BF3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FDAA180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729EB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5,518,649.27</w:t>
            </w:r>
          </w:p>
        </w:tc>
      </w:tr>
      <w:tr w:rsidR="00817368" w:rsidRPr="003E047C" w14:paraId="4CE18C4E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1B57B21F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0E59030A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7D65DD2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5D9E3D5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1,550,484.10</w:t>
            </w:r>
          </w:p>
        </w:tc>
        <w:tc>
          <w:tcPr>
            <w:tcW w:w="134" w:type="dxa"/>
            <w:vAlign w:val="bottom"/>
          </w:tcPr>
          <w:p w14:paraId="5306321A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FBCF37A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1,550,484.10</w:t>
            </w:r>
          </w:p>
        </w:tc>
        <w:tc>
          <w:tcPr>
            <w:tcW w:w="134" w:type="dxa"/>
            <w:vAlign w:val="bottom"/>
          </w:tcPr>
          <w:p w14:paraId="7ED55599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941DD52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ED46DAD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806C59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591,903.46</w:t>
            </w:r>
          </w:p>
        </w:tc>
        <w:tc>
          <w:tcPr>
            <w:tcW w:w="134" w:type="dxa"/>
            <w:vAlign w:val="bottom"/>
          </w:tcPr>
          <w:p w14:paraId="47C97EC1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8108596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591,903.46</w:t>
            </w:r>
          </w:p>
        </w:tc>
      </w:tr>
      <w:tr w:rsidR="00817368" w:rsidRPr="003E047C" w14:paraId="159B4869" w14:textId="77777777" w:rsidTr="00D30F25">
        <w:trPr>
          <w:trHeight w:val="20"/>
        </w:trPr>
        <w:tc>
          <w:tcPr>
            <w:tcW w:w="2551" w:type="dxa"/>
            <w:vAlign w:val="bottom"/>
          </w:tcPr>
          <w:p w14:paraId="03D06AC0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6D9BF621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33E3A8A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5587EFF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34,215,843.51</w:t>
            </w:r>
          </w:p>
        </w:tc>
        <w:tc>
          <w:tcPr>
            <w:tcW w:w="134" w:type="dxa"/>
            <w:vAlign w:val="bottom"/>
          </w:tcPr>
          <w:p w14:paraId="3F0CE5B0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CD45DB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34,215,843.51</w:t>
            </w:r>
          </w:p>
        </w:tc>
        <w:tc>
          <w:tcPr>
            <w:tcW w:w="134" w:type="dxa"/>
            <w:vAlign w:val="bottom"/>
          </w:tcPr>
          <w:p w14:paraId="2A1CFC78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0E5525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1E54636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3C329F5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29,998,842.74</w:t>
            </w:r>
          </w:p>
        </w:tc>
        <w:tc>
          <w:tcPr>
            <w:tcW w:w="134" w:type="dxa"/>
            <w:vAlign w:val="bottom"/>
          </w:tcPr>
          <w:p w14:paraId="012D7985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89BA1CE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29,998,842.74</w:t>
            </w:r>
          </w:p>
        </w:tc>
      </w:tr>
      <w:tr w:rsidR="00817368" w:rsidRPr="003E047C" w14:paraId="15A2B9AE" w14:textId="77777777" w:rsidTr="00EA0820">
        <w:trPr>
          <w:trHeight w:val="20"/>
        </w:trPr>
        <w:tc>
          <w:tcPr>
            <w:tcW w:w="2551" w:type="dxa"/>
            <w:vAlign w:val="bottom"/>
          </w:tcPr>
          <w:p w14:paraId="0135AAA8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02E09F97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570BF1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C7208B4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28,975,979.36</w:t>
            </w:r>
          </w:p>
        </w:tc>
        <w:tc>
          <w:tcPr>
            <w:tcW w:w="134" w:type="dxa"/>
            <w:vAlign w:val="bottom"/>
          </w:tcPr>
          <w:p w14:paraId="6DC4E57D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A4CF3E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28,975,979.36</w:t>
            </w:r>
          </w:p>
        </w:tc>
        <w:tc>
          <w:tcPr>
            <w:tcW w:w="134" w:type="dxa"/>
            <w:vAlign w:val="bottom"/>
          </w:tcPr>
          <w:p w14:paraId="0EAF477B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555F7DF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131D12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E4F2D81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919257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1A803B3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817368" w:rsidRPr="003E047C" w14:paraId="6DEF7C50" w14:textId="77777777" w:rsidTr="00EA0820">
        <w:trPr>
          <w:trHeight w:val="20"/>
        </w:trPr>
        <w:tc>
          <w:tcPr>
            <w:tcW w:w="2551" w:type="dxa"/>
            <w:vAlign w:val="bottom"/>
          </w:tcPr>
          <w:p w14:paraId="1EB9FEE9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3E047C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6074FB0C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2CFE35D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C521EC1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7572C640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F2C8AFF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7ADD3B50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43974BC" w14:textId="77777777" w:rsidR="00817368" w:rsidRPr="003E047C" w:rsidRDefault="00817368" w:rsidP="00D17F11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B400FC2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63A97FE8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789CDFFD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549DEA7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817368" w:rsidRPr="003E047C" w14:paraId="314F64B2" w14:textId="77777777" w:rsidTr="00EA0820">
        <w:trPr>
          <w:trHeight w:val="20"/>
        </w:trPr>
        <w:tc>
          <w:tcPr>
            <w:tcW w:w="2551" w:type="dxa"/>
            <w:vAlign w:val="bottom"/>
          </w:tcPr>
          <w:p w14:paraId="17810C7D" w14:textId="77777777" w:rsidR="00817368" w:rsidRPr="003E047C" w:rsidRDefault="00817368" w:rsidP="00D17F11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8E1F7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5191904E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D66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614,887,555.61</w:t>
            </w:r>
          </w:p>
        </w:tc>
        <w:tc>
          <w:tcPr>
            <w:tcW w:w="134" w:type="dxa"/>
            <w:vAlign w:val="bottom"/>
          </w:tcPr>
          <w:p w14:paraId="0984087D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4664A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620,406,204.88</w:t>
            </w:r>
          </w:p>
        </w:tc>
        <w:tc>
          <w:tcPr>
            <w:tcW w:w="134" w:type="dxa"/>
            <w:vAlign w:val="bottom"/>
          </w:tcPr>
          <w:p w14:paraId="0C90FC58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D77FD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</w:t>
            </w: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</w:t>
            </w:r>
          </w:p>
        </w:tc>
        <w:tc>
          <w:tcPr>
            <w:tcW w:w="134" w:type="dxa"/>
            <w:vAlign w:val="bottom"/>
          </w:tcPr>
          <w:p w14:paraId="3860EB58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315EEA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502,842,561.68</w:t>
            </w:r>
          </w:p>
        </w:tc>
        <w:tc>
          <w:tcPr>
            <w:tcW w:w="134" w:type="dxa"/>
            <w:vAlign w:val="bottom"/>
          </w:tcPr>
          <w:p w14:paraId="76132FF0" w14:textId="77777777" w:rsidR="00817368" w:rsidRPr="003E047C" w:rsidRDefault="00817368" w:rsidP="00D17F11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2310FB" w14:textId="77777777" w:rsidR="00817368" w:rsidRPr="003E047C" w:rsidRDefault="00817368" w:rsidP="00D17F11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E047C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508,361,210.95</w:t>
            </w:r>
          </w:p>
        </w:tc>
      </w:tr>
      <w:bookmarkEnd w:id="9"/>
    </w:tbl>
    <w:p w14:paraId="294DA3D5" w14:textId="6456C380" w:rsidR="00D343B0" w:rsidRDefault="00D343B0" w:rsidP="00254F5C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2B9829E" w14:textId="77777777" w:rsidR="00D17F11" w:rsidRPr="00D17F11" w:rsidRDefault="00AD1012" w:rsidP="00F33A69">
      <w:pPr>
        <w:tabs>
          <w:tab w:val="left" w:pos="5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32</w:t>
      </w:r>
      <w:r w:rsidRPr="00F92DD4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F92DD4">
        <w:rPr>
          <w:rFonts w:ascii="Angsana New" w:hAnsi="Angsana New"/>
          <w:spacing w:val="-4"/>
          <w:sz w:val="32"/>
          <w:szCs w:val="32"/>
        </w:rPr>
        <w:tab/>
      </w:r>
      <w:r w:rsidR="00D17F11" w:rsidRPr="00D17F11">
        <w:rPr>
          <w:rFonts w:asciiTheme="majorBidi" w:hAnsiTheme="majorBidi" w:cstheme="majorBidi" w:hint="cs"/>
          <w:sz w:val="32"/>
          <w:szCs w:val="32"/>
          <w:cs/>
        </w:rPr>
        <w:t>ก</w:t>
      </w:r>
      <w:r w:rsidR="00D17F11" w:rsidRPr="00D17F11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="00D17F11" w:rsidRPr="00D17F11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17F11" w:rsidRPr="00D17F11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6F672313" w14:textId="5A900CA0" w:rsidR="00D17F11" w:rsidRPr="00D17F11" w:rsidRDefault="00D17F11" w:rsidP="00F33A69">
      <w:pPr>
        <w:tabs>
          <w:tab w:val="left" w:pos="227"/>
          <w:tab w:val="left" w:pos="454"/>
          <w:tab w:val="left" w:pos="680"/>
          <w:tab w:val="left" w:pos="851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505"/>
        </w:tabs>
        <w:spacing w:line="36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D17F11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D17F11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F96EFAC" w14:textId="109CEE1A" w:rsidR="00AD1012" w:rsidRPr="00D17F11" w:rsidRDefault="004D4866" w:rsidP="00F33A69">
      <w:pPr>
        <w:spacing w:line="360" w:lineRule="exact"/>
        <w:ind w:left="850"/>
        <w:jc w:val="thaiDistribute"/>
        <w:rPr>
          <w:rFonts w:ascii="Angsana New" w:hAnsi="Angsana New"/>
          <w:sz w:val="32"/>
          <w:szCs w:val="32"/>
          <w:u w:val="single"/>
        </w:rPr>
      </w:pPr>
      <w:r w:rsidRPr="00D17F1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815F1D7" w14:textId="77777777" w:rsidR="00AD1012" w:rsidRPr="00AD1012" w:rsidRDefault="00AD1012" w:rsidP="00F33A69">
      <w:pPr>
        <w:tabs>
          <w:tab w:val="left" w:pos="227"/>
          <w:tab w:val="left" w:pos="284"/>
          <w:tab w:val="left" w:pos="454"/>
          <w:tab w:val="left" w:pos="680"/>
          <w:tab w:val="left" w:pos="709"/>
          <w:tab w:val="left" w:pos="851"/>
          <w:tab w:val="left" w:pos="907"/>
          <w:tab w:val="left" w:pos="1644"/>
          <w:tab w:val="left" w:pos="187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D1012">
        <w:rPr>
          <w:rFonts w:ascii="Angsana New" w:hAnsi="Angsana New"/>
          <w:spacing w:val="2"/>
          <w:sz w:val="32"/>
          <w:szCs w:val="32"/>
        </w:rPr>
        <w:t>1</w:t>
      </w:r>
      <w:r w:rsidRPr="00AD1012">
        <w:rPr>
          <w:rFonts w:ascii="Angsana New" w:hAnsi="Angsana New"/>
          <w:spacing w:val="2"/>
          <w:sz w:val="32"/>
          <w:szCs w:val="32"/>
        </w:rPr>
        <w:tab/>
      </w:r>
      <w:r w:rsidRPr="00AD1012">
        <w:rPr>
          <w:rFonts w:ascii="Angsana New" w:hAnsi="Angsana New"/>
          <w:spacing w:val="2"/>
          <w:sz w:val="32"/>
          <w:szCs w:val="32"/>
        </w:rPr>
        <w:tab/>
      </w:r>
      <w:r w:rsidRPr="00AD1012">
        <w:rPr>
          <w:rFonts w:ascii="Angsana New" w:hAnsi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AD1012">
        <w:rPr>
          <w:rFonts w:ascii="Angsana New" w:hAnsi="Angsana New"/>
          <w:spacing w:val="-2"/>
          <w:sz w:val="32"/>
          <w:szCs w:val="32"/>
        </w:rPr>
        <w:t>(</w:t>
      </w:r>
      <w:r w:rsidRPr="00AD1012">
        <w:rPr>
          <w:rFonts w:ascii="Angsana New" w:hAnsi="Angsana New"/>
          <w:spacing w:val="-2"/>
          <w:sz w:val="32"/>
          <w:szCs w:val="32"/>
          <w:cs/>
        </w:rPr>
        <w:t>ไม่ต้องปรับปรุง</w:t>
      </w:r>
      <w:r w:rsidRPr="00AD1012">
        <w:rPr>
          <w:rFonts w:ascii="Angsana New" w:hAnsi="Angsana New"/>
          <w:spacing w:val="-2"/>
          <w:sz w:val="32"/>
          <w:szCs w:val="32"/>
        </w:rPr>
        <w:t xml:space="preserve">) </w:t>
      </w:r>
      <w:r w:rsidRPr="00AD1012">
        <w:rPr>
          <w:rFonts w:ascii="Angsana New" w:hAnsi="Angsana New"/>
          <w:spacing w:val="-2"/>
          <w:sz w:val="32"/>
          <w:szCs w:val="32"/>
          <w:cs/>
        </w:rPr>
        <w:t>ในตลาดที่มีสภาพคล่องสำหรับสินทรัพย์</w:t>
      </w:r>
      <w:r w:rsidRPr="00AD1012">
        <w:rPr>
          <w:rFonts w:ascii="Angsana New" w:hAnsi="Angsana New"/>
          <w:spacing w:val="2"/>
          <w:sz w:val="32"/>
          <w:szCs w:val="32"/>
          <w:cs/>
        </w:rPr>
        <w:t>หรือหนี้สินอย่างเดียวกัน</w:t>
      </w:r>
    </w:p>
    <w:p w14:paraId="2CEBBEDE" w14:textId="77777777" w:rsidR="00AD1012" w:rsidRPr="00AD1012" w:rsidRDefault="00AD1012" w:rsidP="00F33A69">
      <w:pPr>
        <w:tabs>
          <w:tab w:val="left" w:pos="227"/>
          <w:tab w:val="left" w:pos="284"/>
          <w:tab w:val="left" w:pos="454"/>
          <w:tab w:val="left" w:pos="680"/>
          <w:tab w:val="left" w:pos="709"/>
          <w:tab w:val="left" w:pos="851"/>
          <w:tab w:val="left" w:pos="907"/>
          <w:tab w:val="left" w:pos="1644"/>
          <w:tab w:val="left" w:pos="187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D1012">
        <w:rPr>
          <w:rFonts w:ascii="Angsana New" w:hAnsi="Angsana New"/>
          <w:spacing w:val="2"/>
          <w:sz w:val="32"/>
          <w:szCs w:val="32"/>
        </w:rPr>
        <w:t>2</w:t>
      </w:r>
      <w:r w:rsidRPr="00AD1012">
        <w:rPr>
          <w:rFonts w:ascii="Angsana New" w:hAnsi="Angsana New"/>
          <w:spacing w:val="2"/>
          <w:sz w:val="32"/>
          <w:szCs w:val="32"/>
        </w:rPr>
        <w:tab/>
      </w:r>
      <w:r w:rsidRPr="00AD1012">
        <w:rPr>
          <w:rFonts w:ascii="Angsana New" w:hAnsi="Angsana New"/>
          <w:spacing w:val="2"/>
          <w:sz w:val="32"/>
          <w:szCs w:val="32"/>
        </w:rPr>
        <w:tab/>
      </w: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D1012">
        <w:rPr>
          <w:rFonts w:ascii="Angsana New" w:hAnsi="Angsana New"/>
          <w:spacing w:val="2"/>
          <w:sz w:val="32"/>
          <w:szCs w:val="32"/>
        </w:rPr>
        <w:t xml:space="preserve">1 </w:t>
      </w: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</w:t>
      </w:r>
      <w:r w:rsidRPr="00AD1012">
        <w:rPr>
          <w:rFonts w:ascii="Angsana New" w:hAnsi="Angsana New"/>
          <w:spacing w:val="-6"/>
          <w:sz w:val="32"/>
          <w:szCs w:val="32"/>
          <w:cs/>
        </w:rPr>
        <w:t xml:space="preserve">โดยตรง </w:t>
      </w:r>
      <w:r w:rsidRPr="00AD1012">
        <w:rPr>
          <w:rFonts w:ascii="Angsana New" w:hAnsi="Angsana New"/>
          <w:spacing w:val="-6"/>
          <w:sz w:val="32"/>
          <w:szCs w:val="32"/>
        </w:rPr>
        <w:t>(</w:t>
      </w:r>
      <w:r w:rsidRPr="00AD1012">
        <w:rPr>
          <w:rFonts w:ascii="Angsana New" w:hAnsi="Angsana New"/>
          <w:spacing w:val="-6"/>
          <w:sz w:val="32"/>
          <w:szCs w:val="32"/>
          <w:cs/>
        </w:rPr>
        <w:t>ได้แก่ ข้อมูลราคาตลาด</w:t>
      </w:r>
      <w:r w:rsidRPr="00AD1012">
        <w:rPr>
          <w:rFonts w:ascii="Angsana New" w:hAnsi="Angsana New"/>
          <w:spacing w:val="-6"/>
          <w:sz w:val="32"/>
          <w:szCs w:val="32"/>
        </w:rPr>
        <w:t xml:space="preserve">) </w:t>
      </w:r>
      <w:r w:rsidRPr="00AD1012">
        <w:rPr>
          <w:rFonts w:ascii="Angsana New" w:hAnsi="Angsana New"/>
          <w:spacing w:val="-6"/>
          <w:sz w:val="32"/>
          <w:szCs w:val="32"/>
          <w:cs/>
        </w:rPr>
        <w:t xml:space="preserve">หรือโดยอ้อม </w:t>
      </w:r>
      <w:r w:rsidRPr="00AD1012">
        <w:rPr>
          <w:rFonts w:ascii="Angsana New" w:hAnsi="Angsana New"/>
          <w:spacing w:val="-6"/>
          <w:sz w:val="32"/>
          <w:szCs w:val="32"/>
        </w:rPr>
        <w:t>(</w:t>
      </w:r>
      <w:r w:rsidRPr="00AD1012">
        <w:rPr>
          <w:rFonts w:ascii="Angsana New" w:hAnsi="Angsana New"/>
          <w:spacing w:val="-6"/>
          <w:sz w:val="32"/>
          <w:szCs w:val="32"/>
          <w:cs/>
        </w:rPr>
        <w:t>ได้แก่ ข้อมูลที่คำนวณมาจากราคา ตลาด</w:t>
      </w:r>
      <w:r w:rsidRPr="00AD1012">
        <w:rPr>
          <w:rFonts w:ascii="Angsana New" w:hAnsi="Angsana New"/>
          <w:spacing w:val="-6"/>
          <w:sz w:val="32"/>
          <w:szCs w:val="32"/>
        </w:rPr>
        <w:t>)</w:t>
      </w:r>
      <w:r w:rsidRPr="00AD1012">
        <w:rPr>
          <w:rFonts w:ascii="Angsana New" w:hAnsi="Angsana New"/>
          <w:spacing w:val="2"/>
          <w:sz w:val="32"/>
          <w:szCs w:val="32"/>
        </w:rPr>
        <w:t xml:space="preserve"> </w:t>
      </w: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14:paraId="73725913" w14:textId="068E244F" w:rsidR="00AD1012" w:rsidRPr="00AD1012" w:rsidRDefault="00AD1012" w:rsidP="00F33A69">
      <w:pPr>
        <w:tabs>
          <w:tab w:val="left" w:pos="1985"/>
        </w:tabs>
        <w:spacing w:line="360" w:lineRule="exact"/>
        <w:ind w:left="1975" w:hanging="1125"/>
        <w:jc w:val="thaiDistribute"/>
        <w:rPr>
          <w:rFonts w:ascii="Angsana New" w:hAnsi="Angsana New"/>
          <w:sz w:val="32"/>
          <w:szCs w:val="32"/>
        </w:rPr>
      </w:pPr>
      <w:r w:rsidRPr="00AD1012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D1012">
        <w:rPr>
          <w:rFonts w:ascii="Angsana New" w:hAnsi="Angsana New"/>
          <w:spacing w:val="2"/>
          <w:sz w:val="32"/>
          <w:szCs w:val="32"/>
        </w:rPr>
        <w:t>3</w:t>
      </w:r>
      <w:r>
        <w:rPr>
          <w:rFonts w:ascii="Angsana New" w:hAnsi="Angsana New"/>
          <w:spacing w:val="2"/>
          <w:sz w:val="32"/>
          <w:szCs w:val="32"/>
        </w:rPr>
        <w:tab/>
      </w:r>
      <w:r w:rsidRPr="00AD1012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AD1012">
        <w:rPr>
          <w:rFonts w:ascii="Angsana New" w:hAnsi="Angsana New"/>
          <w:spacing w:val="2"/>
          <w:sz w:val="32"/>
          <w:szCs w:val="32"/>
        </w:rPr>
        <w:t xml:space="preserve"> </w:t>
      </w:r>
      <w:r w:rsidRPr="00AD1012">
        <w:rPr>
          <w:rFonts w:ascii="Angsana New" w:hAnsi="Angsana New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324BFE38" w14:textId="73290E4F" w:rsidR="00A63C69" w:rsidRDefault="00A63C69" w:rsidP="00F33A69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A63C6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63C6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A63C69">
        <w:rPr>
          <w:rFonts w:ascii="Angsana New" w:hAnsi="Angsana New"/>
          <w:sz w:val="32"/>
          <w:szCs w:val="32"/>
          <w:cs/>
        </w:rPr>
        <w:t>บริษัทมีหนี้สินที่วัดมูลค่าด้วยมูลค่ายุติธรรมแยกแสดงตามลำดับชั้นของมูลค่ายุติธรรม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A63C69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63C69" w:rsidRPr="00ED6992" w14:paraId="2CB55651" w14:textId="77777777" w:rsidTr="00562567">
        <w:trPr>
          <w:trHeight w:val="93"/>
        </w:trPr>
        <w:tc>
          <w:tcPr>
            <w:tcW w:w="2551" w:type="dxa"/>
          </w:tcPr>
          <w:p w14:paraId="6B19FF40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621CB4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4194E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7B9F1A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D937326" w14:textId="0916E231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63C69" w:rsidRPr="00ED6992" w14:paraId="575FF200" w14:textId="77777777" w:rsidTr="00562567">
        <w:trPr>
          <w:trHeight w:val="93"/>
        </w:trPr>
        <w:tc>
          <w:tcPr>
            <w:tcW w:w="2551" w:type="dxa"/>
          </w:tcPr>
          <w:p w14:paraId="43BD2F47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CB8611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E31AC2" w14:textId="3039E566" w:rsidR="00A63C69" w:rsidRPr="00CE5D97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886637C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6A3722C" w14:textId="0D1D82CC" w:rsidR="00A63C69" w:rsidRPr="00CE5D97" w:rsidRDefault="0041644D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</w:t>
            </w:r>
            <w:r w:rsidR="00A63C69"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3C69" w:rsidRPr="00ED6992" w14:paraId="45CF4B36" w14:textId="77777777" w:rsidTr="00562567">
        <w:tc>
          <w:tcPr>
            <w:tcW w:w="2551" w:type="dxa"/>
          </w:tcPr>
          <w:p w14:paraId="16D3D90C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3A5C2D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EF1ABD" w14:textId="38223B78" w:rsidR="00A63C69" w:rsidRPr="00CE5D97" w:rsidRDefault="00D17F11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" w:type="dxa"/>
          </w:tcPr>
          <w:p w14:paraId="5CE1B02E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30C7A6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681D92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4343F5" w14:textId="77777777" w:rsidR="00A63C69" w:rsidRPr="00CE5D97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92C047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3E75F6E" w14:textId="77777777" w:rsidR="00A63C69" w:rsidRPr="00CE5D97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44A732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F17C3" w14:textId="77777777" w:rsidR="00A63C69" w:rsidRPr="00CE5D97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63C69" w:rsidRPr="00ED6992" w14:paraId="0A4729EF" w14:textId="77777777" w:rsidTr="00562567">
        <w:tc>
          <w:tcPr>
            <w:tcW w:w="2551" w:type="dxa"/>
          </w:tcPr>
          <w:p w14:paraId="3C853960" w14:textId="3E6302B4" w:rsidR="00A63C69" w:rsidRPr="00ED6992" w:rsidRDefault="00476F4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E25359" w:rsidRPr="00E253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42" w:type="dxa"/>
          </w:tcPr>
          <w:p w14:paraId="5DF6DAC9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3432B9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8ADE05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740E20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4ED731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BA22620" w14:textId="77777777" w:rsidR="00A63C69" w:rsidRPr="00ED6992" w:rsidRDefault="00A63C69" w:rsidP="00254F5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9D83BA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3D3403A" w14:textId="77777777" w:rsidR="00A63C69" w:rsidRPr="00ED6992" w:rsidRDefault="00A63C69" w:rsidP="00254F5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3B9BF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09DBEE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3C69" w:rsidRPr="00ED6992" w14:paraId="16B10CA1" w14:textId="77777777" w:rsidTr="00562567">
        <w:tc>
          <w:tcPr>
            <w:tcW w:w="2551" w:type="dxa"/>
          </w:tcPr>
          <w:p w14:paraId="67205BA9" w14:textId="4C52153C" w:rsidR="00A63C69" w:rsidRPr="00CE5D97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="00EA311F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14:paraId="5F69582E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68CB3A" w14:textId="77777777" w:rsidR="00A63C69" w:rsidRPr="00ED6992" w:rsidRDefault="00A63C69" w:rsidP="00254F5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496D34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EF2468" w14:textId="77777777" w:rsidR="00A63C69" w:rsidRPr="00ED6992" w:rsidRDefault="00A63C69" w:rsidP="00254F5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546C51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C44A8" w14:textId="67D38FEC" w:rsidR="00A63C69" w:rsidRPr="00ED6992" w:rsidRDefault="00476F4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F49">
              <w:rPr>
                <w:rFonts w:ascii="Angsana New" w:hAnsi="Angsana New"/>
                <w:sz w:val="24"/>
                <w:szCs w:val="24"/>
              </w:rPr>
              <w:t>5,518,649.27</w:t>
            </w:r>
          </w:p>
        </w:tc>
        <w:tc>
          <w:tcPr>
            <w:tcW w:w="142" w:type="dxa"/>
          </w:tcPr>
          <w:p w14:paraId="6E72A3B7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FF96A5" w14:textId="77777777" w:rsidR="00A63C69" w:rsidRPr="00ED6992" w:rsidRDefault="00A63C69" w:rsidP="00254F5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4318D2" w14:textId="77777777" w:rsidR="00A63C69" w:rsidRPr="00ED6992" w:rsidRDefault="00A63C69" w:rsidP="00254F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1C2B2C" w14:textId="5C621E70" w:rsidR="00A63C69" w:rsidRPr="00ED6992" w:rsidRDefault="00476F49" w:rsidP="00254F5C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F49">
              <w:rPr>
                <w:rFonts w:ascii="Angsana New" w:hAnsi="Angsana New"/>
                <w:sz w:val="24"/>
                <w:szCs w:val="24"/>
              </w:rPr>
              <w:t>5,518,649.27</w:t>
            </w:r>
          </w:p>
        </w:tc>
      </w:tr>
    </w:tbl>
    <w:p w14:paraId="1CCE1C9D" w14:textId="77777777" w:rsidR="00254F5C" w:rsidRDefault="00254F5C" w:rsidP="00254F5C">
      <w:pPr>
        <w:tabs>
          <w:tab w:val="left" w:pos="851"/>
        </w:tabs>
        <w:spacing w:line="200" w:lineRule="exact"/>
        <w:ind w:left="680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EC7F0" w14:textId="4DB77581" w:rsidR="001A3C60" w:rsidRDefault="001A3C60" w:rsidP="00254F5C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54F5C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1ED8916" w14:textId="672C3307" w:rsidR="00A63C69" w:rsidRDefault="001A3C60" w:rsidP="00254F5C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311F" w:rsidRPr="001A3C60">
        <w:rPr>
          <w:rFonts w:asciiTheme="majorBidi" w:hAnsiTheme="majorBidi" w:cstheme="majorBidi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1A3C60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ระดับ </w:t>
      </w:r>
      <w:r w:rsidRPr="001A3C60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22E5AC6" w14:textId="644ADD9B" w:rsidR="001A3C60" w:rsidRPr="001A3C60" w:rsidRDefault="001A3C60" w:rsidP="00254F5C">
      <w:pPr>
        <w:tabs>
          <w:tab w:val="left" w:pos="851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A3C60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มูลค่ายุติธรรมของตราสารหนี้ ได้แก่ สัญญาซื้อขายเงินตราสารต่างประเทศวัดมูลค่ายุติธรรมโดย</w:t>
      </w:r>
      <w:r w:rsidRPr="00F33A69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2C33F8E8" w14:textId="45156C3C" w:rsidR="00E91A92" w:rsidRPr="009C7AC4" w:rsidRDefault="00980DBD" w:rsidP="001723A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33</w:t>
      </w:r>
      <w:r w:rsidR="00E91A92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E91A92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1A92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0E0A363" w14:textId="319B2986" w:rsidR="00E91A92" w:rsidRPr="009C7AC4" w:rsidRDefault="00E91A92" w:rsidP="005A2D5C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C5893" w:rsidRPr="009C7AC4">
        <w:rPr>
          <w:rFonts w:asciiTheme="majorBidi" w:hAnsiTheme="majorBidi" w:cstheme="majorBidi"/>
          <w:sz w:val="32"/>
          <w:szCs w:val="32"/>
        </w:rPr>
        <w:t>31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C001F5" w:rsidRPr="009C7AC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>256</w:t>
      </w:r>
      <w:r w:rsidR="00EC399B"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24E8F544" w14:textId="2F011E39" w:rsidR="00E91A92" w:rsidRPr="009C7AC4" w:rsidRDefault="00980DBD" w:rsidP="005A2D5C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E91A92" w:rsidRPr="009C7AC4">
        <w:rPr>
          <w:rFonts w:asciiTheme="majorBidi" w:hAnsiTheme="majorBidi"/>
          <w:sz w:val="32"/>
          <w:szCs w:val="32"/>
        </w:rPr>
        <w:t>.</w:t>
      </w:r>
      <w:r w:rsidR="00E91A92" w:rsidRPr="009C7AC4">
        <w:rPr>
          <w:rFonts w:asciiTheme="majorBidi" w:hAnsiTheme="majorBidi" w:cstheme="majorBidi"/>
          <w:sz w:val="32"/>
          <w:szCs w:val="32"/>
        </w:rPr>
        <w:t>1</w:t>
      </w:r>
      <w:r w:rsidR="00E91A92" w:rsidRPr="009C7AC4">
        <w:rPr>
          <w:rFonts w:asciiTheme="majorBidi" w:hAnsiTheme="majorBidi" w:cstheme="majorBidi"/>
          <w:sz w:val="32"/>
          <w:szCs w:val="32"/>
        </w:rPr>
        <w:tab/>
      </w:r>
      <w:r w:rsidR="00E91A92" w:rsidRPr="009C7AC4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E91A92" w:rsidRPr="009C7AC4">
        <w:rPr>
          <w:rFonts w:asciiTheme="majorBidi" w:hAnsiTheme="majorBidi" w:hint="cs"/>
          <w:sz w:val="32"/>
          <w:szCs w:val="32"/>
          <w:cs/>
        </w:rPr>
        <w:t>ภาระ</w:t>
      </w:r>
      <w:r w:rsidR="00E91A92" w:rsidRPr="009C7AC4">
        <w:rPr>
          <w:rFonts w:asciiTheme="majorBidi" w:hAnsiTheme="majorBidi"/>
          <w:sz w:val="32"/>
          <w:szCs w:val="32"/>
          <w:cs/>
        </w:rPr>
        <w:t>ผูกพัน</w:t>
      </w:r>
      <w:r w:rsidR="00B83B30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="00E91A92" w:rsidRPr="009C7AC4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="00E91A92" w:rsidRPr="009C7AC4">
        <w:rPr>
          <w:rFonts w:asciiTheme="majorBidi" w:hAnsiTheme="majorBidi" w:hint="cs"/>
          <w:sz w:val="32"/>
          <w:szCs w:val="32"/>
          <w:cs/>
        </w:rPr>
        <w:t>บริการ</w:t>
      </w:r>
      <w:r w:rsidR="00E91A92" w:rsidRPr="009C7AC4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7646" w:type="dxa"/>
        <w:tblInd w:w="16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734"/>
        <w:gridCol w:w="166"/>
        <w:gridCol w:w="1891"/>
      </w:tblGrid>
      <w:tr w:rsidR="007E6B07" w:rsidRPr="009C7AC4" w14:paraId="7D72CE1B" w14:textId="77777777" w:rsidTr="007E6B07">
        <w:trPr>
          <w:cantSplit/>
        </w:trPr>
        <w:tc>
          <w:tcPr>
            <w:tcW w:w="3855" w:type="dxa"/>
          </w:tcPr>
          <w:p w14:paraId="37C4BD8F" w14:textId="77777777" w:rsidR="007E6B07" w:rsidRPr="009C7AC4" w:rsidRDefault="007E6B07" w:rsidP="00AD1012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64720627"/>
          </w:p>
        </w:tc>
        <w:tc>
          <w:tcPr>
            <w:tcW w:w="1734" w:type="dxa"/>
          </w:tcPr>
          <w:p w14:paraId="11A8EA59" w14:textId="77777777" w:rsidR="007E6B07" w:rsidRPr="009C7AC4" w:rsidRDefault="007E6B07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6" w:type="dxa"/>
          </w:tcPr>
          <w:p w14:paraId="1833122E" w14:textId="77777777" w:rsidR="007E6B07" w:rsidRPr="009C7AC4" w:rsidRDefault="007E6B07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7A4D2AE0" w14:textId="21AFA3CC" w:rsidR="007E6B07" w:rsidRPr="009C7AC4" w:rsidRDefault="007E6B07" w:rsidP="00AD1012">
            <w:pPr>
              <w:tabs>
                <w:tab w:val="left" w:pos="558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E5495" w:rsidRPr="009C7AC4" w14:paraId="34E8FAF6" w14:textId="77777777" w:rsidTr="007E6B07">
        <w:trPr>
          <w:cantSplit/>
        </w:trPr>
        <w:tc>
          <w:tcPr>
            <w:tcW w:w="3855" w:type="dxa"/>
          </w:tcPr>
          <w:p w14:paraId="0757FD19" w14:textId="77777777" w:rsidR="00E91A92" w:rsidRPr="009C7AC4" w:rsidRDefault="00E91A92" w:rsidP="00AD1012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55955AA8" w14:textId="12E1A06E" w:rsidR="00E91A92" w:rsidRPr="009C7AC4" w:rsidRDefault="00E91A92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6" w:type="dxa"/>
          </w:tcPr>
          <w:p w14:paraId="5DC3D02C" w14:textId="77777777" w:rsidR="00E91A92" w:rsidRPr="009C7AC4" w:rsidRDefault="00E91A92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3C160C77" w14:textId="4DBB84B5" w:rsidR="00E91A92" w:rsidRPr="009C7AC4" w:rsidRDefault="007E6B07" w:rsidP="00AD1012">
            <w:pPr>
              <w:tabs>
                <w:tab w:val="left" w:pos="558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</w:r>
            <w:r w:rsidR="00E91A92" w:rsidRPr="009C7AC4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5495" w:rsidRPr="009C7AC4" w14:paraId="47991BA8" w14:textId="77777777" w:rsidTr="007E6B07">
        <w:trPr>
          <w:cantSplit/>
        </w:trPr>
        <w:tc>
          <w:tcPr>
            <w:tcW w:w="3855" w:type="dxa"/>
          </w:tcPr>
          <w:p w14:paraId="68F07F04" w14:textId="77777777" w:rsidR="00E91A92" w:rsidRPr="009C7AC4" w:rsidRDefault="00E91A92" w:rsidP="00AD1012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shd w:val="clear" w:color="auto" w:fill="auto"/>
          </w:tcPr>
          <w:p w14:paraId="6D459983" w14:textId="39C1E5C8" w:rsidR="00E91A92" w:rsidRPr="009C7AC4" w:rsidRDefault="00E91A92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221F275C" w14:textId="77777777" w:rsidR="00E91A92" w:rsidRPr="009C7AC4" w:rsidRDefault="00E91A92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035B623" w14:textId="29D77BFF" w:rsidR="00E91A92" w:rsidRPr="009C7AC4" w:rsidRDefault="00CD3BC2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10,673,042.03</w:t>
            </w:r>
          </w:p>
        </w:tc>
      </w:tr>
      <w:tr w:rsidR="00EE5495" w:rsidRPr="009C7AC4" w14:paraId="4562CB00" w14:textId="77777777" w:rsidTr="009820BF">
        <w:trPr>
          <w:cantSplit/>
        </w:trPr>
        <w:tc>
          <w:tcPr>
            <w:tcW w:w="3855" w:type="dxa"/>
          </w:tcPr>
          <w:p w14:paraId="57C6C5AF" w14:textId="77777777" w:rsidR="00F67E9C" w:rsidRPr="009C7AC4" w:rsidRDefault="00F67E9C" w:rsidP="00AD1012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14:paraId="7F9AB99D" w14:textId="2CA40DC7" w:rsidR="00F67E9C" w:rsidRPr="009C7AC4" w:rsidRDefault="00F67E9C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6DCFC394" w14:textId="77777777" w:rsidR="00F67E9C" w:rsidRPr="009C7AC4" w:rsidRDefault="00F67E9C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568EF53B" w14:textId="7AD749D0" w:rsidR="00F67E9C" w:rsidRPr="009C7AC4" w:rsidRDefault="00DC5893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>780,800.00</w:t>
            </w:r>
          </w:p>
        </w:tc>
      </w:tr>
      <w:tr w:rsidR="00F67E9C" w:rsidRPr="009C7AC4" w14:paraId="2CAB72C0" w14:textId="77777777" w:rsidTr="007E6B07">
        <w:trPr>
          <w:cantSplit/>
        </w:trPr>
        <w:tc>
          <w:tcPr>
            <w:tcW w:w="3855" w:type="dxa"/>
          </w:tcPr>
          <w:p w14:paraId="35B95442" w14:textId="77777777" w:rsidR="00F67E9C" w:rsidRPr="009C7AC4" w:rsidRDefault="00F67E9C" w:rsidP="00AD1012">
            <w:pPr>
              <w:tabs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C7AC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C7A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shd w:val="clear" w:color="auto" w:fill="auto"/>
          </w:tcPr>
          <w:p w14:paraId="21E23E25" w14:textId="156CEA8A" w:rsidR="00F67E9C" w:rsidRPr="009C7AC4" w:rsidRDefault="00F67E9C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7F76E6EE" w14:textId="77777777" w:rsidR="00F67E9C" w:rsidRPr="009C7AC4" w:rsidRDefault="00F67E9C" w:rsidP="00AD1012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864255" w14:textId="56B554D4" w:rsidR="00F67E9C" w:rsidRPr="009C7AC4" w:rsidRDefault="00CD3BC2" w:rsidP="00AD10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11,453,842.03</w:t>
            </w:r>
          </w:p>
        </w:tc>
      </w:tr>
      <w:bookmarkEnd w:id="10"/>
    </w:tbl>
    <w:p w14:paraId="4F78D366" w14:textId="77777777" w:rsidR="009820BF" w:rsidRPr="009C7AC4" w:rsidRDefault="009820BF" w:rsidP="00AD1012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55A39114" w14:textId="4EB88525" w:rsidR="00E91A92" w:rsidRPr="009C7AC4" w:rsidRDefault="00980DBD" w:rsidP="005A2D5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E91A92" w:rsidRPr="009C7AC4">
        <w:rPr>
          <w:rFonts w:asciiTheme="majorBidi" w:hAnsiTheme="majorBidi"/>
          <w:spacing w:val="-4"/>
          <w:sz w:val="32"/>
          <w:szCs w:val="32"/>
        </w:rPr>
        <w:t>.</w:t>
      </w:r>
      <w:r w:rsidR="00E91A92" w:rsidRPr="009C7AC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91A92" w:rsidRPr="009C7AC4">
        <w:rPr>
          <w:rFonts w:asciiTheme="majorBidi" w:hAnsiTheme="majorBidi" w:cstheme="majorBidi"/>
          <w:spacing w:val="-4"/>
          <w:sz w:val="32"/>
          <w:szCs w:val="32"/>
        </w:rPr>
        <w:tab/>
      </w:r>
      <w:r w:rsidR="00E91A92" w:rsidRPr="009C7AC4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E91A92"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E91A92" w:rsidRPr="009C7A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849AF" w:rsidRPr="009C7AC4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6C78B1" w:rsidRPr="009C7AC4">
        <w:rPr>
          <w:rFonts w:asciiTheme="majorBidi" w:hAnsiTheme="majorBidi" w:cstheme="majorBidi"/>
          <w:spacing w:val="-6"/>
          <w:sz w:val="32"/>
          <w:szCs w:val="32"/>
        </w:rPr>
        <w:t xml:space="preserve">35 </w:t>
      </w:r>
      <w:r w:rsidR="00E91A92"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E91A92" w:rsidRPr="009C7A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E91A92" w:rsidRPr="009C7AC4">
        <w:rPr>
          <w:rFonts w:asciiTheme="majorBidi" w:hAnsiTheme="majorBidi" w:cstheme="majorBidi"/>
          <w:sz w:val="32"/>
          <w:szCs w:val="32"/>
          <w:cs/>
        </w:rPr>
        <w:t>และ</w:t>
      </w:r>
      <w:r w:rsidR="00E91A92" w:rsidRPr="009C7AC4">
        <w:rPr>
          <w:rFonts w:asciiTheme="majorBidi" w:hAnsiTheme="majorBidi" w:cstheme="majorBidi" w:hint="cs"/>
          <w:sz w:val="32"/>
          <w:szCs w:val="32"/>
          <w:cs/>
        </w:rPr>
        <w:t>บริษัทย่อยมีภาระผูกพันคงเหลือจาก</w:t>
      </w:r>
      <w:r w:rsidR="00BE4E7F">
        <w:rPr>
          <w:rFonts w:asciiTheme="majorBidi" w:hAnsiTheme="majorBidi" w:cstheme="majorBidi" w:hint="cs"/>
          <w:sz w:val="32"/>
          <w:szCs w:val="32"/>
          <w:cs/>
        </w:rPr>
        <w:t xml:space="preserve">สัญญาก่อสร้าง จำนวนเงิน </w:t>
      </w:r>
      <w:r w:rsidR="00BE4E7F">
        <w:rPr>
          <w:rFonts w:asciiTheme="majorBidi" w:hAnsiTheme="majorBidi" w:cstheme="majorBidi"/>
          <w:sz w:val="32"/>
          <w:szCs w:val="32"/>
        </w:rPr>
        <w:t xml:space="preserve">4.15 </w:t>
      </w:r>
      <w:r w:rsidR="00BE4E7F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E91A92" w:rsidRPr="009C7AC4">
        <w:rPr>
          <w:rFonts w:asciiTheme="majorBidi" w:hAnsiTheme="majorBidi" w:cstheme="majorBidi" w:hint="cs"/>
          <w:sz w:val="32"/>
          <w:szCs w:val="32"/>
          <w:cs/>
        </w:rPr>
        <w:t xml:space="preserve">สัญญาติดตั้งโปรแกรมคอมพิวเตอร์ใหม่ </w:t>
      </w:r>
      <w:r w:rsidR="00E91A92" w:rsidRPr="009C7AC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91A92" w:rsidRPr="009C7AC4">
        <w:rPr>
          <w:rFonts w:asciiTheme="majorBidi" w:hAnsiTheme="majorBidi" w:cstheme="majorBidi"/>
          <w:sz w:val="32"/>
          <w:szCs w:val="32"/>
        </w:rPr>
        <w:t>0.11</w:t>
      </w:r>
      <w:r w:rsidR="00E91A92" w:rsidRPr="009C7AC4">
        <w:rPr>
          <w:rFonts w:asciiTheme="majorBidi" w:hAnsiTheme="majorBidi"/>
          <w:sz w:val="32"/>
          <w:szCs w:val="32"/>
          <w:cs/>
        </w:rPr>
        <w:t xml:space="preserve"> ล้าน</w:t>
      </w:r>
      <w:r w:rsidR="00E91A92" w:rsidRPr="009C7AC4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E91A92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E91A92" w:rsidRPr="009C7AC4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>
        <w:rPr>
          <w:rFonts w:asciiTheme="majorBidi" w:hAnsiTheme="majorBidi" w:cstheme="majorBidi"/>
          <w:sz w:val="32"/>
          <w:szCs w:val="32"/>
        </w:rPr>
        <w:t>4.61</w:t>
      </w:r>
      <w:r w:rsidR="00E91A92" w:rsidRPr="009C7AC4">
        <w:rPr>
          <w:rFonts w:asciiTheme="majorBidi" w:hAnsiTheme="majorBidi"/>
          <w:sz w:val="32"/>
          <w:szCs w:val="32"/>
          <w:cs/>
        </w:rPr>
        <w:t xml:space="preserve"> </w:t>
      </w:r>
      <w:r w:rsidR="00E91A92" w:rsidRPr="009C7AC4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="00E91A92" w:rsidRPr="009C7AC4">
        <w:rPr>
          <w:rFonts w:asciiTheme="majorBidi" w:hAnsiTheme="majorBidi" w:cstheme="majorBidi"/>
          <w:sz w:val="32"/>
          <w:szCs w:val="32"/>
        </w:rPr>
        <w:t xml:space="preserve"> </w:t>
      </w:r>
    </w:p>
    <w:p w14:paraId="7F017E15" w14:textId="77777777" w:rsidR="00E91A92" w:rsidRPr="009C7AC4" w:rsidRDefault="00E91A92" w:rsidP="00AD1012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EF951" w14:textId="53D9133D" w:rsidR="00E91A92" w:rsidRPr="009C7AC4" w:rsidRDefault="00980DBD" w:rsidP="005A2D5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E91A92" w:rsidRPr="009C7AC4">
        <w:rPr>
          <w:rFonts w:asciiTheme="majorBidi" w:hAnsiTheme="majorBidi"/>
          <w:sz w:val="32"/>
          <w:szCs w:val="32"/>
        </w:rPr>
        <w:t>.</w:t>
      </w:r>
      <w:r w:rsidR="00E91A92" w:rsidRPr="009C7AC4">
        <w:rPr>
          <w:rFonts w:asciiTheme="majorBidi" w:hAnsiTheme="majorBidi" w:cstheme="majorBidi"/>
          <w:sz w:val="32"/>
          <w:szCs w:val="32"/>
        </w:rPr>
        <w:t xml:space="preserve">3 </w:t>
      </w:r>
      <w:r w:rsidR="00E91A92" w:rsidRPr="009C7AC4">
        <w:rPr>
          <w:rFonts w:asciiTheme="majorBidi" w:hAnsiTheme="majorBidi" w:cstheme="majorBidi"/>
          <w:sz w:val="32"/>
          <w:szCs w:val="32"/>
        </w:rPr>
        <w:tab/>
      </w:r>
      <w:r w:rsidR="00E91A92" w:rsidRPr="00980DB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87AE1" w:rsidRPr="00980DB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91A92" w:rsidRPr="00980DBD">
        <w:rPr>
          <w:rFonts w:asciiTheme="majorBidi" w:hAnsiTheme="majorBidi" w:cstheme="majorBidi"/>
          <w:sz w:val="32"/>
          <w:szCs w:val="32"/>
          <w:cs/>
        </w:rPr>
        <w:t xml:space="preserve">มีเลตเตอร์ออฟเครดิตสำหรับซื้อสินค้าที่ยังไม่ได้ใช้จำนวนเงินรวม </w:t>
      </w:r>
      <w:r w:rsidR="0094655E" w:rsidRPr="00980DBD">
        <w:rPr>
          <w:rFonts w:asciiTheme="majorBidi" w:hAnsiTheme="majorBidi" w:cstheme="majorBidi"/>
          <w:sz w:val="32"/>
          <w:szCs w:val="32"/>
        </w:rPr>
        <w:t>1.</w:t>
      </w:r>
      <w:r w:rsidRPr="00980DBD">
        <w:rPr>
          <w:rFonts w:asciiTheme="majorBidi" w:hAnsiTheme="majorBidi" w:cstheme="majorBidi"/>
          <w:sz w:val="32"/>
          <w:szCs w:val="32"/>
        </w:rPr>
        <w:t>01</w:t>
      </w:r>
      <w:r w:rsidR="0094655E" w:rsidRPr="00980DBD">
        <w:rPr>
          <w:rFonts w:asciiTheme="majorBidi" w:hAnsiTheme="majorBidi" w:cstheme="majorBidi"/>
          <w:sz w:val="32"/>
          <w:szCs w:val="32"/>
        </w:rPr>
        <w:t xml:space="preserve"> </w:t>
      </w:r>
      <w:r w:rsidR="00E91A92" w:rsidRPr="00980DBD">
        <w:rPr>
          <w:rFonts w:asciiTheme="majorBidi" w:hAnsiTheme="majorBidi" w:cstheme="majorBidi"/>
          <w:sz w:val="32"/>
          <w:szCs w:val="32"/>
          <w:cs/>
        </w:rPr>
        <w:t>ล้าน</w:t>
      </w:r>
      <w:r w:rsidR="00E91A92" w:rsidRPr="00980DBD">
        <w:rPr>
          <w:rFonts w:asciiTheme="majorBidi" w:hAnsiTheme="majorBidi" w:cstheme="majorBidi" w:hint="cs"/>
          <w:sz w:val="32"/>
          <w:szCs w:val="32"/>
          <w:cs/>
        </w:rPr>
        <w:t>ดอลลาร์</w:t>
      </w:r>
      <w:r w:rsidR="00E91A92" w:rsidRPr="009C7AC4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2E3642" w:rsidRPr="009C7A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410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1048">
        <w:rPr>
          <w:rFonts w:asciiTheme="majorBidi" w:hAnsiTheme="majorBidi" w:cstheme="majorBidi"/>
          <w:sz w:val="32"/>
          <w:szCs w:val="32"/>
        </w:rPr>
        <w:t xml:space="preserve">0.04 </w:t>
      </w:r>
      <w:r w:rsidR="00A41048">
        <w:rPr>
          <w:rFonts w:asciiTheme="majorBidi" w:hAnsiTheme="majorBidi" w:cstheme="majorBidi" w:hint="cs"/>
          <w:sz w:val="32"/>
          <w:szCs w:val="32"/>
          <w:cs/>
        </w:rPr>
        <w:t xml:space="preserve">ล้านยูโร </w:t>
      </w:r>
      <w:r w:rsidR="0046156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E3642"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0.67</w:t>
      </w:r>
      <w:r w:rsidR="002E3642" w:rsidRPr="009C7AC4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91A92" w:rsidRPr="009C7A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4D2D" w:rsidRPr="009C7AC4">
        <w:rPr>
          <w:rFonts w:asciiTheme="majorBidi" w:hAnsiTheme="majorBidi" w:cstheme="majorBidi"/>
          <w:sz w:val="32"/>
          <w:szCs w:val="32"/>
        </w:rPr>
        <w:t>(</w:t>
      </w:r>
      <w:r w:rsidR="00E94D2D" w:rsidRPr="009C7AC4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E94D2D" w:rsidRPr="009C7AC4">
        <w:rPr>
          <w:rFonts w:asciiTheme="majorBidi" w:hAnsiTheme="majorBidi" w:cstheme="majorBidi"/>
          <w:sz w:val="32"/>
          <w:szCs w:val="32"/>
        </w:rPr>
        <w:t>1.</w:t>
      </w:r>
      <w:r w:rsidR="00BB615B" w:rsidRPr="009C7AC4">
        <w:rPr>
          <w:rFonts w:asciiTheme="majorBidi" w:hAnsiTheme="majorBidi" w:cstheme="majorBidi"/>
          <w:sz w:val="32"/>
          <w:szCs w:val="32"/>
        </w:rPr>
        <w:t>01</w:t>
      </w:r>
      <w:r w:rsidR="00E94D2D"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E94D2D" w:rsidRPr="009C7AC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94D2D" w:rsidRPr="009C7AC4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="00A4104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A41048">
        <w:rPr>
          <w:rFonts w:asciiTheme="majorBidi" w:hAnsiTheme="majorBidi" w:cstheme="majorBidi"/>
          <w:sz w:val="32"/>
          <w:szCs w:val="32"/>
        </w:rPr>
        <w:t xml:space="preserve">0.04 </w:t>
      </w:r>
      <w:r w:rsidR="00A41048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E94D2D" w:rsidRPr="009C7AC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1324B5B" w14:textId="77777777" w:rsidR="00D343B0" w:rsidRPr="009C7AC4" w:rsidRDefault="00D343B0" w:rsidP="005A2D5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FB341" w14:textId="4F87659D" w:rsidR="00E91A92" w:rsidRPr="009C7AC4" w:rsidRDefault="00980DBD" w:rsidP="005A2D5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E91A92" w:rsidRPr="009C7AC4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E91A92" w:rsidRPr="009C7AC4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183CA7BF" w14:textId="3D5A590D" w:rsidR="002D2114" w:rsidRPr="009C7AC4" w:rsidRDefault="00E91A92" w:rsidP="005A2D5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C7AC4">
        <w:rPr>
          <w:rFonts w:asciiTheme="majorBidi" w:hAnsiTheme="majorBidi" w:cstheme="majorBidi"/>
          <w:sz w:val="32"/>
          <w:szCs w:val="32"/>
        </w:rPr>
        <w:t>3</w:t>
      </w:r>
      <w:r w:rsidR="00546095" w:rsidRPr="009C7AC4">
        <w:rPr>
          <w:rFonts w:asciiTheme="majorBidi" w:hAnsiTheme="majorBidi" w:cstheme="majorBidi"/>
          <w:sz w:val="32"/>
          <w:szCs w:val="32"/>
        </w:rPr>
        <w:t>1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="00546095" w:rsidRPr="009C7AC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</w:rPr>
        <w:t>256</w:t>
      </w:r>
      <w:r w:rsidR="00EC399B" w:rsidRPr="009C7AC4">
        <w:rPr>
          <w:rFonts w:asciiTheme="majorBidi" w:hAnsiTheme="majorBidi" w:cstheme="majorBidi"/>
          <w:sz w:val="32"/>
          <w:szCs w:val="32"/>
        </w:rPr>
        <w:t>3</w:t>
      </w:r>
      <w:r w:rsidRPr="009C7AC4">
        <w:rPr>
          <w:rFonts w:asciiTheme="majorBidi" w:hAnsiTheme="majorBidi" w:cstheme="majorBidi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D2114" w:rsidRPr="009C7AC4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9C7AC4">
        <w:rPr>
          <w:rFonts w:asciiTheme="majorBidi" w:hAnsiTheme="majorBidi" w:cstheme="majorBidi"/>
          <w:sz w:val="32"/>
          <w:szCs w:val="32"/>
          <w:cs/>
        </w:rPr>
        <w:t>มี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2D2114" w:rsidRPr="009C7AC4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  <w:r w:rsidRPr="009C7A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FC09C6" w14:textId="745345FD" w:rsidR="00E91A92" w:rsidRPr="009C7AC4" w:rsidRDefault="00980DBD" w:rsidP="005A2D5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34</w:t>
      </w:r>
      <w:r w:rsidR="002D2114" w:rsidRPr="009C7AC4">
        <w:rPr>
          <w:rFonts w:asciiTheme="majorBidi" w:hAnsiTheme="majorBidi" w:cstheme="majorBidi"/>
          <w:sz w:val="32"/>
          <w:szCs w:val="32"/>
        </w:rPr>
        <w:t>.1</w:t>
      </w:r>
      <w:r w:rsidR="002D2114" w:rsidRPr="009C7AC4">
        <w:rPr>
          <w:rFonts w:asciiTheme="majorBidi" w:hAnsiTheme="majorBidi" w:cstheme="majorBidi"/>
          <w:sz w:val="32"/>
          <w:szCs w:val="32"/>
        </w:rPr>
        <w:tab/>
      </w:r>
      <w:r w:rsidR="002D2114"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</w:t>
      </w:r>
      <w:r w:rsidR="00E91A92" w:rsidRPr="009C7AC4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หนี้สินที่อาจจะเกิดขึ้น</w:t>
      </w:r>
      <w:r w:rsidR="00E91A92" w:rsidRPr="009C7AC4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="002D2114" w:rsidRPr="009C7A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1A92"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E91A92" w:rsidRPr="009C7AC4">
        <w:rPr>
          <w:rFonts w:asciiTheme="majorBidi" w:hAnsiTheme="majorBidi" w:cstheme="majorBidi"/>
          <w:spacing w:val="-6"/>
          <w:sz w:val="32"/>
          <w:szCs w:val="32"/>
        </w:rPr>
        <w:t>4.</w:t>
      </w:r>
      <w:r w:rsidR="009820BF">
        <w:rPr>
          <w:rFonts w:asciiTheme="majorBidi" w:hAnsiTheme="majorBidi" w:cstheme="majorBidi"/>
          <w:spacing w:val="-6"/>
          <w:sz w:val="32"/>
          <w:szCs w:val="32"/>
        </w:rPr>
        <w:t>01</w:t>
      </w:r>
      <w:r w:rsidR="00E91A92" w:rsidRPr="009C7AC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050FE466" w14:textId="77777777" w:rsidR="00E91A92" w:rsidRPr="009C7AC4" w:rsidRDefault="00E91A92" w:rsidP="00AD1012">
      <w:pPr>
        <w:tabs>
          <w:tab w:val="left" w:pos="284"/>
        </w:tabs>
        <w:spacing w:line="26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4DB9CD02" w14:textId="276717E2" w:rsidR="00547E20" w:rsidRPr="009C7AC4" w:rsidRDefault="00980DBD" w:rsidP="005A2D5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34</w:t>
      </w:r>
      <w:r w:rsidR="002D2114" w:rsidRPr="009C7AC4">
        <w:rPr>
          <w:rFonts w:asciiTheme="majorBidi" w:hAnsiTheme="majorBidi" w:cstheme="majorBidi"/>
          <w:sz w:val="32"/>
          <w:szCs w:val="32"/>
        </w:rPr>
        <w:t>.2</w:t>
      </w:r>
      <w:r w:rsidR="002D2114" w:rsidRPr="009C7AC4">
        <w:rPr>
          <w:rFonts w:asciiTheme="majorBidi" w:hAnsiTheme="majorBidi" w:cstheme="majorBidi"/>
          <w:sz w:val="32"/>
          <w:szCs w:val="32"/>
        </w:rPr>
        <w:tab/>
      </w:r>
      <w:r w:rsidR="002D2114" w:rsidRPr="009C7AC4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2D2114" w:rsidRPr="009C7AC4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2D2114" w:rsidRPr="009C7AC4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2D2114" w:rsidRPr="009C7AC4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="002D2114" w:rsidRPr="009C7AC4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2D2114" w:rsidRPr="009C7AC4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2D2114" w:rsidRPr="009C7AC4">
        <w:rPr>
          <w:rFonts w:asciiTheme="majorBidi" w:hAnsiTheme="majorBidi"/>
          <w:sz w:val="32"/>
          <w:szCs w:val="32"/>
        </w:rPr>
        <w:t>0.</w:t>
      </w:r>
      <w:r>
        <w:rPr>
          <w:rFonts w:asciiTheme="majorBidi" w:hAnsiTheme="majorBidi"/>
          <w:sz w:val="32"/>
          <w:szCs w:val="32"/>
        </w:rPr>
        <w:t>91</w:t>
      </w:r>
      <w:r w:rsidR="002D2114" w:rsidRPr="009C7AC4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4A24A6F1" w14:textId="77777777" w:rsidR="00D343B0" w:rsidRDefault="00D343B0" w:rsidP="005A2D5C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CDD4E1" w14:textId="2579BBC1" w:rsidR="00E91A92" w:rsidRPr="009C7AC4" w:rsidRDefault="00980DBD" w:rsidP="005A2D5C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E91A92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E91A92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1A92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72C0EC92" w14:textId="77777777" w:rsidR="00794F7D" w:rsidRPr="009C7AC4" w:rsidRDefault="00794F7D" w:rsidP="005A2D5C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9C7AC4">
        <w:rPr>
          <w:rFonts w:ascii="Angsana New" w:hAnsi="Angsana New"/>
          <w:sz w:val="32"/>
          <w:szCs w:val="32"/>
        </w:rPr>
        <w:t xml:space="preserve">2556 </w:t>
      </w:r>
      <w:r w:rsidRPr="009C7AC4">
        <w:rPr>
          <w:rFonts w:ascii="Angsana New" w:hAnsi="Angsana New" w:hint="cs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 w:hint="cs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9C7AC4">
        <w:rPr>
          <w:rFonts w:ascii="Angsana New" w:hAnsi="Angsana New"/>
          <w:sz w:val="32"/>
          <w:szCs w:val="32"/>
        </w:rPr>
        <w:t>14.60</w:t>
      </w:r>
      <w:r w:rsidRPr="009C7AC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โดยมีหลักฐานครบถ้วน เมื่อวันที่ </w:t>
      </w:r>
      <w:r w:rsidRPr="009C7AC4">
        <w:rPr>
          <w:rFonts w:ascii="Angsana New" w:hAnsi="Angsana New"/>
          <w:spacing w:val="-6"/>
          <w:sz w:val="32"/>
          <w:szCs w:val="32"/>
        </w:rPr>
        <w:t>25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Pr="009C7AC4">
        <w:rPr>
          <w:rFonts w:ascii="Angsana New" w:hAnsi="Angsana New"/>
          <w:spacing w:val="-6"/>
          <w:sz w:val="32"/>
          <w:szCs w:val="32"/>
        </w:rPr>
        <w:t>2560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9C7AC4">
        <w:rPr>
          <w:rFonts w:ascii="Angsana New" w:hAnsi="Angsana New"/>
          <w:spacing w:val="-6"/>
          <w:sz w:val="32"/>
          <w:szCs w:val="32"/>
        </w:rPr>
        <w:t>17</w:t>
      </w:r>
      <w:r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9C7AC4">
        <w:rPr>
          <w:rFonts w:ascii="Angsana New" w:hAnsi="Angsana New" w:hint="cs"/>
          <w:sz w:val="32"/>
          <w:szCs w:val="32"/>
          <w:cs/>
        </w:rPr>
        <w:t xml:space="preserve">คอร์ปอเรชั่น จำกัด) (“โจทก์”) ได้ฟ้องบริษัทและบริษัทย่อยกับพวกรวม </w:t>
      </w:r>
      <w:r w:rsidRPr="009C7AC4">
        <w:rPr>
          <w:rFonts w:ascii="Angsana New" w:hAnsi="Angsana New"/>
          <w:sz w:val="32"/>
          <w:szCs w:val="32"/>
        </w:rPr>
        <w:t xml:space="preserve">8 </w:t>
      </w:r>
      <w:r w:rsidRPr="009C7AC4">
        <w:rPr>
          <w:rFonts w:ascii="Angsana New" w:hAnsi="Angsana New" w:hint="cs"/>
          <w:sz w:val="32"/>
          <w:szCs w:val="32"/>
          <w:cs/>
        </w:rPr>
        <w:t xml:space="preserve">คน (รวมผู้ถือหุ้นรายใหม่ของบริษัท มติมิตร คอร์ปอเรชั่น จำกัด) (“จำเลย”)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9C7AC4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 xml:space="preserve">หุ้นของบริษัท มติมิตร คอร์ปอเรชั่น จำกัด หรือให้ใช้ราคาเป็นเงิน </w:t>
      </w:r>
      <w:r w:rsidRPr="009C7AC4">
        <w:rPr>
          <w:rFonts w:ascii="Angsana New" w:hAnsi="Angsana New"/>
          <w:spacing w:val="-4"/>
          <w:sz w:val="32"/>
          <w:szCs w:val="32"/>
        </w:rPr>
        <w:t>19.10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9C7AC4">
        <w:rPr>
          <w:rFonts w:ascii="Angsana New" w:hAnsi="Angsana New"/>
          <w:spacing w:val="-4"/>
          <w:sz w:val="32"/>
          <w:szCs w:val="32"/>
        </w:rPr>
        <w:t>1.73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9C7AC4">
        <w:rPr>
          <w:rFonts w:ascii="Angsana New" w:hAnsi="Angsana New" w:hint="cs"/>
          <w:sz w:val="32"/>
          <w:szCs w:val="32"/>
          <w:cs/>
        </w:rPr>
        <w:t xml:space="preserve"> ตามลำดับให้โจทก์ </w:t>
      </w:r>
    </w:p>
    <w:p w14:paraId="6E408FE7" w14:textId="77777777" w:rsidR="00794F7D" w:rsidRPr="009C7AC4" w:rsidRDefault="00794F7D" w:rsidP="005A2D5C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C7AC4">
        <w:rPr>
          <w:rFonts w:ascii="Angsana New" w:hAnsi="Angsana New"/>
          <w:sz w:val="32"/>
          <w:szCs w:val="32"/>
        </w:rPr>
        <w:t>26</w:t>
      </w:r>
      <w:r w:rsidRPr="009C7AC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C7AC4">
        <w:rPr>
          <w:rFonts w:ascii="Angsana New" w:hAnsi="Angsana New"/>
          <w:sz w:val="32"/>
          <w:szCs w:val="32"/>
        </w:rPr>
        <w:t>2561</w:t>
      </w:r>
      <w:r w:rsidRPr="009C7AC4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9C7AC4">
        <w:rPr>
          <w:rFonts w:ascii="Angsana New" w:hAnsi="Angsana New"/>
          <w:sz w:val="32"/>
          <w:szCs w:val="32"/>
        </w:rPr>
        <w:t>8</w:t>
      </w:r>
      <w:r w:rsidRPr="009C7AC4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9C7AC4">
        <w:rPr>
          <w:rFonts w:ascii="Angsana New" w:hAnsi="Angsana New"/>
          <w:sz w:val="32"/>
          <w:szCs w:val="32"/>
        </w:rPr>
        <w:t>24.19</w:t>
      </w:r>
      <w:r w:rsidRPr="009C7AC4">
        <w:rPr>
          <w:rFonts w:ascii="Angsana New" w:hAnsi="Angsana New" w:hint="cs"/>
          <w:sz w:val="32"/>
          <w:szCs w:val="32"/>
          <w:cs/>
        </w:rPr>
        <w:t xml:space="preserve"> ล้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9C7AC4">
        <w:rPr>
          <w:rFonts w:ascii="Angsana New" w:hAnsi="Angsana New"/>
          <w:spacing w:val="-2"/>
          <w:sz w:val="32"/>
          <w:szCs w:val="32"/>
        </w:rPr>
        <w:t>7.5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9C7AC4">
        <w:rPr>
          <w:rFonts w:ascii="Angsana New" w:hAnsi="Angsana New"/>
          <w:spacing w:val="-2"/>
          <w:sz w:val="32"/>
          <w:szCs w:val="32"/>
        </w:rPr>
        <w:t>25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 xml:space="preserve">2560) </w:t>
      </w:r>
      <w:r w:rsidRPr="009C7AC4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9C7AC4">
        <w:rPr>
          <w:rFonts w:ascii="Angsana New" w:hAnsi="Angsana New"/>
          <w:sz w:val="32"/>
          <w:szCs w:val="32"/>
        </w:rPr>
        <w:t xml:space="preserve">17 </w:t>
      </w:r>
      <w:r w:rsidRPr="009C7AC4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9C7AC4">
        <w:rPr>
          <w:rFonts w:ascii="Angsana New" w:hAnsi="Angsana New"/>
          <w:sz w:val="32"/>
          <w:szCs w:val="32"/>
        </w:rPr>
        <w:t>8</w:t>
      </w:r>
      <w:r w:rsidRPr="009C7AC4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br/>
        <w:t xml:space="preserve">โดยกำหนดค่าทนายความ จำนวนเงิน </w:t>
      </w:r>
      <w:r w:rsidRPr="009C7AC4">
        <w:rPr>
          <w:rFonts w:ascii="Angsana New" w:hAnsi="Angsana New"/>
          <w:spacing w:val="-2"/>
          <w:sz w:val="32"/>
          <w:szCs w:val="32"/>
        </w:rPr>
        <w:t>50,000.00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9C7AC4">
        <w:rPr>
          <w:rFonts w:ascii="Angsana New" w:hAnsi="Angsana New"/>
          <w:spacing w:val="-2"/>
          <w:sz w:val="32"/>
          <w:szCs w:val="32"/>
        </w:rPr>
        <w:t>9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2561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0.45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29 </w:t>
      </w:r>
      <w:r w:rsidRPr="009C7AC4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9C7AC4">
        <w:rPr>
          <w:rFonts w:ascii="Angsana New" w:hAnsi="Angsana New"/>
          <w:spacing w:val="-2"/>
          <w:sz w:val="32"/>
          <w:szCs w:val="32"/>
        </w:rPr>
        <w:t>2562</w:t>
      </w:r>
      <w:r w:rsidRPr="009C7AC4">
        <w:rPr>
          <w:rFonts w:ascii="Angsana New" w:hAnsi="Angsana New" w:hint="cs"/>
          <w:sz w:val="32"/>
          <w:szCs w:val="32"/>
          <w:cs/>
        </w:rPr>
        <w:t xml:space="preserve"> ศาลอุทธรณ์มีพิพากษายกฟ้อง ค่าฤชาธรรมเนียมทั้งสองศาลให้เป็นพับ </w:t>
      </w:r>
    </w:p>
    <w:p w14:paraId="3DDD7C4A" w14:textId="77777777" w:rsidR="00794F7D" w:rsidRPr="009C7AC4" w:rsidRDefault="00794F7D" w:rsidP="005A2D5C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C7AC4">
        <w:rPr>
          <w:rFonts w:ascii="Angsana New" w:hAnsi="Angsana New"/>
          <w:sz w:val="32"/>
          <w:szCs w:val="32"/>
        </w:rPr>
        <w:t xml:space="preserve">22 </w:t>
      </w:r>
      <w:r w:rsidRPr="009C7AC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C7AC4">
        <w:rPr>
          <w:rFonts w:ascii="Angsana New" w:hAnsi="Angsana New"/>
          <w:sz w:val="32"/>
          <w:szCs w:val="32"/>
        </w:rPr>
        <w:t xml:space="preserve">2562 </w:t>
      </w:r>
      <w:r w:rsidRPr="009C7AC4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 w:rsidRPr="009C7AC4">
        <w:rPr>
          <w:rFonts w:ascii="Angsana New" w:hAnsi="Angsana New"/>
          <w:sz w:val="32"/>
          <w:szCs w:val="32"/>
        </w:rPr>
        <w:t xml:space="preserve">17 </w:t>
      </w:r>
      <w:r w:rsidRPr="009C7AC4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 w:rsidRPr="009C7AC4">
        <w:rPr>
          <w:rFonts w:ascii="Angsana New" w:hAnsi="Angsana New"/>
          <w:sz w:val="32"/>
          <w:szCs w:val="32"/>
        </w:rPr>
        <w:t xml:space="preserve">8 </w:t>
      </w:r>
      <w:r w:rsidRPr="009C7AC4">
        <w:rPr>
          <w:rFonts w:ascii="Angsana New" w:hAnsi="Angsana New" w:hint="cs"/>
          <w:sz w:val="32"/>
          <w:szCs w:val="32"/>
          <w:cs/>
        </w:rPr>
        <w:br/>
        <w:t xml:space="preserve">ไปยังศาลฎีกา โดยเมื่อวันที่ </w:t>
      </w:r>
      <w:r w:rsidRPr="009C7AC4">
        <w:rPr>
          <w:rFonts w:ascii="Angsana New" w:hAnsi="Angsana New"/>
          <w:sz w:val="32"/>
          <w:szCs w:val="32"/>
        </w:rPr>
        <w:t xml:space="preserve">19 </w:t>
      </w:r>
      <w:r w:rsidRPr="009C7AC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7AC4">
        <w:rPr>
          <w:rFonts w:ascii="Angsana New" w:hAnsi="Angsana New"/>
          <w:sz w:val="32"/>
          <w:szCs w:val="32"/>
        </w:rPr>
        <w:t xml:space="preserve">2563 </w:t>
      </w:r>
      <w:r w:rsidRPr="009C7AC4">
        <w:rPr>
          <w:rFonts w:ascii="Angsana New" w:hAnsi="Angsana New" w:hint="cs"/>
          <w:sz w:val="32"/>
          <w:szCs w:val="32"/>
          <w:cs/>
        </w:rPr>
        <w:t xml:space="preserve">ศาลฎีกาอนุญาตให้โจทก์ทั้ง </w:t>
      </w:r>
      <w:r w:rsidRPr="009C7AC4">
        <w:rPr>
          <w:rFonts w:ascii="Angsana New" w:hAnsi="Angsana New"/>
          <w:sz w:val="32"/>
          <w:szCs w:val="32"/>
        </w:rPr>
        <w:t xml:space="preserve">17 </w:t>
      </w:r>
      <w:r w:rsidRPr="009C7AC4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Pr="009C7AC4">
        <w:rPr>
          <w:rFonts w:ascii="Angsana New" w:hAnsi="Angsana New"/>
          <w:sz w:val="32"/>
          <w:szCs w:val="32"/>
        </w:rPr>
        <w:t xml:space="preserve">8 </w:t>
      </w:r>
      <w:r w:rsidRPr="009C7AC4">
        <w:rPr>
          <w:rFonts w:ascii="Angsana New" w:hAnsi="Angsana New" w:hint="cs"/>
          <w:sz w:val="32"/>
          <w:szCs w:val="32"/>
          <w:cs/>
        </w:rPr>
        <w:t xml:space="preserve">ยื่นคำแก้ฎีกา และเมื่อวันที่ </w:t>
      </w:r>
      <w:r w:rsidRPr="009C7AC4">
        <w:rPr>
          <w:rFonts w:ascii="Angsana New" w:hAnsi="Angsana New"/>
          <w:sz w:val="32"/>
          <w:szCs w:val="32"/>
        </w:rPr>
        <w:t>2</w:t>
      </w:r>
      <w:r w:rsidRPr="009C7AC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C7AC4">
        <w:rPr>
          <w:rFonts w:ascii="Angsana New" w:hAnsi="Angsana New"/>
          <w:sz w:val="32"/>
          <w:szCs w:val="32"/>
        </w:rPr>
        <w:t>2563</w:t>
      </w:r>
      <w:r w:rsidRPr="009C7AC4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บริษัทได้ยื่นคำแก้ฎีกาซึ่งบริษัทศึกษารายละเอียดกับที่ปรึกษาทางกฏหมายและเชื่อมั่นว่า บริษัทและบริษัทย่อยและพวกได้ซื้อเครื่องจักรและหุ้นสามัญโดยถูกต้องและชำระเงินเรียบร้อยแล้ว ขณะนี้คดีอยู่ในกระบวนการพิจารณาของศาลฎีกา</w:t>
      </w:r>
    </w:p>
    <w:p w14:paraId="2302D620" w14:textId="77777777" w:rsidR="00D343B0" w:rsidRPr="009C7AC4" w:rsidRDefault="00D343B0" w:rsidP="00AD1012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6238D74" w14:textId="4EABCB4C" w:rsidR="00B617E0" w:rsidRPr="009C7AC4" w:rsidRDefault="00980DBD" w:rsidP="005A2D5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36</w:t>
      </w:r>
      <w:r w:rsidR="00B617E0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B617E0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17E0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1CF64BB2" w14:textId="1D40D1EA" w:rsidR="00B617E0" w:rsidRPr="009C7AC4" w:rsidRDefault="00B617E0" w:rsidP="005A2D5C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7AC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</w:t>
      </w:r>
      <w:r w:rsidR="001201F4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Pr="009C7AC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C7AC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1201F4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Pr="009C7AC4">
        <w:rPr>
          <w:rFonts w:asciiTheme="majorBidi" w:hAnsiTheme="majorBidi" w:cstheme="majorBidi" w:hint="cs"/>
          <w:spacing w:val="-2"/>
          <w:sz w:val="32"/>
          <w:szCs w:val="32"/>
          <w:cs/>
        </w:rPr>
        <w:t>ปัจจุบัน โดยไม่มีผลกระทบต่อกำไร (ขาดทุน) หรือส่วน</w:t>
      </w:r>
      <w:r w:rsidRPr="009C7AC4">
        <w:rPr>
          <w:rFonts w:asciiTheme="majorBidi" w:hAnsiTheme="majorBidi" w:cstheme="majorBidi" w:hint="cs"/>
          <w:sz w:val="32"/>
          <w:szCs w:val="32"/>
          <w:cs/>
        </w:rPr>
        <w:t>ของผู้ถือหุ้นตามที่ได้รายงานไว้</w:t>
      </w:r>
      <w:r w:rsidRPr="009C7AC4">
        <w:rPr>
          <w:rFonts w:asciiTheme="majorBidi" w:hAnsiTheme="majorBidi"/>
          <w:sz w:val="32"/>
          <w:szCs w:val="32"/>
          <w:cs/>
        </w:rPr>
        <w:t xml:space="preserve"> </w:t>
      </w:r>
      <w:r w:rsidRPr="009C7AC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99" w:type="dxa"/>
        <w:tblInd w:w="3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18"/>
      </w:tblGrid>
      <w:tr w:rsidR="00F66861" w:rsidRPr="009820BF" w14:paraId="5A7DEFAF" w14:textId="77777777" w:rsidTr="00F66861">
        <w:tc>
          <w:tcPr>
            <w:tcW w:w="2211" w:type="dxa"/>
            <w:shd w:val="clear" w:color="auto" w:fill="auto"/>
          </w:tcPr>
          <w:p w14:paraId="2E1A2D49" w14:textId="77777777" w:rsidR="00F66861" w:rsidRPr="009820BF" w:rsidRDefault="00F66861" w:rsidP="006A337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88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53D777" w14:textId="172DE9B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66861" w:rsidRPr="009820BF" w14:paraId="33D6BA2E" w14:textId="77777777" w:rsidTr="00F66861">
        <w:tc>
          <w:tcPr>
            <w:tcW w:w="2211" w:type="dxa"/>
            <w:shd w:val="clear" w:color="auto" w:fill="auto"/>
          </w:tcPr>
          <w:p w14:paraId="10DCCA8E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78AB9" w14:textId="6BCB0034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42197D3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2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E3739A" w14:textId="65D3CBB1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7AC4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6861" w:rsidRPr="009820BF" w14:paraId="7C700CE5" w14:textId="77777777" w:rsidTr="009820BF">
        <w:tc>
          <w:tcPr>
            <w:tcW w:w="2211" w:type="dxa"/>
            <w:shd w:val="clear" w:color="auto" w:fill="auto"/>
          </w:tcPr>
          <w:p w14:paraId="1FDE614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46F467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0A1AE6D1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1599C5" w14:textId="77777777" w:rsidR="00F66861" w:rsidRPr="009820BF" w:rsidRDefault="00F66861" w:rsidP="005A2D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8B8FD18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1BD27C74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D35D8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079927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0B8B4669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shd w:val="clear" w:color="auto" w:fill="auto"/>
          </w:tcPr>
          <w:p w14:paraId="7918EA6E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E67852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63A2AD17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73A3F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E27C7F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1CCEE67C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CEE6D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6039B19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2361DD35" w14:textId="77777777" w:rsidR="00F66861" w:rsidRPr="009820BF" w:rsidRDefault="00F66861" w:rsidP="005A2D5C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</w:tr>
      <w:tr w:rsidR="00F66861" w:rsidRPr="009820BF" w14:paraId="571DF8EE" w14:textId="77777777" w:rsidTr="009820BF">
        <w:tc>
          <w:tcPr>
            <w:tcW w:w="2211" w:type="dxa"/>
            <w:shd w:val="clear" w:color="auto" w:fill="auto"/>
            <w:hideMark/>
          </w:tcPr>
          <w:p w14:paraId="71ABBACE" w14:textId="77777777" w:rsidR="00F66861" w:rsidRPr="009820BF" w:rsidRDefault="00F66861" w:rsidP="00F6686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820BF">
              <w:rPr>
                <w:rFonts w:asciiTheme="majorBidi" w:hAnsiTheme="majorBidi" w:hint="cs"/>
                <w:b/>
                <w:bCs/>
                <w:sz w:val="20"/>
                <w:szCs w:val="20"/>
                <w:u w:val="single"/>
                <w:cs/>
              </w:rPr>
              <w:t>งบแสดงฐานะการเงิน</w:t>
            </w:r>
          </w:p>
        </w:tc>
        <w:tc>
          <w:tcPr>
            <w:tcW w:w="1020" w:type="dxa"/>
            <w:shd w:val="clear" w:color="auto" w:fill="auto"/>
          </w:tcPr>
          <w:p w14:paraId="642A565D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400C6B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F294E84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EB62280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5C566EC7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AE49FE2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FD687E8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4288AD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3263902F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09F1D63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3372F4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6861" w:rsidRPr="009820BF" w14:paraId="0F19AD56" w14:textId="77777777" w:rsidTr="009820BF">
        <w:tc>
          <w:tcPr>
            <w:tcW w:w="2211" w:type="dxa"/>
            <w:shd w:val="clear" w:color="auto" w:fill="auto"/>
            <w:hideMark/>
          </w:tcPr>
          <w:p w14:paraId="33E3B481" w14:textId="77777777" w:rsidR="00F66861" w:rsidRPr="009820BF" w:rsidRDefault="00F66861" w:rsidP="00F6686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0" w:type="dxa"/>
            <w:shd w:val="clear" w:color="auto" w:fill="auto"/>
          </w:tcPr>
          <w:p w14:paraId="41907DDF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F39B903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47BA29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619A0BF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30389F12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3B4DA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91EF0E3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0BF98E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D715BD4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0DCCA6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314DC209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6861" w:rsidRPr="009820BF" w14:paraId="34B69D57" w14:textId="77777777" w:rsidTr="009820BF">
        <w:tc>
          <w:tcPr>
            <w:tcW w:w="2211" w:type="dxa"/>
            <w:shd w:val="clear" w:color="auto" w:fill="auto"/>
          </w:tcPr>
          <w:p w14:paraId="671B87F5" w14:textId="77777777" w:rsidR="00F66861" w:rsidRPr="009820BF" w:rsidRDefault="00F66861" w:rsidP="00F6686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20" w:type="dxa"/>
            <w:shd w:val="clear" w:color="auto" w:fill="auto"/>
          </w:tcPr>
          <w:p w14:paraId="263B9DAE" w14:textId="3276BCD4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458,614,161.97</w:t>
            </w:r>
          </w:p>
        </w:tc>
        <w:tc>
          <w:tcPr>
            <w:tcW w:w="134" w:type="dxa"/>
            <w:shd w:val="clear" w:color="auto" w:fill="auto"/>
          </w:tcPr>
          <w:p w14:paraId="581CEBEF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689413DA" w14:textId="0671442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1,432,816.62</w:t>
            </w:r>
          </w:p>
        </w:tc>
        <w:tc>
          <w:tcPr>
            <w:tcW w:w="134" w:type="dxa"/>
            <w:shd w:val="clear" w:color="auto" w:fill="auto"/>
          </w:tcPr>
          <w:p w14:paraId="13CA7ED8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A70E67B" w14:textId="0D315EE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460,046,978.59</w:t>
            </w:r>
          </w:p>
        </w:tc>
        <w:tc>
          <w:tcPr>
            <w:tcW w:w="134" w:type="dxa"/>
            <w:shd w:val="clear" w:color="auto" w:fill="auto"/>
          </w:tcPr>
          <w:p w14:paraId="3846D77F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0C602AC" w14:textId="0BB4294D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277,333,273.89</w:t>
            </w:r>
          </w:p>
        </w:tc>
        <w:tc>
          <w:tcPr>
            <w:tcW w:w="134" w:type="dxa"/>
            <w:shd w:val="clear" w:color="auto" w:fill="auto"/>
          </w:tcPr>
          <w:p w14:paraId="17614AAB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A7A2EDB" w14:textId="190AA7A8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1,432,816.62</w:t>
            </w:r>
          </w:p>
        </w:tc>
        <w:tc>
          <w:tcPr>
            <w:tcW w:w="134" w:type="dxa"/>
            <w:shd w:val="clear" w:color="auto" w:fill="auto"/>
          </w:tcPr>
          <w:p w14:paraId="0C644BE6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7EC05CD7" w14:textId="5A3F6B01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278,766,090.51</w:t>
            </w:r>
          </w:p>
        </w:tc>
      </w:tr>
      <w:tr w:rsidR="00F66861" w:rsidRPr="009820BF" w14:paraId="11E0489E" w14:textId="77777777" w:rsidTr="009820BF">
        <w:tc>
          <w:tcPr>
            <w:tcW w:w="2211" w:type="dxa"/>
            <w:shd w:val="clear" w:color="auto" w:fill="auto"/>
          </w:tcPr>
          <w:p w14:paraId="5CBEE88C" w14:textId="77777777" w:rsidR="00F66861" w:rsidRPr="009820BF" w:rsidRDefault="00F66861" w:rsidP="00F6686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สิทธิการเช่า</w:t>
            </w:r>
          </w:p>
        </w:tc>
        <w:tc>
          <w:tcPr>
            <w:tcW w:w="1020" w:type="dxa"/>
            <w:shd w:val="clear" w:color="auto" w:fill="auto"/>
          </w:tcPr>
          <w:p w14:paraId="22EC29D0" w14:textId="3667FE0A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39,103,618.89</w:t>
            </w:r>
          </w:p>
        </w:tc>
        <w:tc>
          <w:tcPr>
            <w:tcW w:w="134" w:type="dxa"/>
            <w:shd w:val="clear" w:color="auto" w:fill="auto"/>
          </w:tcPr>
          <w:p w14:paraId="590CDA11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D169F48" w14:textId="56B826F2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(</w:t>
            </w: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1,432,816.62</w:t>
            </w:r>
            <w:r w:rsidRPr="009820BF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7E97695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6276FB68" w14:textId="15069E5F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37,670,802.27</w:t>
            </w:r>
          </w:p>
        </w:tc>
        <w:tc>
          <w:tcPr>
            <w:tcW w:w="134" w:type="dxa"/>
            <w:shd w:val="clear" w:color="auto" w:fill="auto"/>
          </w:tcPr>
          <w:p w14:paraId="0997B75A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C61A0C2" w14:textId="7D7D4EE8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39,103,618.89</w:t>
            </w:r>
          </w:p>
        </w:tc>
        <w:tc>
          <w:tcPr>
            <w:tcW w:w="134" w:type="dxa"/>
            <w:shd w:val="clear" w:color="auto" w:fill="auto"/>
          </w:tcPr>
          <w:p w14:paraId="6860FAA1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6B7BEF9E" w14:textId="65EC046A" w:rsidR="00F66861" w:rsidRPr="009820BF" w:rsidRDefault="00F66861" w:rsidP="00F6686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(</w:t>
            </w: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1,432,816.62</w:t>
            </w:r>
            <w:r w:rsidRPr="009820BF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CA46747" w14:textId="77777777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1A1AD168" w14:textId="2DB8FEDE" w:rsidR="00F66861" w:rsidRPr="009820BF" w:rsidRDefault="00F66861" w:rsidP="00F6686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37,670,802.27</w:t>
            </w:r>
          </w:p>
        </w:tc>
      </w:tr>
      <w:tr w:rsidR="007E6B07" w:rsidRPr="009820BF" w14:paraId="2D998538" w14:textId="77777777" w:rsidTr="004227D0">
        <w:tc>
          <w:tcPr>
            <w:tcW w:w="2211" w:type="dxa"/>
            <w:shd w:val="clear" w:color="auto" w:fill="auto"/>
          </w:tcPr>
          <w:p w14:paraId="3BE07207" w14:textId="0ECF6855" w:rsidR="007E6B07" w:rsidRPr="009820BF" w:rsidRDefault="007E6B07" w:rsidP="004227D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shd w:val="clear" w:color="auto" w:fill="auto"/>
          </w:tcPr>
          <w:p w14:paraId="2C834CF0" w14:textId="0625F5DC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133,248,941.35</w:t>
            </w:r>
          </w:p>
        </w:tc>
        <w:tc>
          <w:tcPr>
            <w:tcW w:w="134" w:type="dxa"/>
            <w:shd w:val="clear" w:color="auto" w:fill="auto"/>
          </w:tcPr>
          <w:p w14:paraId="442B5739" w14:textId="77777777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4DBDFCD9" w14:textId="7F743264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(63,583.11)</w:t>
            </w:r>
          </w:p>
        </w:tc>
        <w:tc>
          <w:tcPr>
            <w:tcW w:w="134" w:type="dxa"/>
            <w:shd w:val="clear" w:color="auto" w:fill="auto"/>
          </w:tcPr>
          <w:p w14:paraId="0C99F431" w14:textId="27F4B742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0939A9BC" w14:textId="6FFCAB5A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133,185,358.24</w:t>
            </w:r>
          </w:p>
        </w:tc>
        <w:tc>
          <w:tcPr>
            <w:tcW w:w="134" w:type="dxa"/>
            <w:shd w:val="clear" w:color="auto" w:fill="auto"/>
          </w:tcPr>
          <w:p w14:paraId="0431520A" w14:textId="77777777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7324FAB5" w14:textId="09449A0C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75,895,127.76</w:t>
            </w:r>
          </w:p>
        </w:tc>
        <w:tc>
          <w:tcPr>
            <w:tcW w:w="134" w:type="dxa"/>
            <w:shd w:val="clear" w:color="auto" w:fill="auto"/>
          </w:tcPr>
          <w:p w14:paraId="6CB2F0FB" w14:textId="77777777" w:rsidR="007E6B07" w:rsidRPr="009820BF" w:rsidRDefault="007E6B07" w:rsidP="004227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7D3B782" w14:textId="35D1189B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(63,</w:t>
            </w:r>
            <w:r w:rsidRPr="007E6B07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>
              <w:rPr>
                <w:rFonts w:asciiTheme="majorBidi" w:hAnsiTheme="majorBidi"/>
                <w:sz w:val="20"/>
                <w:szCs w:val="20"/>
              </w:rPr>
              <w:t>.11)</w:t>
            </w:r>
          </w:p>
        </w:tc>
        <w:tc>
          <w:tcPr>
            <w:tcW w:w="134" w:type="dxa"/>
            <w:shd w:val="clear" w:color="auto" w:fill="auto"/>
          </w:tcPr>
          <w:p w14:paraId="0033C67B" w14:textId="77777777" w:rsidR="007E6B07" w:rsidRPr="009820BF" w:rsidRDefault="007E6B07" w:rsidP="004227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5D51FE66" w14:textId="6E00F524" w:rsidR="007E6B07" w:rsidRPr="009820BF" w:rsidRDefault="007E6B07" w:rsidP="004227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75,831,544.65</w:t>
            </w:r>
          </w:p>
        </w:tc>
      </w:tr>
      <w:tr w:rsidR="007E6B07" w:rsidRPr="009820BF" w14:paraId="52BDB2FE" w14:textId="77777777" w:rsidTr="004227D0">
        <w:tc>
          <w:tcPr>
            <w:tcW w:w="2211" w:type="dxa"/>
            <w:shd w:val="clear" w:color="auto" w:fill="auto"/>
          </w:tcPr>
          <w:p w14:paraId="7598885D" w14:textId="6881ABF8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shd w:val="clear" w:color="auto" w:fill="auto"/>
          </w:tcPr>
          <w:p w14:paraId="77B43B83" w14:textId="51AF4A7F" w:rsidR="007E6B07" w:rsidRPr="007E6B07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E6B0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5C07CD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DA41D03" w14:textId="685D647C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63,583.11</w:t>
            </w:r>
          </w:p>
        </w:tc>
        <w:tc>
          <w:tcPr>
            <w:tcW w:w="134" w:type="dxa"/>
            <w:shd w:val="clear" w:color="auto" w:fill="auto"/>
          </w:tcPr>
          <w:p w14:paraId="7BF9D84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3AE9F920" w14:textId="739F77D8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63,583.11</w:t>
            </w:r>
          </w:p>
        </w:tc>
        <w:tc>
          <w:tcPr>
            <w:tcW w:w="134" w:type="dxa"/>
            <w:shd w:val="clear" w:color="auto" w:fill="auto"/>
          </w:tcPr>
          <w:p w14:paraId="3D070D6D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29AEF67" w14:textId="6F2221D2" w:rsidR="007E6B07" w:rsidRPr="007E6B07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7E6B0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DF3656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3A3434A5" w14:textId="1AF8391F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63,583.11</w:t>
            </w:r>
          </w:p>
        </w:tc>
        <w:tc>
          <w:tcPr>
            <w:tcW w:w="134" w:type="dxa"/>
            <w:shd w:val="clear" w:color="auto" w:fill="auto"/>
          </w:tcPr>
          <w:p w14:paraId="7FD468A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12BF5F74" w14:textId="3FB41349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63,583.11</w:t>
            </w:r>
          </w:p>
        </w:tc>
      </w:tr>
      <w:tr w:rsidR="007E6B07" w:rsidRPr="009820BF" w14:paraId="6C68E403" w14:textId="77777777" w:rsidTr="009820BF">
        <w:tc>
          <w:tcPr>
            <w:tcW w:w="2211" w:type="dxa"/>
            <w:shd w:val="clear" w:color="auto" w:fill="auto"/>
            <w:hideMark/>
          </w:tcPr>
          <w:p w14:paraId="644E93F6" w14:textId="77777777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u w:val="single"/>
              </w:rPr>
            </w:pPr>
            <w:r w:rsidRPr="009820BF">
              <w:rPr>
                <w:rFonts w:asciiTheme="majorBidi" w:hAnsiTheme="majorBidi"/>
                <w:b/>
                <w:bCs/>
                <w:sz w:val="20"/>
                <w:szCs w:val="2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20" w:type="dxa"/>
            <w:shd w:val="clear" w:color="auto" w:fill="auto"/>
          </w:tcPr>
          <w:p w14:paraId="358F37E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2609C91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5F6345FC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E80B02E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29F3DA89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B137D2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05B44025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F0D872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750700D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8B7325C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1713C49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7E6B07" w:rsidRPr="009820BF" w14:paraId="5DD3A3FB" w14:textId="77777777" w:rsidTr="009820BF">
        <w:tc>
          <w:tcPr>
            <w:tcW w:w="2211" w:type="dxa"/>
            <w:shd w:val="clear" w:color="auto" w:fill="auto"/>
          </w:tcPr>
          <w:p w14:paraId="01675A4B" w14:textId="645D1EFE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20BF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820BF">
              <w:rPr>
                <w:rFonts w:asciiTheme="majorBidi" w:hAnsi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0" w:type="dxa"/>
            <w:shd w:val="clear" w:color="auto" w:fill="auto"/>
          </w:tcPr>
          <w:p w14:paraId="74FF97C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C6EB7C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0E8C8CA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0FBDFB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9C17606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DD98D29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0E093497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2333E67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52EDBC13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55509C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2A641DB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6B07" w:rsidRPr="009820BF" w14:paraId="1FDB8249" w14:textId="77777777" w:rsidTr="009820BF">
        <w:tc>
          <w:tcPr>
            <w:tcW w:w="2211" w:type="dxa"/>
            <w:shd w:val="clear" w:color="auto" w:fill="auto"/>
          </w:tcPr>
          <w:p w14:paraId="1B46B31F" w14:textId="77777777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ขายสุทธิ</w:t>
            </w:r>
          </w:p>
        </w:tc>
        <w:tc>
          <w:tcPr>
            <w:tcW w:w="1020" w:type="dxa"/>
            <w:shd w:val="clear" w:color="auto" w:fill="auto"/>
          </w:tcPr>
          <w:p w14:paraId="02526510" w14:textId="248A281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1,575,947,611.99</w:t>
            </w:r>
          </w:p>
        </w:tc>
        <w:tc>
          <w:tcPr>
            <w:tcW w:w="134" w:type="dxa"/>
            <w:shd w:val="clear" w:color="auto" w:fill="auto"/>
          </w:tcPr>
          <w:p w14:paraId="2DFBBE27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2DBA9F82" w14:textId="52C55106" w:rsidR="007E6B07" w:rsidRPr="009820BF" w:rsidRDefault="00BE4E7F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(8,262,669.03)</w:t>
            </w:r>
          </w:p>
        </w:tc>
        <w:tc>
          <w:tcPr>
            <w:tcW w:w="134" w:type="dxa"/>
            <w:shd w:val="clear" w:color="auto" w:fill="auto"/>
          </w:tcPr>
          <w:p w14:paraId="6B8617B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247B67F" w14:textId="401E62E3" w:rsidR="007E6B07" w:rsidRPr="009820BF" w:rsidRDefault="00BE4E7F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1,567,684,942.96</w:t>
            </w:r>
          </w:p>
        </w:tc>
        <w:tc>
          <w:tcPr>
            <w:tcW w:w="134" w:type="dxa"/>
            <w:shd w:val="clear" w:color="auto" w:fill="auto"/>
          </w:tcPr>
          <w:p w14:paraId="6430EDD7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44214ACA" w14:textId="3BEB3C9D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1,392,553,417.97</w:t>
            </w:r>
          </w:p>
        </w:tc>
        <w:tc>
          <w:tcPr>
            <w:tcW w:w="134" w:type="dxa"/>
            <w:shd w:val="clear" w:color="auto" w:fill="auto"/>
          </w:tcPr>
          <w:p w14:paraId="4C3F009F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807BA6A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874881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1FF54818" w14:textId="2779263E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1,392,553,417.97</w:t>
            </w:r>
          </w:p>
        </w:tc>
      </w:tr>
      <w:tr w:rsidR="007E6B07" w:rsidRPr="009820BF" w14:paraId="70F590F1" w14:textId="77777777" w:rsidTr="009820BF">
        <w:tc>
          <w:tcPr>
            <w:tcW w:w="2211" w:type="dxa"/>
            <w:shd w:val="clear" w:color="auto" w:fill="auto"/>
          </w:tcPr>
          <w:p w14:paraId="4321DB86" w14:textId="43B27E64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ขายและติดตั้งหลังคาโซลาร์เซลล์</w:t>
            </w:r>
          </w:p>
        </w:tc>
        <w:tc>
          <w:tcPr>
            <w:tcW w:w="1020" w:type="dxa"/>
            <w:shd w:val="clear" w:color="auto" w:fill="auto"/>
          </w:tcPr>
          <w:p w14:paraId="04EF7595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7E76B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B9C72E4" w14:textId="7B25D6EA" w:rsidR="007E6B07" w:rsidRPr="009820BF" w:rsidRDefault="00BE4E7F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89,625,669.77</w:t>
            </w:r>
          </w:p>
        </w:tc>
        <w:tc>
          <w:tcPr>
            <w:tcW w:w="134" w:type="dxa"/>
            <w:shd w:val="clear" w:color="auto" w:fill="auto"/>
          </w:tcPr>
          <w:p w14:paraId="5BF061C7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FE3FE0A" w14:textId="4B5EAF2B" w:rsidR="007E6B07" w:rsidRPr="009820BF" w:rsidRDefault="00BE4E7F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89,625,669.77</w:t>
            </w:r>
          </w:p>
        </w:tc>
        <w:tc>
          <w:tcPr>
            <w:tcW w:w="134" w:type="dxa"/>
            <w:shd w:val="clear" w:color="auto" w:fill="auto"/>
          </w:tcPr>
          <w:p w14:paraId="58958AF1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7C001A1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F4C1D6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 w:hanging="164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ABD097C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218C41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 w:hanging="164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4F0E418D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7E6B07" w:rsidRPr="009820BF" w14:paraId="1CA6EBC2" w14:textId="77777777" w:rsidTr="009820BF">
        <w:tc>
          <w:tcPr>
            <w:tcW w:w="2211" w:type="dxa"/>
            <w:shd w:val="clear" w:color="auto" w:fill="auto"/>
          </w:tcPr>
          <w:p w14:paraId="17C65BC6" w14:textId="77777777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170" w:right="-34" w:hanging="17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รายได้จากการรับจ้างประกอบและติดตั้ง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FBB75E6" w14:textId="2545AEE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81,363,000.74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A6D085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B9A6199" w14:textId="3273009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(81,363,000.74)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9EF7E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9996A81" w14:textId="77777777" w:rsidR="007E6B07" w:rsidRPr="00F66861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97ADED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F85FD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81E05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 w:hanging="164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687979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CE26C2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 w:hanging="164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1B1CA3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7E6B07" w:rsidRPr="009820BF" w14:paraId="616DCE08" w14:textId="77777777" w:rsidTr="009820BF">
        <w:tc>
          <w:tcPr>
            <w:tcW w:w="2211" w:type="dxa"/>
            <w:shd w:val="clear" w:color="auto" w:fill="auto"/>
          </w:tcPr>
          <w:p w14:paraId="4AAF342A" w14:textId="77777777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711310" w14:textId="299B3294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10,044,053.02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F5248E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18829F6" w14:textId="514F34CD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(10,044,053.02)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BE9C0F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E75AF30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CE7FB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06103B" w14:textId="77EC65E0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16,587,443.13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97A3A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C2F841" w14:textId="0D833660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(16,587,443.13)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BAD91D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827FEFB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7E6B07" w:rsidRPr="009820BF" w14:paraId="7103DA78" w14:textId="77777777" w:rsidTr="009820BF">
        <w:tc>
          <w:tcPr>
            <w:tcW w:w="2211" w:type="dxa"/>
            <w:shd w:val="clear" w:color="auto" w:fill="auto"/>
          </w:tcPr>
          <w:p w14:paraId="4C85E37E" w14:textId="77777777" w:rsidR="007E6B07" w:rsidRPr="009820BF" w:rsidRDefault="007E6B07" w:rsidP="007E6B0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77549C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9BBABE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58035B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85AF7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8A980A2" w14:textId="77777777" w:rsidR="007E6B07" w:rsidRPr="00F66861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B8B23A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D9A19C9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DC0F21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3D6065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A7E2D4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0B59438" w14:textId="77777777" w:rsidR="007E6B07" w:rsidRPr="009820BF" w:rsidRDefault="007E6B07" w:rsidP="007E6B0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0DBD" w:rsidRPr="009820BF" w14:paraId="4F35BF2C" w14:textId="77777777" w:rsidTr="002214CB">
        <w:tc>
          <w:tcPr>
            <w:tcW w:w="2211" w:type="dxa"/>
            <w:shd w:val="clear" w:color="auto" w:fill="auto"/>
          </w:tcPr>
          <w:p w14:paraId="3BE126CA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020" w:type="dxa"/>
            <w:shd w:val="clear" w:color="auto" w:fill="auto"/>
          </w:tcPr>
          <w:p w14:paraId="4799F8E9" w14:textId="32B6B978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EEE133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F426A91" w14:textId="4931F44D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796,471.52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FF456C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1706BE" w14:textId="35CDC3C8" w:rsidR="00980DBD" w:rsidRPr="00BE4E7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796,471.52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6A7DF0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76E5500" w14:textId="77777777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BFC1BC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D780FE1" w14:textId="52B9ED6D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774,861.35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06089F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C85AC75" w14:textId="7CED4A5D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774,861.35</w:t>
            </w:r>
          </w:p>
        </w:tc>
      </w:tr>
      <w:tr w:rsidR="00980DBD" w:rsidRPr="009820BF" w14:paraId="6F984C63" w14:textId="77777777" w:rsidTr="002214CB">
        <w:tc>
          <w:tcPr>
            <w:tcW w:w="2211" w:type="dxa"/>
            <w:shd w:val="clear" w:color="auto" w:fill="auto"/>
          </w:tcPr>
          <w:p w14:paraId="5BF3DD70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อื่น</w:t>
            </w:r>
            <w:r w:rsidRPr="009820BF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ๆ</w:t>
            </w:r>
          </w:p>
        </w:tc>
        <w:tc>
          <w:tcPr>
            <w:tcW w:w="1020" w:type="dxa"/>
            <w:shd w:val="clear" w:color="auto" w:fill="auto"/>
          </w:tcPr>
          <w:p w14:paraId="35830574" w14:textId="45ADD082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4FEF7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966430A" w14:textId="05ACFAFC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9,247,581.50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26B379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EBFDE75" w14:textId="7A5F134C" w:rsidR="00980DBD" w:rsidRPr="00F66861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9,247,581.50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C5FC81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74BE14" w14:textId="77777777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ACB73F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FEA547" w14:textId="73E39FA8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9,075,477.01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179A3E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4850EDF" w14:textId="717D509A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9,075,477.01</w:t>
            </w:r>
          </w:p>
        </w:tc>
      </w:tr>
      <w:tr w:rsidR="00980DBD" w:rsidRPr="009820BF" w14:paraId="672E7C3B" w14:textId="77777777" w:rsidTr="002214CB">
        <w:tc>
          <w:tcPr>
            <w:tcW w:w="2211" w:type="dxa"/>
            <w:shd w:val="clear" w:color="auto" w:fill="auto"/>
          </w:tcPr>
          <w:p w14:paraId="40B767D4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20" w:type="dxa"/>
            <w:shd w:val="clear" w:color="auto" w:fill="auto"/>
          </w:tcPr>
          <w:p w14:paraId="5716FF37" w14:textId="7A82EE33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49BA99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883C5A" w14:textId="77777777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800816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C30119" w14:textId="77777777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0DCC0A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25958B4" w14:textId="77777777" w:rsidR="00980DBD" w:rsidRPr="00F66861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ACBD4A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5E6C02A" w14:textId="68E63506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6,737,104.77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66BD89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082060B" w14:textId="1CF0AD26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6,737,104.77</w:t>
            </w:r>
          </w:p>
        </w:tc>
      </w:tr>
      <w:tr w:rsidR="00980DBD" w:rsidRPr="009820BF" w14:paraId="5329D505" w14:textId="77777777" w:rsidTr="009820BF">
        <w:tc>
          <w:tcPr>
            <w:tcW w:w="2211" w:type="dxa"/>
            <w:shd w:val="clear" w:color="auto" w:fill="auto"/>
          </w:tcPr>
          <w:p w14:paraId="7D60D206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6663448" w14:textId="1B9DE9B5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1,388,309,648.89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F06AA0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374601" w14:textId="54486672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30,768,478.76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8571F2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0714C19" w14:textId="176FB506" w:rsidR="00980DBD" w:rsidRPr="00980DBD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0DBD">
              <w:rPr>
                <w:rFonts w:asciiTheme="majorBidi" w:hAnsiTheme="majorBidi" w:cstheme="majorBidi"/>
                <w:sz w:val="20"/>
                <w:szCs w:val="20"/>
              </w:rPr>
              <w:t>1,419,078,127.65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81263C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A4ACC1" w14:textId="0E5321FB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1,227,580,953.85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84439B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B223C7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76930D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EF409D3" w14:textId="12E41159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1,227,580,953.85</w:t>
            </w:r>
          </w:p>
        </w:tc>
      </w:tr>
      <w:tr w:rsidR="00980DBD" w:rsidRPr="009820BF" w14:paraId="4352CFC4" w14:textId="77777777" w:rsidTr="009820BF">
        <w:tc>
          <w:tcPr>
            <w:tcW w:w="2211" w:type="dxa"/>
            <w:shd w:val="clear" w:color="auto" w:fill="auto"/>
          </w:tcPr>
          <w:p w14:paraId="06DDF3D7" w14:textId="60A614BF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170" w:right="-34" w:hanging="170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ต้นทุนขายและติดตั้งหลังคาโซลาร์เซลล์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BE03C7A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7CBEBB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0ADDE6E" w14:textId="1F2EB978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39,055,026.49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3AFB47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6C69A0E" w14:textId="17CA6E06" w:rsidR="00980DBD" w:rsidRPr="00F66861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39,055,026.49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10B49A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7ED1D2E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85787A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6BC972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1BEE2F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D8D5DC3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80DBD" w:rsidRPr="009820BF" w14:paraId="3D5607AA" w14:textId="77777777" w:rsidTr="009820BF">
        <w:tc>
          <w:tcPr>
            <w:tcW w:w="2211" w:type="dxa"/>
            <w:shd w:val="clear" w:color="auto" w:fill="auto"/>
          </w:tcPr>
          <w:p w14:paraId="5AF96872" w14:textId="781CDB53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170" w:right="-34" w:hanging="170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/>
                <w:sz w:val="20"/>
                <w:szCs w:val="20"/>
                <w:cs/>
              </w:rPr>
              <w:t>ต้นทุนจากการรับจ้างประกอบและติดตั้ง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D28B9E1" w14:textId="6EE0D1F9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69,823,505.25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6FA5C3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36E614" w14:textId="654C0687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(69,823,505.25)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258EF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EA83C0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CD5DC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936CE3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5393F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321E99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CC9F0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4FDF2BD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820B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80DBD" w:rsidRPr="009820BF" w14:paraId="5A69EF25" w14:textId="77777777" w:rsidTr="009820BF">
        <w:tc>
          <w:tcPr>
            <w:tcW w:w="2211" w:type="dxa"/>
            <w:shd w:val="clear" w:color="auto" w:fill="auto"/>
          </w:tcPr>
          <w:p w14:paraId="2870D7C8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12D107" w14:textId="693861E5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51,855,759.45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E9A3F4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6439A23" w14:textId="31B843AF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(3,389,684.49)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7D0A0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9F69C2A" w14:textId="767E789A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48,466,074.96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D1C722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D12EF5" w14:textId="425975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38,393,611.94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2B0B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6972E1F" w14:textId="7A08D45B" w:rsidR="00980DBD" w:rsidRPr="009820BF" w:rsidRDefault="00980DBD" w:rsidP="00980D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(3,389,684.49)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D12F0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4062297" w14:textId="14FF7905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35,003,927.45</w:t>
            </w:r>
          </w:p>
        </w:tc>
      </w:tr>
      <w:tr w:rsidR="00980DBD" w:rsidRPr="009820BF" w14:paraId="48E391A5" w14:textId="77777777" w:rsidTr="009820BF">
        <w:tc>
          <w:tcPr>
            <w:tcW w:w="2211" w:type="dxa"/>
            <w:shd w:val="clear" w:color="auto" w:fill="auto"/>
          </w:tcPr>
          <w:p w14:paraId="2D0834AF" w14:textId="77777777" w:rsidR="00980DBD" w:rsidRPr="009820BF" w:rsidRDefault="00980DBD" w:rsidP="00980D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9820BF">
              <w:rPr>
                <w:rFonts w:asciiTheme="majorBidi" w:hAnsiTheme="majorBidi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ED9FA09" w14:textId="50A6D80B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144,057,073.31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5A0AA6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8578B46" w14:textId="54D13B5A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3,389,684.49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86D7C4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106428" w14:textId="525B731F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147,446,757.80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DEFFDD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E0A9701" w14:textId="4762D122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110,722,579.00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4FD368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6E3902" w14:textId="2480C18D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3,389,684.49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8E0813" w14:textId="77777777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2D88E9B" w14:textId="0912521A" w:rsidR="00980DBD" w:rsidRPr="009820BF" w:rsidRDefault="00980DBD" w:rsidP="00980DB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20BF">
              <w:rPr>
                <w:rFonts w:asciiTheme="majorBidi" w:hAnsiTheme="majorBidi" w:cstheme="majorBidi"/>
                <w:sz w:val="20"/>
                <w:szCs w:val="20"/>
              </w:rPr>
              <w:t>114,112,263.49</w:t>
            </w:r>
          </w:p>
        </w:tc>
      </w:tr>
    </w:tbl>
    <w:p w14:paraId="772338EF" w14:textId="274A6024" w:rsidR="00DF6AC0" w:rsidRPr="009C7AC4" w:rsidRDefault="00D141BD" w:rsidP="00DF6AC0">
      <w:pPr>
        <w:tabs>
          <w:tab w:val="left" w:pos="284"/>
        </w:tabs>
        <w:spacing w:line="380" w:lineRule="exact"/>
        <w:ind w:left="426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DF6AC0" w:rsidRPr="009C7AC4">
        <w:rPr>
          <w:rFonts w:ascii="Angsana New" w:hAnsi="Angsana New"/>
          <w:b/>
          <w:bCs/>
          <w:sz w:val="32"/>
          <w:szCs w:val="32"/>
        </w:rPr>
        <w:t>.</w:t>
      </w:r>
      <w:r w:rsidR="00DF6AC0" w:rsidRPr="009C7AC4">
        <w:rPr>
          <w:rFonts w:ascii="Angsana New" w:hAnsi="Angsana New"/>
          <w:b/>
          <w:bCs/>
          <w:sz w:val="32"/>
          <w:szCs w:val="32"/>
        </w:rPr>
        <w:tab/>
      </w:r>
      <w:r w:rsidR="00DF6AC0" w:rsidRPr="009C7AC4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DF6AC0" w:rsidRPr="009C7AC4">
        <w:rPr>
          <w:rFonts w:ascii="Angsana New" w:hAnsi="Angsana New"/>
          <w:b/>
          <w:bCs/>
          <w:sz w:val="32"/>
          <w:szCs w:val="32"/>
        </w:rPr>
        <w:t>2019</w:t>
      </w:r>
    </w:p>
    <w:p w14:paraId="1D4C1027" w14:textId="079EA3D8" w:rsidR="00DF6AC0" w:rsidRPr="009C7AC4" w:rsidRDefault="00DF6AC0" w:rsidP="00DF6A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สถานการณ์</w:t>
      </w:r>
      <w:r w:rsidRPr="009C7AC4">
        <w:rPr>
          <w:rFonts w:ascii="Angsana New" w:hAnsi="Angsana New" w:hint="cs"/>
          <w:sz w:val="32"/>
          <w:szCs w:val="32"/>
          <w:cs/>
        </w:rPr>
        <w:t>การ</w:t>
      </w:r>
      <w:r w:rsidRPr="009C7AC4">
        <w:rPr>
          <w:rFonts w:ascii="Angsana New" w:hAnsi="Angsana New"/>
          <w:sz w:val="32"/>
          <w:szCs w:val="32"/>
          <w:cs/>
        </w:rPr>
        <w:t>แพร่ระบาดของ</w:t>
      </w:r>
      <w:r w:rsidRPr="009C7AC4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9C7AC4">
        <w:rPr>
          <w:rFonts w:ascii="Angsana New" w:hAnsi="Angsana New"/>
          <w:sz w:val="32"/>
          <w:szCs w:val="32"/>
          <w:cs/>
        </w:rPr>
        <w:t>ไวรัสโค</w:t>
      </w:r>
      <w:r w:rsidRPr="009C7AC4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9C7AC4">
        <w:rPr>
          <w:rFonts w:ascii="Angsana New" w:hAnsi="Angsana New"/>
          <w:sz w:val="32"/>
          <w:szCs w:val="32"/>
        </w:rPr>
        <w:t>2019 (COVID-19)</w:t>
      </w:r>
      <w:r w:rsidRPr="009C7AC4">
        <w:rPr>
          <w:rFonts w:ascii="Angsana New" w:hAnsi="Angsana New" w:hint="cs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</w:t>
      </w:r>
      <w:r w:rsidR="008D12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C7AC4">
        <w:rPr>
          <w:rFonts w:ascii="Angsana New" w:hAnsi="Angsana New"/>
          <w:sz w:val="32"/>
          <w:szCs w:val="32"/>
          <w:cs/>
        </w:rPr>
        <w:t xml:space="preserve"> การรับรู้และการวัดมูลค่าของสินทรัพย์และหนี้สินในงบการเงิน</w:t>
      </w:r>
      <w:r w:rsidRPr="009C7AC4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9C7AC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9C7AC4">
        <w:rPr>
          <w:rFonts w:ascii="Angsana New" w:hAnsi="Angsana New" w:hint="cs"/>
          <w:sz w:val="32"/>
          <w:szCs w:val="32"/>
          <w:cs/>
        </w:rPr>
        <w:t>จะติดตามความคืบหน้าของสถานการณ์ดังกล่าว และทำการ</w:t>
      </w:r>
      <w:r w:rsidRPr="009C7AC4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35B71A5" w14:textId="77777777" w:rsidR="00B617E0" w:rsidRPr="009C7AC4" w:rsidRDefault="00B617E0" w:rsidP="00E3433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B6D55B9" w14:textId="7DF00EE9" w:rsidR="00A10C20" w:rsidRPr="009C7AC4" w:rsidRDefault="00D141BD" w:rsidP="00E3433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38</w:t>
      </w:r>
      <w:r w:rsidR="00A10C20" w:rsidRPr="009C7AC4">
        <w:rPr>
          <w:rFonts w:asciiTheme="majorBidi" w:hAnsiTheme="majorBidi"/>
          <w:b/>
          <w:bCs/>
          <w:sz w:val="32"/>
          <w:szCs w:val="32"/>
        </w:rPr>
        <w:t>.</w:t>
      </w:r>
      <w:r w:rsidR="00A10C20" w:rsidRPr="009C7A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9C7AC4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9C7AC4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3C7E8308" w14:textId="30E62F89" w:rsidR="00962923" w:rsidRPr="009C7AC4" w:rsidRDefault="00A10C20" w:rsidP="00E3433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C7AC4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9C7AC4">
        <w:rPr>
          <w:rFonts w:ascii="Angsana New" w:hAnsi="Angsana New"/>
          <w:spacing w:val="-6"/>
          <w:sz w:val="32"/>
          <w:szCs w:val="32"/>
          <w:cs/>
        </w:rPr>
        <w:t>การเงินนี้ได้รับการอนุมัติให้ออกโดยที่ประชุ</w:t>
      </w:r>
      <w:r w:rsidR="00DC0105" w:rsidRPr="009C7AC4">
        <w:rPr>
          <w:rFonts w:ascii="Angsana New" w:hAnsi="Angsana New"/>
          <w:spacing w:val="-6"/>
          <w:sz w:val="32"/>
          <w:szCs w:val="32"/>
          <w:cs/>
        </w:rPr>
        <w:t xml:space="preserve">มคณะกรรมการของบริษัทเมื่อวันที่ </w:t>
      </w:r>
      <w:r w:rsidR="00004471" w:rsidRPr="009C7AC4">
        <w:rPr>
          <w:rFonts w:ascii="Angsana New" w:hAnsi="Angsana New"/>
          <w:spacing w:val="-6"/>
          <w:sz w:val="32"/>
          <w:szCs w:val="32"/>
        </w:rPr>
        <w:t>2</w:t>
      </w:r>
      <w:r w:rsidR="00E1776B" w:rsidRPr="009C7AC4">
        <w:rPr>
          <w:rFonts w:ascii="Angsana New" w:hAnsi="Angsana New"/>
          <w:spacing w:val="-6"/>
          <w:sz w:val="32"/>
          <w:szCs w:val="32"/>
        </w:rPr>
        <w:t>5</w:t>
      </w:r>
      <w:r w:rsidR="00004471" w:rsidRPr="009C7AC4">
        <w:rPr>
          <w:rFonts w:ascii="Angsana New" w:hAnsi="Angsana New"/>
          <w:spacing w:val="-6"/>
          <w:sz w:val="32"/>
          <w:szCs w:val="32"/>
        </w:rPr>
        <w:t xml:space="preserve"> </w:t>
      </w:r>
      <w:r w:rsidR="00004471" w:rsidRPr="009C7AC4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004471" w:rsidRPr="009C7AC4">
        <w:rPr>
          <w:rFonts w:ascii="Angsana New" w:hAnsi="Angsana New"/>
          <w:spacing w:val="-6"/>
          <w:sz w:val="32"/>
          <w:szCs w:val="32"/>
        </w:rPr>
        <w:t>256</w:t>
      </w:r>
      <w:r w:rsidR="00E1776B" w:rsidRPr="009C7AC4">
        <w:rPr>
          <w:rFonts w:ascii="Angsana New" w:hAnsi="Angsana New"/>
          <w:spacing w:val="-6"/>
          <w:sz w:val="32"/>
          <w:szCs w:val="32"/>
        </w:rPr>
        <w:t>4</w:t>
      </w:r>
    </w:p>
    <w:sectPr w:rsidR="00962923" w:rsidRPr="009C7AC4" w:rsidSect="003242F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34" w:right="851" w:bottom="1701" w:left="1814" w:header="1134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EECD0" w14:textId="77777777" w:rsidR="00A63C69" w:rsidRDefault="00A63C69">
      <w:r>
        <w:separator/>
      </w:r>
    </w:p>
  </w:endnote>
  <w:endnote w:type="continuationSeparator" w:id="0">
    <w:p w14:paraId="430C1248" w14:textId="77777777" w:rsidR="00A63C69" w:rsidRDefault="00A6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n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59B8" w14:textId="77777777" w:rsidR="00A63C69" w:rsidRDefault="00A63C69">
    <w:pPr>
      <w:pStyle w:val="Footer"/>
      <w:rPr>
        <w:rFonts w:hAnsi="BrowalliaUPC" w:cs="Browall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C19B" w14:textId="77777777" w:rsidR="00A63C69" w:rsidRDefault="00A63C69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08DA5" w14:textId="77777777" w:rsidR="00A63C69" w:rsidRDefault="00A63C69">
    <w:pPr>
      <w:pStyle w:val="Footer"/>
      <w:rPr>
        <w:rFonts w:hAnsi="BrowalliaUPC" w:cs="BrowalliaUPC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CF4BE" w14:textId="77777777" w:rsidR="00A63C69" w:rsidRDefault="00A63C69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689C8" w14:textId="77777777" w:rsidR="00A63C69" w:rsidRDefault="00A63C69">
      <w:r>
        <w:separator/>
      </w:r>
    </w:p>
  </w:footnote>
  <w:footnote w:type="continuationSeparator" w:id="0">
    <w:p w14:paraId="3216835B" w14:textId="77777777" w:rsidR="00A63C69" w:rsidRDefault="00A6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0ECDA" w14:textId="77777777" w:rsidR="00A63C69" w:rsidRDefault="005556BA">
    <w:pPr>
      <w:pStyle w:val="Header"/>
    </w:pPr>
    <w:r>
      <w:rPr>
        <w:noProof/>
      </w:rPr>
      <w:pict w14:anchorId="6ECDE2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4" o:spid="_x0000_s2089" type="#_x0000_t75" style="position:absolute;margin-left:0;margin-top:0;width:305.1pt;height:58.5pt;z-index:-25163571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1820952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C46236" w14:textId="77777777" w:rsidR="00A63C69" w:rsidRDefault="005556BA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pict w14:anchorId="6B71C7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9529495" o:spid="_x0000_s2090" type="#_x0000_t75" style="position:absolute;left:0;text-align:left;margin-left:0;margin-top:0;width:305.1pt;height:58.5pt;z-index:-251634688;mso-position-horizontal:center;mso-position-horizontal-relative:margin;mso-position-vertical:center;mso-position-vertical-relative:margin" o:allowincell="f">
              <v:imagedata r:id="rId1" o:title="draft_word (Update)"/>
              <w10:wrap anchorx="margin" anchory="page"/>
            </v:shape>
          </w:pict>
        </w:r>
      </w:p>
      <w:p w14:paraId="5EF88A41" w14:textId="77777777" w:rsidR="00A63C69" w:rsidRPr="00116559" w:rsidRDefault="00A63C6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FDCDB3E" w14:textId="77777777" w:rsidR="00A63C69" w:rsidRDefault="00A63C69" w:rsidP="00116559">
    <w:pPr>
      <w:pStyle w:val="Header"/>
      <w:spacing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28167974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364737B6" w14:textId="77777777" w:rsidR="00A63C69" w:rsidRPr="000B6FC7" w:rsidRDefault="00A63C69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- 15 -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6DD5B" w14:textId="77777777" w:rsidR="00A63C69" w:rsidRDefault="005556BA">
    <w:pPr>
      <w:pStyle w:val="Header"/>
    </w:pPr>
    <w:r>
      <w:rPr>
        <w:noProof/>
      </w:rPr>
      <w:pict w14:anchorId="0708F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7" o:spid="_x0000_s2092" type="#_x0000_t75" style="position:absolute;margin-left:0;margin-top:0;width:305.1pt;height:58.5pt;z-index:-2516326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E72AFD" w14:textId="77777777" w:rsidR="00A63C69" w:rsidRPr="00116559" w:rsidRDefault="00A63C6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968DA0C" w14:textId="77777777" w:rsidR="00A63C69" w:rsidRDefault="00A63C69" w:rsidP="00116559">
    <w:pPr>
      <w:pStyle w:val="Header"/>
      <w:spacing w:line="2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67616F10" w14:textId="77777777" w:rsidR="00A63C69" w:rsidRDefault="00A63C69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1FEEB259" w14:textId="77777777" w:rsidR="00A63C69" w:rsidRPr="000B6FC7" w:rsidRDefault="005556BA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5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0"/>
  </w:num>
  <w:num w:numId="14">
    <w:abstractNumId w:val="18"/>
  </w:num>
  <w:num w:numId="15">
    <w:abstractNumId w:val="20"/>
  </w:num>
  <w:num w:numId="16">
    <w:abstractNumId w:val="27"/>
  </w:num>
  <w:num w:numId="17">
    <w:abstractNumId w:val="21"/>
  </w:num>
  <w:num w:numId="18">
    <w:abstractNumId w:val="17"/>
  </w:num>
  <w:num w:numId="19">
    <w:abstractNumId w:val="34"/>
  </w:num>
  <w:num w:numId="20">
    <w:abstractNumId w:val="24"/>
  </w:num>
  <w:num w:numId="21">
    <w:abstractNumId w:val="25"/>
  </w:num>
  <w:num w:numId="22">
    <w:abstractNumId w:val="15"/>
  </w:num>
  <w:num w:numId="23">
    <w:abstractNumId w:val="10"/>
  </w:num>
  <w:num w:numId="24">
    <w:abstractNumId w:val="31"/>
  </w:num>
  <w:num w:numId="25">
    <w:abstractNumId w:val="22"/>
  </w:num>
  <w:num w:numId="26">
    <w:abstractNumId w:val="11"/>
  </w:num>
  <w:num w:numId="27">
    <w:abstractNumId w:val="38"/>
  </w:num>
  <w:num w:numId="28">
    <w:abstractNumId w:val="26"/>
  </w:num>
  <w:num w:numId="29">
    <w:abstractNumId w:val="37"/>
  </w:num>
  <w:num w:numId="30">
    <w:abstractNumId w:val="39"/>
  </w:num>
  <w:num w:numId="31">
    <w:abstractNumId w:val="28"/>
  </w:num>
  <w:num w:numId="32">
    <w:abstractNumId w:val="29"/>
  </w:num>
  <w:num w:numId="33">
    <w:abstractNumId w:val="36"/>
  </w:num>
  <w:num w:numId="34">
    <w:abstractNumId w:val="32"/>
  </w:num>
  <w:num w:numId="35">
    <w:abstractNumId w:val="14"/>
  </w:num>
  <w:num w:numId="36">
    <w:abstractNumId w:val="33"/>
  </w:num>
  <w:num w:numId="37">
    <w:abstractNumId w:val="13"/>
  </w:num>
  <w:num w:numId="38">
    <w:abstractNumId w:val="35"/>
  </w:num>
  <w:num w:numId="39">
    <w:abstractNumId w:val="23"/>
  </w:num>
  <w:num w:numId="40">
    <w:abstractNumId w:val="12"/>
  </w:num>
  <w:num w:numId="4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1D3"/>
    <w:rsid w:val="00007F9D"/>
    <w:rsid w:val="00010043"/>
    <w:rsid w:val="000109F8"/>
    <w:rsid w:val="00010BB3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4F99"/>
    <w:rsid w:val="00015316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599"/>
    <w:rsid w:val="00020D4F"/>
    <w:rsid w:val="0002128F"/>
    <w:rsid w:val="00021770"/>
    <w:rsid w:val="00021B7F"/>
    <w:rsid w:val="00022102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44B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37D"/>
    <w:rsid w:val="00037433"/>
    <w:rsid w:val="00037875"/>
    <w:rsid w:val="000405E0"/>
    <w:rsid w:val="0004090D"/>
    <w:rsid w:val="00042468"/>
    <w:rsid w:val="00042576"/>
    <w:rsid w:val="000425B8"/>
    <w:rsid w:val="00042E0B"/>
    <w:rsid w:val="00043478"/>
    <w:rsid w:val="00043498"/>
    <w:rsid w:val="000438C1"/>
    <w:rsid w:val="00043AFF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6CE4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2F53"/>
    <w:rsid w:val="0005334C"/>
    <w:rsid w:val="000533FC"/>
    <w:rsid w:val="00053A29"/>
    <w:rsid w:val="00053B64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0FFD"/>
    <w:rsid w:val="000711AE"/>
    <w:rsid w:val="000714EF"/>
    <w:rsid w:val="00071811"/>
    <w:rsid w:val="0007212C"/>
    <w:rsid w:val="000725B4"/>
    <w:rsid w:val="00072DDE"/>
    <w:rsid w:val="000732EF"/>
    <w:rsid w:val="000734F1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77F19"/>
    <w:rsid w:val="000805B5"/>
    <w:rsid w:val="00080D7F"/>
    <w:rsid w:val="00080E04"/>
    <w:rsid w:val="00080EB0"/>
    <w:rsid w:val="00081D24"/>
    <w:rsid w:val="0008221C"/>
    <w:rsid w:val="000828A2"/>
    <w:rsid w:val="000828C8"/>
    <w:rsid w:val="00082A20"/>
    <w:rsid w:val="00083221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38C"/>
    <w:rsid w:val="00087E26"/>
    <w:rsid w:val="00090A95"/>
    <w:rsid w:val="00090AB8"/>
    <w:rsid w:val="00090E5C"/>
    <w:rsid w:val="00091327"/>
    <w:rsid w:val="00091BCB"/>
    <w:rsid w:val="00091DA5"/>
    <w:rsid w:val="0009207D"/>
    <w:rsid w:val="0009232C"/>
    <w:rsid w:val="00092354"/>
    <w:rsid w:val="00092655"/>
    <w:rsid w:val="00092E0B"/>
    <w:rsid w:val="0009335F"/>
    <w:rsid w:val="00094381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AF7"/>
    <w:rsid w:val="000A0D21"/>
    <w:rsid w:val="000A11DB"/>
    <w:rsid w:val="000A11EB"/>
    <w:rsid w:val="000A1797"/>
    <w:rsid w:val="000A21D8"/>
    <w:rsid w:val="000A22E8"/>
    <w:rsid w:val="000A23F5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5C3"/>
    <w:rsid w:val="000A7700"/>
    <w:rsid w:val="000A7968"/>
    <w:rsid w:val="000B0A8D"/>
    <w:rsid w:val="000B0B15"/>
    <w:rsid w:val="000B0D86"/>
    <w:rsid w:val="000B1808"/>
    <w:rsid w:val="000B19D2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43B"/>
    <w:rsid w:val="000B4F0C"/>
    <w:rsid w:val="000B5612"/>
    <w:rsid w:val="000B58F9"/>
    <w:rsid w:val="000B5C81"/>
    <w:rsid w:val="000B61C5"/>
    <w:rsid w:val="000B6A51"/>
    <w:rsid w:val="000B6ED8"/>
    <w:rsid w:val="000B6F8C"/>
    <w:rsid w:val="000B6FC7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945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51B"/>
    <w:rsid w:val="000D36EF"/>
    <w:rsid w:val="000D39A1"/>
    <w:rsid w:val="000D3BB4"/>
    <w:rsid w:val="000D3DC4"/>
    <w:rsid w:val="000D410C"/>
    <w:rsid w:val="000D4322"/>
    <w:rsid w:val="000D4553"/>
    <w:rsid w:val="000D4650"/>
    <w:rsid w:val="000D4728"/>
    <w:rsid w:val="000D4B64"/>
    <w:rsid w:val="000D50E7"/>
    <w:rsid w:val="000D5612"/>
    <w:rsid w:val="000D59B7"/>
    <w:rsid w:val="000D5BFD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130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993"/>
    <w:rsid w:val="00101C49"/>
    <w:rsid w:val="00102EC4"/>
    <w:rsid w:val="00103B7A"/>
    <w:rsid w:val="00103BD9"/>
    <w:rsid w:val="00103F9D"/>
    <w:rsid w:val="00104577"/>
    <w:rsid w:val="001048A1"/>
    <w:rsid w:val="001048C4"/>
    <w:rsid w:val="00104E81"/>
    <w:rsid w:val="0010536A"/>
    <w:rsid w:val="00105500"/>
    <w:rsid w:val="001058CC"/>
    <w:rsid w:val="0010613B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4E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67F5"/>
    <w:rsid w:val="0011739A"/>
    <w:rsid w:val="001177A5"/>
    <w:rsid w:val="00117AA2"/>
    <w:rsid w:val="001201F4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DD8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275AB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C21"/>
    <w:rsid w:val="00135098"/>
    <w:rsid w:val="001352C2"/>
    <w:rsid w:val="0013583E"/>
    <w:rsid w:val="00135A3D"/>
    <w:rsid w:val="00135AC0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AE8"/>
    <w:rsid w:val="00144B0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88B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B0F"/>
    <w:rsid w:val="00152C11"/>
    <w:rsid w:val="00152D37"/>
    <w:rsid w:val="001531A5"/>
    <w:rsid w:val="00153568"/>
    <w:rsid w:val="0015363B"/>
    <w:rsid w:val="0015389F"/>
    <w:rsid w:val="00153E7B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2EA"/>
    <w:rsid w:val="00165665"/>
    <w:rsid w:val="00165D06"/>
    <w:rsid w:val="00165D43"/>
    <w:rsid w:val="00165D77"/>
    <w:rsid w:val="00166256"/>
    <w:rsid w:val="00166805"/>
    <w:rsid w:val="00166CAE"/>
    <w:rsid w:val="00166DCA"/>
    <w:rsid w:val="00166FCD"/>
    <w:rsid w:val="0016788D"/>
    <w:rsid w:val="00167B84"/>
    <w:rsid w:val="00167CA7"/>
    <w:rsid w:val="00170022"/>
    <w:rsid w:val="001701B0"/>
    <w:rsid w:val="00170949"/>
    <w:rsid w:val="00170995"/>
    <w:rsid w:val="001709C7"/>
    <w:rsid w:val="00171016"/>
    <w:rsid w:val="00171092"/>
    <w:rsid w:val="00171DDE"/>
    <w:rsid w:val="001723A7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6DB"/>
    <w:rsid w:val="00175F60"/>
    <w:rsid w:val="00176031"/>
    <w:rsid w:val="00176247"/>
    <w:rsid w:val="00176D4E"/>
    <w:rsid w:val="0017797D"/>
    <w:rsid w:val="00180246"/>
    <w:rsid w:val="00180317"/>
    <w:rsid w:val="001807EE"/>
    <w:rsid w:val="00180894"/>
    <w:rsid w:val="0018123C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8C3"/>
    <w:rsid w:val="00187A70"/>
    <w:rsid w:val="00187E81"/>
    <w:rsid w:val="001904A2"/>
    <w:rsid w:val="001904F8"/>
    <w:rsid w:val="0019104F"/>
    <w:rsid w:val="00191351"/>
    <w:rsid w:val="00191BF7"/>
    <w:rsid w:val="00191CE0"/>
    <w:rsid w:val="001921D8"/>
    <w:rsid w:val="0019297B"/>
    <w:rsid w:val="00192C0C"/>
    <w:rsid w:val="00193098"/>
    <w:rsid w:val="001932FD"/>
    <w:rsid w:val="00193640"/>
    <w:rsid w:val="0019501A"/>
    <w:rsid w:val="00195379"/>
    <w:rsid w:val="0019584E"/>
    <w:rsid w:val="00195AD2"/>
    <w:rsid w:val="00195DE8"/>
    <w:rsid w:val="00195F60"/>
    <w:rsid w:val="00196085"/>
    <w:rsid w:val="001960B3"/>
    <w:rsid w:val="00196230"/>
    <w:rsid w:val="0019628F"/>
    <w:rsid w:val="0019640F"/>
    <w:rsid w:val="00196584"/>
    <w:rsid w:val="0019690D"/>
    <w:rsid w:val="00196A43"/>
    <w:rsid w:val="001972C0"/>
    <w:rsid w:val="001973C5"/>
    <w:rsid w:val="00197696"/>
    <w:rsid w:val="001976BD"/>
    <w:rsid w:val="00197B24"/>
    <w:rsid w:val="00197EB9"/>
    <w:rsid w:val="001A0411"/>
    <w:rsid w:val="001A0750"/>
    <w:rsid w:val="001A097F"/>
    <w:rsid w:val="001A0BC3"/>
    <w:rsid w:val="001A0BF8"/>
    <w:rsid w:val="001A1028"/>
    <w:rsid w:val="001A1995"/>
    <w:rsid w:val="001A2111"/>
    <w:rsid w:val="001A3530"/>
    <w:rsid w:val="001A3646"/>
    <w:rsid w:val="001A3AD4"/>
    <w:rsid w:val="001A3BA4"/>
    <w:rsid w:val="001A3C60"/>
    <w:rsid w:val="001A40B6"/>
    <w:rsid w:val="001A42DC"/>
    <w:rsid w:val="001A454E"/>
    <w:rsid w:val="001A4999"/>
    <w:rsid w:val="001A49D5"/>
    <w:rsid w:val="001A5046"/>
    <w:rsid w:val="001A62FA"/>
    <w:rsid w:val="001A65E9"/>
    <w:rsid w:val="001A660A"/>
    <w:rsid w:val="001A660C"/>
    <w:rsid w:val="001A66DA"/>
    <w:rsid w:val="001A6BCC"/>
    <w:rsid w:val="001A7383"/>
    <w:rsid w:val="001A7578"/>
    <w:rsid w:val="001A7B6D"/>
    <w:rsid w:val="001A7E9B"/>
    <w:rsid w:val="001B0AFA"/>
    <w:rsid w:val="001B1432"/>
    <w:rsid w:val="001B16EE"/>
    <w:rsid w:val="001B1BF2"/>
    <w:rsid w:val="001B1F01"/>
    <w:rsid w:val="001B233A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2FCE"/>
    <w:rsid w:val="001C36F6"/>
    <w:rsid w:val="001C387B"/>
    <w:rsid w:val="001C3AF7"/>
    <w:rsid w:val="001C40FD"/>
    <w:rsid w:val="001C41DB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E7B"/>
    <w:rsid w:val="001C7F0A"/>
    <w:rsid w:val="001D063C"/>
    <w:rsid w:val="001D0766"/>
    <w:rsid w:val="001D0BBB"/>
    <w:rsid w:val="001D165E"/>
    <w:rsid w:val="001D1A9A"/>
    <w:rsid w:val="001D1C13"/>
    <w:rsid w:val="001D1F11"/>
    <w:rsid w:val="001D220F"/>
    <w:rsid w:val="001D260D"/>
    <w:rsid w:val="001D2B04"/>
    <w:rsid w:val="001D2D94"/>
    <w:rsid w:val="001D32C8"/>
    <w:rsid w:val="001D38D8"/>
    <w:rsid w:val="001D39D1"/>
    <w:rsid w:val="001D3C5B"/>
    <w:rsid w:val="001D4669"/>
    <w:rsid w:val="001D499A"/>
    <w:rsid w:val="001D4D5B"/>
    <w:rsid w:val="001D53CA"/>
    <w:rsid w:val="001D55B3"/>
    <w:rsid w:val="001D56BD"/>
    <w:rsid w:val="001D570E"/>
    <w:rsid w:val="001D5D67"/>
    <w:rsid w:val="001D6698"/>
    <w:rsid w:val="001D7214"/>
    <w:rsid w:val="001D722B"/>
    <w:rsid w:val="001D72DD"/>
    <w:rsid w:val="001D7348"/>
    <w:rsid w:val="001D770C"/>
    <w:rsid w:val="001D7DC3"/>
    <w:rsid w:val="001D7E45"/>
    <w:rsid w:val="001D7E52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2A3"/>
    <w:rsid w:val="001E5CBA"/>
    <w:rsid w:val="001E5F95"/>
    <w:rsid w:val="001E63E9"/>
    <w:rsid w:val="001E64E7"/>
    <w:rsid w:val="001E6660"/>
    <w:rsid w:val="001E6DED"/>
    <w:rsid w:val="001F0478"/>
    <w:rsid w:val="001F054A"/>
    <w:rsid w:val="001F06D8"/>
    <w:rsid w:val="001F18F0"/>
    <w:rsid w:val="001F1BBA"/>
    <w:rsid w:val="001F25FF"/>
    <w:rsid w:val="001F3056"/>
    <w:rsid w:val="001F385D"/>
    <w:rsid w:val="001F3979"/>
    <w:rsid w:val="001F3AC7"/>
    <w:rsid w:val="001F3C6F"/>
    <w:rsid w:val="001F4391"/>
    <w:rsid w:val="001F4710"/>
    <w:rsid w:val="001F49D6"/>
    <w:rsid w:val="001F4B00"/>
    <w:rsid w:val="001F4CA9"/>
    <w:rsid w:val="001F589A"/>
    <w:rsid w:val="001F5AB3"/>
    <w:rsid w:val="001F6214"/>
    <w:rsid w:val="001F67FB"/>
    <w:rsid w:val="001F71ED"/>
    <w:rsid w:val="001F7414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3701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B4D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86B"/>
    <w:rsid w:val="00214D76"/>
    <w:rsid w:val="0021514E"/>
    <w:rsid w:val="002151F5"/>
    <w:rsid w:val="00215482"/>
    <w:rsid w:val="00215D83"/>
    <w:rsid w:val="00216CC8"/>
    <w:rsid w:val="00217124"/>
    <w:rsid w:val="002171EE"/>
    <w:rsid w:val="00217A46"/>
    <w:rsid w:val="00217F8C"/>
    <w:rsid w:val="002206CD"/>
    <w:rsid w:val="0022077D"/>
    <w:rsid w:val="002214CB"/>
    <w:rsid w:val="00221623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514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0C1"/>
    <w:rsid w:val="002274E9"/>
    <w:rsid w:val="00227AAA"/>
    <w:rsid w:val="00227AD1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C12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5C85"/>
    <w:rsid w:val="00246056"/>
    <w:rsid w:val="002463FE"/>
    <w:rsid w:val="002466BC"/>
    <w:rsid w:val="00246EE9"/>
    <w:rsid w:val="002503D7"/>
    <w:rsid w:val="0025055A"/>
    <w:rsid w:val="002508A7"/>
    <w:rsid w:val="00250A41"/>
    <w:rsid w:val="00250AF1"/>
    <w:rsid w:val="00250BF5"/>
    <w:rsid w:val="00250E75"/>
    <w:rsid w:val="00251331"/>
    <w:rsid w:val="002518CA"/>
    <w:rsid w:val="00251C16"/>
    <w:rsid w:val="00251F46"/>
    <w:rsid w:val="00252743"/>
    <w:rsid w:val="002527DE"/>
    <w:rsid w:val="00252C2C"/>
    <w:rsid w:val="0025390E"/>
    <w:rsid w:val="00253B5E"/>
    <w:rsid w:val="002543F0"/>
    <w:rsid w:val="00254462"/>
    <w:rsid w:val="002545F7"/>
    <w:rsid w:val="00254F5C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22DF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604"/>
    <w:rsid w:val="00265E1D"/>
    <w:rsid w:val="00266060"/>
    <w:rsid w:val="00266339"/>
    <w:rsid w:val="00266590"/>
    <w:rsid w:val="00266CAF"/>
    <w:rsid w:val="002676C0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E12"/>
    <w:rsid w:val="0027591C"/>
    <w:rsid w:val="00275AAB"/>
    <w:rsid w:val="002762C9"/>
    <w:rsid w:val="002777BC"/>
    <w:rsid w:val="00277EAD"/>
    <w:rsid w:val="00280043"/>
    <w:rsid w:val="002802D7"/>
    <w:rsid w:val="002802FF"/>
    <w:rsid w:val="0028074B"/>
    <w:rsid w:val="00280ADC"/>
    <w:rsid w:val="0028128F"/>
    <w:rsid w:val="002820C4"/>
    <w:rsid w:val="002823C4"/>
    <w:rsid w:val="0028298D"/>
    <w:rsid w:val="00283166"/>
    <w:rsid w:val="00283322"/>
    <w:rsid w:val="002836F8"/>
    <w:rsid w:val="00283D2E"/>
    <w:rsid w:val="00283EBD"/>
    <w:rsid w:val="00283EC1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B6"/>
    <w:rsid w:val="00294E02"/>
    <w:rsid w:val="0029505E"/>
    <w:rsid w:val="00295621"/>
    <w:rsid w:val="0029580A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2B1D"/>
    <w:rsid w:val="002A2CF9"/>
    <w:rsid w:val="002A30A7"/>
    <w:rsid w:val="002A322B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6E85"/>
    <w:rsid w:val="002A74A1"/>
    <w:rsid w:val="002A74FE"/>
    <w:rsid w:val="002A7654"/>
    <w:rsid w:val="002A78B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38E"/>
    <w:rsid w:val="002B774A"/>
    <w:rsid w:val="002B7FD9"/>
    <w:rsid w:val="002C007A"/>
    <w:rsid w:val="002C025D"/>
    <w:rsid w:val="002C03CF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A83"/>
    <w:rsid w:val="002C7AD5"/>
    <w:rsid w:val="002C7B26"/>
    <w:rsid w:val="002C7DAC"/>
    <w:rsid w:val="002D0BC6"/>
    <w:rsid w:val="002D13C9"/>
    <w:rsid w:val="002D1A53"/>
    <w:rsid w:val="002D2114"/>
    <w:rsid w:val="002D21D7"/>
    <w:rsid w:val="002D2204"/>
    <w:rsid w:val="002D2301"/>
    <w:rsid w:val="002D240C"/>
    <w:rsid w:val="002D3342"/>
    <w:rsid w:val="002D3732"/>
    <w:rsid w:val="002D404A"/>
    <w:rsid w:val="002D4245"/>
    <w:rsid w:val="002D48F0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D7D13"/>
    <w:rsid w:val="002D7DA3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3B4C"/>
    <w:rsid w:val="002E41F1"/>
    <w:rsid w:val="002E44C6"/>
    <w:rsid w:val="002E4993"/>
    <w:rsid w:val="002E5B01"/>
    <w:rsid w:val="002E5F9A"/>
    <w:rsid w:val="002E6250"/>
    <w:rsid w:val="002E6B81"/>
    <w:rsid w:val="002E70B6"/>
    <w:rsid w:val="002E721E"/>
    <w:rsid w:val="002E7713"/>
    <w:rsid w:val="002E7955"/>
    <w:rsid w:val="002E7AA1"/>
    <w:rsid w:val="002F0167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359"/>
    <w:rsid w:val="00303A4C"/>
    <w:rsid w:val="00303C95"/>
    <w:rsid w:val="00303F67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72F0"/>
    <w:rsid w:val="00317811"/>
    <w:rsid w:val="00317A1D"/>
    <w:rsid w:val="00317BEF"/>
    <w:rsid w:val="00317C8A"/>
    <w:rsid w:val="00317CEE"/>
    <w:rsid w:val="0032010B"/>
    <w:rsid w:val="003203CE"/>
    <w:rsid w:val="00320B1C"/>
    <w:rsid w:val="00320CFD"/>
    <w:rsid w:val="00320DCD"/>
    <w:rsid w:val="00321C75"/>
    <w:rsid w:val="003220A1"/>
    <w:rsid w:val="00322214"/>
    <w:rsid w:val="003226E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00"/>
    <w:rsid w:val="0033292E"/>
    <w:rsid w:val="00332987"/>
    <w:rsid w:val="00332D08"/>
    <w:rsid w:val="00332F37"/>
    <w:rsid w:val="00333136"/>
    <w:rsid w:val="00333342"/>
    <w:rsid w:val="00333919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AC8"/>
    <w:rsid w:val="00335F14"/>
    <w:rsid w:val="00335F23"/>
    <w:rsid w:val="0033606D"/>
    <w:rsid w:val="003367B6"/>
    <w:rsid w:val="00337D43"/>
    <w:rsid w:val="00337FBD"/>
    <w:rsid w:val="00340271"/>
    <w:rsid w:val="0034067C"/>
    <w:rsid w:val="003407F0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5C"/>
    <w:rsid w:val="003452A1"/>
    <w:rsid w:val="00345495"/>
    <w:rsid w:val="0034573D"/>
    <w:rsid w:val="003458B4"/>
    <w:rsid w:val="003465B3"/>
    <w:rsid w:val="00346625"/>
    <w:rsid w:val="003467C2"/>
    <w:rsid w:val="003469FD"/>
    <w:rsid w:val="00346B62"/>
    <w:rsid w:val="00346FC3"/>
    <w:rsid w:val="00347008"/>
    <w:rsid w:val="0034736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6AA5"/>
    <w:rsid w:val="00356F41"/>
    <w:rsid w:val="00357230"/>
    <w:rsid w:val="00357808"/>
    <w:rsid w:val="00357899"/>
    <w:rsid w:val="00360542"/>
    <w:rsid w:val="003609D5"/>
    <w:rsid w:val="00361246"/>
    <w:rsid w:val="003612E0"/>
    <w:rsid w:val="003614DF"/>
    <w:rsid w:val="00361678"/>
    <w:rsid w:val="003617AE"/>
    <w:rsid w:val="00361DF2"/>
    <w:rsid w:val="00362669"/>
    <w:rsid w:val="00362BA8"/>
    <w:rsid w:val="00363503"/>
    <w:rsid w:val="003635E7"/>
    <w:rsid w:val="003635F0"/>
    <w:rsid w:val="00363D04"/>
    <w:rsid w:val="003644E6"/>
    <w:rsid w:val="00364769"/>
    <w:rsid w:val="00365473"/>
    <w:rsid w:val="003656F9"/>
    <w:rsid w:val="00365C80"/>
    <w:rsid w:val="003661B5"/>
    <w:rsid w:val="0036651A"/>
    <w:rsid w:val="00366C81"/>
    <w:rsid w:val="0036746D"/>
    <w:rsid w:val="003678D2"/>
    <w:rsid w:val="0037014D"/>
    <w:rsid w:val="00370A1A"/>
    <w:rsid w:val="00370A94"/>
    <w:rsid w:val="00371434"/>
    <w:rsid w:val="00371467"/>
    <w:rsid w:val="00371665"/>
    <w:rsid w:val="003716CB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4ED"/>
    <w:rsid w:val="00397651"/>
    <w:rsid w:val="00397720"/>
    <w:rsid w:val="00397CCC"/>
    <w:rsid w:val="003A0108"/>
    <w:rsid w:val="003A161E"/>
    <w:rsid w:val="003A1D1B"/>
    <w:rsid w:val="003A2BFA"/>
    <w:rsid w:val="003A2D1E"/>
    <w:rsid w:val="003A2E08"/>
    <w:rsid w:val="003A2F53"/>
    <w:rsid w:val="003A32F8"/>
    <w:rsid w:val="003A36BF"/>
    <w:rsid w:val="003A37A8"/>
    <w:rsid w:val="003A40BB"/>
    <w:rsid w:val="003A40D9"/>
    <w:rsid w:val="003A413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A0C"/>
    <w:rsid w:val="003B0D5E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18F"/>
    <w:rsid w:val="003C0355"/>
    <w:rsid w:val="003C0B96"/>
    <w:rsid w:val="003C0CBF"/>
    <w:rsid w:val="003C172E"/>
    <w:rsid w:val="003C244A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576"/>
    <w:rsid w:val="003D1E76"/>
    <w:rsid w:val="003D20A3"/>
    <w:rsid w:val="003D2455"/>
    <w:rsid w:val="003D25BF"/>
    <w:rsid w:val="003D282A"/>
    <w:rsid w:val="003D36E4"/>
    <w:rsid w:val="003D3736"/>
    <w:rsid w:val="003D3C20"/>
    <w:rsid w:val="003D408F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47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4DE"/>
    <w:rsid w:val="003E764A"/>
    <w:rsid w:val="003E7D0D"/>
    <w:rsid w:val="003E7FE1"/>
    <w:rsid w:val="003F0152"/>
    <w:rsid w:val="003F088E"/>
    <w:rsid w:val="003F08A5"/>
    <w:rsid w:val="003F093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3C"/>
    <w:rsid w:val="004007DA"/>
    <w:rsid w:val="00400E1B"/>
    <w:rsid w:val="00400F2C"/>
    <w:rsid w:val="00401003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C55"/>
    <w:rsid w:val="00406D84"/>
    <w:rsid w:val="00406F99"/>
    <w:rsid w:val="00407A3D"/>
    <w:rsid w:val="00407A4A"/>
    <w:rsid w:val="00407CCD"/>
    <w:rsid w:val="00410CCB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39B8"/>
    <w:rsid w:val="00413FD5"/>
    <w:rsid w:val="004145C6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44D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773"/>
    <w:rsid w:val="00421933"/>
    <w:rsid w:val="00422421"/>
    <w:rsid w:val="0042260B"/>
    <w:rsid w:val="004227D0"/>
    <w:rsid w:val="004227E2"/>
    <w:rsid w:val="00422D7E"/>
    <w:rsid w:val="00423312"/>
    <w:rsid w:val="00423881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EDA"/>
    <w:rsid w:val="00425F3E"/>
    <w:rsid w:val="00426031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219F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8C0"/>
    <w:rsid w:val="00447B88"/>
    <w:rsid w:val="00447BFB"/>
    <w:rsid w:val="00447EF8"/>
    <w:rsid w:val="00447F48"/>
    <w:rsid w:val="0045089C"/>
    <w:rsid w:val="00450EF9"/>
    <w:rsid w:val="0045152F"/>
    <w:rsid w:val="00451AA2"/>
    <w:rsid w:val="00451FAA"/>
    <w:rsid w:val="004522DD"/>
    <w:rsid w:val="00452EE3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2D7"/>
    <w:rsid w:val="00457ADB"/>
    <w:rsid w:val="00460117"/>
    <w:rsid w:val="004601F9"/>
    <w:rsid w:val="00460C2B"/>
    <w:rsid w:val="00460DC8"/>
    <w:rsid w:val="00460DE2"/>
    <w:rsid w:val="00461567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67E34"/>
    <w:rsid w:val="00470256"/>
    <w:rsid w:val="00470712"/>
    <w:rsid w:val="00470978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6F49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20F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518"/>
    <w:rsid w:val="0048564C"/>
    <w:rsid w:val="00485D19"/>
    <w:rsid w:val="00485E1F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11C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1C3"/>
    <w:rsid w:val="00495219"/>
    <w:rsid w:val="00495E2A"/>
    <w:rsid w:val="0049605B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0FF2"/>
    <w:rsid w:val="004A1060"/>
    <w:rsid w:val="004A138D"/>
    <w:rsid w:val="004A1F48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A7EDA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85C"/>
    <w:rsid w:val="004C3E97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2F2"/>
    <w:rsid w:val="004D3476"/>
    <w:rsid w:val="004D4866"/>
    <w:rsid w:val="004D4AB1"/>
    <w:rsid w:val="004D4AEE"/>
    <w:rsid w:val="004D4E10"/>
    <w:rsid w:val="004D4E9A"/>
    <w:rsid w:val="004D523C"/>
    <w:rsid w:val="004D57BD"/>
    <w:rsid w:val="004D5884"/>
    <w:rsid w:val="004D61D5"/>
    <w:rsid w:val="004D6502"/>
    <w:rsid w:val="004D6846"/>
    <w:rsid w:val="004D767F"/>
    <w:rsid w:val="004D773B"/>
    <w:rsid w:val="004D78A6"/>
    <w:rsid w:val="004D7CB3"/>
    <w:rsid w:val="004E0018"/>
    <w:rsid w:val="004E0587"/>
    <w:rsid w:val="004E1C4E"/>
    <w:rsid w:val="004E1F12"/>
    <w:rsid w:val="004E2376"/>
    <w:rsid w:val="004E2450"/>
    <w:rsid w:val="004E2737"/>
    <w:rsid w:val="004E29A2"/>
    <w:rsid w:val="004E2A70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7AF"/>
    <w:rsid w:val="004E7BC1"/>
    <w:rsid w:val="004E7E2E"/>
    <w:rsid w:val="004E7F81"/>
    <w:rsid w:val="004F08B9"/>
    <w:rsid w:val="004F0C9C"/>
    <w:rsid w:val="004F14CD"/>
    <w:rsid w:val="004F1827"/>
    <w:rsid w:val="004F1DE4"/>
    <w:rsid w:val="004F1FA2"/>
    <w:rsid w:val="004F27B0"/>
    <w:rsid w:val="004F28A1"/>
    <w:rsid w:val="004F35FD"/>
    <w:rsid w:val="004F3777"/>
    <w:rsid w:val="004F4C1E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2EA"/>
    <w:rsid w:val="004F753B"/>
    <w:rsid w:val="004F7D28"/>
    <w:rsid w:val="004F7F4B"/>
    <w:rsid w:val="004F7FC4"/>
    <w:rsid w:val="00500050"/>
    <w:rsid w:val="005000B0"/>
    <w:rsid w:val="00500F14"/>
    <w:rsid w:val="005011D2"/>
    <w:rsid w:val="005015E7"/>
    <w:rsid w:val="00501798"/>
    <w:rsid w:val="00501FB3"/>
    <w:rsid w:val="005020D3"/>
    <w:rsid w:val="0050260C"/>
    <w:rsid w:val="00502801"/>
    <w:rsid w:val="00502B75"/>
    <w:rsid w:val="00502C2D"/>
    <w:rsid w:val="00502CDE"/>
    <w:rsid w:val="005030EF"/>
    <w:rsid w:val="005035B8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7D6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09A"/>
    <w:rsid w:val="0051763A"/>
    <w:rsid w:val="00517C83"/>
    <w:rsid w:val="00517D7E"/>
    <w:rsid w:val="00517F1F"/>
    <w:rsid w:val="00520073"/>
    <w:rsid w:val="00520561"/>
    <w:rsid w:val="005208E8"/>
    <w:rsid w:val="005209B1"/>
    <w:rsid w:val="00520C20"/>
    <w:rsid w:val="005218A1"/>
    <w:rsid w:val="00521A2B"/>
    <w:rsid w:val="005224FC"/>
    <w:rsid w:val="005228B0"/>
    <w:rsid w:val="00522F43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26F"/>
    <w:rsid w:val="00543A1B"/>
    <w:rsid w:val="00543CB5"/>
    <w:rsid w:val="00543FF5"/>
    <w:rsid w:val="005448AD"/>
    <w:rsid w:val="005449CD"/>
    <w:rsid w:val="005452C8"/>
    <w:rsid w:val="0054530C"/>
    <w:rsid w:val="005453A0"/>
    <w:rsid w:val="00546095"/>
    <w:rsid w:val="005466A9"/>
    <w:rsid w:val="005467B1"/>
    <w:rsid w:val="0054719D"/>
    <w:rsid w:val="005474E7"/>
    <w:rsid w:val="00547A83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0CE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6BA"/>
    <w:rsid w:val="00555B82"/>
    <w:rsid w:val="00555F96"/>
    <w:rsid w:val="00556132"/>
    <w:rsid w:val="005562D5"/>
    <w:rsid w:val="00556385"/>
    <w:rsid w:val="00556467"/>
    <w:rsid w:val="0055789C"/>
    <w:rsid w:val="0056026E"/>
    <w:rsid w:val="00561237"/>
    <w:rsid w:val="00561718"/>
    <w:rsid w:val="00562567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6FA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BF9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A2E"/>
    <w:rsid w:val="005A141E"/>
    <w:rsid w:val="005A1A5E"/>
    <w:rsid w:val="005A1EDD"/>
    <w:rsid w:val="005A2091"/>
    <w:rsid w:val="005A2D5C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10C4"/>
    <w:rsid w:val="005C12FD"/>
    <w:rsid w:val="005C1771"/>
    <w:rsid w:val="005C1939"/>
    <w:rsid w:val="005C1984"/>
    <w:rsid w:val="005C1CC3"/>
    <w:rsid w:val="005C2370"/>
    <w:rsid w:val="005C2C4F"/>
    <w:rsid w:val="005C2F06"/>
    <w:rsid w:val="005C3729"/>
    <w:rsid w:val="005C4B1B"/>
    <w:rsid w:val="005C5567"/>
    <w:rsid w:val="005C5E1B"/>
    <w:rsid w:val="005C5F44"/>
    <w:rsid w:val="005C6367"/>
    <w:rsid w:val="005C713C"/>
    <w:rsid w:val="005C77C8"/>
    <w:rsid w:val="005C7DD5"/>
    <w:rsid w:val="005C7EA7"/>
    <w:rsid w:val="005D0012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089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1D7"/>
    <w:rsid w:val="005D6393"/>
    <w:rsid w:val="005D6641"/>
    <w:rsid w:val="005D68E9"/>
    <w:rsid w:val="005D70D6"/>
    <w:rsid w:val="005D718C"/>
    <w:rsid w:val="005D7B9A"/>
    <w:rsid w:val="005E0024"/>
    <w:rsid w:val="005E00CD"/>
    <w:rsid w:val="005E03C3"/>
    <w:rsid w:val="005E069E"/>
    <w:rsid w:val="005E06F7"/>
    <w:rsid w:val="005E0787"/>
    <w:rsid w:val="005E0ECD"/>
    <w:rsid w:val="005E102E"/>
    <w:rsid w:val="005E12E2"/>
    <w:rsid w:val="005E1351"/>
    <w:rsid w:val="005E2D4B"/>
    <w:rsid w:val="005E3356"/>
    <w:rsid w:val="005E36C5"/>
    <w:rsid w:val="005E380E"/>
    <w:rsid w:val="005E3AD4"/>
    <w:rsid w:val="005E3B15"/>
    <w:rsid w:val="005E3D3A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1E11"/>
    <w:rsid w:val="005F20FC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28C"/>
    <w:rsid w:val="005F7329"/>
    <w:rsid w:val="005F7C88"/>
    <w:rsid w:val="005F7E16"/>
    <w:rsid w:val="0060003E"/>
    <w:rsid w:val="00600126"/>
    <w:rsid w:val="006003DD"/>
    <w:rsid w:val="00600610"/>
    <w:rsid w:val="00600A84"/>
    <w:rsid w:val="00600D66"/>
    <w:rsid w:val="00600EF0"/>
    <w:rsid w:val="00601363"/>
    <w:rsid w:val="00601571"/>
    <w:rsid w:val="00601D9D"/>
    <w:rsid w:val="006023DA"/>
    <w:rsid w:val="006024A6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15F"/>
    <w:rsid w:val="00606845"/>
    <w:rsid w:val="006069FC"/>
    <w:rsid w:val="006071AE"/>
    <w:rsid w:val="006078BF"/>
    <w:rsid w:val="006079F3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5F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259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CE4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2289"/>
    <w:rsid w:val="00633055"/>
    <w:rsid w:val="006331BB"/>
    <w:rsid w:val="006333AC"/>
    <w:rsid w:val="006333BE"/>
    <w:rsid w:val="00633516"/>
    <w:rsid w:val="00633661"/>
    <w:rsid w:val="00633F18"/>
    <w:rsid w:val="006342B8"/>
    <w:rsid w:val="00634331"/>
    <w:rsid w:val="00634511"/>
    <w:rsid w:val="00634EFA"/>
    <w:rsid w:val="0063520F"/>
    <w:rsid w:val="00635245"/>
    <w:rsid w:val="00635615"/>
    <w:rsid w:val="006363F7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7F2"/>
    <w:rsid w:val="00647ABF"/>
    <w:rsid w:val="00647D93"/>
    <w:rsid w:val="00647DE7"/>
    <w:rsid w:val="0065081F"/>
    <w:rsid w:val="0065095E"/>
    <w:rsid w:val="00650A38"/>
    <w:rsid w:val="00650B7B"/>
    <w:rsid w:val="00651209"/>
    <w:rsid w:val="00651262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10"/>
    <w:rsid w:val="006601B8"/>
    <w:rsid w:val="0066066E"/>
    <w:rsid w:val="0066072D"/>
    <w:rsid w:val="0066099F"/>
    <w:rsid w:val="00660D55"/>
    <w:rsid w:val="0066102C"/>
    <w:rsid w:val="00661336"/>
    <w:rsid w:val="00661688"/>
    <w:rsid w:val="00661A7C"/>
    <w:rsid w:val="00662351"/>
    <w:rsid w:val="006624A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3FF"/>
    <w:rsid w:val="00670840"/>
    <w:rsid w:val="00670CCF"/>
    <w:rsid w:val="00670D40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B15"/>
    <w:rsid w:val="00675C9D"/>
    <w:rsid w:val="00675E24"/>
    <w:rsid w:val="00676009"/>
    <w:rsid w:val="0067621E"/>
    <w:rsid w:val="00677AF2"/>
    <w:rsid w:val="00680158"/>
    <w:rsid w:val="006801D0"/>
    <w:rsid w:val="006804CC"/>
    <w:rsid w:val="0068071F"/>
    <w:rsid w:val="00680A87"/>
    <w:rsid w:val="006812B2"/>
    <w:rsid w:val="00681407"/>
    <w:rsid w:val="0068145D"/>
    <w:rsid w:val="00681F1E"/>
    <w:rsid w:val="00682011"/>
    <w:rsid w:val="00682919"/>
    <w:rsid w:val="00683142"/>
    <w:rsid w:val="0068529A"/>
    <w:rsid w:val="006852E2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4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8E"/>
    <w:rsid w:val="006961ED"/>
    <w:rsid w:val="00696202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205"/>
    <w:rsid w:val="006A2BC6"/>
    <w:rsid w:val="006A337A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47"/>
    <w:rsid w:val="006C59B9"/>
    <w:rsid w:val="006C603C"/>
    <w:rsid w:val="006C6206"/>
    <w:rsid w:val="006C637C"/>
    <w:rsid w:val="006C6C29"/>
    <w:rsid w:val="006C7847"/>
    <w:rsid w:val="006C78AD"/>
    <w:rsid w:val="006C78B1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546"/>
    <w:rsid w:val="006D7915"/>
    <w:rsid w:val="006D7D3F"/>
    <w:rsid w:val="006E0006"/>
    <w:rsid w:val="006E0344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41B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5E93"/>
    <w:rsid w:val="006F616F"/>
    <w:rsid w:val="006F6C0C"/>
    <w:rsid w:val="006F7677"/>
    <w:rsid w:val="006F77C1"/>
    <w:rsid w:val="006F7DBB"/>
    <w:rsid w:val="00700661"/>
    <w:rsid w:val="0070081B"/>
    <w:rsid w:val="0070191C"/>
    <w:rsid w:val="00701F57"/>
    <w:rsid w:val="007022A2"/>
    <w:rsid w:val="0070246E"/>
    <w:rsid w:val="007025A6"/>
    <w:rsid w:val="007025E7"/>
    <w:rsid w:val="0070285C"/>
    <w:rsid w:val="00703766"/>
    <w:rsid w:val="00703FDB"/>
    <w:rsid w:val="00704009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94D"/>
    <w:rsid w:val="00715BCA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D3F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149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AFE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6F1C"/>
    <w:rsid w:val="00747671"/>
    <w:rsid w:val="00750283"/>
    <w:rsid w:val="007502D9"/>
    <w:rsid w:val="00750432"/>
    <w:rsid w:val="00750462"/>
    <w:rsid w:val="007504CA"/>
    <w:rsid w:val="00750550"/>
    <w:rsid w:val="007511F9"/>
    <w:rsid w:val="0075138B"/>
    <w:rsid w:val="00751B8B"/>
    <w:rsid w:val="0075238E"/>
    <w:rsid w:val="0075249B"/>
    <w:rsid w:val="007525D9"/>
    <w:rsid w:val="0075266B"/>
    <w:rsid w:val="007529E4"/>
    <w:rsid w:val="00752C24"/>
    <w:rsid w:val="00752E53"/>
    <w:rsid w:val="007537A8"/>
    <w:rsid w:val="00753A82"/>
    <w:rsid w:val="00754367"/>
    <w:rsid w:val="00754766"/>
    <w:rsid w:val="0075511B"/>
    <w:rsid w:val="00755D92"/>
    <w:rsid w:val="00755F93"/>
    <w:rsid w:val="007563A5"/>
    <w:rsid w:val="007567DB"/>
    <w:rsid w:val="00756DF6"/>
    <w:rsid w:val="00756ED9"/>
    <w:rsid w:val="0075795D"/>
    <w:rsid w:val="00757D1D"/>
    <w:rsid w:val="00760406"/>
    <w:rsid w:val="00760970"/>
    <w:rsid w:val="00761677"/>
    <w:rsid w:val="00761ACB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BF"/>
    <w:rsid w:val="00772403"/>
    <w:rsid w:val="007728B8"/>
    <w:rsid w:val="0077389D"/>
    <w:rsid w:val="00773DB3"/>
    <w:rsid w:val="00774521"/>
    <w:rsid w:val="0077453B"/>
    <w:rsid w:val="00774965"/>
    <w:rsid w:val="00774D2C"/>
    <w:rsid w:val="00775451"/>
    <w:rsid w:val="0077573B"/>
    <w:rsid w:val="00775D68"/>
    <w:rsid w:val="007761D9"/>
    <w:rsid w:val="0077675B"/>
    <w:rsid w:val="00776C54"/>
    <w:rsid w:val="00776CDC"/>
    <w:rsid w:val="00777402"/>
    <w:rsid w:val="00777BEE"/>
    <w:rsid w:val="007804BE"/>
    <w:rsid w:val="00780DF0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52"/>
    <w:rsid w:val="0079257C"/>
    <w:rsid w:val="00792697"/>
    <w:rsid w:val="00792940"/>
    <w:rsid w:val="00792B11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4F7D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118"/>
    <w:rsid w:val="007A73B1"/>
    <w:rsid w:val="007A743B"/>
    <w:rsid w:val="007A7C27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32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6DED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D007B"/>
    <w:rsid w:val="007D0424"/>
    <w:rsid w:val="007D047C"/>
    <w:rsid w:val="007D0855"/>
    <w:rsid w:val="007D0A29"/>
    <w:rsid w:val="007D0A95"/>
    <w:rsid w:val="007D12EB"/>
    <w:rsid w:val="007D1303"/>
    <w:rsid w:val="007D15C3"/>
    <w:rsid w:val="007D192C"/>
    <w:rsid w:val="007D19AA"/>
    <w:rsid w:val="007D19EE"/>
    <w:rsid w:val="007D1CA8"/>
    <w:rsid w:val="007D236D"/>
    <w:rsid w:val="007D262D"/>
    <w:rsid w:val="007D267E"/>
    <w:rsid w:val="007D2BB7"/>
    <w:rsid w:val="007D2C45"/>
    <w:rsid w:val="007D2D6D"/>
    <w:rsid w:val="007D3982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0A1"/>
    <w:rsid w:val="007E63E8"/>
    <w:rsid w:val="007E6A92"/>
    <w:rsid w:val="007E6B07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826"/>
    <w:rsid w:val="007F1DEB"/>
    <w:rsid w:val="007F1DF3"/>
    <w:rsid w:val="007F2019"/>
    <w:rsid w:val="007F235A"/>
    <w:rsid w:val="007F2FB3"/>
    <w:rsid w:val="007F35F7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6A69"/>
    <w:rsid w:val="007F7627"/>
    <w:rsid w:val="007F7B67"/>
    <w:rsid w:val="007F7C54"/>
    <w:rsid w:val="00800919"/>
    <w:rsid w:val="00800B75"/>
    <w:rsid w:val="00801C04"/>
    <w:rsid w:val="0080215A"/>
    <w:rsid w:val="00802356"/>
    <w:rsid w:val="0080283C"/>
    <w:rsid w:val="00802C10"/>
    <w:rsid w:val="00802D29"/>
    <w:rsid w:val="0080403A"/>
    <w:rsid w:val="008041C1"/>
    <w:rsid w:val="008046A9"/>
    <w:rsid w:val="008047C6"/>
    <w:rsid w:val="00804E69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1DF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368"/>
    <w:rsid w:val="00817B2C"/>
    <w:rsid w:val="00817FD7"/>
    <w:rsid w:val="00820272"/>
    <w:rsid w:val="00820D06"/>
    <w:rsid w:val="00820E69"/>
    <w:rsid w:val="00821BA9"/>
    <w:rsid w:val="00821BB6"/>
    <w:rsid w:val="00822BF3"/>
    <w:rsid w:val="00822C27"/>
    <w:rsid w:val="00822C2B"/>
    <w:rsid w:val="00823ACE"/>
    <w:rsid w:val="00823D44"/>
    <w:rsid w:val="00823D8E"/>
    <w:rsid w:val="00823F51"/>
    <w:rsid w:val="0082485F"/>
    <w:rsid w:val="00824CEB"/>
    <w:rsid w:val="008255A5"/>
    <w:rsid w:val="008258E2"/>
    <w:rsid w:val="00825F48"/>
    <w:rsid w:val="00826EE8"/>
    <w:rsid w:val="00827376"/>
    <w:rsid w:val="0083012C"/>
    <w:rsid w:val="00830608"/>
    <w:rsid w:val="00830615"/>
    <w:rsid w:val="00830B8C"/>
    <w:rsid w:val="00830E40"/>
    <w:rsid w:val="00831889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17D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71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450"/>
    <w:rsid w:val="00855696"/>
    <w:rsid w:val="00855AFB"/>
    <w:rsid w:val="00855D84"/>
    <w:rsid w:val="0085662E"/>
    <w:rsid w:val="0085670E"/>
    <w:rsid w:val="008568F0"/>
    <w:rsid w:val="00856DB9"/>
    <w:rsid w:val="00856FA5"/>
    <w:rsid w:val="00857233"/>
    <w:rsid w:val="00860413"/>
    <w:rsid w:val="00860E22"/>
    <w:rsid w:val="00860FD8"/>
    <w:rsid w:val="008610F1"/>
    <w:rsid w:val="00861132"/>
    <w:rsid w:val="008622FA"/>
    <w:rsid w:val="00862B2E"/>
    <w:rsid w:val="00862BE0"/>
    <w:rsid w:val="00862D6E"/>
    <w:rsid w:val="00862F80"/>
    <w:rsid w:val="008631E7"/>
    <w:rsid w:val="0086381F"/>
    <w:rsid w:val="008638B1"/>
    <w:rsid w:val="00863E15"/>
    <w:rsid w:val="008643D0"/>
    <w:rsid w:val="0086455E"/>
    <w:rsid w:val="0086502A"/>
    <w:rsid w:val="008652BB"/>
    <w:rsid w:val="0086552B"/>
    <w:rsid w:val="00865865"/>
    <w:rsid w:val="00865F3D"/>
    <w:rsid w:val="00866285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468"/>
    <w:rsid w:val="008808AD"/>
    <w:rsid w:val="00880E34"/>
    <w:rsid w:val="0088168D"/>
    <w:rsid w:val="00881AA5"/>
    <w:rsid w:val="00881DFB"/>
    <w:rsid w:val="00881EDE"/>
    <w:rsid w:val="00882619"/>
    <w:rsid w:val="0088298A"/>
    <w:rsid w:val="00882EAD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A30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279"/>
    <w:rsid w:val="0089649B"/>
    <w:rsid w:val="00896BA6"/>
    <w:rsid w:val="00896ED9"/>
    <w:rsid w:val="00897924"/>
    <w:rsid w:val="00897E21"/>
    <w:rsid w:val="008A0C5E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5A1F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1C4E"/>
    <w:rsid w:val="008C23DA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18E"/>
    <w:rsid w:val="008C532A"/>
    <w:rsid w:val="008C53B4"/>
    <w:rsid w:val="008C5F15"/>
    <w:rsid w:val="008C6F77"/>
    <w:rsid w:val="008D00DE"/>
    <w:rsid w:val="008D0222"/>
    <w:rsid w:val="008D0267"/>
    <w:rsid w:val="008D06A0"/>
    <w:rsid w:val="008D0985"/>
    <w:rsid w:val="008D0A47"/>
    <w:rsid w:val="008D0E1D"/>
    <w:rsid w:val="008D0E42"/>
    <w:rsid w:val="008D106C"/>
    <w:rsid w:val="008D1243"/>
    <w:rsid w:val="008D13A7"/>
    <w:rsid w:val="008D16F7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93D"/>
    <w:rsid w:val="008D4A19"/>
    <w:rsid w:val="008D4E9D"/>
    <w:rsid w:val="008D4EA8"/>
    <w:rsid w:val="008D5293"/>
    <w:rsid w:val="008D59E4"/>
    <w:rsid w:val="008D5A00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33D9"/>
    <w:rsid w:val="008E36A8"/>
    <w:rsid w:val="008E4081"/>
    <w:rsid w:val="008E4980"/>
    <w:rsid w:val="008E52A2"/>
    <w:rsid w:val="008E54C7"/>
    <w:rsid w:val="008E54D4"/>
    <w:rsid w:val="008E5526"/>
    <w:rsid w:val="008E5DCA"/>
    <w:rsid w:val="008E66F1"/>
    <w:rsid w:val="008E6EDC"/>
    <w:rsid w:val="008E737B"/>
    <w:rsid w:val="008E74B3"/>
    <w:rsid w:val="008E7797"/>
    <w:rsid w:val="008E79A6"/>
    <w:rsid w:val="008E7E18"/>
    <w:rsid w:val="008F004D"/>
    <w:rsid w:val="008F05CE"/>
    <w:rsid w:val="008F10FB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8EC"/>
    <w:rsid w:val="008F3BBB"/>
    <w:rsid w:val="008F4700"/>
    <w:rsid w:val="008F4BE3"/>
    <w:rsid w:val="008F5628"/>
    <w:rsid w:val="008F608F"/>
    <w:rsid w:val="008F6212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6FD"/>
    <w:rsid w:val="009029D4"/>
    <w:rsid w:val="009035CB"/>
    <w:rsid w:val="0090363A"/>
    <w:rsid w:val="00903FD7"/>
    <w:rsid w:val="009046CC"/>
    <w:rsid w:val="00904714"/>
    <w:rsid w:val="0090568D"/>
    <w:rsid w:val="00905C72"/>
    <w:rsid w:val="009067DC"/>
    <w:rsid w:val="00906E32"/>
    <w:rsid w:val="00906FAA"/>
    <w:rsid w:val="00907739"/>
    <w:rsid w:val="00907F28"/>
    <w:rsid w:val="009100EE"/>
    <w:rsid w:val="00910817"/>
    <w:rsid w:val="009108CF"/>
    <w:rsid w:val="00910E63"/>
    <w:rsid w:val="009112D6"/>
    <w:rsid w:val="00911B7B"/>
    <w:rsid w:val="009123B5"/>
    <w:rsid w:val="00912BE2"/>
    <w:rsid w:val="00912D60"/>
    <w:rsid w:val="0091347D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0F59"/>
    <w:rsid w:val="009216A8"/>
    <w:rsid w:val="009216C0"/>
    <w:rsid w:val="00921B31"/>
    <w:rsid w:val="00921C38"/>
    <w:rsid w:val="00922008"/>
    <w:rsid w:val="009220E6"/>
    <w:rsid w:val="00922831"/>
    <w:rsid w:val="00922954"/>
    <w:rsid w:val="00922CBE"/>
    <w:rsid w:val="009233BA"/>
    <w:rsid w:val="00923C78"/>
    <w:rsid w:val="009248E4"/>
    <w:rsid w:val="00925D86"/>
    <w:rsid w:val="00926584"/>
    <w:rsid w:val="009265B3"/>
    <w:rsid w:val="00926752"/>
    <w:rsid w:val="0093043D"/>
    <w:rsid w:val="009306B8"/>
    <w:rsid w:val="00930EE3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4D7"/>
    <w:rsid w:val="009334EA"/>
    <w:rsid w:val="009339BA"/>
    <w:rsid w:val="00933C83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281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56DF"/>
    <w:rsid w:val="0094655E"/>
    <w:rsid w:val="009479FA"/>
    <w:rsid w:val="00947DA2"/>
    <w:rsid w:val="00950042"/>
    <w:rsid w:val="009504AC"/>
    <w:rsid w:val="00951145"/>
    <w:rsid w:val="00951239"/>
    <w:rsid w:val="009516C8"/>
    <w:rsid w:val="0095239F"/>
    <w:rsid w:val="0095263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427"/>
    <w:rsid w:val="0096645D"/>
    <w:rsid w:val="009666B6"/>
    <w:rsid w:val="00966DA9"/>
    <w:rsid w:val="00966E87"/>
    <w:rsid w:val="00967090"/>
    <w:rsid w:val="0096739A"/>
    <w:rsid w:val="009677A1"/>
    <w:rsid w:val="009678BB"/>
    <w:rsid w:val="00967DE1"/>
    <w:rsid w:val="00970211"/>
    <w:rsid w:val="009704BF"/>
    <w:rsid w:val="009706E7"/>
    <w:rsid w:val="00970B78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289"/>
    <w:rsid w:val="0097352D"/>
    <w:rsid w:val="00973A8E"/>
    <w:rsid w:val="00973B2D"/>
    <w:rsid w:val="00973DC4"/>
    <w:rsid w:val="00974BD4"/>
    <w:rsid w:val="00974F7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6E8"/>
    <w:rsid w:val="009777FC"/>
    <w:rsid w:val="00977AFC"/>
    <w:rsid w:val="00977BF2"/>
    <w:rsid w:val="00980033"/>
    <w:rsid w:val="00980DBD"/>
    <w:rsid w:val="009817B7"/>
    <w:rsid w:val="00981A1C"/>
    <w:rsid w:val="00981A3C"/>
    <w:rsid w:val="00981D69"/>
    <w:rsid w:val="00982081"/>
    <w:rsid w:val="009820BF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7FF"/>
    <w:rsid w:val="009859EF"/>
    <w:rsid w:val="009859FA"/>
    <w:rsid w:val="009859FD"/>
    <w:rsid w:val="00985DB3"/>
    <w:rsid w:val="009860B3"/>
    <w:rsid w:val="009861F3"/>
    <w:rsid w:val="009864CC"/>
    <w:rsid w:val="00986BC6"/>
    <w:rsid w:val="00986DF3"/>
    <w:rsid w:val="00986EE4"/>
    <w:rsid w:val="00987465"/>
    <w:rsid w:val="00987D94"/>
    <w:rsid w:val="0099024E"/>
    <w:rsid w:val="00990AB1"/>
    <w:rsid w:val="009910B8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6C7E"/>
    <w:rsid w:val="009A705B"/>
    <w:rsid w:val="009A71A8"/>
    <w:rsid w:val="009A7584"/>
    <w:rsid w:val="009A7E1F"/>
    <w:rsid w:val="009B020F"/>
    <w:rsid w:val="009B07AD"/>
    <w:rsid w:val="009B14AA"/>
    <w:rsid w:val="009B16F8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0DD"/>
    <w:rsid w:val="009C5B6F"/>
    <w:rsid w:val="009C5FEB"/>
    <w:rsid w:val="009C624C"/>
    <w:rsid w:val="009C6329"/>
    <w:rsid w:val="009C6831"/>
    <w:rsid w:val="009C6AB8"/>
    <w:rsid w:val="009C728D"/>
    <w:rsid w:val="009C757C"/>
    <w:rsid w:val="009C77C2"/>
    <w:rsid w:val="009C7AC4"/>
    <w:rsid w:val="009C7D9B"/>
    <w:rsid w:val="009D06C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385A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0C8A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9F7E6D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1E6"/>
    <w:rsid w:val="00A02478"/>
    <w:rsid w:val="00A0267B"/>
    <w:rsid w:val="00A02920"/>
    <w:rsid w:val="00A03084"/>
    <w:rsid w:val="00A034A0"/>
    <w:rsid w:val="00A03CA9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1F95"/>
    <w:rsid w:val="00A12192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2E5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19"/>
    <w:rsid w:val="00A23BA1"/>
    <w:rsid w:val="00A23BB8"/>
    <w:rsid w:val="00A246F5"/>
    <w:rsid w:val="00A24BDF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09BD"/>
    <w:rsid w:val="00A31149"/>
    <w:rsid w:val="00A31D9E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48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18"/>
    <w:rsid w:val="00A42F2E"/>
    <w:rsid w:val="00A43292"/>
    <w:rsid w:val="00A434FC"/>
    <w:rsid w:val="00A43C81"/>
    <w:rsid w:val="00A44306"/>
    <w:rsid w:val="00A44352"/>
    <w:rsid w:val="00A44C87"/>
    <w:rsid w:val="00A44D07"/>
    <w:rsid w:val="00A44DCE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43B5"/>
    <w:rsid w:val="00A54CEE"/>
    <w:rsid w:val="00A550A6"/>
    <w:rsid w:val="00A5560F"/>
    <w:rsid w:val="00A55A82"/>
    <w:rsid w:val="00A55BB8"/>
    <w:rsid w:val="00A55E6D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20F9"/>
    <w:rsid w:val="00A62764"/>
    <w:rsid w:val="00A62F9B"/>
    <w:rsid w:val="00A6322C"/>
    <w:rsid w:val="00A6328F"/>
    <w:rsid w:val="00A6370E"/>
    <w:rsid w:val="00A63993"/>
    <w:rsid w:val="00A639EB"/>
    <w:rsid w:val="00A63C69"/>
    <w:rsid w:val="00A63F58"/>
    <w:rsid w:val="00A63F6F"/>
    <w:rsid w:val="00A643BC"/>
    <w:rsid w:val="00A647C0"/>
    <w:rsid w:val="00A64934"/>
    <w:rsid w:val="00A64F61"/>
    <w:rsid w:val="00A653A8"/>
    <w:rsid w:val="00A65C2A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53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CC5"/>
    <w:rsid w:val="00A82D62"/>
    <w:rsid w:val="00A831E1"/>
    <w:rsid w:val="00A834E4"/>
    <w:rsid w:val="00A838B8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2C09"/>
    <w:rsid w:val="00AA361B"/>
    <w:rsid w:val="00AA3E92"/>
    <w:rsid w:val="00AA4285"/>
    <w:rsid w:val="00AA4BC5"/>
    <w:rsid w:val="00AA4DDC"/>
    <w:rsid w:val="00AA4E2D"/>
    <w:rsid w:val="00AA4FC4"/>
    <w:rsid w:val="00AA5430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0DBD"/>
    <w:rsid w:val="00AB1634"/>
    <w:rsid w:val="00AB18C3"/>
    <w:rsid w:val="00AB1AB0"/>
    <w:rsid w:val="00AB357A"/>
    <w:rsid w:val="00AB44A5"/>
    <w:rsid w:val="00AB56EC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A26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49C6"/>
    <w:rsid w:val="00AC550F"/>
    <w:rsid w:val="00AC5F42"/>
    <w:rsid w:val="00AC6A14"/>
    <w:rsid w:val="00AC6B61"/>
    <w:rsid w:val="00AC6C1A"/>
    <w:rsid w:val="00AC6E4C"/>
    <w:rsid w:val="00AC7502"/>
    <w:rsid w:val="00AC76A1"/>
    <w:rsid w:val="00AC7771"/>
    <w:rsid w:val="00AC7A59"/>
    <w:rsid w:val="00AC7BBD"/>
    <w:rsid w:val="00AD0116"/>
    <w:rsid w:val="00AD03C1"/>
    <w:rsid w:val="00AD0FB0"/>
    <w:rsid w:val="00AD1012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10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D7E22"/>
    <w:rsid w:val="00AE05BA"/>
    <w:rsid w:val="00AE1115"/>
    <w:rsid w:val="00AE15DF"/>
    <w:rsid w:val="00AE18FD"/>
    <w:rsid w:val="00AE1C3C"/>
    <w:rsid w:val="00AE20A7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B4E"/>
    <w:rsid w:val="00AE7CF5"/>
    <w:rsid w:val="00AF020D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103"/>
    <w:rsid w:val="00B03834"/>
    <w:rsid w:val="00B038C2"/>
    <w:rsid w:val="00B03A8D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96A"/>
    <w:rsid w:val="00B11C16"/>
    <w:rsid w:val="00B1286F"/>
    <w:rsid w:val="00B13212"/>
    <w:rsid w:val="00B1329F"/>
    <w:rsid w:val="00B140FB"/>
    <w:rsid w:val="00B14274"/>
    <w:rsid w:val="00B1451D"/>
    <w:rsid w:val="00B15097"/>
    <w:rsid w:val="00B15983"/>
    <w:rsid w:val="00B15A0D"/>
    <w:rsid w:val="00B16643"/>
    <w:rsid w:val="00B17091"/>
    <w:rsid w:val="00B1757B"/>
    <w:rsid w:val="00B1786E"/>
    <w:rsid w:val="00B178FE"/>
    <w:rsid w:val="00B17D59"/>
    <w:rsid w:val="00B209AB"/>
    <w:rsid w:val="00B2102D"/>
    <w:rsid w:val="00B22942"/>
    <w:rsid w:val="00B22B2F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76"/>
    <w:rsid w:val="00B268A1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048C"/>
    <w:rsid w:val="00B31047"/>
    <w:rsid w:val="00B31AC4"/>
    <w:rsid w:val="00B32064"/>
    <w:rsid w:val="00B320F9"/>
    <w:rsid w:val="00B33848"/>
    <w:rsid w:val="00B33B31"/>
    <w:rsid w:val="00B33CE1"/>
    <w:rsid w:val="00B33F47"/>
    <w:rsid w:val="00B33FAF"/>
    <w:rsid w:val="00B34019"/>
    <w:rsid w:val="00B34058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E42"/>
    <w:rsid w:val="00B37F3C"/>
    <w:rsid w:val="00B40EA9"/>
    <w:rsid w:val="00B412C3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CCB"/>
    <w:rsid w:val="00B55E3A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17E0"/>
    <w:rsid w:val="00B6212F"/>
    <w:rsid w:val="00B62422"/>
    <w:rsid w:val="00B62AA3"/>
    <w:rsid w:val="00B63141"/>
    <w:rsid w:val="00B63A96"/>
    <w:rsid w:val="00B63CA3"/>
    <w:rsid w:val="00B6461A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118"/>
    <w:rsid w:val="00B704D2"/>
    <w:rsid w:val="00B707A5"/>
    <w:rsid w:val="00B70905"/>
    <w:rsid w:val="00B70EEC"/>
    <w:rsid w:val="00B717F4"/>
    <w:rsid w:val="00B718C7"/>
    <w:rsid w:val="00B718E0"/>
    <w:rsid w:val="00B7217E"/>
    <w:rsid w:val="00B7359D"/>
    <w:rsid w:val="00B73829"/>
    <w:rsid w:val="00B7387B"/>
    <w:rsid w:val="00B73E9D"/>
    <w:rsid w:val="00B76055"/>
    <w:rsid w:val="00B76136"/>
    <w:rsid w:val="00B7629C"/>
    <w:rsid w:val="00B7675C"/>
    <w:rsid w:val="00B76E0F"/>
    <w:rsid w:val="00B76E16"/>
    <w:rsid w:val="00B77ADA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2F45"/>
    <w:rsid w:val="00B83020"/>
    <w:rsid w:val="00B83146"/>
    <w:rsid w:val="00B8373B"/>
    <w:rsid w:val="00B83831"/>
    <w:rsid w:val="00B83B30"/>
    <w:rsid w:val="00B83EBD"/>
    <w:rsid w:val="00B85244"/>
    <w:rsid w:val="00B85472"/>
    <w:rsid w:val="00B85AE8"/>
    <w:rsid w:val="00B85B14"/>
    <w:rsid w:val="00B86174"/>
    <w:rsid w:val="00B862E4"/>
    <w:rsid w:val="00B86CB6"/>
    <w:rsid w:val="00B86EBD"/>
    <w:rsid w:val="00B87721"/>
    <w:rsid w:val="00B90CBD"/>
    <w:rsid w:val="00B90F05"/>
    <w:rsid w:val="00B9112C"/>
    <w:rsid w:val="00B91194"/>
    <w:rsid w:val="00B9120C"/>
    <w:rsid w:val="00B912EA"/>
    <w:rsid w:val="00B91D4D"/>
    <w:rsid w:val="00B91DDC"/>
    <w:rsid w:val="00B920EE"/>
    <w:rsid w:val="00B92315"/>
    <w:rsid w:val="00B92531"/>
    <w:rsid w:val="00B92A28"/>
    <w:rsid w:val="00B930E1"/>
    <w:rsid w:val="00B93177"/>
    <w:rsid w:val="00B931FE"/>
    <w:rsid w:val="00B9390A"/>
    <w:rsid w:val="00B93DCC"/>
    <w:rsid w:val="00B94A8F"/>
    <w:rsid w:val="00B94ACE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79B"/>
    <w:rsid w:val="00BA083A"/>
    <w:rsid w:val="00BA09A1"/>
    <w:rsid w:val="00BA0C79"/>
    <w:rsid w:val="00BA0F52"/>
    <w:rsid w:val="00BA1135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09BD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15B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C7E41"/>
    <w:rsid w:val="00BD07B4"/>
    <w:rsid w:val="00BD0C69"/>
    <w:rsid w:val="00BD0C6E"/>
    <w:rsid w:val="00BD15A1"/>
    <w:rsid w:val="00BD1BB3"/>
    <w:rsid w:val="00BD1F86"/>
    <w:rsid w:val="00BD208E"/>
    <w:rsid w:val="00BD2F25"/>
    <w:rsid w:val="00BD3262"/>
    <w:rsid w:val="00BD41FC"/>
    <w:rsid w:val="00BD4671"/>
    <w:rsid w:val="00BD478C"/>
    <w:rsid w:val="00BD48FA"/>
    <w:rsid w:val="00BD4A99"/>
    <w:rsid w:val="00BD5AF2"/>
    <w:rsid w:val="00BD643F"/>
    <w:rsid w:val="00BD72BF"/>
    <w:rsid w:val="00BD7BC8"/>
    <w:rsid w:val="00BD7EE5"/>
    <w:rsid w:val="00BE04FA"/>
    <w:rsid w:val="00BE0AA1"/>
    <w:rsid w:val="00BE0B12"/>
    <w:rsid w:val="00BE102E"/>
    <w:rsid w:val="00BE10B6"/>
    <w:rsid w:val="00BE1525"/>
    <w:rsid w:val="00BE1804"/>
    <w:rsid w:val="00BE1AD7"/>
    <w:rsid w:val="00BE20E7"/>
    <w:rsid w:val="00BE223D"/>
    <w:rsid w:val="00BE2BF7"/>
    <w:rsid w:val="00BE2CA1"/>
    <w:rsid w:val="00BE3079"/>
    <w:rsid w:val="00BE334B"/>
    <w:rsid w:val="00BE3864"/>
    <w:rsid w:val="00BE38C8"/>
    <w:rsid w:val="00BE3F94"/>
    <w:rsid w:val="00BE40B2"/>
    <w:rsid w:val="00BE4242"/>
    <w:rsid w:val="00BE4377"/>
    <w:rsid w:val="00BE4857"/>
    <w:rsid w:val="00BE4DC8"/>
    <w:rsid w:val="00BE4E7F"/>
    <w:rsid w:val="00BE50E0"/>
    <w:rsid w:val="00BE602A"/>
    <w:rsid w:val="00BE6530"/>
    <w:rsid w:val="00BE6AEA"/>
    <w:rsid w:val="00BE6FEA"/>
    <w:rsid w:val="00BE74D4"/>
    <w:rsid w:val="00BE7544"/>
    <w:rsid w:val="00BF06EF"/>
    <w:rsid w:val="00BF1011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3BC"/>
    <w:rsid w:val="00BF7927"/>
    <w:rsid w:val="00BF793B"/>
    <w:rsid w:val="00BF799E"/>
    <w:rsid w:val="00BF7F4F"/>
    <w:rsid w:val="00BF7FB1"/>
    <w:rsid w:val="00C001F5"/>
    <w:rsid w:val="00C008B7"/>
    <w:rsid w:val="00C00D96"/>
    <w:rsid w:val="00C00E7E"/>
    <w:rsid w:val="00C02327"/>
    <w:rsid w:val="00C03237"/>
    <w:rsid w:val="00C03D90"/>
    <w:rsid w:val="00C0447D"/>
    <w:rsid w:val="00C044DF"/>
    <w:rsid w:val="00C04655"/>
    <w:rsid w:val="00C04744"/>
    <w:rsid w:val="00C04DFD"/>
    <w:rsid w:val="00C05593"/>
    <w:rsid w:val="00C055BB"/>
    <w:rsid w:val="00C05C64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78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5A1"/>
    <w:rsid w:val="00C20665"/>
    <w:rsid w:val="00C207BB"/>
    <w:rsid w:val="00C20836"/>
    <w:rsid w:val="00C21343"/>
    <w:rsid w:val="00C219DA"/>
    <w:rsid w:val="00C22176"/>
    <w:rsid w:val="00C22380"/>
    <w:rsid w:val="00C22877"/>
    <w:rsid w:val="00C22DFF"/>
    <w:rsid w:val="00C23376"/>
    <w:rsid w:val="00C23604"/>
    <w:rsid w:val="00C2408C"/>
    <w:rsid w:val="00C24827"/>
    <w:rsid w:val="00C24D09"/>
    <w:rsid w:val="00C24DDD"/>
    <w:rsid w:val="00C24FB2"/>
    <w:rsid w:val="00C254C2"/>
    <w:rsid w:val="00C25AE5"/>
    <w:rsid w:val="00C25C24"/>
    <w:rsid w:val="00C25F01"/>
    <w:rsid w:val="00C25F96"/>
    <w:rsid w:val="00C26527"/>
    <w:rsid w:val="00C267BA"/>
    <w:rsid w:val="00C26CF0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B6B"/>
    <w:rsid w:val="00C34CA3"/>
    <w:rsid w:val="00C34CF2"/>
    <w:rsid w:val="00C35703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4AA7"/>
    <w:rsid w:val="00C44E45"/>
    <w:rsid w:val="00C450A7"/>
    <w:rsid w:val="00C45213"/>
    <w:rsid w:val="00C4521E"/>
    <w:rsid w:val="00C454B4"/>
    <w:rsid w:val="00C4552E"/>
    <w:rsid w:val="00C4599A"/>
    <w:rsid w:val="00C46D57"/>
    <w:rsid w:val="00C472F7"/>
    <w:rsid w:val="00C47829"/>
    <w:rsid w:val="00C478BA"/>
    <w:rsid w:val="00C47C13"/>
    <w:rsid w:val="00C50646"/>
    <w:rsid w:val="00C507E5"/>
    <w:rsid w:val="00C50D5B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34D"/>
    <w:rsid w:val="00C60592"/>
    <w:rsid w:val="00C605D2"/>
    <w:rsid w:val="00C609DF"/>
    <w:rsid w:val="00C60E29"/>
    <w:rsid w:val="00C61095"/>
    <w:rsid w:val="00C61453"/>
    <w:rsid w:val="00C61A23"/>
    <w:rsid w:val="00C61BA6"/>
    <w:rsid w:val="00C61E9E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143"/>
    <w:rsid w:val="00C66B20"/>
    <w:rsid w:val="00C66F8A"/>
    <w:rsid w:val="00C67290"/>
    <w:rsid w:val="00C677A9"/>
    <w:rsid w:val="00C67FF6"/>
    <w:rsid w:val="00C7050D"/>
    <w:rsid w:val="00C705EE"/>
    <w:rsid w:val="00C71198"/>
    <w:rsid w:val="00C71514"/>
    <w:rsid w:val="00C71BD3"/>
    <w:rsid w:val="00C71E2E"/>
    <w:rsid w:val="00C71F6E"/>
    <w:rsid w:val="00C72513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D7B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98D"/>
    <w:rsid w:val="00CA4EE4"/>
    <w:rsid w:val="00CA540D"/>
    <w:rsid w:val="00CA54E7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7C2"/>
    <w:rsid w:val="00CC6988"/>
    <w:rsid w:val="00CC6A7F"/>
    <w:rsid w:val="00CC6AC5"/>
    <w:rsid w:val="00CC6D4B"/>
    <w:rsid w:val="00CC7C64"/>
    <w:rsid w:val="00CD0A72"/>
    <w:rsid w:val="00CD1B82"/>
    <w:rsid w:val="00CD1ED0"/>
    <w:rsid w:val="00CD2267"/>
    <w:rsid w:val="00CD239E"/>
    <w:rsid w:val="00CD2C00"/>
    <w:rsid w:val="00CD2E05"/>
    <w:rsid w:val="00CD31C1"/>
    <w:rsid w:val="00CD3B51"/>
    <w:rsid w:val="00CD3BC2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38A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8EF"/>
    <w:rsid w:val="00CF4A8A"/>
    <w:rsid w:val="00CF4CD5"/>
    <w:rsid w:val="00CF4DF0"/>
    <w:rsid w:val="00CF52D8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05"/>
    <w:rsid w:val="00D01717"/>
    <w:rsid w:val="00D01B68"/>
    <w:rsid w:val="00D01D2C"/>
    <w:rsid w:val="00D024C5"/>
    <w:rsid w:val="00D03BE2"/>
    <w:rsid w:val="00D03FC0"/>
    <w:rsid w:val="00D040BA"/>
    <w:rsid w:val="00D042CA"/>
    <w:rsid w:val="00D04843"/>
    <w:rsid w:val="00D04A31"/>
    <w:rsid w:val="00D06508"/>
    <w:rsid w:val="00D06564"/>
    <w:rsid w:val="00D0695C"/>
    <w:rsid w:val="00D06C6B"/>
    <w:rsid w:val="00D06D5F"/>
    <w:rsid w:val="00D07ADD"/>
    <w:rsid w:val="00D113BF"/>
    <w:rsid w:val="00D113C0"/>
    <w:rsid w:val="00D11979"/>
    <w:rsid w:val="00D121DA"/>
    <w:rsid w:val="00D1232F"/>
    <w:rsid w:val="00D12393"/>
    <w:rsid w:val="00D124CE"/>
    <w:rsid w:val="00D12979"/>
    <w:rsid w:val="00D13537"/>
    <w:rsid w:val="00D1371B"/>
    <w:rsid w:val="00D141BD"/>
    <w:rsid w:val="00D14430"/>
    <w:rsid w:val="00D144E8"/>
    <w:rsid w:val="00D145D9"/>
    <w:rsid w:val="00D146CC"/>
    <w:rsid w:val="00D14937"/>
    <w:rsid w:val="00D15135"/>
    <w:rsid w:val="00D159C5"/>
    <w:rsid w:val="00D15B19"/>
    <w:rsid w:val="00D15BF3"/>
    <w:rsid w:val="00D15F5E"/>
    <w:rsid w:val="00D16139"/>
    <w:rsid w:val="00D16752"/>
    <w:rsid w:val="00D16D09"/>
    <w:rsid w:val="00D176C2"/>
    <w:rsid w:val="00D1792E"/>
    <w:rsid w:val="00D17E56"/>
    <w:rsid w:val="00D17F11"/>
    <w:rsid w:val="00D17F57"/>
    <w:rsid w:val="00D2022F"/>
    <w:rsid w:val="00D2025E"/>
    <w:rsid w:val="00D210C2"/>
    <w:rsid w:val="00D210EA"/>
    <w:rsid w:val="00D21C3E"/>
    <w:rsid w:val="00D21F97"/>
    <w:rsid w:val="00D2258B"/>
    <w:rsid w:val="00D22714"/>
    <w:rsid w:val="00D2298A"/>
    <w:rsid w:val="00D22994"/>
    <w:rsid w:val="00D22B98"/>
    <w:rsid w:val="00D22F73"/>
    <w:rsid w:val="00D22FB0"/>
    <w:rsid w:val="00D23038"/>
    <w:rsid w:val="00D2307C"/>
    <w:rsid w:val="00D23388"/>
    <w:rsid w:val="00D23CD2"/>
    <w:rsid w:val="00D23F55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0F25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3B0"/>
    <w:rsid w:val="00D345F1"/>
    <w:rsid w:val="00D34A14"/>
    <w:rsid w:val="00D34CB8"/>
    <w:rsid w:val="00D3576C"/>
    <w:rsid w:val="00D359F6"/>
    <w:rsid w:val="00D35D0A"/>
    <w:rsid w:val="00D362F9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5C7"/>
    <w:rsid w:val="00D45AF2"/>
    <w:rsid w:val="00D45B8E"/>
    <w:rsid w:val="00D45B9F"/>
    <w:rsid w:val="00D45D06"/>
    <w:rsid w:val="00D460D4"/>
    <w:rsid w:val="00D466B7"/>
    <w:rsid w:val="00D46745"/>
    <w:rsid w:val="00D46CAE"/>
    <w:rsid w:val="00D47370"/>
    <w:rsid w:val="00D47E86"/>
    <w:rsid w:val="00D47FB3"/>
    <w:rsid w:val="00D50037"/>
    <w:rsid w:val="00D50208"/>
    <w:rsid w:val="00D50D7B"/>
    <w:rsid w:val="00D50EEF"/>
    <w:rsid w:val="00D51050"/>
    <w:rsid w:val="00D5186A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0624"/>
    <w:rsid w:val="00D617B1"/>
    <w:rsid w:val="00D61F42"/>
    <w:rsid w:val="00D61FFC"/>
    <w:rsid w:val="00D62484"/>
    <w:rsid w:val="00D62638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4EE"/>
    <w:rsid w:val="00D70A37"/>
    <w:rsid w:val="00D70C3D"/>
    <w:rsid w:val="00D71072"/>
    <w:rsid w:val="00D71975"/>
    <w:rsid w:val="00D71A16"/>
    <w:rsid w:val="00D71F1E"/>
    <w:rsid w:val="00D722A3"/>
    <w:rsid w:val="00D72445"/>
    <w:rsid w:val="00D728D2"/>
    <w:rsid w:val="00D72BC2"/>
    <w:rsid w:val="00D72E43"/>
    <w:rsid w:val="00D73FA6"/>
    <w:rsid w:val="00D744F6"/>
    <w:rsid w:val="00D7457F"/>
    <w:rsid w:val="00D746AE"/>
    <w:rsid w:val="00D74F42"/>
    <w:rsid w:val="00D74FF3"/>
    <w:rsid w:val="00D75102"/>
    <w:rsid w:val="00D752E3"/>
    <w:rsid w:val="00D754E5"/>
    <w:rsid w:val="00D75559"/>
    <w:rsid w:val="00D75813"/>
    <w:rsid w:val="00D75D2B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5E62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777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144"/>
    <w:rsid w:val="00DA0501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891"/>
    <w:rsid w:val="00DA2D61"/>
    <w:rsid w:val="00DA2D6D"/>
    <w:rsid w:val="00DA322D"/>
    <w:rsid w:val="00DA3378"/>
    <w:rsid w:val="00DA35BC"/>
    <w:rsid w:val="00DA387D"/>
    <w:rsid w:val="00DA4802"/>
    <w:rsid w:val="00DA4B57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6FD4"/>
    <w:rsid w:val="00DA7215"/>
    <w:rsid w:val="00DA7283"/>
    <w:rsid w:val="00DA7523"/>
    <w:rsid w:val="00DA7969"/>
    <w:rsid w:val="00DA7C0E"/>
    <w:rsid w:val="00DA7D6B"/>
    <w:rsid w:val="00DB0039"/>
    <w:rsid w:val="00DB0BAD"/>
    <w:rsid w:val="00DB0BBA"/>
    <w:rsid w:val="00DB1500"/>
    <w:rsid w:val="00DB2584"/>
    <w:rsid w:val="00DB2C56"/>
    <w:rsid w:val="00DB32FC"/>
    <w:rsid w:val="00DB365A"/>
    <w:rsid w:val="00DB3757"/>
    <w:rsid w:val="00DB37EB"/>
    <w:rsid w:val="00DB3BD8"/>
    <w:rsid w:val="00DB43F5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642"/>
    <w:rsid w:val="00DB58FA"/>
    <w:rsid w:val="00DB5B1A"/>
    <w:rsid w:val="00DB6015"/>
    <w:rsid w:val="00DB65A0"/>
    <w:rsid w:val="00DB6777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89F"/>
    <w:rsid w:val="00DC1E71"/>
    <w:rsid w:val="00DC2384"/>
    <w:rsid w:val="00DC3595"/>
    <w:rsid w:val="00DC399A"/>
    <w:rsid w:val="00DC40E5"/>
    <w:rsid w:val="00DC5210"/>
    <w:rsid w:val="00DC5893"/>
    <w:rsid w:val="00DC645B"/>
    <w:rsid w:val="00DC65E3"/>
    <w:rsid w:val="00DC6AA2"/>
    <w:rsid w:val="00DC6B59"/>
    <w:rsid w:val="00DC6C25"/>
    <w:rsid w:val="00DC7698"/>
    <w:rsid w:val="00DC7D60"/>
    <w:rsid w:val="00DC7DED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C45"/>
    <w:rsid w:val="00DD5E77"/>
    <w:rsid w:val="00DD60F3"/>
    <w:rsid w:val="00DD6306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E77F0"/>
    <w:rsid w:val="00DF0172"/>
    <w:rsid w:val="00DF04E2"/>
    <w:rsid w:val="00DF0964"/>
    <w:rsid w:val="00DF0A29"/>
    <w:rsid w:val="00DF0AE5"/>
    <w:rsid w:val="00DF0C68"/>
    <w:rsid w:val="00DF164C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DF6AC0"/>
    <w:rsid w:val="00DF72B3"/>
    <w:rsid w:val="00DF793B"/>
    <w:rsid w:val="00E00008"/>
    <w:rsid w:val="00E0015B"/>
    <w:rsid w:val="00E0017C"/>
    <w:rsid w:val="00E00180"/>
    <w:rsid w:val="00E00682"/>
    <w:rsid w:val="00E013AD"/>
    <w:rsid w:val="00E0241F"/>
    <w:rsid w:val="00E0283D"/>
    <w:rsid w:val="00E02AB0"/>
    <w:rsid w:val="00E03279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43E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1D37"/>
    <w:rsid w:val="00E120B7"/>
    <w:rsid w:val="00E128C0"/>
    <w:rsid w:val="00E12F33"/>
    <w:rsid w:val="00E13353"/>
    <w:rsid w:val="00E1374D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16A4F"/>
    <w:rsid w:val="00E1776B"/>
    <w:rsid w:val="00E205CF"/>
    <w:rsid w:val="00E2068E"/>
    <w:rsid w:val="00E20995"/>
    <w:rsid w:val="00E20B74"/>
    <w:rsid w:val="00E20ECA"/>
    <w:rsid w:val="00E211EF"/>
    <w:rsid w:val="00E2154A"/>
    <w:rsid w:val="00E215A2"/>
    <w:rsid w:val="00E21E6D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359"/>
    <w:rsid w:val="00E25A60"/>
    <w:rsid w:val="00E25AF0"/>
    <w:rsid w:val="00E26217"/>
    <w:rsid w:val="00E26C5A"/>
    <w:rsid w:val="00E2715E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F07"/>
    <w:rsid w:val="00E4160B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1A2D"/>
    <w:rsid w:val="00E51A43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B03"/>
    <w:rsid w:val="00E5703A"/>
    <w:rsid w:val="00E57932"/>
    <w:rsid w:val="00E60426"/>
    <w:rsid w:val="00E60AA4"/>
    <w:rsid w:val="00E60E25"/>
    <w:rsid w:val="00E610AE"/>
    <w:rsid w:val="00E61767"/>
    <w:rsid w:val="00E61DCC"/>
    <w:rsid w:val="00E6212E"/>
    <w:rsid w:val="00E62609"/>
    <w:rsid w:val="00E62F14"/>
    <w:rsid w:val="00E632A4"/>
    <w:rsid w:val="00E63D8B"/>
    <w:rsid w:val="00E63EF6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8D"/>
    <w:rsid w:val="00E779E5"/>
    <w:rsid w:val="00E77CBA"/>
    <w:rsid w:val="00E80667"/>
    <w:rsid w:val="00E8096B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3F7E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E27"/>
    <w:rsid w:val="00E85F74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4F8"/>
    <w:rsid w:val="00E927B2"/>
    <w:rsid w:val="00E929FE"/>
    <w:rsid w:val="00E92AFB"/>
    <w:rsid w:val="00E92CF9"/>
    <w:rsid w:val="00E92ED6"/>
    <w:rsid w:val="00E931A3"/>
    <w:rsid w:val="00E93573"/>
    <w:rsid w:val="00E9384E"/>
    <w:rsid w:val="00E9476A"/>
    <w:rsid w:val="00E949FF"/>
    <w:rsid w:val="00E94D2D"/>
    <w:rsid w:val="00E94DA4"/>
    <w:rsid w:val="00E94E9C"/>
    <w:rsid w:val="00E952A4"/>
    <w:rsid w:val="00E95DC6"/>
    <w:rsid w:val="00E95E74"/>
    <w:rsid w:val="00E9601C"/>
    <w:rsid w:val="00E9653A"/>
    <w:rsid w:val="00E96754"/>
    <w:rsid w:val="00E96A9E"/>
    <w:rsid w:val="00E96CE6"/>
    <w:rsid w:val="00E96CF9"/>
    <w:rsid w:val="00E96D83"/>
    <w:rsid w:val="00E9736E"/>
    <w:rsid w:val="00E97738"/>
    <w:rsid w:val="00E978BD"/>
    <w:rsid w:val="00E97ABB"/>
    <w:rsid w:val="00E97F5E"/>
    <w:rsid w:val="00EA03D8"/>
    <w:rsid w:val="00EA04D1"/>
    <w:rsid w:val="00EA0820"/>
    <w:rsid w:val="00EA0F70"/>
    <w:rsid w:val="00EA108C"/>
    <w:rsid w:val="00EA2341"/>
    <w:rsid w:val="00EA24D1"/>
    <w:rsid w:val="00EA26C1"/>
    <w:rsid w:val="00EA311F"/>
    <w:rsid w:val="00EA32B8"/>
    <w:rsid w:val="00EA38FE"/>
    <w:rsid w:val="00EA3F25"/>
    <w:rsid w:val="00EA41A7"/>
    <w:rsid w:val="00EA47E2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339C"/>
    <w:rsid w:val="00EC35DE"/>
    <w:rsid w:val="00EC3675"/>
    <w:rsid w:val="00EC399B"/>
    <w:rsid w:val="00EC3EF2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5FB"/>
    <w:rsid w:val="00ED3824"/>
    <w:rsid w:val="00ED4676"/>
    <w:rsid w:val="00ED4B3B"/>
    <w:rsid w:val="00ED4CC4"/>
    <w:rsid w:val="00ED5E29"/>
    <w:rsid w:val="00ED6258"/>
    <w:rsid w:val="00ED6B06"/>
    <w:rsid w:val="00ED6C64"/>
    <w:rsid w:val="00ED7312"/>
    <w:rsid w:val="00ED77E9"/>
    <w:rsid w:val="00ED7D78"/>
    <w:rsid w:val="00EE00CD"/>
    <w:rsid w:val="00EE0408"/>
    <w:rsid w:val="00EE0C46"/>
    <w:rsid w:val="00EE1282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174"/>
    <w:rsid w:val="00EE453D"/>
    <w:rsid w:val="00EE4643"/>
    <w:rsid w:val="00EE4EF6"/>
    <w:rsid w:val="00EE51E4"/>
    <w:rsid w:val="00EE52FC"/>
    <w:rsid w:val="00EE5495"/>
    <w:rsid w:val="00EE57B6"/>
    <w:rsid w:val="00EE5D97"/>
    <w:rsid w:val="00EE61D3"/>
    <w:rsid w:val="00EE636A"/>
    <w:rsid w:val="00EE69B5"/>
    <w:rsid w:val="00EE6C8C"/>
    <w:rsid w:val="00EE6F89"/>
    <w:rsid w:val="00EE7665"/>
    <w:rsid w:val="00EE795B"/>
    <w:rsid w:val="00EF1276"/>
    <w:rsid w:val="00EF1319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46E"/>
    <w:rsid w:val="00EF6858"/>
    <w:rsid w:val="00EF6BC9"/>
    <w:rsid w:val="00EF6CCE"/>
    <w:rsid w:val="00EF6EC4"/>
    <w:rsid w:val="00EF6F65"/>
    <w:rsid w:val="00EF7153"/>
    <w:rsid w:val="00F004E8"/>
    <w:rsid w:val="00F00515"/>
    <w:rsid w:val="00F01AA7"/>
    <w:rsid w:val="00F027E7"/>
    <w:rsid w:val="00F02840"/>
    <w:rsid w:val="00F02BCD"/>
    <w:rsid w:val="00F0321E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6AC"/>
    <w:rsid w:val="00F0694D"/>
    <w:rsid w:val="00F078FA"/>
    <w:rsid w:val="00F07950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5C1D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8CD"/>
    <w:rsid w:val="00F22D47"/>
    <w:rsid w:val="00F23566"/>
    <w:rsid w:val="00F23D37"/>
    <w:rsid w:val="00F2452A"/>
    <w:rsid w:val="00F2478E"/>
    <w:rsid w:val="00F24C14"/>
    <w:rsid w:val="00F24C99"/>
    <w:rsid w:val="00F24D04"/>
    <w:rsid w:val="00F25938"/>
    <w:rsid w:val="00F260BD"/>
    <w:rsid w:val="00F26510"/>
    <w:rsid w:val="00F27102"/>
    <w:rsid w:val="00F27253"/>
    <w:rsid w:val="00F27680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360E"/>
    <w:rsid w:val="00F33745"/>
    <w:rsid w:val="00F33A69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939"/>
    <w:rsid w:val="00F36A71"/>
    <w:rsid w:val="00F36D22"/>
    <w:rsid w:val="00F36E8B"/>
    <w:rsid w:val="00F36E91"/>
    <w:rsid w:val="00F3737F"/>
    <w:rsid w:val="00F376A6"/>
    <w:rsid w:val="00F376DA"/>
    <w:rsid w:val="00F37949"/>
    <w:rsid w:val="00F4062B"/>
    <w:rsid w:val="00F40767"/>
    <w:rsid w:val="00F408C6"/>
    <w:rsid w:val="00F409A2"/>
    <w:rsid w:val="00F40BC7"/>
    <w:rsid w:val="00F40FA1"/>
    <w:rsid w:val="00F413D3"/>
    <w:rsid w:val="00F41773"/>
    <w:rsid w:val="00F42046"/>
    <w:rsid w:val="00F423D4"/>
    <w:rsid w:val="00F424FF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0D4D"/>
    <w:rsid w:val="00F512C1"/>
    <w:rsid w:val="00F51F2F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6861"/>
    <w:rsid w:val="00F66E1D"/>
    <w:rsid w:val="00F6718F"/>
    <w:rsid w:val="00F6735C"/>
    <w:rsid w:val="00F674ED"/>
    <w:rsid w:val="00F67E9C"/>
    <w:rsid w:val="00F70067"/>
    <w:rsid w:val="00F70746"/>
    <w:rsid w:val="00F7116B"/>
    <w:rsid w:val="00F71856"/>
    <w:rsid w:val="00F71DF4"/>
    <w:rsid w:val="00F7286E"/>
    <w:rsid w:val="00F72B20"/>
    <w:rsid w:val="00F72BB8"/>
    <w:rsid w:val="00F72BEE"/>
    <w:rsid w:val="00F731F4"/>
    <w:rsid w:val="00F7385E"/>
    <w:rsid w:val="00F73901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017"/>
    <w:rsid w:val="00F85713"/>
    <w:rsid w:val="00F85739"/>
    <w:rsid w:val="00F85867"/>
    <w:rsid w:val="00F8684D"/>
    <w:rsid w:val="00F86A69"/>
    <w:rsid w:val="00F8715B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473F"/>
    <w:rsid w:val="00F95107"/>
    <w:rsid w:val="00F9512C"/>
    <w:rsid w:val="00F951D6"/>
    <w:rsid w:val="00F956EA"/>
    <w:rsid w:val="00F95D00"/>
    <w:rsid w:val="00F95FA2"/>
    <w:rsid w:val="00F96037"/>
    <w:rsid w:val="00F962F2"/>
    <w:rsid w:val="00F965D7"/>
    <w:rsid w:val="00F966E9"/>
    <w:rsid w:val="00F968F6"/>
    <w:rsid w:val="00F96B88"/>
    <w:rsid w:val="00F96D18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A7F6E"/>
    <w:rsid w:val="00FB08FA"/>
    <w:rsid w:val="00FB0BC8"/>
    <w:rsid w:val="00FB0D46"/>
    <w:rsid w:val="00FB0D5D"/>
    <w:rsid w:val="00FB1765"/>
    <w:rsid w:val="00FB18CA"/>
    <w:rsid w:val="00FB1E57"/>
    <w:rsid w:val="00FB2122"/>
    <w:rsid w:val="00FB231F"/>
    <w:rsid w:val="00FB2713"/>
    <w:rsid w:val="00FB28E8"/>
    <w:rsid w:val="00FB2AF1"/>
    <w:rsid w:val="00FB2E6E"/>
    <w:rsid w:val="00FB3B62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9A3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6DA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4980"/>
    <w:rsid w:val="00FF5B9A"/>
    <w:rsid w:val="00FF6116"/>
    <w:rsid w:val="00FF6580"/>
    <w:rsid w:val="00FF685D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806C0F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</w:style>
  <w:style w:type="paragraph" w:customStyle="1" w:styleId="ReportMenuBar">
    <w:name w:val="ReportMenuBar"/>
    <w:basedOn w:val="Normal"/>
    <w:rsid w:val="0068071F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left" w:pos="540"/>
      </w:tabs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spacing w:after="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24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24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E924F8"/>
    <w:pPr>
      <w:spacing w:after="160" w:line="259" w:lineRule="auto"/>
    </w:pPr>
    <w:rPr>
      <w:rFonts w:ascii="Times New Roman" w:eastAsiaTheme="minorHAnsi" w:hAnsi="Times New Roman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29580A"/>
    <w:rPr>
      <w:rFonts w:cs="EucrosiaUPC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34EF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634EF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34EF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634EFA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34EFA"/>
    <w:rPr>
      <w:rFonts w:cs="EucrosiaUPC"/>
      <w:spacing w:val="-6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4EFA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634EFA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634EFA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634EFA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FA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634E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634EFA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34EFA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34EF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34EFA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634EF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34EFA"/>
    <w:rPr>
      <w:rFonts w:ascii="Arial" w:hAnsi="Arial" w:cs="Times New Roman"/>
      <w:i/>
      <w:i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634EFA"/>
  </w:style>
  <w:style w:type="character" w:customStyle="1" w:styleId="BodyText3Char">
    <w:name w:val="Body Text 3 Char"/>
    <w:basedOn w:val="DefaultParagraphFont"/>
    <w:link w:val="BodyText3"/>
    <w:uiPriority w:val="99"/>
    <w:rsid w:val="00634EFA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634EFA"/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634EFA"/>
    <w:rPr>
      <w:color w:val="0000FF"/>
      <w:u w:val="single"/>
    </w:rPr>
  </w:style>
  <w:style w:type="character" w:styleId="FollowedHyperlink">
    <w:name w:val="FollowedHyperlink"/>
    <w:uiPriority w:val="99"/>
    <w:rsid w:val="00634EFA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34EFA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634EFA"/>
    <w:rPr>
      <w:rFonts w:ascii="Cordia New" w:hAnsi="Cordia New"/>
      <w:color w:val="000000"/>
      <w:sz w:val="24"/>
      <w:szCs w:val="30"/>
    </w:rPr>
  </w:style>
  <w:style w:type="paragraph" w:styleId="MacroText">
    <w:name w:val="macro"/>
    <w:link w:val="MacroTextChar"/>
    <w:uiPriority w:val="99"/>
    <w:rsid w:val="00634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634EFA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634EFA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634EFA"/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4EFA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32AF-8194-4DA9-8B0A-80470C1F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8892</TotalTime>
  <Pages>60</Pages>
  <Words>17272</Words>
  <Characters>98454</Characters>
  <Application>Microsoft Office Word</Application>
  <DocSecurity>0</DocSecurity>
  <Lines>820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DAA-HTZJ772</cp:lastModifiedBy>
  <cp:revision>1773</cp:revision>
  <cp:lastPrinted>2021-02-25T15:28:00Z</cp:lastPrinted>
  <dcterms:created xsi:type="dcterms:W3CDTF">2018-10-05T08:54:00Z</dcterms:created>
  <dcterms:modified xsi:type="dcterms:W3CDTF">2021-02-25T16:22:00Z</dcterms:modified>
</cp:coreProperties>
</file>