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9F5205" w14:textId="2FF127C3" w:rsidR="00982385" w:rsidRPr="00C14593" w:rsidRDefault="00A33173" w:rsidP="00CA005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30"/>
          <w:szCs w:val="30"/>
        </w:rPr>
      </w:pPr>
      <w:bookmarkStart w:id="0" w:name="_GoBack"/>
      <w:bookmarkEnd w:id="0"/>
      <w:r>
        <w:rPr>
          <w:rFonts w:asciiTheme="majorBidi" w:hAnsiTheme="majorBidi" w:cstheme="majorBidi"/>
          <w:sz w:val="30"/>
          <w:szCs w:val="30"/>
        </w:rPr>
        <w:tab/>
      </w:r>
      <w:r w:rsidR="001821CE" w:rsidRPr="00C14593">
        <w:rPr>
          <w:rFonts w:asciiTheme="majorBidi" w:hAnsiTheme="majorBidi" w:cstheme="majorBidi"/>
          <w:sz w:val="30"/>
          <w:szCs w:val="30"/>
        </w:rPr>
        <w:tab/>
      </w:r>
    </w:p>
    <w:p w14:paraId="241A6CB9" w14:textId="77777777" w:rsidR="00982385" w:rsidRPr="00C14593" w:rsidRDefault="00982385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24C9C60F" w14:textId="77777777" w:rsidR="00982385" w:rsidRPr="00C14593" w:rsidRDefault="00982385" w:rsidP="00344305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6BBFE08C" w14:textId="77777777" w:rsidR="00322547" w:rsidRPr="00C14593" w:rsidRDefault="00322547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3B16566B" w14:textId="77777777" w:rsidR="00322547" w:rsidRPr="00C14593" w:rsidRDefault="00322547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62FE0E93" w14:textId="77777777" w:rsidR="00322547" w:rsidRPr="00C14593" w:rsidRDefault="00322547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7821716" w14:textId="77777777" w:rsidR="00322547" w:rsidRPr="00C14593" w:rsidRDefault="00322547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32"/>
          <w:szCs w:val="32"/>
          <w:cs/>
        </w:rPr>
      </w:pPr>
    </w:p>
    <w:p w14:paraId="64BC803B" w14:textId="77777777" w:rsidR="00BC1790" w:rsidRPr="00C14593" w:rsidRDefault="00BC1790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32"/>
          <w:szCs w:val="32"/>
        </w:rPr>
      </w:pPr>
    </w:p>
    <w:p w14:paraId="2E903E16" w14:textId="77777777" w:rsidR="00243549" w:rsidRPr="00C14593" w:rsidRDefault="00186EB2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  <w:cs/>
        </w:rPr>
      </w:pPr>
      <w:r>
        <w:rPr>
          <w:rFonts w:asciiTheme="majorBidi" w:hAnsiTheme="majorBidi" w:cstheme="majorBidi"/>
          <w:sz w:val="52"/>
          <w:szCs w:val="52"/>
          <w:cs/>
        </w:rPr>
        <w:t>บริษัท เธียรสุรัตน์ จำกัด (มหาชน) และบริษัทย่อย</w:t>
      </w:r>
      <w:r w:rsidR="00243549" w:rsidRPr="00C14593">
        <w:rPr>
          <w:rFonts w:asciiTheme="majorBidi" w:hAnsiTheme="majorBidi" w:cstheme="majorBidi"/>
          <w:sz w:val="52"/>
          <w:szCs w:val="52"/>
        </w:rPr>
        <w:t xml:space="preserve"> </w:t>
      </w:r>
    </w:p>
    <w:p w14:paraId="6EAAA5FC" w14:textId="77777777" w:rsidR="00243549" w:rsidRPr="00C14593" w:rsidRDefault="00243549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28"/>
          <w:szCs w:val="28"/>
          <w:cs/>
        </w:rPr>
      </w:pPr>
    </w:p>
    <w:p w14:paraId="23AEA624" w14:textId="4C4F21DE" w:rsidR="00243549" w:rsidRPr="00C14593" w:rsidRDefault="00243549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C1459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124ACD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C1459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="00124ACD">
        <w:rPr>
          <w:rFonts w:asciiTheme="majorBidi" w:hAnsiTheme="majorBidi" w:cstheme="majorBidi"/>
          <w:b w:val="0"/>
          <w:bCs w:val="0"/>
          <w:sz w:val="32"/>
          <w:szCs w:val="32"/>
        </w:rPr>
        <w:t>2563</w:t>
      </w:r>
    </w:p>
    <w:p w14:paraId="7E2874A3" w14:textId="77777777" w:rsidR="00243549" w:rsidRPr="00C14593" w:rsidRDefault="00243549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C1459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C14593">
        <w:rPr>
          <w:rFonts w:asciiTheme="majorBidi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710F8EF1" w14:textId="77777777" w:rsidR="00A45922" w:rsidRPr="00C14593" w:rsidRDefault="00243549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C1459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7CEBABF5" w14:textId="77777777" w:rsidR="00FC5A25" w:rsidRPr="00C14593" w:rsidRDefault="00A45922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2"/>
          <w:szCs w:val="32"/>
        </w:rPr>
      </w:pPr>
      <w:r w:rsidRPr="00C14593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830D24F" w14:textId="77777777" w:rsidR="00E81BBE" w:rsidRPr="00C14593" w:rsidRDefault="00E81BBE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2"/>
          <w:szCs w:val="32"/>
        </w:rPr>
        <w:sectPr w:rsidR="00E81BBE" w:rsidRPr="00C14593" w:rsidSect="0076582D">
          <w:headerReference w:type="default" r:id="rId8"/>
          <w:footerReference w:type="default" r:id="rId9"/>
          <w:pgSz w:w="11909" w:h="16834" w:code="9"/>
          <w:pgMar w:top="691" w:right="1152" w:bottom="576" w:left="1152" w:header="720" w:footer="749" w:gutter="0"/>
          <w:pgNumType w:start="0"/>
          <w:cols w:space="720"/>
          <w:titlePg/>
        </w:sectPr>
      </w:pPr>
    </w:p>
    <w:p w14:paraId="2B0AE9E7" w14:textId="77777777" w:rsidR="00946BB0" w:rsidRPr="00C14593" w:rsidRDefault="00946BB0" w:rsidP="00946B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ab/>
      </w:r>
      <w:r w:rsidRPr="00C14593">
        <w:rPr>
          <w:rFonts w:asciiTheme="majorBidi" w:hAnsiTheme="majorBidi" w:cstheme="majorBidi"/>
          <w:sz w:val="30"/>
          <w:szCs w:val="30"/>
        </w:rPr>
        <w:tab/>
      </w:r>
    </w:p>
    <w:p w14:paraId="5CBC138A" w14:textId="77777777" w:rsidR="00946BB0" w:rsidRPr="00C14593" w:rsidRDefault="00946BB0" w:rsidP="0094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3646800E" w14:textId="77777777" w:rsidR="00946BB0" w:rsidRPr="00C14593" w:rsidRDefault="00946BB0" w:rsidP="0094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49AB7AA4" w14:textId="77777777" w:rsidR="00946BB0" w:rsidRPr="00C14593" w:rsidRDefault="00946BB0" w:rsidP="0094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528CD273" w14:textId="77777777" w:rsidR="00946BB0" w:rsidRPr="00C14593" w:rsidRDefault="00946BB0" w:rsidP="0094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7F725CB1" w14:textId="77777777" w:rsidR="00946BB0" w:rsidRPr="00C14593" w:rsidRDefault="00946BB0" w:rsidP="0094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6"/>
          <w:szCs w:val="36"/>
        </w:rPr>
      </w:pPr>
    </w:p>
    <w:p w14:paraId="615AE71D" w14:textId="77777777" w:rsidR="00946BB0" w:rsidRPr="00C14593" w:rsidRDefault="00946BB0" w:rsidP="0094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F0854BB" w14:textId="77777777" w:rsidR="00E76E38" w:rsidRDefault="00E76E38" w:rsidP="00E76E38">
      <w:pPr>
        <w:tabs>
          <w:tab w:val="clear" w:pos="227"/>
          <w:tab w:val="clear" w:pos="454"/>
          <w:tab w:val="clear" w:pos="680"/>
          <w:tab w:val="left" w:pos="720"/>
        </w:tabs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1DA73C11" w14:textId="77777777" w:rsidR="00E76E38" w:rsidRDefault="00E76E38" w:rsidP="00E76E38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33B81026" w14:textId="77777777" w:rsidR="00E76E38" w:rsidRDefault="00E76E38" w:rsidP="00E76E38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rPr>
          <w:rFonts w:asciiTheme="majorBidi" w:hAnsiTheme="majorBidi" w:cstheme="majorBidi"/>
          <w:sz w:val="52"/>
          <w:szCs w:val="52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เสนอ ผู้ถือหุ้นบริษัท เธียรสุรัตน์ จำกัด </w:t>
      </w:r>
      <w:r>
        <w:rPr>
          <w:rFonts w:asciiTheme="majorBidi" w:hAnsiTheme="majorBidi" w:cstheme="majorBidi" w:hint="cs"/>
          <w:sz w:val="30"/>
          <w:szCs w:val="30"/>
        </w:rPr>
        <w:t>(</w:t>
      </w:r>
      <w:r>
        <w:rPr>
          <w:rFonts w:asciiTheme="majorBidi" w:hAnsiTheme="majorBidi" w:cstheme="majorBidi" w:hint="cs"/>
          <w:sz w:val="30"/>
          <w:szCs w:val="30"/>
          <w:cs/>
        </w:rPr>
        <w:t>มหาชน</w:t>
      </w:r>
      <w:r>
        <w:rPr>
          <w:rFonts w:asciiTheme="majorBidi" w:hAnsiTheme="majorBidi" w:cstheme="majorBidi" w:hint="cs"/>
          <w:sz w:val="30"/>
          <w:szCs w:val="30"/>
        </w:rPr>
        <w:t xml:space="preserve">) </w:t>
      </w:r>
    </w:p>
    <w:p w14:paraId="37504F95" w14:textId="77777777" w:rsidR="00E76E38" w:rsidRDefault="00E76E38" w:rsidP="00E76E38">
      <w:pPr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1F09CF70" w14:textId="77777777" w:rsidR="00E76E38" w:rsidRDefault="00E76E38" w:rsidP="00E76E38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ความเห็น</w:t>
      </w:r>
    </w:p>
    <w:p w14:paraId="5667BA07" w14:textId="77777777" w:rsidR="00E76E38" w:rsidRDefault="00E76E38" w:rsidP="00E76E38">
      <w:pPr>
        <w:jc w:val="thaiDistribute"/>
        <w:rPr>
          <w:rFonts w:asciiTheme="majorBidi" w:eastAsia="Calibri" w:hAnsiTheme="majorBidi" w:cstheme="majorBidi"/>
          <w:i/>
          <w:iCs/>
          <w:sz w:val="24"/>
          <w:szCs w:val="24"/>
        </w:rPr>
      </w:pPr>
    </w:p>
    <w:p w14:paraId="64587D2D" w14:textId="77777777" w:rsidR="00E76E38" w:rsidRDefault="00E76E38" w:rsidP="00E76E38">
      <w:pPr>
        <w:autoSpaceDE w:val="0"/>
        <w:autoSpaceDN w:val="0"/>
        <w:adjustRightInd w:val="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 w:hint="cs"/>
          <w:sz w:val="30"/>
          <w:szCs w:val="30"/>
          <w:cs/>
        </w:rPr>
        <w:t>ข้าพเจ้าได้ตรวจสอบงบการเงิน</w:t>
      </w:r>
      <w:r>
        <w:rPr>
          <w:rFonts w:asciiTheme="majorBidi" w:hAnsiTheme="majorBidi" w:cstheme="majorBidi" w:hint="cs"/>
          <w:sz w:val="30"/>
          <w:szCs w:val="30"/>
          <w:cs/>
        </w:rPr>
        <w:t>รวมและงบการเงินเฉพาะกิจการ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ของบริษัท เธียรสุรัตน์ จำกัด </w:t>
      </w:r>
      <w:r>
        <w:rPr>
          <w:rFonts w:asciiTheme="majorBidi" w:hAnsiTheme="majorBidi" w:cstheme="majorBidi" w:hint="cs"/>
          <w:sz w:val="30"/>
          <w:szCs w:val="30"/>
          <w:cs/>
        </w:rPr>
        <w:t>(มหาชน) และ</w:t>
      </w:r>
      <w:r>
        <w:rPr>
          <w:rFonts w:asciiTheme="majorBidi" w:hAnsiTheme="majorBidi" w:cstheme="majorBidi" w:hint="cs"/>
          <w:sz w:val="30"/>
          <w:szCs w:val="30"/>
          <w:cs/>
        </w:rPr>
        <w:br/>
        <w:t xml:space="preserve">บริษัทย่อย (กลุ่มบริษัท) และของเฉพาะบริษัท เธียรสุรัตน์ จำกัด (มหาชน) ตามลำดับ 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ซึ่งประกอบด้วย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br/>
        <w:t>งบแสดงฐานะการเงิน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รวมและงบแสดงฐานะการเงินเฉพาะกิจการ ณ วันที่ </w:t>
      </w:r>
      <w:r>
        <w:rPr>
          <w:rFonts w:asciiTheme="majorBidi" w:hAnsiTheme="majorBidi" w:cstheme="majorBidi" w:hint="cs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>
        <w:rPr>
          <w:rFonts w:asciiTheme="majorBidi" w:hAnsiTheme="majorBidi" w:cstheme="majorBidi" w:hint="cs"/>
          <w:sz w:val="30"/>
          <w:szCs w:val="30"/>
        </w:rPr>
        <w:t xml:space="preserve"> 2563 </w:t>
      </w:r>
      <w:r>
        <w:rPr>
          <w:rFonts w:asciiTheme="majorBidi" w:hAnsiTheme="majorBidi" w:cstheme="majorBidi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</w:t>
      </w:r>
      <w:r>
        <w:rPr>
          <w:rFonts w:asciiTheme="majorBidi" w:hAnsiTheme="majorBidi" w:cstheme="majorBidi" w:hint="cs"/>
          <w:sz w:val="30"/>
          <w:szCs w:val="30"/>
          <w:cs/>
        </w:rPr>
        <w:br/>
        <w:t>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</w:t>
      </w:r>
      <w:r>
        <w:rPr>
          <w:rFonts w:asciiTheme="majorBidi" w:hAnsiTheme="majorBidi" w:cstheme="majorBidi" w:hint="cs"/>
          <w:sz w:val="30"/>
          <w:szCs w:val="30"/>
          <w:cs/>
        </w:rPr>
        <w:br/>
        <w:t>ปีสิ้นสุดวันเดียวกัน รวมถึง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>
        <w:rPr>
          <w:rFonts w:asciiTheme="majorBidi" w:hAnsiTheme="majorBidi" w:cstheme="majorBidi" w:hint="cs"/>
          <w:sz w:val="30"/>
          <w:szCs w:val="30"/>
          <w:cs/>
        </w:rPr>
        <w:t>ญและเรื่องอื่นๆ</w:t>
      </w:r>
    </w:p>
    <w:p w14:paraId="31C710FF" w14:textId="77777777" w:rsidR="00E76E38" w:rsidRDefault="00E76E38" w:rsidP="00E76E38">
      <w:pPr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3CE3E4D2" w14:textId="77777777" w:rsidR="00E76E38" w:rsidRDefault="00E76E38" w:rsidP="00E76E38">
      <w:pPr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 w:hint="cs"/>
          <w:sz w:val="30"/>
          <w:szCs w:val="30"/>
          <w:cs/>
        </w:rPr>
        <w:t>ข้าพเจ้าเห็นว่า งบการเงิน</w:t>
      </w:r>
      <w:r>
        <w:rPr>
          <w:rFonts w:asciiTheme="majorBidi" w:hAnsiTheme="majorBidi" w:cstheme="majorBidi" w:hint="cs"/>
          <w:sz w:val="30"/>
          <w:szCs w:val="30"/>
          <w:cs/>
        </w:rPr>
        <w:t>รวมและงบการเงินเฉพาะกิจการข้างต้น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นี้แสดงฐานะการเงิน</w:t>
      </w:r>
      <w:r>
        <w:rPr>
          <w:rFonts w:asciiTheme="majorBidi" w:hAnsiTheme="majorBidi" w:cstheme="majorBidi" w:hint="cs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 วันที่</w:t>
      </w:r>
      <w:r>
        <w:rPr>
          <w:rFonts w:asciiTheme="majorBidi" w:hAnsiTheme="majorBidi" w:cstheme="majorBidi" w:hint="cs"/>
          <w:sz w:val="30"/>
          <w:szCs w:val="30"/>
        </w:rPr>
        <w:t xml:space="preserve"> 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 w:hint="cs"/>
          <w:sz w:val="30"/>
          <w:szCs w:val="30"/>
        </w:rPr>
        <w:t>2563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>
        <w:rPr>
          <w:rFonts w:asciiTheme="majorBidi" w:hAnsiTheme="majorBidi" w:cstheme="majorBidi" w:hint="cs"/>
          <w:sz w:val="30"/>
          <w:szCs w:val="30"/>
          <w:cs/>
        </w:rPr>
        <w:t>น</w:t>
      </w:r>
    </w:p>
    <w:p w14:paraId="0DCE327F" w14:textId="77777777" w:rsidR="00E76E38" w:rsidRDefault="00E76E38" w:rsidP="00E76E38">
      <w:pPr>
        <w:jc w:val="thaiDistribute"/>
        <w:rPr>
          <w:rFonts w:asciiTheme="majorBidi" w:eastAsia="Calibri" w:hAnsiTheme="majorBidi" w:cstheme="majorBidi"/>
          <w:i/>
          <w:iCs/>
          <w:sz w:val="24"/>
          <w:szCs w:val="24"/>
          <w:rtl/>
          <w:cs/>
        </w:rPr>
      </w:pPr>
    </w:p>
    <w:p w14:paraId="3A73DC52" w14:textId="77777777" w:rsidR="00E76E38" w:rsidRDefault="00E76E38" w:rsidP="00E76E38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เกณฑ์ในการแสดงความเห็น</w:t>
      </w:r>
    </w:p>
    <w:p w14:paraId="09D819BF" w14:textId="77777777" w:rsidR="00E76E38" w:rsidRDefault="00E76E38" w:rsidP="00E76E38">
      <w:pPr>
        <w:jc w:val="thaiDistribute"/>
        <w:rPr>
          <w:rFonts w:asciiTheme="majorBidi" w:eastAsia="Calibri" w:hAnsiTheme="majorBidi" w:cstheme="majorBidi"/>
          <w:b/>
          <w:bCs/>
          <w:sz w:val="24"/>
          <w:szCs w:val="24"/>
        </w:rPr>
      </w:pPr>
    </w:p>
    <w:p w14:paraId="426073B4" w14:textId="767AAAC5" w:rsidR="00E76E38" w:rsidRDefault="00E76E38" w:rsidP="00E76E3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 w:hint="cs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>
        <w:rPr>
          <w:rFonts w:asciiTheme="majorBidi" w:eastAsia="Calibri" w:hAnsiTheme="majorBidi" w:cstheme="majorBidi" w:hint="cs"/>
          <w:sz w:val="30"/>
          <w:szCs w:val="30"/>
        </w:rPr>
        <w:br/>
      </w:r>
      <w:r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</w:t>
      </w:r>
      <w:r>
        <w:rPr>
          <w:rFonts w:asciiTheme="majorBidi" w:eastAsia="Calibri" w:hAnsiTheme="majorBidi" w:cstheme="majorBidi" w:hint="cs"/>
          <w:sz w:val="30"/>
          <w:szCs w:val="30"/>
        </w:rPr>
        <w:br/>
      </w:r>
      <w:r>
        <w:rPr>
          <w:rFonts w:asciiTheme="majorBidi" w:eastAsia="Calibri" w:hAnsiTheme="majorBidi" w:cstheme="majorBidi" w:hint="cs"/>
          <w:sz w:val="30"/>
          <w:szCs w:val="30"/>
          <w:cs/>
        </w:rPr>
        <w:t>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</w:t>
      </w:r>
      <w:r>
        <w:rPr>
          <w:rFonts w:asciiTheme="majorBidi" w:eastAsia="Calibri" w:hAnsiTheme="majorBidi" w:cstheme="majorBidi" w:hint="cs"/>
          <w:sz w:val="28"/>
          <w:szCs w:val="28"/>
          <w:cs/>
        </w:rPr>
        <w:t>เหมาะสม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เพื่อใช้เป็นเกณฑ์ในการแสดงความเห็นของข้าพเจ้า</w:t>
      </w:r>
    </w:p>
    <w:p w14:paraId="4A5751C0" w14:textId="77777777" w:rsidR="009330C3" w:rsidRDefault="009330C3" w:rsidP="00E76E38">
      <w:pPr>
        <w:jc w:val="thaiDistribute"/>
        <w:rPr>
          <w:rFonts w:asciiTheme="majorBidi" w:eastAsia="Calibri" w:hAnsiTheme="majorBidi" w:cstheme="majorBidi"/>
          <w:sz w:val="30"/>
          <w:szCs w:val="30"/>
        </w:rPr>
        <w:sectPr w:rsidR="009330C3" w:rsidSect="009330C3">
          <w:footerReference w:type="default" r:id="rId10"/>
          <w:pgSz w:w="11909" w:h="16834"/>
          <w:pgMar w:top="691" w:right="1152" w:bottom="576" w:left="1152" w:header="720" w:footer="749" w:gutter="0"/>
          <w:cols w:space="720"/>
        </w:sectPr>
      </w:pPr>
    </w:p>
    <w:p w14:paraId="1752A6F1" w14:textId="77777777" w:rsidR="00E76E38" w:rsidRDefault="00E76E38" w:rsidP="00E76E38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58DB2671" w14:textId="77777777" w:rsidR="00E76E38" w:rsidRDefault="00E76E38" w:rsidP="00E76E38">
      <w:pPr>
        <w:jc w:val="thaiDistribute"/>
        <w:rPr>
          <w:rFonts w:asciiTheme="majorBidi" w:eastAsia="Calibri" w:hAnsiTheme="majorBidi" w:cstheme="majorBidi"/>
          <w:b/>
          <w:bCs/>
          <w:sz w:val="24"/>
          <w:szCs w:val="24"/>
        </w:rPr>
      </w:pPr>
    </w:p>
    <w:p w14:paraId="6A5EB469" w14:textId="77777777" w:rsidR="00E76E38" w:rsidRDefault="00E76E38" w:rsidP="00E76E3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 w:hint="cs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</w:t>
      </w:r>
      <w:r>
        <w:rPr>
          <w:rFonts w:ascii="Angsana New" w:hAnsi="Angsana New" w:hint="cs"/>
          <w:sz w:val="30"/>
          <w:szCs w:val="30"/>
          <w:cs/>
        </w:rPr>
        <w:t>ข้าพเจ้า</w:t>
      </w:r>
      <w:r>
        <w:rPr>
          <w:rFonts w:ascii="Angsana New" w:eastAsia="Calibri" w:hAnsi="Angsana New" w:hint="cs"/>
          <w:sz w:val="30"/>
          <w:szCs w:val="30"/>
          <w:cs/>
        </w:rPr>
        <w:t xml:space="preserve"> ทั้งนี้</w:t>
      </w:r>
      <w:r>
        <w:rPr>
          <w:rFonts w:ascii="Angsana New" w:hAnsi="Angsana New" w:hint="cs"/>
          <w:sz w:val="30"/>
          <w:szCs w:val="30"/>
          <w:cs/>
        </w:rPr>
        <w:t>ข้าพเจ้า</w:t>
      </w:r>
      <w:r>
        <w:rPr>
          <w:rFonts w:ascii="Angsana New" w:eastAsia="Calibri" w:hAnsi="Angsana New" w:hint="cs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5B23C424" w14:textId="77777777" w:rsidR="0062244A" w:rsidRDefault="0062244A" w:rsidP="00622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Calibri" w:hAnsiTheme="majorBidi" w:cstheme="majorBidi"/>
          <w:i/>
          <w:iCs/>
          <w:sz w:val="30"/>
          <w:szCs w:val="30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6"/>
        <w:gridCol w:w="4774"/>
      </w:tblGrid>
      <w:tr w:rsidR="0062244A" w:rsidRPr="002E0BD6" w14:paraId="5A48E1F8" w14:textId="77777777" w:rsidTr="009330C3">
        <w:trPr>
          <w:tblHeader/>
        </w:trPr>
        <w:tc>
          <w:tcPr>
            <w:tcW w:w="9350" w:type="dxa"/>
            <w:gridSpan w:val="2"/>
            <w:shd w:val="clear" w:color="auto" w:fill="auto"/>
          </w:tcPr>
          <w:p w14:paraId="06287CD0" w14:textId="77777777" w:rsidR="0062244A" w:rsidRPr="00B03130" w:rsidRDefault="0062244A" w:rsidP="009330C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1" w:name="_Hlk29103386"/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มูลค่าของลูกหนี้ตามสัญญ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าเช่าซื้อ</w:t>
            </w:r>
          </w:p>
        </w:tc>
      </w:tr>
      <w:tr w:rsidR="0062244A" w:rsidRPr="002E0BD6" w14:paraId="7DC96CF4" w14:textId="77777777" w:rsidTr="009330C3">
        <w:trPr>
          <w:tblHeader/>
        </w:trPr>
        <w:tc>
          <w:tcPr>
            <w:tcW w:w="9350" w:type="dxa"/>
            <w:gridSpan w:val="2"/>
            <w:shd w:val="clear" w:color="auto" w:fill="auto"/>
          </w:tcPr>
          <w:p w14:paraId="3911DFF4" w14:textId="01A15F4B" w:rsidR="0062244A" w:rsidRPr="002E0BD6" w:rsidRDefault="0062244A" w:rsidP="009330C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อ้างถึงหมายเหตุข้อ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94B12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62244A" w:rsidRPr="002E0BD6" w14:paraId="11F22575" w14:textId="77777777" w:rsidTr="009330C3">
        <w:trPr>
          <w:tblHeader/>
        </w:trPr>
        <w:tc>
          <w:tcPr>
            <w:tcW w:w="4576" w:type="dxa"/>
            <w:shd w:val="clear" w:color="auto" w:fill="auto"/>
          </w:tcPr>
          <w:p w14:paraId="3365BA43" w14:textId="77777777" w:rsidR="0062244A" w:rsidRPr="002E0BD6" w:rsidRDefault="0062244A" w:rsidP="009330C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4" w:type="dxa"/>
            <w:shd w:val="clear" w:color="auto" w:fill="auto"/>
          </w:tcPr>
          <w:p w14:paraId="60A76C49" w14:textId="77777777" w:rsidR="0062244A" w:rsidRPr="002E0BD6" w:rsidRDefault="0062244A" w:rsidP="009330C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2E0B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62244A" w:rsidRPr="003E1DA5" w14:paraId="77780B98" w14:textId="77777777" w:rsidTr="009330C3">
        <w:tc>
          <w:tcPr>
            <w:tcW w:w="4576" w:type="dxa"/>
            <w:shd w:val="clear" w:color="auto" w:fill="auto"/>
          </w:tcPr>
          <w:p w14:paraId="536FA347" w14:textId="5DA95EA4" w:rsidR="00E76E38" w:rsidRPr="00E76E38" w:rsidRDefault="00E76E38" w:rsidP="009330C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2" w:name="_Hlk24731790"/>
            <w:r w:rsidRPr="00E76E38">
              <w:rPr>
                <w:rFonts w:asciiTheme="majorBidi" w:hAnsiTheme="majorBidi" w:hint="cs"/>
                <w:sz w:val="30"/>
                <w:szCs w:val="30"/>
                <w:cs/>
              </w:rPr>
              <w:t>กลุ่มบริษัทดำเนินธุรกิจหลักคือการให้เช่าซื้อเครื่องกรองน้ำและเครื่องใช้ไฟฟ้า</w:t>
            </w:r>
            <w:r w:rsidRPr="00E76E3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76E38">
              <w:rPr>
                <w:rFonts w:asciiTheme="majorBidi" w:hAnsiTheme="majorBidi" w:hint="cs"/>
                <w:sz w:val="30"/>
                <w:szCs w:val="30"/>
                <w:cs/>
              </w:rPr>
              <w:t>ซึ่งฝ่ายบริหารจำเป็นต้องใช้ดุลยพินิจและสมมติฐานในการประมาณการค่าเผื่อผลขาดทุนจากการด้อยค่าสำหรับลูกหนี้ตามสัญญาเช่าซื้อ</w:t>
            </w:r>
            <w:r w:rsidR="004C0865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E76E38">
              <w:rPr>
                <w:rFonts w:asciiTheme="majorBidi" w:hAnsiTheme="majorBidi" w:hint="cs"/>
                <w:sz w:val="30"/>
                <w:szCs w:val="30"/>
                <w:cs/>
              </w:rPr>
              <w:t>ณ</w:t>
            </w:r>
            <w:r w:rsidRPr="00E76E3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76E38">
              <w:rPr>
                <w:rFonts w:asciiTheme="majorBidi" w:hAnsiTheme="majorBidi" w:hint="cs"/>
                <w:sz w:val="30"/>
                <w:szCs w:val="30"/>
                <w:cs/>
              </w:rPr>
              <w:t>วันที่</w:t>
            </w:r>
            <w:r w:rsidRPr="00E76E3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FE3DBD">
              <w:rPr>
                <w:rFonts w:asciiTheme="majorBidi" w:hAnsiTheme="majorBidi"/>
                <w:sz w:val="30"/>
                <w:szCs w:val="30"/>
              </w:rPr>
              <w:t>31</w:t>
            </w:r>
            <w:r w:rsidRPr="00E76E3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76E38">
              <w:rPr>
                <w:rFonts w:asciiTheme="majorBidi" w:hAnsiTheme="majorBidi" w:hint="cs"/>
                <w:sz w:val="30"/>
                <w:szCs w:val="30"/>
                <w:cs/>
              </w:rPr>
              <w:t>ธันวาคม</w:t>
            </w:r>
            <w:r w:rsidRPr="00E76E3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FE3DBD">
              <w:rPr>
                <w:rFonts w:asciiTheme="majorBidi" w:hAnsiTheme="majorBidi"/>
                <w:sz w:val="30"/>
                <w:szCs w:val="30"/>
              </w:rPr>
              <w:t>2563</w:t>
            </w:r>
            <w:r w:rsidRPr="00E76E3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76E38">
              <w:rPr>
                <w:rFonts w:asciiTheme="majorBidi" w:hAnsiTheme="majorBidi" w:hint="cs"/>
                <w:sz w:val="30"/>
                <w:szCs w:val="30"/>
                <w:cs/>
              </w:rPr>
              <w:t>จำนวนเงิน</w:t>
            </w:r>
            <w:r w:rsidRPr="00E76E3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FE3DBD">
              <w:rPr>
                <w:rFonts w:asciiTheme="majorBidi" w:hAnsiTheme="majorBidi"/>
                <w:sz w:val="30"/>
                <w:szCs w:val="30"/>
              </w:rPr>
              <w:t>6</w:t>
            </w:r>
            <w:r w:rsidR="004C0865">
              <w:rPr>
                <w:rFonts w:asciiTheme="majorBidi" w:hAnsiTheme="majorBidi"/>
                <w:sz w:val="30"/>
                <w:szCs w:val="30"/>
              </w:rPr>
              <w:t>6</w:t>
            </w:r>
            <w:r w:rsidR="00FE3DBD">
              <w:rPr>
                <w:rFonts w:asciiTheme="majorBidi" w:hAnsiTheme="majorBidi"/>
                <w:sz w:val="30"/>
                <w:szCs w:val="30"/>
              </w:rPr>
              <w:t>.</w:t>
            </w:r>
            <w:r w:rsidR="004C0865">
              <w:rPr>
                <w:rFonts w:asciiTheme="majorBidi" w:hAnsiTheme="majorBidi"/>
                <w:sz w:val="30"/>
                <w:szCs w:val="30"/>
              </w:rPr>
              <w:t>8</w:t>
            </w:r>
            <w:r w:rsidR="00FE3DBD">
              <w:rPr>
                <w:rFonts w:asciiTheme="majorBidi" w:hAnsiTheme="majorBidi"/>
                <w:sz w:val="30"/>
                <w:szCs w:val="30"/>
              </w:rPr>
              <w:t>4</w:t>
            </w:r>
            <w:r w:rsidRPr="00E76E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76E38">
              <w:rPr>
                <w:rFonts w:asciiTheme="majorBidi" w:hAnsiTheme="majorBidi" w:hint="cs"/>
                <w:sz w:val="30"/>
                <w:szCs w:val="30"/>
                <w:cs/>
              </w:rPr>
              <w:t>ล้านบาท</w:t>
            </w:r>
            <w:r w:rsidRPr="00E76E3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76E38">
              <w:rPr>
                <w:rFonts w:asciiTheme="majorBidi" w:hAnsiTheme="majorBidi" w:hint="cs"/>
                <w:sz w:val="30"/>
                <w:szCs w:val="30"/>
                <w:cs/>
              </w:rPr>
              <w:t>คิดเป็นร้อยละ</w:t>
            </w:r>
            <w:r w:rsidR="00FE3DBD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6D7A9E">
              <w:rPr>
                <w:rFonts w:asciiTheme="majorBidi" w:hAnsiTheme="majorBidi"/>
                <w:sz w:val="30"/>
                <w:szCs w:val="30"/>
              </w:rPr>
              <w:t>3.95</w:t>
            </w:r>
            <w:r w:rsidRPr="00E76E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76E38">
              <w:rPr>
                <w:rFonts w:asciiTheme="majorBidi" w:hAnsiTheme="majorBidi" w:hint="cs"/>
                <w:sz w:val="30"/>
                <w:szCs w:val="30"/>
                <w:cs/>
              </w:rPr>
              <w:t>ของสินทรัพย์รวมของกลุ่มบริษัท</w:t>
            </w:r>
          </w:p>
          <w:p w14:paraId="7CD7C244" w14:textId="77777777" w:rsidR="00E76E38" w:rsidRPr="00E76E38" w:rsidRDefault="00E76E38" w:rsidP="009330C3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C44A4FC" w14:textId="5BAA4036" w:rsidR="00E76E38" w:rsidRPr="00E76E38" w:rsidRDefault="00E76E38" w:rsidP="009330C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76E38">
              <w:rPr>
                <w:rFonts w:asciiTheme="majorBidi" w:hAnsiTheme="majorBidi" w:hint="cs"/>
                <w:sz w:val="30"/>
                <w:szCs w:val="30"/>
                <w:cs/>
              </w:rPr>
              <w:t>อีกทั้งกลุ่มบริษัทถือปฏิบัติตามมาตรฐานการรายงานทางการเงินฉบับที่</w:t>
            </w:r>
            <w:r w:rsidRPr="00E76E3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FE3DBD">
              <w:rPr>
                <w:rFonts w:asciiTheme="majorBidi" w:hAnsiTheme="majorBidi"/>
                <w:sz w:val="30"/>
                <w:szCs w:val="30"/>
              </w:rPr>
              <w:t>9</w:t>
            </w:r>
            <w:r w:rsidRPr="00E76E3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76E38">
              <w:rPr>
                <w:rFonts w:asciiTheme="majorBidi" w:hAnsiTheme="majorBidi" w:hint="cs"/>
                <w:sz w:val="30"/>
                <w:szCs w:val="30"/>
                <w:cs/>
              </w:rPr>
              <w:t>เรื่อง</w:t>
            </w:r>
            <w:r w:rsidRPr="00E76E3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76E38">
              <w:rPr>
                <w:rFonts w:asciiTheme="majorBidi" w:hAnsiTheme="majorBidi" w:hint="cs"/>
                <w:sz w:val="30"/>
                <w:szCs w:val="30"/>
                <w:cs/>
              </w:rPr>
              <w:t>เครื่องมือทางการเงิน</w:t>
            </w:r>
            <w:r w:rsidRPr="00E76E3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76E38">
              <w:rPr>
                <w:rFonts w:asciiTheme="majorBidi" w:hAnsiTheme="majorBidi" w:hint="cs"/>
                <w:sz w:val="30"/>
                <w:szCs w:val="30"/>
                <w:cs/>
              </w:rPr>
              <w:t>เป็น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E76E38">
              <w:rPr>
                <w:rFonts w:asciiTheme="majorBidi" w:hAnsiTheme="majorBidi" w:hint="cs"/>
                <w:sz w:val="30"/>
                <w:szCs w:val="30"/>
                <w:cs/>
              </w:rPr>
              <w:t>ครั้งแรก</w:t>
            </w:r>
            <w:r w:rsidRPr="00E76E3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76E38">
              <w:rPr>
                <w:rFonts w:asciiTheme="majorBidi" w:hAnsiTheme="majorBidi" w:hint="cs"/>
                <w:sz w:val="30"/>
                <w:szCs w:val="30"/>
                <w:cs/>
              </w:rPr>
              <w:t>ทำให้กลุ่มบริษัทต้องพัฒนาวิธีการและโมเดลที่มีความซับซ้อน</w:t>
            </w:r>
            <w:r w:rsidRPr="00E76E3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76E38">
              <w:rPr>
                <w:rFonts w:asciiTheme="majorBidi" w:hAnsiTheme="majorBidi" w:hint="cs"/>
                <w:sz w:val="30"/>
                <w:szCs w:val="30"/>
                <w:cs/>
              </w:rPr>
              <w:t>ผู้บริหารต้องใช้วิจารณญานและประมาณการที่สำคัญในการจัดทำโมเดลดังกล่าวซึ่งรวมถึงวิธีการระบุระดับการเพิ่มขึ้นอย่างมีนัยสำคัญของความเสี่ยงด้านเครดิต</w:t>
            </w:r>
            <w:r w:rsidRPr="00E76E3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76E38">
              <w:rPr>
                <w:rFonts w:asciiTheme="majorBidi" w:hAnsiTheme="majorBidi" w:hint="cs"/>
                <w:sz w:val="30"/>
                <w:szCs w:val="30"/>
                <w:cs/>
              </w:rPr>
              <w:t>การใช้ปัจจัยเศรษฐศาสตร์มหภาค</w:t>
            </w:r>
            <w:r w:rsidRPr="00E76E3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76E38">
              <w:rPr>
                <w:rFonts w:asciiTheme="majorBidi" w:hAnsiTheme="majorBidi" w:hint="cs"/>
                <w:sz w:val="30"/>
                <w:szCs w:val="30"/>
                <w:cs/>
              </w:rPr>
              <w:t>การคาดการณ์ไปในอนาคต</w:t>
            </w:r>
            <w:r w:rsidRPr="00E76E3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76E38">
              <w:rPr>
                <w:rFonts w:asciiTheme="majorBidi" w:hAnsiTheme="majorBidi" w:hint="cs"/>
                <w:sz w:val="30"/>
                <w:szCs w:val="30"/>
                <w:cs/>
              </w:rPr>
              <w:t>และความน่าจะเป็นถ่วงน้ำหนักประกอบกับสภาวะเศรษฐกิจในปัจจุบันได้เพิ่มความซับซ้อนให้กับกระบวนการในการประมาณการของผู้บริหาร</w:t>
            </w:r>
            <w:r w:rsidRPr="00E76E3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  <w:p w14:paraId="707A422B" w14:textId="77777777" w:rsidR="00E76E38" w:rsidRPr="00E76E38" w:rsidRDefault="00E76E38" w:rsidP="009330C3">
            <w:pPr>
              <w:jc w:val="thaiDistribute"/>
              <w:rPr>
                <w:rFonts w:asciiTheme="majorBidi" w:hAnsiTheme="majorBidi" w:cstheme="majorBidi"/>
              </w:rPr>
            </w:pPr>
          </w:p>
          <w:p w14:paraId="0193FE22" w14:textId="1D4957BF" w:rsidR="00F50625" w:rsidRPr="00F50625" w:rsidRDefault="00E76E38" w:rsidP="009330C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76E38">
              <w:rPr>
                <w:rFonts w:asciiTheme="majorBidi" w:hAnsiTheme="majorBidi" w:hint="cs"/>
                <w:sz w:val="30"/>
                <w:szCs w:val="30"/>
                <w:cs/>
              </w:rPr>
              <w:t>เนื่องจากยอดคงเหลือของลูกหนี้ดังกล่าวมีจำนวนที่มีสาระสำคัญ</w:t>
            </w:r>
            <w:r w:rsidRPr="00E76E3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76E38">
              <w:rPr>
                <w:rFonts w:asciiTheme="majorBidi" w:hAnsiTheme="majorBidi" w:hint="cs"/>
                <w:sz w:val="30"/>
                <w:szCs w:val="30"/>
                <w:cs/>
              </w:rPr>
              <w:t>มีการคำนวณที่ซับซ้อน</w:t>
            </w:r>
            <w:r w:rsidRPr="00E76E3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76E38">
              <w:rPr>
                <w:rFonts w:asciiTheme="majorBidi" w:hAnsiTheme="majorBidi" w:hint="cs"/>
                <w:sz w:val="30"/>
                <w:szCs w:val="30"/>
                <w:cs/>
              </w:rPr>
              <w:t>ตลอดจนต้องอาศัยดุลยพินิจของผู้บริหารในการประมาณการมูลค่าของของลูกหนี้ตามสัญญาเช่าซื้อ</w:t>
            </w:r>
            <w:r w:rsidRPr="00E76E3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76E38">
              <w:rPr>
                <w:rFonts w:asciiTheme="majorBidi" w:hAnsiTheme="majorBidi" w:hint="cs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  <w:p w14:paraId="1B2D49EA" w14:textId="77777777" w:rsidR="0062244A" w:rsidRPr="0062244A" w:rsidRDefault="0062244A" w:rsidP="009330C3">
            <w:pPr>
              <w:pStyle w:val="Default"/>
              <w:spacing w:line="260" w:lineRule="atLeast"/>
              <w:jc w:val="thaiDistribute"/>
              <w:rPr>
                <w:rFonts w:ascii="Angsana New" w:eastAsia="MS Mincho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4774" w:type="dxa"/>
            <w:shd w:val="clear" w:color="auto" w:fill="auto"/>
          </w:tcPr>
          <w:p w14:paraId="1ED1FA92" w14:textId="77777777" w:rsidR="00E76E38" w:rsidRPr="00E76E38" w:rsidRDefault="00E76E38" w:rsidP="009330C3">
            <w:pPr>
              <w:pStyle w:val="BodyText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E76E38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lastRenderedPageBreak/>
              <w:t>วิธีการตรวจสอบของข้าพเจ้ารวมถึง</w:t>
            </w:r>
          </w:p>
          <w:p w14:paraId="7886877B" w14:textId="77777777" w:rsidR="00E76E38" w:rsidRPr="00E76E38" w:rsidRDefault="00E76E38" w:rsidP="009330C3">
            <w:pPr>
              <w:pStyle w:val="BodyText"/>
              <w:widowControl w:val="0"/>
              <w:numPr>
                <w:ilvl w:val="0"/>
                <w:numId w:val="46"/>
              </w:numPr>
              <w:tabs>
                <w:tab w:val="clear" w:pos="227"/>
                <w:tab w:val="clear" w:pos="454"/>
                <w:tab w:val="clear" w:pos="680"/>
              </w:tabs>
              <w:spacing w:after="0"/>
              <w:ind w:left="546" w:hanging="414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E76E38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ทำ</w:t>
            </w:r>
            <w:r w:rsidRPr="0051423F">
              <w:rPr>
                <w:rFonts w:asciiTheme="majorBidi" w:eastAsia="MS Mincho" w:hAnsiTheme="majorBidi" w:cstheme="majorBidi" w:hint="cs"/>
                <w:spacing w:val="-4"/>
                <w:sz w:val="30"/>
                <w:szCs w:val="30"/>
                <w:cs/>
                <w:lang w:val="en-GB"/>
              </w:rPr>
              <w:t>ความเข้าใจ นโยบายและวิธีการในการพิจารณาค่าเผื่อผลขาดทุนจากการด้อยค่า ซึ่งรวมถึงการจัดชั้นของลูกหนี้ตามสัญญาเช่าซื้อแต่ละประเภท</w:t>
            </w:r>
          </w:p>
          <w:p w14:paraId="5C086EB8" w14:textId="77777777" w:rsidR="00E76E38" w:rsidRPr="0051423F" w:rsidRDefault="00E76E38" w:rsidP="009330C3">
            <w:pPr>
              <w:pStyle w:val="BodyText"/>
              <w:widowControl w:val="0"/>
              <w:numPr>
                <w:ilvl w:val="0"/>
                <w:numId w:val="46"/>
              </w:numPr>
              <w:tabs>
                <w:tab w:val="clear" w:pos="227"/>
                <w:tab w:val="clear" w:pos="454"/>
              </w:tabs>
              <w:spacing w:after="0"/>
              <w:ind w:left="546" w:hanging="414"/>
              <w:jc w:val="thaiDistribute"/>
              <w:rPr>
                <w:rFonts w:asciiTheme="majorBidi" w:eastAsia="MS Mincho" w:hAnsiTheme="majorBidi" w:cstheme="majorBidi"/>
                <w:spacing w:val="-4"/>
                <w:sz w:val="30"/>
                <w:szCs w:val="30"/>
                <w:lang w:val="en-GB"/>
              </w:rPr>
            </w:pPr>
            <w:r w:rsidRPr="0051423F">
              <w:rPr>
                <w:rFonts w:asciiTheme="majorBidi" w:eastAsia="MS Mincho" w:hAnsiTheme="majorBidi" w:cstheme="majorBidi" w:hint="cs"/>
                <w:spacing w:val="-4"/>
                <w:sz w:val="30"/>
                <w:szCs w:val="30"/>
                <w:cs/>
                <w:lang w:val="en-GB"/>
              </w:rPr>
              <w:t xml:space="preserve">พิจารณาว่านโยบายการบัญชีของกลุ่มบริษัทมีความสอดคล้องตามข้อกำหนดของมาตรฐานรายงานทางการเงิน ฉบับที่ </w:t>
            </w:r>
            <w:r w:rsidRPr="0051423F">
              <w:rPr>
                <w:rFonts w:asciiTheme="majorBidi" w:eastAsia="MS Mincho" w:hAnsiTheme="majorBidi" w:cstheme="majorBidi" w:hint="cs"/>
                <w:spacing w:val="-4"/>
                <w:sz w:val="30"/>
                <w:szCs w:val="30"/>
                <w:lang w:val="en-GB"/>
              </w:rPr>
              <w:t>9</w:t>
            </w:r>
            <w:r w:rsidRPr="0051423F">
              <w:rPr>
                <w:rFonts w:asciiTheme="majorBidi" w:eastAsia="MS Mincho" w:hAnsiTheme="majorBidi" w:cstheme="majorBidi" w:hint="cs"/>
                <w:spacing w:val="-4"/>
                <w:sz w:val="30"/>
                <w:szCs w:val="30"/>
                <w:cs/>
                <w:lang w:val="en-GB"/>
              </w:rPr>
              <w:t xml:space="preserve"> เรื่อง เครื่องมือทางการเงิน (</w:t>
            </w:r>
            <w:r w:rsidRPr="0051423F">
              <w:rPr>
                <w:rFonts w:asciiTheme="majorBidi" w:eastAsia="MS Mincho" w:hAnsiTheme="majorBidi" w:cstheme="majorBidi" w:hint="cs"/>
                <w:spacing w:val="-4"/>
                <w:sz w:val="30"/>
                <w:szCs w:val="30"/>
                <w:lang w:val="en-GB"/>
              </w:rPr>
              <w:t xml:space="preserve">TFRS9) </w:t>
            </w:r>
            <w:r w:rsidRPr="0051423F">
              <w:rPr>
                <w:rFonts w:asciiTheme="majorBidi" w:eastAsia="MS Mincho" w:hAnsiTheme="majorBidi" w:cstheme="majorBidi" w:hint="cs"/>
                <w:spacing w:val="-4"/>
                <w:sz w:val="30"/>
                <w:szCs w:val="30"/>
                <w:cs/>
                <w:lang w:val="en-GB"/>
              </w:rPr>
              <w:t>หรือไม่</w:t>
            </w:r>
          </w:p>
          <w:p w14:paraId="4A8C7E8E" w14:textId="77777777" w:rsidR="00E76E38" w:rsidRPr="0051423F" w:rsidRDefault="00E76E38" w:rsidP="009330C3">
            <w:pPr>
              <w:pStyle w:val="BodyText"/>
              <w:widowControl w:val="0"/>
              <w:numPr>
                <w:ilvl w:val="0"/>
                <w:numId w:val="46"/>
              </w:numPr>
              <w:tabs>
                <w:tab w:val="clear" w:pos="227"/>
                <w:tab w:val="clear" w:pos="454"/>
              </w:tabs>
              <w:spacing w:after="0"/>
              <w:ind w:left="546" w:hanging="414"/>
              <w:jc w:val="thaiDistribute"/>
              <w:rPr>
                <w:rFonts w:asciiTheme="majorBidi" w:eastAsia="MS Mincho" w:hAnsiTheme="majorBidi" w:cstheme="majorBidi"/>
                <w:spacing w:val="-4"/>
                <w:sz w:val="30"/>
                <w:szCs w:val="30"/>
                <w:lang w:val="en-GB"/>
              </w:rPr>
            </w:pPr>
            <w:r w:rsidRPr="0051423F">
              <w:rPr>
                <w:rFonts w:asciiTheme="majorBidi" w:eastAsia="MS Mincho" w:hAnsiTheme="majorBidi" w:cstheme="majorBidi" w:hint="cs"/>
                <w:spacing w:val="-4"/>
                <w:sz w:val="30"/>
                <w:szCs w:val="30"/>
                <w:cs/>
                <w:lang w:val="en-GB"/>
              </w:rPr>
              <w:t xml:space="preserve">ทดสอบการออกแบบและประเมินความมีประสิทธิผลของการควบคุมภายในที่เกี่ยวข้องกับมูลค่าลูกหนี้ตามสัญญาเช่าซื้อ และการประมาณการค่าเผื่อผลขาดทุนจากการด้อยค่า </w:t>
            </w:r>
          </w:p>
          <w:p w14:paraId="0ADFF524" w14:textId="0308D3EF" w:rsidR="00E76E38" w:rsidRPr="00E76E38" w:rsidRDefault="00E76E38" w:rsidP="009330C3">
            <w:pPr>
              <w:pStyle w:val="BodyText"/>
              <w:widowControl w:val="0"/>
              <w:numPr>
                <w:ilvl w:val="0"/>
                <w:numId w:val="46"/>
              </w:numPr>
              <w:tabs>
                <w:tab w:val="clear" w:pos="227"/>
                <w:tab w:val="clear" w:pos="454"/>
                <w:tab w:val="clear" w:pos="680"/>
                <w:tab w:val="left" w:pos="710"/>
              </w:tabs>
              <w:spacing w:after="0"/>
              <w:ind w:left="546" w:hanging="414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E76E38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ประเมินและทดสอบความเหมาะสมสำหรับการจัดชั้น ที่กลุ่มบริษัทใช้ในการโอนเปลี่ยนความเสี่ยงด้านเครดิตประเภทต่างๆ โดยการสุ่มตัวอย่างลูกหนี้เปรียบเทียบกับเอกสารที่เกี่ยวข้อง</w:t>
            </w:r>
          </w:p>
          <w:p w14:paraId="4CCC1A9A" w14:textId="35943870" w:rsidR="00E76E38" w:rsidRPr="00E76E38" w:rsidRDefault="00E76E38" w:rsidP="009330C3">
            <w:pPr>
              <w:pStyle w:val="BodyText"/>
              <w:widowControl w:val="0"/>
              <w:numPr>
                <w:ilvl w:val="0"/>
                <w:numId w:val="46"/>
              </w:numPr>
              <w:tabs>
                <w:tab w:val="clear" w:pos="227"/>
                <w:tab w:val="clear" w:pos="454"/>
              </w:tabs>
              <w:spacing w:after="0"/>
              <w:ind w:left="546" w:hanging="414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commentRangeStart w:id="3"/>
            <w:commentRangeStart w:id="4"/>
            <w:commentRangeStart w:id="5"/>
            <w:r w:rsidRPr="0051423F">
              <w:rPr>
                <w:rFonts w:asciiTheme="majorBidi" w:eastAsia="MS Mincho" w:hAnsiTheme="majorBidi" w:cstheme="majorBidi" w:hint="cs"/>
                <w:spacing w:val="-4"/>
                <w:sz w:val="30"/>
                <w:szCs w:val="30"/>
                <w:cs/>
                <w:lang w:val="en-GB"/>
              </w:rPr>
              <w:t>ใช้ผู้เชี่ยวชาญความเสี่ยงทางด้านเครดิตของเคพีเอ็ม</w:t>
            </w:r>
            <w:r w:rsidRPr="00E76E38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จีในการทดสอบข้อมูลที่สำคัญ ข้อสมมติ วิธีการ โมเดล และการคำนวนเชิงทฤษฎี</w:t>
            </w:r>
            <w:commentRangeEnd w:id="3"/>
            <w:r w:rsidRPr="00E76E38">
              <w:rPr>
                <w:rFonts w:asciiTheme="majorBidi" w:eastAsia="MS Mincho" w:hAnsiTheme="majorBidi" w:cstheme="majorBidi"/>
                <w:sz w:val="30"/>
                <w:szCs w:val="30"/>
              </w:rPr>
              <w:commentReference w:id="3"/>
            </w:r>
            <w:commentRangeEnd w:id="4"/>
            <w:r w:rsidRPr="00E76E38">
              <w:rPr>
                <w:rFonts w:asciiTheme="majorBidi" w:eastAsia="MS Mincho" w:hAnsiTheme="majorBidi" w:cstheme="majorBidi"/>
                <w:sz w:val="30"/>
                <w:szCs w:val="30"/>
              </w:rPr>
              <w:commentReference w:id="4"/>
            </w:r>
            <w:commentRangeEnd w:id="5"/>
            <w:r w:rsidRPr="00E76E38">
              <w:rPr>
                <w:rFonts w:asciiTheme="majorBidi" w:eastAsia="MS Mincho" w:hAnsiTheme="majorBidi" w:cstheme="majorBidi"/>
                <w:sz w:val="30"/>
                <w:szCs w:val="30"/>
              </w:rPr>
              <w:commentReference w:id="5"/>
            </w:r>
            <w:r w:rsidRPr="00E76E38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 xml:space="preserve"> ซึ่งจัดทำขึ้นโดยผู้เชี่ยวชาญที่ถูกว่าจ้างโดยผู้บริหารของกลุ่มบริษัท รวมถึง ทดสอบความสมเหตุสมผลของปัจจัยเชิงเศรษฐกิจมหภาค สภาวการณ์ในอนาคตและ</w:t>
            </w:r>
            <w:commentRangeStart w:id="6"/>
            <w:r w:rsidRPr="00E76E38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การทดสอบการประมาณการย้อนหลังโดยเปรียบเทียบข้อมูลประมาณการในอดีตที่เกิดขึ้นจริง</w:t>
            </w:r>
            <w:r w:rsidRPr="00E76E38">
              <w:rPr>
                <w:rFonts w:asciiTheme="majorBidi" w:eastAsia="MS Mincho" w:hAnsiTheme="majorBidi" w:cstheme="majorBidi" w:hint="cs"/>
                <w:sz w:val="30"/>
                <w:szCs w:val="30"/>
                <w:lang w:val="en-GB"/>
              </w:rPr>
              <w:t xml:space="preserve"> </w:t>
            </w:r>
            <w:commentRangeEnd w:id="6"/>
            <w:r w:rsidRPr="00E76E38">
              <w:rPr>
                <w:rFonts w:asciiTheme="majorBidi" w:eastAsia="MS Mincho" w:hAnsiTheme="majorBidi" w:cstheme="majorBidi"/>
                <w:sz w:val="30"/>
                <w:szCs w:val="30"/>
              </w:rPr>
              <w:commentReference w:id="6"/>
            </w:r>
            <w:r w:rsidR="00694B12" w:rsidRPr="00E76E38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 </w:t>
            </w:r>
          </w:p>
          <w:p w14:paraId="4D256C72" w14:textId="7B295C1B" w:rsidR="00E76E38" w:rsidRDefault="00E76E38" w:rsidP="009330C3">
            <w:pPr>
              <w:pStyle w:val="BodyText"/>
              <w:widowControl w:val="0"/>
              <w:numPr>
                <w:ilvl w:val="0"/>
                <w:numId w:val="46"/>
              </w:numPr>
              <w:tabs>
                <w:tab w:val="clear" w:pos="227"/>
                <w:tab w:val="clear" w:pos="454"/>
              </w:tabs>
              <w:spacing w:after="0"/>
              <w:ind w:left="546" w:hanging="414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E76E38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lastRenderedPageBreak/>
              <w:t xml:space="preserve">ทดสอบการคำนวณผลขาดทุนจากการด้อยค่า รวมถึงทดสอบรายการปรับปรุงสำหรับการนำ </w:t>
            </w:r>
            <w:r w:rsidRPr="00E76E38">
              <w:rPr>
                <w:rFonts w:asciiTheme="majorBidi" w:eastAsia="MS Mincho" w:hAnsiTheme="majorBidi" w:cstheme="majorBidi" w:hint="cs"/>
                <w:sz w:val="30"/>
                <w:szCs w:val="30"/>
                <w:lang w:val="en-GB"/>
              </w:rPr>
              <w:t xml:space="preserve">TFRS </w:t>
            </w:r>
            <w:r w:rsidR="00FE3DB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9</w:t>
            </w:r>
            <w:r w:rsidRPr="00E76E38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 xml:space="preserve"> มาถือปฏิบัติเป็นครั้งแรก และ</w:t>
            </w:r>
          </w:p>
          <w:p w14:paraId="3E69AF54" w14:textId="2C33C6DD" w:rsidR="0062244A" w:rsidRPr="00E76E38" w:rsidRDefault="00E76E38" w:rsidP="009330C3">
            <w:pPr>
              <w:pStyle w:val="BodyText"/>
              <w:widowControl w:val="0"/>
              <w:numPr>
                <w:ilvl w:val="0"/>
                <w:numId w:val="46"/>
              </w:numPr>
              <w:tabs>
                <w:tab w:val="clear" w:pos="227"/>
                <w:tab w:val="clear" w:pos="454"/>
              </w:tabs>
              <w:spacing w:after="0"/>
              <w:ind w:left="546" w:hanging="414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E76E38">
              <w:rPr>
                <w:rFonts w:asciiTheme="majorBidi" w:eastAsia="MS Mincho" w:hAnsiTheme="majorBidi" w:hint="cs"/>
                <w:sz w:val="30"/>
                <w:szCs w:val="30"/>
                <w:cs/>
                <w:lang w:val="en-GB"/>
              </w:rPr>
              <w:t>พิจารณาความเพียงพอของการเปิดเผยข้อมูลตามมาตรฐานการรายงานทางการเงินที่เกี่ยวข้อง</w:t>
            </w:r>
          </w:p>
        </w:tc>
      </w:tr>
    </w:tbl>
    <w:bookmarkEnd w:id="1"/>
    <w:bookmarkEnd w:id="2"/>
    <w:p w14:paraId="5361BD81" w14:textId="1C86A0AA" w:rsidR="0062244A" w:rsidRPr="00DA4412" w:rsidRDefault="009330C3" w:rsidP="0062244A">
      <w:pPr>
        <w:pStyle w:val="Default"/>
        <w:jc w:val="thaiDistribute"/>
        <w:rPr>
          <w:rFonts w:ascii="Angsana New" w:hAnsi="Angsana New" w:cs="Angsana New"/>
          <w:i/>
          <w:iCs/>
          <w:sz w:val="20"/>
          <w:szCs w:val="20"/>
        </w:rPr>
      </w:pPr>
      <w:r>
        <w:rPr>
          <w:rFonts w:ascii="Angsana New" w:hAnsi="Angsana New" w:cs="Angsana New"/>
          <w:i/>
          <w:iCs/>
          <w:sz w:val="20"/>
          <w:szCs w:val="20"/>
        </w:rPr>
        <w:lastRenderedPageBreak/>
        <w:br w:type="textWrapping" w:clear="all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4"/>
        <w:gridCol w:w="4776"/>
      </w:tblGrid>
      <w:tr w:rsidR="0062244A" w:rsidRPr="002E0BD6" w14:paraId="60EFDAAE" w14:textId="77777777" w:rsidTr="008D1C4A">
        <w:tc>
          <w:tcPr>
            <w:tcW w:w="9350" w:type="dxa"/>
            <w:gridSpan w:val="2"/>
            <w:shd w:val="clear" w:color="auto" w:fill="auto"/>
          </w:tcPr>
          <w:p w14:paraId="67AFDE4B" w14:textId="77777777" w:rsidR="0062244A" w:rsidRPr="002E0BD6" w:rsidRDefault="0062244A" w:rsidP="008D1C4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การบันทึกบัญชีค่านายหน้า </w:t>
            </w:r>
          </w:p>
        </w:tc>
      </w:tr>
      <w:tr w:rsidR="0062244A" w:rsidRPr="002E0BD6" w14:paraId="18B8A3F6" w14:textId="77777777" w:rsidTr="008D1C4A">
        <w:tc>
          <w:tcPr>
            <w:tcW w:w="9350" w:type="dxa"/>
            <w:gridSpan w:val="2"/>
            <w:shd w:val="clear" w:color="auto" w:fill="auto"/>
          </w:tcPr>
          <w:p w14:paraId="6CA53394" w14:textId="1FB79517" w:rsidR="0062244A" w:rsidRPr="002E0BD6" w:rsidRDefault="0062244A" w:rsidP="008D1C4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อ้างถึงหมายเหตุข้อ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94B12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</w:tr>
      <w:tr w:rsidR="0062244A" w:rsidRPr="002E0BD6" w14:paraId="7AE76690" w14:textId="77777777" w:rsidTr="008D1C4A">
        <w:tc>
          <w:tcPr>
            <w:tcW w:w="4574" w:type="dxa"/>
            <w:tcBorders>
              <w:bottom w:val="single" w:sz="4" w:space="0" w:color="auto"/>
            </w:tcBorders>
            <w:shd w:val="clear" w:color="auto" w:fill="auto"/>
          </w:tcPr>
          <w:p w14:paraId="7E76DD1E" w14:textId="77777777" w:rsidR="0062244A" w:rsidRPr="002E0BD6" w:rsidRDefault="0062244A" w:rsidP="008D1C4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6" w:type="dxa"/>
            <w:tcBorders>
              <w:bottom w:val="single" w:sz="4" w:space="0" w:color="auto"/>
            </w:tcBorders>
            <w:shd w:val="clear" w:color="auto" w:fill="auto"/>
          </w:tcPr>
          <w:p w14:paraId="310DD66A" w14:textId="77777777" w:rsidR="0062244A" w:rsidRPr="002E0BD6" w:rsidRDefault="0062244A" w:rsidP="008D1C4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2E0B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62244A" w:rsidRPr="002E0BD6" w14:paraId="65D19EAD" w14:textId="77777777" w:rsidTr="00DA4412">
        <w:trPr>
          <w:trHeight w:val="6454"/>
        </w:trPr>
        <w:tc>
          <w:tcPr>
            <w:tcW w:w="4574" w:type="dxa"/>
            <w:tcBorders>
              <w:bottom w:val="single" w:sz="4" w:space="0" w:color="auto"/>
            </w:tcBorders>
            <w:shd w:val="clear" w:color="auto" w:fill="auto"/>
          </w:tcPr>
          <w:p w14:paraId="59C5A3EE" w14:textId="77777777" w:rsidR="00E76E38" w:rsidRDefault="00E76E38" w:rsidP="00E76E38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กลุ่มบริษัทใช้ระบบการขายตรงแบบชั้นเดียว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(Single level direct sales)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เป็นช่องทางหลักในการขายสินค้าของกลุ่มบริษัท ซึ่งการคำนวณค่านายหน้าดังกล่าวมีความซับซ้อน เนื่องจากรูปแบบการคำนวณมีความหลากหลาย และมีปัจจัยต่าง ๆ ที่ส่งผลกระทบต่อจำนวนเงินค่านายหน้า เช่น จำนวนและประเภทของสินค้าที่ขายได้ คุณภาพของการขาย การให้รางวัลแก่พนักงานขายที่สามารถทำยอดขายได้เกินเป้าที่ตั้งไว้และกลุ่มบริษัทมีการปรับเปลี่ยนอัตราค่านายหน้าอยู่เสมอเพื่อการส่งเสริมการขาย เนื่องด้วยค่านายหน้าดังกล่าวมีจำนวนเงินที่มีสาระสำคัญและมีความซับซ้อนในการคำนวณ ข้าพเจ้าจึงเห็นว่าเรื่องดังกล่าวเป็นเรื่องสำคัญในการตรวจสอบ</w:t>
            </w:r>
          </w:p>
          <w:p w14:paraId="07B11EC5" w14:textId="77777777" w:rsidR="0062244A" w:rsidRPr="006B204C" w:rsidRDefault="0062244A" w:rsidP="008D1C4A">
            <w:pPr>
              <w:spacing w:after="260" w:line="4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2FB791F9" w14:textId="77777777" w:rsidR="0062244A" w:rsidRDefault="0062244A" w:rsidP="008D1C4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42233681" w14:textId="21C8CEF0" w:rsidR="00DA4412" w:rsidRPr="00DA4412" w:rsidRDefault="00DA4412" w:rsidP="008D1C4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776" w:type="dxa"/>
            <w:tcBorders>
              <w:bottom w:val="single" w:sz="4" w:space="0" w:color="auto"/>
            </w:tcBorders>
            <w:shd w:val="clear" w:color="auto" w:fill="auto"/>
          </w:tcPr>
          <w:p w14:paraId="48B74C0F" w14:textId="77777777" w:rsidR="00E76E38" w:rsidRDefault="00E76E38" w:rsidP="00A843E8">
            <w:pPr>
              <w:pStyle w:val="BodyText"/>
              <w:widowControl w:val="0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3AEDC819" w14:textId="77777777" w:rsidR="00E76E38" w:rsidRDefault="00E76E38" w:rsidP="00DA4412">
            <w:pPr>
              <w:pStyle w:val="BodyText"/>
              <w:widowControl w:val="0"/>
              <w:numPr>
                <w:ilvl w:val="0"/>
                <w:numId w:val="46"/>
              </w:numPr>
              <w:tabs>
                <w:tab w:val="clear" w:pos="227"/>
                <w:tab w:val="clear" w:pos="454"/>
              </w:tabs>
              <w:spacing w:after="0"/>
              <w:ind w:left="546" w:hanging="4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A4412">
              <w:rPr>
                <w:rFonts w:ascii="Angsana New" w:hAnsi="Angsana New" w:hint="cs"/>
                <w:sz w:val="30"/>
                <w:szCs w:val="30"/>
                <w:cs/>
              </w:rPr>
              <w:t xml:space="preserve">ประเมินและทดสอบระบบการควบคุมภายในที่เกี่ยวกับการคำนวณค่านายหน้า การอนุมัติและการบันทึกรายการ โดยการสอบถามผู้รับผิดชอบ ทำความเข้าใจ และเลือกตัวอย่างมาสุ่มทดสอบการปฏิบัติตามการควบคุมที่ออกแบบไว้ </w:t>
            </w:r>
          </w:p>
          <w:p w14:paraId="4F222918" w14:textId="77777777" w:rsidR="00E76E38" w:rsidRDefault="00E76E38" w:rsidP="00DA4412">
            <w:pPr>
              <w:pStyle w:val="BodyText"/>
              <w:widowControl w:val="0"/>
              <w:numPr>
                <w:ilvl w:val="0"/>
                <w:numId w:val="46"/>
              </w:numPr>
              <w:tabs>
                <w:tab w:val="clear" w:pos="227"/>
                <w:tab w:val="clear" w:pos="454"/>
              </w:tabs>
              <w:spacing w:after="0"/>
              <w:ind w:left="546" w:hanging="4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ทดสอบการคำนวณว่าเป็นไปตามนโยบายของกลุ่มบริษัทที่บังคับใช้ในแต่ละช่วงเวลา</w:t>
            </w:r>
          </w:p>
          <w:p w14:paraId="6C8F5888" w14:textId="77777777" w:rsidR="00E76E38" w:rsidRDefault="00E76E38" w:rsidP="00DA4412">
            <w:pPr>
              <w:pStyle w:val="BodyText"/>
              <w:widowControl w:val="0"/>
              <w:numPr>
                <w:ilvl w:val="0"/>
                <w:numId w:val="46"/>
              </w:numPr>
              <w:tabs>
                <w:tab w:val="clear" w:pos="227"/>
                <w:tab w:val="clear" w:pos="454"/>
              </w:tabs>
              <w:spacing w:after="0"/>
              <w:ind w:left="546" w:hanging="4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วิเคราะห์ความสอดคล้องของบัญชีค่านายหน้ากับรายได้จากการขาย</w:t>
            </w:r>
          </w:p>
          <w:p w14:paraId="524438F0" w14:textId="77777777" w:rsidR="00E76E38" w:rsidRDefault="00E76E38" w:rsidP="00DA4412">
            <w:pPr>
              <w:pStyle w:val="BodyText"/>
              <w:widowControl w:val="0"/>
              <w:numPr>
                <w:ilvl w:val="0"/>
                <w:numId w:val="46"/>
              </w:numPr>
              <w:tabs>
                <w:tab w:val="clear" w:pos="227"/>
                <w:tab w:val="clear" w:pos="454"/>
              </w:tabs>
              <w:spacing w:after="0"/>
              <w:ind w:left="546" w:hanging="4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ิจารณาการบันทึกบัญชีค่านายหน้าโดยพิจารณากับข้อมูลในอดีตของกลุ่มบริษัทและข้อมูลภายหลังวันสิ้นปี รวมถึงการสุ่มทดสอบข้อมูลการจ่ายค่านายหน้าให้พนักงานหลังวันสิ้นปี</w:t>
            </w:r>
          </w:p>
          <w:p w14:paraId="72C0B44B" w14:textId="1E493FCF" w:rsidR="0062244A" w:rsidRPr="00FA05CE" w:rsidRDefault="00E76E38" w:rsidP="00DA4412">
            <w:pPr>
              <w:pStyle w:val="BodyText"/>
              <w:widowControl w:val="0"/>
              <w:numPr>
                <w:ilvl w:val="0"/>
                <w:numId w:val="46"/>
              </w:numPr>
              <w:tabs>
                <w:tab w:val="clear" w:pos="227"/>
                <w:tab w:val="clear" w:pos="454"/>
              </w:tabs>
              <w:spacing w:after="0"/>
              <w:ind w:left="546" w:hanging="4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349862D3" w14:textId="6B29DACE" w:rsidR="0062244A" w:rsidRDefault="0062244A" w:rsidP="00622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</w:rPr>
      </w:pPr>
    </w:p>
    <w:p w14:paraId="3FBC0D98" w14:textId="2C624455" w:rsidR="004E0ABB" w:rsidRDefault="004E0ABB" w:rsidP="00622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</w:rPr>
      </w:pPr>
    </w:p>
    <w:p w14:paraId="50E428A0" w14:textId="5BF7615C" w:rsidR="004E0ABB" w:rsidRDefault="004E0ABB" w:rsidP="00622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</w:rPr>
      </w:pPr>
    </w:p>
    <w:p w14:paraId="3C5EDB17" w14:textId="1E07E4F0" w:rsidR="004E0ABB" w:rsidRDefault="004E0ABB" w:rsidP="00622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</w:rPr>
      </w:pPr>
    </w:p>
    <w:p w14:paraId="2FE68E06" w14:textId="3AE356EB" w:rsidR="004E0ABB" w:rsidRDefault="004E0ABB" w:rsidP="00622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</w:rPr>
      </w:pPr>
    </w:p>
    <w:p w14:paraId="3E8A4DF0" w14:textId="5ADCBE7C" w:rsidR="004E0ABB" w:rsidRDefault="004E0ABB" w:rsidP="00622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</w:rPr>
      </w:pPr>
    </w:p>
    <w:p w14:paraId="61849421" w14:textId="3633A435" w:rsidR="004E0ABB" w:rsidRDefault="004E0ABB" w:rsidP="00622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</w:rPr>
      </w:pPr>
    </w:p>
    <w:p w14:paraId="762F6682" w14:textId="77777777" w:rsidR="004E0ABB" w:rsidRDefault="004E0ABB" w:rsidP="00622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</w:rPr>
      </w:pPr>
    </w:p>
    <w:p w14:paraId="2164018C" w14:textId="77777777" w:rsidR="009330C3" w:rsidRDefault="0093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46E8D8D" w14:textId="0FCC0838" w:rsidR="00E76E38" w:rsidRDefault="00E76E38" w:rsidP="00E76E3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ข้อมูลอื่น</w:t>
      </w:r>
    </w:p>
    <w:p w14:paraId="0FBBCE88" w14:textId="77777777" w:rsidR="00DA4412" w:rsidRDefault="00DA4412" w:rsidP="00E76E3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</w:rPr>
      </w:pPr>
    </w:p>
    <w:p w14:paraId="79C66710" w14:textId="77777777" w:rsidR="00E76E38" w:rsidRDefault="00E76E38" w:rsidP="00E76E3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trike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ซึ่งคาดว่ารายงานประจำปีจะถูกจัดเตรียมให้ข้าพเจ้าภายหลังวันที่รายงานของผู้สอบบัญชีนี้</w:t>
      </w:r>
    </w:p>
    <w:p w14:paraId="4B6CD848" w14:textId="77777777" w:rsidR="00E76E38" w:rsidRDefault="00E76E38" w:rsidP="00E76E3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  <w:cs/>
        </w:rPr>
      </w:pPr>
    </w:p>
    <w:p w14:paraId="29B22B95" w14:textId="77777777" w:rsidR="00E76E38" w:rsidRDefault="00E76E38" w:rsidP="00E76E3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333EBC69" w14:textId="77777777" w:rsidR="00E76E38" w:rsidRDefault="00E76E38" w:rsidP="00E76E3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</w:rPr>
      </w:pPr>
    </w:p>
    <w:p w14:paraId="08CED45A" w14:textId="77777777" w:rsidR="00E76E38" w:rsidRDefault="00E76E38" w:rsidP="00E76E3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01B529C3" w14:textId="77777777" w:rsidR="00E76E38" w:rsidRDefault="00E76E38" w:rsidP="00E76E3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</w:rPr>
      </w:pPr>
    </w:p>
    <w:p w14:paraId="1E0FBFA3" w14:textId="77777777" w:rsidR="00E76E38" w:rsidRDefault="00E76E38" w:rsidP="00E76E3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D37809F" w14:textId="77777777" w:rsidR="00E76E38" w:rsidRDefault="00E76E38" w:rsidP="00E76E38">
      <w:pPr>
        <w:tabs>
          <w:tab w:val="clear" w:pos="227"/>
          <w:tab w:val="clear" w:pos="454"/>
          <w:tab w:val="clear" w:pos="680"/>
          <w:tab w:val="left" w:pos="720"/>
        </w:tabs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354E2B47" w14:textId="77777777" w:rsidR="00E76E38" w:rsidRDefault="00E76E38" w:rsidP="00E76E38">
      <w:pPr>
        <w:tabs>
          <w:tab w:val="clear" w:pos="227"/>
          <w:tab w:val="clear" w:pos="454"/>
          <w:tab w:val="clear" w:pos="680"/>
          <w:tab w:val="left" w:pos="720"/>
        </w:tabs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รวมและงบการเงินเฉพาะกิจการ</w:t>
      </w:r>
    </w:p>
    <w:p w14:paraId="12DF22A1" w14:textId="77777777" w:rsidR="00E76E38" w:rsidRDefault="00E76E38" w:rsidP="00E76E38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15403A2E" w14:textId="77777777" w:rsidR="00E76E38" w:rsidRDefault="00E76E38" w:rsidP="00E76E3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 w:hint="cs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>
        <w:rPr>
          <w:rFonts w:asciiTheme="majorBidi" w:hAnsiTheme="majorBidi" w:cstheme="majorBidi" w:hint="cs"/>
          <w:sz w:val="30"/>
          <w:szCs w:val="30"/>
          <w:cs/>
        </w:rPr>
        <w:t>รวมและงบการเงินเฉพาะกิจการ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>
        <w:rPr>
          <w:rFonts w:asciiTheme="majorBidi" w:hAnsiTheme="majorBidi" w:cstheme="majorBidi" w:hint="cs"/>
          <w:sz w:val="30"/>
          <w:szCs w:val="30"/>
          <w:cs/>
        </w:rPr>
        <w:t>รวมและงบการเงินเฉพาะกิจการ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C04B952" w14:textId="77777777" w:rsidR="00E76E38" w:rsidRDefault="00E76E38" w:rsidP="00E76E38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3C466AFC" w14:textId="77777777" w:rsidR="00E76E38" w:rsidRDefault="00E76E38" w:rsidP="00E76E3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 w:hint="cs"/>
          <w:sz w:val="30"/>
          <w:szCs w:val="30"/>
          <w:cs/>
        </w:rPr>
        <w:t>ในการจัดทำงบการเงิน</w:t>
      </w:r>
      <w:r>
        <w:rPr>
          <w:rFonts w:asciiTheme="majorBidi" w:hAnsiTheme="majorBidi" w:cstheme="majorBidi" w:hint="cs"/>
          <w:sz w:val="30"/>
          <w:szCs w:val="30"/>
          <w:cs/>
        </w:rPr>
        <w:t>รวมและงบการเงินเฉพาะกิจการ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  ผู้บริหารรับผิดชอบในการประเมินความสามารถของ</w:t>
      </w:r>
      <w:r>
        <w:rPr>
          <w:rFonts w:asciiTheme="majorBidi" w:eastAsia="Calibri" w:hAnsiTheme="majorBidi" w:cstheme="majorBidi" w:hint="cs"/>
          <w:sz w:val="30"/>
          <w:szCs w:val="30"/>
        </w:rPr>
        <w:br/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74832A79" w14:textId="77777777" w:rsidR="00E76E38" w:rsidRDefault="00E76E38" w:rsidP="00E76E38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6701577F" w14:textId="77777777" w:rsidR="00E76E38" w:rsidRDefault="00E76E38" w:rsidP="00E76E3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 w:hint="cs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46113A34" w14:textId="77777777" w:rsidR="0062244A" w:rsidRDefault="0062244A" w:rsidP="0062244A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DF2B0D0" w14:textId="12E8125D" w:rsidR="009330C3" w:rsidRDefault="0093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/>
          <w:sz w:val="30"/>
          <w:szCs w:val="30"/>
        </w:rPr>
        <w:br w:type="page"/>
      </w:r>
    </w:p>
    <w:p w14:paraId="428C957A" w14:textId="77777777" w:rsidR="00E76E38" w:rsidRDefault="00E76E38" w:rsidP="00E76E38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64F4243" w14:textId="77777777" w:rsidR="00E76E38" w:rsidRDefault="00E76E38" w:rsidP="00E76E38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49ADCF1E" w14:textId="77777777" w:rsidR="00E76E38" w:rsidRDefault="00E76E38" w:rsidP="00E76E38">
      <w:pPr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 w:hint="cs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>
        <w:rPr>
          <w:rFonts w:asciiTheme="majorBidi" w:hAnsiTheme="majorBidi" w:cstheme="majorBidi" w:hint="cs"/>
          <w:sz w:val="30"/>
          <w:szCs w:val="30"/>
          <w:cs/>
        </w:rPr>
        <w:t>รวมและงบการเงินเฉพาะกิจการ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>
        <w:rPr>
          <w:rFonts w:asciiTheme="majorBidi" w:eastAsia="Calibri" w:hAnsiTheme="majorBidi" w:cstheme="majorBidi" w:hint="cs"/>
          <w:sz w:val="30"/>
          <w:szCs w:val="30"/>
        </w:rPr>
        <w:br/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>
        <w:rPr>
          <w:rFonts w:asciiTheme="majorBidi" w:hAnsiTheme="majorBidi" w:cstheme="majorBidi" w:hint="cs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</w:t>
      </w:r>
      <w:r>
        <w:rPr>
          <w:rFonts w:asciiTheme="majorBidi" w:hAnsiTheme="majorBidi" w:cstheme="majorBidi" w:hint="cs"/>
          <w:sz w:val="30"/>
          <w:szCs w:val="30"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งบการเงินเฉพาะกิจการเหล่านี้</w:t>
      </w:r>
    </w:p>
    <w:p w14:paraId="2BEF9661" w14:textId="77777777" w:rsidR="00E76E38" w:rsidRDefault="00E76E38" w:rsidP="00E76E38">
      <w:pPr>
        <w:jc w:val="thaiDistribute"/>
        <w:rPr>
          <w:rFonts w:asciiTheme="majorBidi" w:eastAsia="Calibri" w:hAnsiTheme="majorBidi" w:cstheme="majorBidi"/>
          <w:sz w:val="24"/>
          <w:szCs w:val="24"/>
          <w:rtl/>
          <w:cs/>
        </w:rPr>
      </w:pPr>
    </w:p>
    <w:p w14:paraId="2168D0F8" w14:textId="77777777" w:rsidR="00E76E38" w:rsidRDefault="00E76E38" w:rsidP="00E76E3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 w:hint="cs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>
        <w:rPr>
          <w:rFonts w:asciiTheme="majorBidi" w:eastAsia="Calibri" w:hAnsiTheme="majorBidi" w:cstheme="majorBidi" w:hint="cs"/>
          <w:sz w:val="30"/>
          <w:szCs w:val="30"/>
        </w:rPr>
        <w:br/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4D2589BE" w14:textId="77777777" w:rsidR="00E76E38" w:rsidRDefault="00E76E38" w:rsidP="00E76E38">
      <w:pPr>
        <w:numPr>
          <w:ilvl w:val="0"/>
          <w:numId w:val="47"/>
        </w:numPr>
        <w:tabs>
          <w:tab w:val="clear" w:pos="227"/>
          <w:tab w:val="clear" w:pos="454"/>
          <w:tab w:val="clear" w:pos="680"/>
          <w:tab w:val="left" w:pos="720"/>
        </w:tabs>
        <w:ind w:left="567" w:hanging="567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 w:hint="cs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>
        <w:rPr>
          <w:rFonts w:asciiTheme="majorBidi" w:eastAsia="Calibri" w:hAnsiTheme="majorBidi" w:cstheme="majorBidi" w:hint="cs"/>
          <w:sz w:val="30"/>
          <w:szCs w:val="30"/>
        </w:rPr>
        <w:br/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</w:t>
      </w:r>
      <w:r>
        <w:rPr>
          <w:rFonts w:asciiTheme="majorBidi" w:eastAsia="Calibri" w:hAnsiTheme="majorBidi" w:cstheme="majorBidi" w:hint="cs"/>
          <w:sz w:val="30"/>
          <w:szCs w:val="30"/>
        </w:rPr>
        <w:br/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การตรวจสอบเพื่อตอบสนองต่อความเสี่ยงเหล่านั้น และได้หลักฐานการสอบบัญชีที่เพียงพอและเหมาะสม</w:t>
      </w:r>
      <w:r>
        <w:rPr>
          <w:rFonts w:asciiTheme="majorBidi" w:eastAsia="Calibri" w:hAnsiTheme="majorBidi" w:cstheme="majorBidi" w:hint="cs"/>
          <w:sz w:val="30"/>
          <w:szCs w:val="30"/>
        </w:rPr>
        <w:br/>
      </w:r>
      <w:r>
        <w:rPr>
          <w:rFonts w:asciiTheme="majorBidi" w:eastAsia="Calibri" w:hAnsiTheme="majorBidi" w:cstheme="majorBidi" w:hint="cs"/>
          <w:sz w:val="30"/>
          <w:szCs w:val="30"/>
          <w:cs/>
        </w:rPr>
        <w:t>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</w:t>
      </w:r>
      <w:r>
        <w:rPr>
          <w:rFonts w:asciiTheme="majorBidi" w:eastAsia="Calibri" w:hAnsiTheme="majorBidi" w:cstheme="majorBidi" w:hint="cs"/>
          <w:sz w:val="30"/>
          <w:szCs w:val="30"/>
        </w:rPr>
        <w:br/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>
        <w:rPr>
          <w:rFonts w:asciiTheme="majorBidi" w:hAnsiTheme="majorBidi" w:cstheme="majorBidi" w:hint="cs"/>
          <w:sz w:val="30"/>
          <w:szCs w:val="30"/>
          <w:cs/>
        </w:rPr>
        <w:t>ายใน</w:t>
      </w:r>
    </w:p>
    <w:p w14:paraId="34221B16" w14:textId="77777777" w:rsidR="00E76E38" w:rsidRDefault="00E76E38" w:rsidP="00E76E38">
      <w:pPr>
        <w:numPr>
          <w:ilvl w:val="0"/>
          <w:numId w:val="47"/>
        </w:numPr>
        <w:tabs>
          <w:tab w:val="clear" w:pos="227"/>
          <w:tab w:val="clear" w:pos="454"/>
          <w:tab w:val="clear" w:pos="680"/>
          <w:tab w:val="left" w:pos="720"/>
        </w:tabs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 w:hint="cs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>
        <w:rPr>
          <w:rFonts w:asciiTheme="majorBidi" w:eastAsia="Calibri" w:hAnsiTheme="majorBidi" w:cstheme="majorBidi" w:hint="cs"/>
          <w:sz w:val="30"/>
          <w:szCs w:val="30"/>
        </w:rPr>
        <w:br/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>
        <w:rPr>
          <w:rFonts w:asciiTheme="majorBidi" w:eastAsia="Calibri" w:hAnsiTheme="majorBidi" w:cstheme="majorBidi" w:hint="cs"/>
          <w:sz w:val="30"/>
          <w:szCs w:val="30"/>
        </w:rPr>
        <w:br/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การควบคุมภายในของกลุ่มบริษัทและบริษัท</w:t>
      </w:r>
    </w:p>
    <w:p w14:paraId="1B75E566" w14:textId="77777777" w:rsidR="00E76E38" w:rsidRDefault="00E76E38" w:rsidP="00E76E38">
      <w:pPr>
        <w:numPr>
          <w:ilvl w:val="0"/>
          <w:numId w:val="47"/>
        </w:numPr>
        <w:tabs>
          <w:tab w:val="clear" w:pos="227"/>
          <w:tab w:val="clear" w:pos="454"/>
          <w:tab w:val="clear" w:pos="680"/>
          <w:tab w:val="left" w:pos="720"/>
        </w:tabs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 w:hint="cs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4EE3BB2" w14:textId="77777777" w:rsidR="00E76E38" w:rsidRDefault="00E76E38" w:rsidP="00E76E38">
      <w:pPr>
        <w:numPr>
          <w:ilvl w:val="0"/>
          <w:numId w:val="47"/>
        </w:numPr>
        <w:tabs>
          <w:tab w:val="clear" w:pos="227"/>
          <w:tab w:val="clear" w:pos="454"/>
          <w:tab w:val="clear" w:pos="680"/>
          <w:tab w:val="left" w:pos="720"/>
        </w:tabs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>
        <w:rPr>
          <w:rFonts w:asciiTheme="majorBidi" w:hAnsiTheme="majorBidi" w:cstheme="majorBidi" w:hint="cs"/>
          <w:sz w:val="30"/>
          <w:szCs w:val="30"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กลุ่มบริษัทและบริษัท</w:t>
      </w:r>
      <w:r>
        <w:rPr>
          <w:rFonts w:asciiTheme="majorBidi" w:eastAsia="Calibri" w:hAnsiTheme="majorBidi" w:cstheme="majorBidi" w:hint="cs"/>
          <w:sz w:val="30"/>
          <w:szCs w:val="30"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กลุ่มบริษัทและบริษัท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ต้องหยุดการดำเนินงานต่อเนื่อง </w:t>
      </w:r>
    </w:p>
    <w:p w14:paraId="1274D3A3" w14:textId="77777777" w:rsidR="00E76E38" w:rsidRDefault="00E76E38" w:rsidP="00E76E38">
      <w:pPr>
        <w:numPr>
          <w:ilvl w:val="0"/>
          <w:numId w:val="47"/>
        </w:numPr>
        <w:tabs>
          <w:tab w:val="clear" w:pos="227"/>
          <w:tab w:val="clear" w:pos="454"/>
          <w:tab w:val="clear" w:pos="680"/>
          <w:tab w:val="left" w:pos="720"/>
        </w:tabs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>
        <w:rPr>
          <w:rFonts w:asciiTheme="majorBidi" w:hAnsiTheme="majorBidi" w:cstheme="majorBidi" w:hint="cs"/>
          <w:sz w:val="30"/>
          <w:szCs w:val="30"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การเปิดเผยข้อมูลว่างบการเงินรวมและงบการเงินเฉพาะกิจการแสดงรายการและเหตุการณ์ในรูปแบบที่ทำให้</w:t>
      </w:r>
      <w:r>
        <w:rPr>
          <w:rFonts w:asciiTheme="majorBidi" w:hAnsiTheme="majorBidi" w:cstheme="majorBidi" w:hint="cs"/>
          <w:sz w:val="30"/>
          <w:szCs w:val="30"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มีการนำเสนอข้อมูลโดยถูกต้องตามที่ควรหรือไม่   </w:t>
      </w:r>
    </w:p>
    <w:p w14:paraId="26E7E1FE" w14:textId="77777777" w:rsidR="00E76E38" w:rsidRDefault="00E76E38" w:rsidP="00E76E38">
      <w:pPr>
        <w:numPr>
          <w:ilvl w:val="0"/>
          <w:numId w:val="47"/>
        </w:numPr>
        <w:tabs>
          <w:tab w:val="clear" w:pos="227"/>
          <w:tab w:val="clear" w:pos="454"/>
          <w:tab w:val="clear" w:pos="680"/>
          <w:tab w:val="left" w:pos="720"/>
        </w:tabs>
        <w:spacing w:after="200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>
        <w:rPr>
          <w:rFonts w:asciiTheme="majorBidi" w:hAnsiTheme="majorBidi" w:cstheme="majorBidi" w:hint="cs"/>
          <w:sz w:val="30"/>
          <w:szCs w:val="30"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 </w:t>
      </w:r>
    </w:p>
    <w:p w14:paraId="28D59595" w14:textId="77777777" w:rsidR="00E76E38" w:rsidRDefault="00E76E38" w:rsidP="00E76E38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24D83379" w14:textId="77777777" w:rsidR="00E76E38" w:rsidRDefault="00E76E38" w:rsidP="00E76E38">
      <w:pPr>
        <w:autoSpaceDE w:val="0"/>
        <w:autoSpaceDN w:val="0"/>
        <w:adjustRightInd w:val="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 w:hint="cs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>
        <w:rPr>
          <w:rFonts w:asciiTheme="majorBidi" w:hAnsiTheme="majorBidi" w:cstheme="majorBidi" w:hint="cs"/>
          <w:sz w:val="30"/>
          <w:szCs w:val="30"/>
          <w:cs/>
        </w:rPr>
        <w:t>งข้าพเจ้า</w:t>
      </w:r>
    </w:p>
    <w:p w14:paraId="153B613B" w14:textId="77777777" w:rsidR="00E76E38" w:rsidRDefault="00E76E38" w:rsidP="00E76E38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220DD7B9" w14:textId="77777777" w:rsidR="00E76E38" w:rsidRDefault="00E76E38" w:rsidP="00E76E38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eastAsia="Calibri" w:hAnsi="Angsana New" w:hint="cs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 และมาตรการที่ข้าพเจ้าใช้เพื่อป้องกันไม่ให้ข้าพเจ้าขาดความเป็น</w:t>
      </w:r>
      <w:r>
        <w:rPr>
          <w:rFonts w:ascii="Angsana New" w:hAnsi="Angsana New" w:hint="cs"/>
          <w:sz w:val="30"/>
          <w:szCs w:val="30"/>
          <w:cs/>
        </w:rPr>
        <w:t>อิสระ</w:t>
      </w:r>
    </w:p>
    <w:p w14:paraId="08198C08" w14:textId="77777777" w:rsidR="00E76E38" w:rsidRDefault="00E76E38" w:rsidP="00E76E38">
      <w:pPr>
        <w:jc w:val="thaiDistribute"/>
        <w:rPr>
          <w:rFonts w:ascii="Angsana New" w:hAnsi="Angsana New"/>
          <w:sz w:val="24"/>
          <w:szCs w:val="24"/>
        </w:rPr>
      </w:pPr>
    </w:p>
    <w:p w14:paraId="571DCEBE" w14:textId="77777777" w:rsidR="00E76E38" w:rsidRDefault="00E76E38" w:rsidP="00E76E38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highlight w:val="yellow"/>
          <w:rtl/>
          <w:cs/>
        </w:rPr>
      </w:pPr>
      <w:r>
        <w:rPr>
          <w:rFonts w:ascii="Angsana New" w:hAnsi="Angsana New" w:hint="cs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>
        <w:rPr>
          <w:rFonts w:ascii="Angsana New" w:hAnsi="Angsana New" w:hint="cs"/>
          <w:sz w:val="30"/>
          <w:szCs w:val="30"/>
        </w:rPr>
        <w:t xml:space="preserve">              </w:t>
      </w:r>
      <w:r>
        <w:rPr>
          <w:rFonts w:ascii="Angsana New" w:hAnsi="Angsana New" w:hint="cs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>
        <w:rPr>
          <w:rFonts w:ascii="Angsana New" w:hAnsi="Angsana New" w:hint="cs"/>
          <w:sz w:val="30"/>
          <w:szCs w:val="30"/>
          <w:cs/>
        </w:rPr>
        <w:br/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>
        <w:rPr>
          <w:rFonts w:ascii="Angsana New" w:hAnsi="Angsana New" w:hint="cs"/>
          <w:sz w:val="30"/>
          <w:szCs w:val="30"/>
          <w:cs/>
        </w:rPr>
        <w:br/>
        <w:t>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D9145F0" w14:textId="77777777" w:rsidR="00E76E38" w:rsidRDefault="00E76E38" w:rsidP="00E76E38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3934C5C8" w14:textId="77777777" w:rsidR="00E76E38" w:rsidRDefault="00E76E38" w:rsidP="00E76E38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389448F9" w14:textId="77777777" w:rsidR="00E76E38" w:rsidRDefault="00E76E38" w:rsidP="00E76E38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2BC03E97" w14:textId="77777777" w:rsidR="00E76E38" w:rsidRDefault="00E76E38" w:rsidP="00E76E38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44F47D4D" w14:textId="77777777" w:rsidR="00E76E38" w:rsidRDefault="00E76E38" w:rsidP="00E76E38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7277D1C1" w14:textId="77777777" w:rsidR="00E76E38" w:rsidRDefault="00E76E38" w:rsidP="00E76E38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 w:hint="cs"/>
          <w:cs/>
        </w:rPr>
        <w:t>(ธัญลักษณ์ เกตุแก้ว)</w:t>
      </w:r>
    </w:p>
    <w:p w14:paraId="79B6D0B2" w14:textId="77777777" w:rsidR="00E76E38" w:rsidRDefault="00E76E38" w:rsidP="00E76E38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 w:hint="cs"/>
          <w:cs/>
        </w:rPr>
        <w:t>ผู้สอบบัญชีรับอนุญาต</w:t>
      </w:r>
    </w:p>
    <w:p w14:paraId="757138F8" w14:textId="77777777" w:rsidR="00E76E38" w:rsidRDefault="00E76E38" w:rsidP="00E76E38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>
        <w:rPr>
          <w:rFonts w:asciiTheme="majorBidi" w:hAnsiTheme="majorBidi" w:cstheme="majorBidi" w:hint="cs"/>
          <w:cs/>
        </w:rPr>
        <w:t xml:space="preserve">เลขทะเบียน </w:t>
      </w:r>
      <w:r>
        <w:rPr>
          <w:rFonts w:asciiTheme="majorBidi" w:hAnsiTheme="majorBidi" w:cstheme="majorBidi" w:hint="cs"/>
          <w:lang w:val="en-US"/>
        </w:rPr>
        <w:t>8179</w:t>
      </w:r>
    </w:p>
    <w:p w14:paraId="13A36920" w14:textId="77777777" w:rsidR="00E76E38" w:rsidRDefault="00E76E38" w:rsidP="00E76E38">
      <w:pPr>
        <w:jc w:val="both"/>
        <w:rPr>
          <w:rFonts w:asciiTheme="majorBidi" w:hAnsiTheme="majorBidi" w:cstheme="majorBidi"/>
          <w:sz w:val="20"/>
          <w:szCs w:val="20"/>
        </w:rPr>
      </w:pPr>
    </w:p>
    <w:p w14:paraId="7F049ACE" w14:textId="77777777" w:rsidR="00E76E38" w:rsidRDefault="00E76E38" w:rsidP="00E76E38">
      <w:pPr>
        <w:jc w:val="both"/>
        <w:rPr>
          <w:rFonts w:asciiTheme="majorBidi" w:hAnsiTheme="majorBidi"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บริษัท เคพีเอ็มจี ภูมิไชย สอบบัญชี จำกัด</w:t>
      </w:r>
    </w:p>
    <w:p w14:paraId="6EB3DB27" w14:textId="77777777" w:rsidR="00E76E38" w:rsidRDefault="00E76E38" w:rsidP="00E76E38">
      <w:pPr>
        <w:jc w:val="both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กรุงเทพมหานคร</w:t>
      </w:r>
    </w:p>
    <w:p w14:paraId="04EB4D00" w14:textId="04DA0DDD" w:rsidR="00E76E38" w:rsidRDefault="00E76E38" w:rsidP="00E76E38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</w:rPr>
        <w:t>2</w:t>
      </w:r>
      <w:r w:rsidR="00A843E8"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 w:hint="cs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>
        <w:rPr>
          <w:rFonts w:asciiTheme="majorBidi" w:hAnsiTheme="majorBidi" w:cstheme="majorBidi" w:hint="cs"/>
          <w:sz w:val="30"/>
          <w:szCs w:val="30"/>
        </w:rPr>
        <w:t>256</w:t>
      </w:r>
      <w:r w:rsidR="00A843E8">
        <w:rPr>
          <w:rFonts w:asciiTheme="majorBidi" w:hAnsiTheme="majorBidi" w:cstheme="majorBidi"/>
          <w:sz w:val="30"/>
          <w:szCs w:val="30"/>
        </w:rPr>
        <w:t>4</w:t>
      </w:r>
    </w:p>
    <w:sectPr w:rsidR="00E76E38" w:rsidSect="009330C3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paperSrc w:first="15" w:other="15"/>
      <w:cols w:space="720"/>
      <w:docGrid w:linePitch="299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Yuvanuch, Thepsongvaj" w:date="2021-01-25T19:47:00Z" w:initials="YT">
    <w:p w14:paraId="30570E37" w14:textId="77777777" w:rsidR="00223BAF" w:rsidRDefault="00223BAF" w:rsidP="00E76E38">
      <w:pPr>
        <w:pStyle w:val="CommentText"/>
      </w:pPr>
      <w:r>
        <w:rPr>
          <w:rStyle w:val="CommentReference"/>
        </w:rPr>
        <w:annotationRef/>
      </w:r>
      <w:r>
        <w:rPr>
          <w:rFonts w:hint="cs"/>
          <w:cs/>
        </w:rPr>
        <w:t xml:space="preserve">ซ้ำกับที่ </w:t>
      </w:r>
      <w:r>
        <w:t>test PD LGD</w:t>
      </w:r>
      <w:r>
        <w:rPr>
          <w:rFonts w:hint="cs"/>
          <w:cs/>
        </w:rPr>
        <w:t>หรือไม่</w:t>
      </w:r>
    </w:p>
  </w:comment>
  <w:comment w:id="4" w:author="Nuchanard, Chongkittiraks" w:date="2021-02-04T12:54:00Z" w:initials="YT">
    <w:p w14:paraId="16C914CC" w14:textId="77777777" w:rsidR="00223BAF" w:rsidRDefault="00223BAF" w:rsidP="00E76E38">
      <w:pPr>
        <w:pStyle w:val="CommentText"/>
        <w:rPr>
          <w:cs/>
        </w:rPr>
      </w:pPr>
      <w:r>
        <w:rPr>
          <w:rStyle w:val="CommentReference"/>
        </w:rPr>
        <w:annotationRef/>
      </w:r>
      <w:r>
        <w:t>Revised</w:t>
      </w:r>
    </w:p>
  </w:comment>
  <w:comment w:id="5" w:author="Nuchanard, Chongkittiraks" w:date="2021-02-04T12:54:00Z" w:initials="YT">
    <w:p w14:paraId="3B2F8E28" w14:textId="77777777" w:rsidR="00223BAF" w:rsidRDefault="00223BAF" w:rsidP="00E76E38">
      <w:pPr>
        <w:pStyle w:val="CommentText"/>
      </w:pPr>
      <w:r>
        <w:rPr>
          <w:rStyle w:val="CommentReference"/>
        </w:rPr>
        <w:annotationRef/>
      </w:r>
    </w:p>
  </w:comment>
  <w:comment w:id="6" w:author="Graiwin, Santimahakullert" w:date="2021-01-22T00:24:00Z" w:initials="G">
    <w:p w14:paraId="2A6D6947" w14:textId="77777777" w:rsidR="00223BAF" w:rsidRDefault="00223BAF" w:rsidP="00E76E38">
      <w:pPr>
        <w:pStyle w:val="CommentText"/>
      </w:pPr>
      <w:r>
        <w:rPr>
          <w:rStyle w:val="CommentReference"/>
        </w:rPr>
        <w:annotationRef/>
      </w:r>
      <w:r>
        <w:t>Too technical might need to revise wording krub.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0570E37" w15:done="0"/>
  <w15:commentEx w15:paraId="16C914CC" w15:paraIdParent="30570E37" w15:done="0"/>
  <w15:commentEx w15:paraId="3B2F8E28" w15:paraIdParent="30570E37" w15:done="0"/>
  <w15:commentEx w15:paraId="2A6D6947" w15:done="1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0570E37" w16cid:durableId="23DA41BD"/>
  <w16cid:commentId w16cid:paraId="16C914CC" w16cid:durableId="23DA41C2"/>
  <w16cid:commentId w16cid:paraId="3B2F8E28" w16cid:durableId="23DA41C6"/>
  <w16cid:commentId w16cid:paraId="2A6D6947" w16cid:durableId="23DA41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B45B16" w14:textId="77777777" w:rsidR="006B69FC" w:rsidRDefault="006B69FC">
      <w:r>
        <w:separator/>
      </w:r>
    </w:p>
  </w:endnote>
  <w:endnote w:type="continuationSeparator" w:id="0">
    <w:p w14:paraId="57B23933" w14:textId="77777777" w:rsidR="006B69FC" w:rsidRDefault="006B6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8021353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3D1787B" w14:textId="0E6ED652" w:rsidR="00223BAF" w:rsidRDefault="00223BAF" w:rsidP="00CA2090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7626B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626B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626B2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7</w:t>
        </w:r>
        <w:r w:rsidRPr="007626B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14A856" w14:textId="0B0AF177" w:rsidR="009330C3" w:rsidRDefault="009330C3" w:rsidP="00CA2090">
    <w:pPr>
      <w:pStyle w:val="Footer"/>
      <w:jc w:val="center"/>
      <w:rPr>
        <w:rFonts w:asciiTheme="majorBidi" w:hAnsiTheme="majorBidi" w:cstheme="majorBidi"/>
        <w:noProof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9512018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B014943" w14:textId="5914F993" w:rsidR="009330C3" w:rsidRPr="009330C3" w:rsidRDefault="009330C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330C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330C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330C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E038C">
          <w:rPr>
            <w:rFonts w:asciiTheme="majorBidi" w:hAnsiTheme="majorBidi" w:cstheme="majorBidi"/>
            <w:noProof/>
            <w:sz w:val="30"/>
            <w:szCs w:val="30"/>
          </w:rPr>
          <w:t>6</w:t>
        </w:r>
        <w:r w:rsidRPr="009330C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30CD11" w14:textId="77777777" w:rsidR="006B69FC" w:rsidRDefault="006B69FC">
      <w:r>
        <w:separator/>
      </w:r>
    </w:p>
  </w:footnote>
  <w:footnote w:type="continuationSeparator" w:id="0">
    <w:p w14:paraId="2C0969EE" w14:textId="77777777" w:rsidR="006B69FC" w:rsidRDefault="006B69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646711" w14:textId="43F0585C" w:rsidR="00223BAF" w:rsidRDefault="00223BAF">
    <w:pPr>
      <w:pStyle w:val="Header"/>
    </w:pPr>
  </w:p>
  <w:p w14:paraId="49D2FE0C" w14:textId="77777777" w:rsidR="00223BAF" w:rsidRDefault="00223BAF">
    <w:pPr>
      <w:pStyle w:val="Header"/>
    </w:pPr>
  </w:p>
  <w:p w14:paraId="3E68EA67" w14:textId="77777777" w:rsidR="00223BAF" w:rsidRDefault="00223BAF">
    <w:pPr>
      <w:pStyle w:val="Header"/>
    </w:pPr>
  </w:p>
  <w:p w14:paraId="2F0ABA8B" w14:textId="77777777" w:rsidR="00223BAF" w:rsidRDefault="00223BA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3B37D6" w14:textId="10929F41" w:rsidR="00223BAF" w:rsidRDefault="00223BAF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63F42853" w14:textId="77777777" w:rsidR="009330C3" w:rsidRPr="004238F6" w:rsidRDefault="009330C3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E7E9D"/>
    <w:multiLevelType w:val="multilevel"/>
    <w:tmpl w:val="0B70179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9D72933"/>
    <w:multiLevelType w:val="multilevel"/>
    <w:tmpl w:val="ECF074E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21"/>
      <w:numFmt w:val="none"/>
      <w:lvlRestart w:val="0"/>
      <w:lvlText w:val="(ท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0A40B2A"/>
    <w:multiLevelType w:val="multilevel"/>
    <w:tmpl w:val="0FA6BE5A"/>
    <w:lvl w:ilvl="0">
      <w:start w:val="1"/>
      <w:numFmt w:val="decimal"/>
      <w:lvlText w:val="%1"/>
      <w:lvlJc w:val="left"/>
      <w:pPr>
        <w:tabs>
          <w:tab w:val="num" w:pos="3496"/>
        </w:tabs>
        <w:ind w:left="3496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36"/>
        </w:tabs>
        <w:ind w:left="383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76"/>
        </w:tabs>
        <w:ind w:left="417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517"/>
        </w:tabs>
        <w:ind w:left="451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57"/>
        </w:tabs>
        <w:ind w:left="485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97"/>
        </w:tabs>
        <w:ind w:left="519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37"/>
        </w:tabs>
        <w:ind w:left="553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77"/>
        </w:tabs>
        <w:ind w:left="587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217"/>
        </w:tabs>
        <w:ind w:left="6217" w:hanging="340"/>
      </w:pPr>
      <w:rPr>
        <w:rFonts w:ascii="Symbol" w:hAnsi="Symbol" w:hint="default"/>
      </w:rPr>
    </w:lvl>
  </w:abstractNum>
  <w:abstractNum w:abstractNumId="7" w15:restartNumberingAfterBreak="0">
    <w:nsid w:val="11104914"/>
    <w:multiLevelType w:val="hybridMultilevel"/>
    <w:tmpl w:val="83ACED2E"/>
    <w:lvl w:ilvl="0" w:tplc="FB684F88">
      <w:start w:val="61"/>
      <w:numFmt w:val="bullet"/>
      <w:lvlText w:val="﷐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A42787"/>
    <w:multiLevelType w:val="multilevel"/>
    <w:tmpl w:val="09AED25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20"/>
      <w:numFmt w:val="none"/>
      <w:lvlText w:val="(ถ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145C4712"/>
    <w:multiLevelType w:val="hybridMultilevel"/>
    <w:tmpl w:val="6E38E9E8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C3160"/>
    <w:multiLevelType w:val="multilevel"/>
    <w:tmpl w:val="0B70179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864"/>
        </w:tabs>
        <w:ind w:left="86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EFC5AB4"/>
    <w:multiLevelType w:val="multilevel"/>
    <w:tmpl w:val="55E82CF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9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B665A4"/>
    <w:multiLevelType w:val="singleLevel"/>
    <w:tmpl w:val="3052462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2E9F43D4"/>
    <w:multiLevelType w:val="multilevel"/>
    <w:tmpl w:val="F974A20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4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B641E57"/>
    <w:multiLevelType w:val="multilevel"/>
    <w:tmpl w:val="67A2313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24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3FB079A7"/>
    <w:multiLevelType w:val="multilevel"/>
    <w:tmpl w:val="6E24BE2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B53907"/>
    <w:multiLevelType w:val="hybridMultilevel"/>
    <w:tmpl w:val="E91A365C"/>
    <w:lvl w:ilvl="0" w:tplc="1C9E5A42">
      <w:start w:val="2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CB0B31"/>
    <w:multiLevelType w:val="hybridMultilevel"/>
    <w:tmpl w:val="D876CE1C"/>
    <w:lvl w:ilvl="0" w:tplc="46629D74">
      <w:start w:val="1"/>
      <w:numFmt w:val="thaiLetters"/>
      <w:lvlText w:val="(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48E70C49"/>
    <w:multiLevelType w:val="multilevel"/>
    <w:tmpl w:val="7E4219D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3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49480973"/>
    <w:multiLevelType w:val="multilevel"/>
    <w:tmpl w:val="7E1C63D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7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4B3B4AE8"/>
    <w:multiLevelType w:val="hybridMultilevel"/>
    <w:tmpl w:val="CD64EE1A"/>
    <w:lvl w:ilvl="0" w:tplc="F78A2946">
      <w:start w:val="1"/>
      <w:numFmt w:val="thaiLetters"/>
      <w:pStyle w:val="AccPolicyHeading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30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C0276C"/>
    <w:multiLevelType w:val="hybridMultilevel"/>
    <w:tmpl w:val="C1DA4DFC"/>
    <w:lvl w:ilvl="0" w:tplc="43D0E64E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2B3926"/>
    <w:multiLevelType w:val="hybridMultilevel"/>
    <w:tmpl w:val="98D48000"/>
    <w:lvl w:ilvl="0" w:tplc="AE4C19E4">
      <w:start w:val="2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F706D0A"/>
    <w:multiLevelType w:val="hybridMultilevel"/>
    <w:tmpl w:val="9946B9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7" w15:restartNumberingAfterBreak="0">
    <w:nsid w:val="7D527583"/>
    <w:multiLevelType w:val="hybridMultilevel"/>
    <w:tmpl w:val="D9CE4C00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904735"/>
    <w:multiLevelType w:val="multilevel"/>
    <w:tmpl w:val="599AC9F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8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7EB827E8"/>
    <w:multiLevelType w:val="multilevel"/>
    <w:tmpl w:val="D26C341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23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1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27"/>
  </w:num>
  <w:num w:numId="4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</w:num>
  <w:num w:numId="6">
    <w:abstractNumId w:val="4"/>
  </w:num>
  <w:num w:numId="7">
    <w:abstractNumId w:val="20"/>
  </w:num>
  <w:num w:numId="8">
    <w:abstractNumId w:val="33"/>
  </w:num>
  <w:num w:numId="9">
    <w:abstractNumId w:val="9"/>
  </w:num>
  <w:num w:numId="10">
    <w:abstractNumId w:val="14"/>
  </w:num>
  <w:num w:numId="11">
    <w:abstractNumId w:val="29"/>
  </w:num>
  <w:num w:numId="12">
    <w:abstractNumId w:val="15"/>
  </w:num>
  <w:num w:numId="13">
    <w:abstractNumId w:val="37"/>
  </w:num>
  <w:num w:numId="14">
    <w:abstractNumId w:val="38"/>
  </w:num>
  <w:num w:numId="15">
    <w:abstractNumId w:val="25"/>
  </w:num>
  <w:num w:numId="16">
    <w:abstractNumId w:val="16"/>
  </w:num>
  <w:num w:numId="17">
    <w:abstractNumId w:val="26"/>
  </w:num>
  <w:num w:numId="18">
    <w:abstractNumId w:val="13"/>
  </w:num>
  <w:num w:numId="19">
    <w:abstractNumId w:val="39"/>
  </w:num>
  <w:num w:numId="20">
    <w:abstractNumId w:val="19"/>
  </w:num>
  <w:num w:numId="21">
    <w:abstractNumId w:val="40"/>
  </w:num>
  <w:num w:numId="22">
    <w:abstractNumId w:val="11"/>
  </w:num>
  <w:num w:numId="23">
    <w:abstractNumId w:val="12"/>
  </w:num>
  <w:num w:numId="24">
    <w:abstractNumId w:val="36"/>
  </w:num>
  <w:num w:numId="25">
    <w:abstractNumId w:val="30"/>
  </w:num>
  <w:num w:numId="26">
    <w:abstractNumId w:val="35"/>
  </w:num>
  <w:num w:numId="27">
    <w:abstractNumId w:val="28"/>
  </w:num>
  <w:num w:numId="28">
    <w:abstractNumId w:val="24"/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</w:num>
  <w:num w:numId="31">
    <w:abstractNumId w:val="21"/>
  </w:num>
  <w:num w:numId="32">
    <w:abstractNumId w:val="5"/>
  </w:num>
  <w:num w:numId="33">
    <w:abstractNumId w:val="41"/>
  </w:num>
  <w:num w:numId="34">
    <w:abstractNumId w:val="23"/>
  </w:num>
  <w:num w:numId="35">
    <w:abstractNumId w:val="34"/>
  </w:num>
  <w:num w:numId="36">
    <w:abstractNumId w:val="10"/>
  </w:num>
  <w:num w:numId="37">
    <w:abstractNumId w:val="18"/>
  </w:num>
  <w:num w:numId="38">
    <w:abstractNumId w:val="0"/>
  </w:num>
  <w:num w:numId="39">
    <w:abstractNumId w:val="8"/>
  </w:num>
  <w:num w:numId="40">
    <w:abstractNumId w:val="2"/>
  </w:num>
  <w:num w:numId="41">
    <w:abstractNumId w:val="22"/>
  </w:num>
  <w:num w:numId="42">
    <w:abstractNumId w:val="32"/>
  </w:num>
  <w:num w:numId="43">
    <w:abstractNumId w:val="7"/>
  </w:num>
  <w:num w:numId="44">
    <w:abstractNumId w:val="37"/>
  </w:num>
  <w:num w:numId="45">
    <w:abstractNumId w:val="1"/>
  </w:num>
  <w:num w:numId="46">
    <w:abstractNumId w:val="37"/>
  </w:num>
  <w:num w:numId="47">
    <w:abstractNumId w:val="4"/>
  </w:num>
  <w:numIdMacAtCleanup w:val="2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vanuch, Thepsongvaj">
    <w15:presenceInfo w15:providerId="AD" w15:userId="S::yuvanuch@kpmg.co.th::badad78a-8e08-426c-ada7-fb8fb737e1ad"/>
  </w15:person>
  <w15:person w15:author="Nuchanard, Chongkittiraks">
    <w15:presenceInfo w15:providerId="AD" w15:userId="S::nuchanard@kpmg.co.th::9dea4a48-cf3d-46db-809a-de9b90ec6e85"/>
  </w15:person>
  <w15:person w15:author="Graiwin, Santimahakullert">
    <w15:presenceInfo w15:providerId="AD" w15:userId="S::graiwin@kpmg.co.th::415ba2ce-8aea-42b3-a38f-ff4cd00230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385CFC"/>
    <w:rsid w:val="00000703"/>
    <w:rsid w:val="00001842"/>
    <w:rsid w:val="00001DDB"/>
    <w:rsid w:val="00002081"/>
    <w:rsid w:val="00002468"/>
    <w:rsid w:val="000028F3"/>
    <w:rsid w:val="000031A8"/>
    <w:rsid w:val="00003EB1"/>
    <w:rsid w:val="00003FC3"/>
    <w:rsid w:val="0000437B"/>
    <w:rsid w:val="000043A6"/>
    <w:rsid w:val="0000469B"/>
    <w:rsid w:val="000046C9"/>
    <w:rsid w:val="00004F0D"/>
    <w:rsid w:val="00005556"/>
    <w:rsid w:val="00005963"/>
    <w:rsid w:val="00005ACB"/>
    <w:rsid w:val="00006330"/>
    <w:rsid w:val="0000742F"/>
    <w:rsid w:val="0000745C"/>
    <w:rsid w:val="0000791D"/>
    <w:rsid w:val="00007B57"/>
    <w:rsid w:val="00007C1C"/>
    <w:rsid w:val="00007C6F"/>
    <w:rsid w:val="00007F21"/>
    <w:rsid w:val="000106F0"/>
    <w:rsid w:val="000108C5"/>
    <w:rsid w:val="00010AE2"/>
    <w:rsid w:val="000110F2"/>
    <w:rsid w:val="0001185B"/>
    <w:rsid w:val="00013174"/>
    <w:rsid w:val="00013450"/>
    <w:rsid w:val="000135FB"/>
    <w:rsid w:val="0001371F"/>
    <w:rsid w:val="00013A0E"/>
    <w:rsid w:val="00014109"/>
    <w:rsid w:val="00014767"/>
    <w:rsid w:val="00014B6D"/>
    <w:rsid w:val="00014BE5"/>
    <w:rsid w:val="00015A85"/>
    <w:rsid w:val="00015AAB"/>
    <w:rsid w:val="00015B12"/>
    <w:rsid w:val="00015BD5"/>
    <w:rsid w:val="00015C52"/>
    <w:rsid w:val="000161F0"/>
    <w:rsid w:val="000179AA"/>
    <w:rsid w:val="00017BDD"/>
    <w:rsid w:val="00017EFD"/>
    <w:rsid w:val="0002055E"/>
    <w:rsid w:val="000205CD"/>
    <w:rsid w:val="00020C89"/>
    <w:rsid w:val="00021874"/>
    <w:rsid w:val="00021A3E"/>
    <w:rsid w:val="00021FB0"/>
    <w:rsid w:val="00023090"/>
    <w:rsid w:val="000234A3"/>
    <w:rsid w:val="00023579"/>
    <w:rsid w:val="00023B44"/>
    <w:rsid w:val="00023CE6"/>
    <w:rsid w:val="00023DAC"/>
    <w:rsid w:val="0002467D"/>
    <w:rsid w:val="000249B7"/>
    <w:rsid w:val="0002570C"/>
    <w:rsid w:val="000257BE"/>
    <w:rsid w:val="00026433"/>
    <w:rsid w:val="00027349"/>
    <w:rsid w:val="000275CB"/>
    <w:rsid w:val="00027D2A"/>
    <w:rsid w:val="00030AD5"/>
    <w:rsid w:val="00030B27"/>
    <w:rsid w:val="00030D0A"/>
    <w:rsid w:val="00030E65"/>
    <w:rsid w:val="00030EEB"/>
    <w:rsid w:val="00030EEF"/>
    <w:rsid w:val="000313B6"/>
    <w:rsid w:val="0003249A"/>
    <w:rsid w:val="00032CEA"/>
    <w:rsid w:val="00032EF6"/>
    <w:rsid w:val="00032F1B"/>
    <w:rsid w:val="000330E5"/>
    <w:rsid w:val="000333D4"/>
    <w:rsid w:val="00033EFB"/>
    <w:rsid w:val="00033F41"/>
    <w:rsid w:val="000341D7"/>
    <w:rsid w:val="00034AA1"/>
    <w:rsid w:val="000356F0"/>
    <w:rsid w:val="000357BC"/>
    <w:rsid w:val="00035849"/>
    <w:rsid w:val="00035A15"/>
    <w:rsid w:val="00035E4A"/>
    <w:rsid w:val="00035F53"/>
    <w:rsid w:val="0003770C"/>
    <w:rsid w:val="000400B8"/>
    <w:rsid w:val="0004069A"/>
    <w:rsid w:val="00040803"/>
    <w:rsid w:val="00040CDB"/>
    <w:rsid w:val="00041029"/>
    <w:rsid w:val="0004159E"/>
    <w:rsid w:val="000416A0"/>
    <w:rsid w:val="00041779"/>
    <w:rsid w:val="00041E89"/>
    <w:rsid w:val="00041F9A"/>
    <w:rsid w:val="000428E6"/>
    <w:rsid w:val="00042C84"/>
    <w:rsid w:val="00042F74"/>
    <w:rsid w:val="000434F1"/>
    <w:rsid w:val="00043669"/>
    <w:rsid w:val="0004367D"/>
    <w:rsid w:val="00043C09"/>
    <w:rsid w:val="00045940"/>
    <w:rsid w:val="00045A17"/>
    <w:rsid w:val="00045A5A"/>
    <w:rsid w:val="00045B36"/>
    <w:rsid w:val="00045DA8"/>
    <w:rsid w:val="00046413"/>
    <w:rsid w:val="000467B3"/>
    <w:rsid w:val="0004685F"/>
    <w:rsid w:val="00046EAC"/>
    <w:rsid w:val="00047359"/>
    <w:rsid w:val="00047FF3"/>
    <w:rsid w:val="000501D5"/>
    <w:rsid w:val="00050DF3"/>
    <w:rsid w:val="00050F9F"/>
    <w:rsid w:val="00051895"/>
    <w:rsid w:val="00051D3B"/>
    <w:rsid w:val="000525C4"/>
    <w:rsid w:val="000525D5"/>
    <w:rsid w:val="0005267A"/>
    <w:rsid w:val="000527ED"/>
    <w:rsid w:val="000531AF"/>
    <w:rsid w:val="0005383F"/>
    <w:rsid w:val="000539E1"/>
    <w:rsid w:val="00053A15"/>
    <w:rsid w:val="00053DCF"/>
    <w:rsid w:val="00054433"/>
    <w:rsid w:val="0005456B"/>
    <w:rsid w:val="000547A5"/>
    <w:rsid w:val="00054FC9"/>
    <w:rsid w:val="0005527B"/>
    <w:rsid w:val="0005542F"/>
    <w:rsid w:val="0005563F"/>
    <w:rsid w:val="00055766"/>
    <w:rsid w:val="000557F3"/>
    <w:rsid w:val="000558C4"/>
    <w:rsid w:val="00055D82"/>
    <w:rsid w:val="00055EED"/>
    <w:rsid w:val="0005619A"/>
    <w:rsid w:val="0005658D"/>
    <w:rsid w:val="00056D03"/>
    <w:rsid w:val="000571F6"/>
    <w:rsid w:val="000600B1"/>
    <w:rsid w:val="000605E0"/>
    <w:rsid w:val="000607C0"/>
    <w:rsid w:val="00060A00"/>
    <w:rsid w:val="000617E0"/>
    <w:rsid w:val="00061CE4"/>
    <w:rsid w:val="00061D74"/>
    <w:rsid w:val="00061D94"/>
    <w:rsid w:val="000626DD"/>
    <w:rsid w:val="0006276B"/>
    <w:rsid w:val="00062AEE"/>
    <w:rsid w:val="00063595"/>
    <w:rsid w:val="000637F5"/>
    <w:rsid w:val="00063B15"/>
    <w:rsid w:val="000645CB"/>
    <w:rsid w:val="00064712"/>
    <w:rsid w:val="000651F2"/>
    <w:rsid w:val="00065232"/>
    <w:rsid w:val="000655D8"/>
    <w:rsid w:val="00065EB2"/>
    <w:rsid w:val="00066F12"/>
    <w:rsid w:val="000671A2"/>
    <w:rsid w:val="00067563"/>
    <w:rsid w:val="000675C1"/>
    <w:rsid w:val="00067D0A"/>
    <w:rsid w:val="00070D89"/>
    <w:rsid w:val="00070F1F"/>
    <w:rsid w:val="00071004"/>
    <w:rsid w:val="0007130C"/>
    <w:rsid w:val="0007132A"/>
    <w:rsid w:val="000719BD"/>
    <w:rsid w:val="00071B83"/>
    <w:rsid w:val="00071E7A"/>
    <w:rsid w:val="00071E82"/>
    <w:rsid w:val="000723A0"/>
    <w:rsid w:val="0007251A"/>
    <w:rsid w:val="00072B70"/>
    <w:rsid w:val="00072D57"/>
    <w:rsid w:val="00073026"/>
    <w:rsid w:val="00073A3B"/>
    <w:rsid w:val="00073FE0"/>
    <w:rsid w:val="00074407"/>
    <w:rsid w:val="0007455A"/>
    <w:rsid w:val="00074A9D"/>
    <w:rsid w:val="00074AC1"/>
    <w:rsid w:val="00074DCE"/>
    <w:rsid w:val="000750F8"/>
    <w:rsid w:val="00075ABC"/>
    <w:rsid w:val="00075BF1"/>
    <w:rsid w:val="000763A8"/>
    <w:rsid w:val="0007683B"/>
    <w:rsid w:val="00077AE3"/>
    <w:rsid w:val="00077ED9"/>
    <w:rsid w:val="00077F0B"/>
    <w:rsid w:val="00077F8E"/>
    <w:rsid w:val="000804BB"/>
    <w:rsid w:val="00080D70"/>
    <w:rsid w:val="00080F24"/>
    <w:rsid w:val="00081345"/>
    <w:rsid w:val="00081A66"/>
    <w:rsid w:val="00081E54"/>
    <w:rsid w:val="00082375"/>
    <w:rsid w:val="000823B1"/>
    <w:rsid w:val="0008276B"/>
    <w:rsid w:val="000828EE"/>
    <w:rsid w:val="00082C71"/>
    <w:rsid w:val="0008326B"/>
    <w:rsid w:val="000832B9"/>
    <w:rsid w:val="00084C47"/>
    <w:rsid w:val="00084C8E"/>
    <w:rsid w:val="00084FCC"/>
    <w:rsid w:val="00085423"/>
    <w:rsid w:val="00085867"/>
    <w:rsid w:val="00085EAB"/>
    <w:rsid w:val="00086210"/>
    <w:rsid w:val="00086363"/>
    <w:rsid w:val="00086E1C"/>
    <w:rsid w:val="00087083"/>
    <w:rsid w:val="00087778"/>
    <w:rsid w:val="00087C3A"/>
    <w:rsid w:val="00090192"/>
    <w:rsid w:val="00091D93"/>
    <w:rsid w:val="00091F5F"/>
    <w:rsid w:val="00092224"/>
    <w:rsid w:val="000923A1"/>
    <w:rsid w:val="00092746"/>
    <w:rsid w:val="0009298D"/>
    <w:rsid w:val="000936CA"/>
    <w:rsid w:val="00093882"/>
    <w:rsid w:val="00093B2B"/>
    <w:rsid w:val="00093B68"/>
    <w:rsid w:val="00093D89"/>
    <w:rsid w:val="0009417D"/>
    <w:rsid w:val="00094B9D"/>
    <w:rsid w:val="00094F1A"/>
    <w:rsid w:val="00094F26"/>
    <w:rsid w:val="00095134"/>
    <w:rsid w:val="00095300"/>
    <w:rsid w:val="000955EC"/>
    <w:rsid w:val="00095FD3"/>
    <w:rsid w:val="000963BA"/>
    <w:rsid w:val="000965F0"/>
    <w:rsid w:val="00096612"/>
    <w:rsid w:val="00096669"/>
    <w:rsid w:val="000971F0"/>
    <w:rsid w:val="00097903"/>
    <w:rsid w:val="00097A56"/>
    <w:rsid w:val="000A05E9"/>
    <w:rsid w:val="000A07B6"/>
    <w:rsid w:val="000A0FBB"/>
    <w:rsid w:val="000A12A1"/>
    <w:rsid w:val="000A171A"/>
    <w:rsid w:val="000A2651"/>
    <w:rsid w:val="000A2850"/>
    <w:rsid w:val="000A28E8"/>
    <w:rsid w:val="000A29E7"/>
    <w:rsid w:val="000A2A70"/>
    <w:rsid w:val="000A2E49"/>
    <w:rsid w:val="000A40D3"/>
    <w:rsid w:val="000A43D9"/>
    <w:rsid w:val="000A4E0A"/>
    <w:rsid w:val="000A5672"/>
    <w:rsid w:val="000A5A21"/>
    <w:rsid w:val="000A6618"/>
    <w:rsid w:val="000A665A"/>
    <w:rsid w:val="000A6761"/>
    <w:rsid w:val="000A6BD2"/>
    <w:rsid w:val="000A6C0B"/>
    <w:rsid w:val="000A6D4B"/>
    <w:rsid w:val="000A70DB"/>
    <w:rsid w:val="000A78E1"/>
    <w:rsid w:val="000A7A7A"/>
    <w:rsid w:val="000A7CF7"/>
    <w:rsid w:val="000A7E85"/>
    <w:rsid w:val="000B041B"/>
    <w:rsid w:val="000B0708"/>
    <w:rsid w:val="000B0D9D"/>
    <w:rsid w:val="000B142E"/>
    <w:rsid w:val="000B24FB"/>
    <w:rsid w:val="000B2811"/>
    <w:rsid w:val="000B2854"/>
    <w:rsid w:val="000B2F61"/>
    <w:rsid w:val="000B3240"/>
    <w:rsid w:val="000B33FE"/>
    <w:rsid w:val="000B355D"/>
    <w:rsid w:val="000B3939"/>
    <w:rsid w:val="000B393E"/>
    <w:rsid w:val="000B3C3D"/>
    <w:rsid w:val="000B4289"/>
    <w:rsid w:val="000B455F"/>
    <w:rsid w:val="000B4C3E"/>
    <w:rsid w:val="000B4D17"/>
    <w:rsid w:val="000B4E1C"/>
    <w:rsid w:val="000B4F7A"/>
    <w:rsid w:val="000B516E"/>
    <w:rsid w:val="000B5E28"/>
    <w:rsid w:val="000B63D7"/>
    <w:rsid w:val="000B66D2"/>
    <w:rsid w:val="000B6B7E"/>
    <w:rsid w:val="000B7339"/>
    <w:rsid w:val="000B77E3"/>
    <w:rsid w:val="000C00BB"/>
    <w:rsid w:val="000C046E"/>
    <w:rsid w:val="000C05AA"/>
    <w:rsid w:val="000C0A44"/>
    <w:rsid w:val="000C11B4"/>
    <w:rsid w:val="000C125D"/>
    <w:rsid w:val="000C1CB9"/>
    <w:rsid w:val="000C24C3"/>
    <w:rsid w:val="000C2BF4"/>
    <w:rsid w:val="000C332F"/>
    <w:rsid w:val="000C374D"/>
    <w:rsid w:val="000C3B59"/>
    <w:rsid w:val="000C3F88"/>
    <w:rsid w:val="000C45CA"/>
    <w:rsid w:val="000C4DF0"/>
    <w:rsid w:val="000C5111"/>
    <w:rsid w:val="000C5D7B"/>
    <w:rsid w:val="000C65D5"/>
    <w:rsid w:val="000C6B3B"/>
    <w:rsid w:val="000C6F7B"/>
    <w:rsid w:val="000C710B"/>
    <w:rsid w:val="000D0630"/>
    <w:rsid w:val="000D06B5"/>
    <w:rsid w:val="000D0B17"/>
    <w:rsid w:val="000D0CD9"/>
    <w:rsid w:val="000D1637"/>
    <w:rsid w:val="000D1851"/>
    <w:rsid w:val="000D18D5"/>
    <w:rsid w:val="000D1A85"/>
    <w:rsid w:val="000D27CD"/>
    <w:rsid w:val="000D29E0"/>
    <w:rsid w:val="000D3672"/>
    <w:rsid w:val="000D4480"/>
    <w:rsid w:val="000D47B5"/>
    <w:rsid w:val="000D4AED"/>
    <w:rsid w:val="000D4BD7"/>
    <w:rsid w:val="000D5E59"/>
    <w:rsid w:val="000D681B"/>
    <w:rsid w:val="000D6967"/>
    <w:rsid w:val="000D6971"/>
    <w:rsid w:val="000D6DBB"/>
    <w:rsid w:val="000D7F6D"/>
    <w:rsid w:val="000E00B3"/>
    <w:rsid w:val="000E0AC7"/>
    <w:rsid w:val="000E1035"/>
    <w:rsid w:val="000E167E"/>
    <w:rsid w:val="000E1DB6"/>
    <w:rsid w:val="000E2015"/>
    <w:rsid w:val="000E2524"/>
    <w:rsid w:val="000E2EAA"/>
    <w:rsid w:val="000E30D4"/>
    <w:rsid w:val="000E376B"/>
    <w:rsid w:val="000E38DF"/>
    <w:rsid w:val="000E3C48"/>
    <w:rsid w:val="000E40EE"/>
    <w:rsid w:val="000E411A"/>
    <w:rsid w:val="000E456C"/>
    <w:rsid w:val="000E4774"/>
    <w:rsid w:val="000E4D15"/>
    <w:rsid w:val="000E51C4"/>
    <w:rsid w:val="000E56F9"/>
    <w:rsid w:val="000E5B6B"/>
    <w:rsid w:val="000E5F52"/>
    <w:rsid w:val="000E6373"/>
    <w:rsid w:val="000E72A3"/>
    <w:rsid w:val="000E74EB"/>
    <w:rsid w:val="000E798A"/>
    <w:rsid w:val="000F05E0"/>
    <w:rsid w:val="000F0977"/>
    <w:rsid w:val="000F0B38"/>
    <w:rsid w:val="000F0E62"/>
    <w:rsid w:val="000F18BB"/>
    <w:rsid w:val="000F1C8B"/>
    <w:rsid w:val="000F1D1B"/>
    <w:rsid w:val="000F2164"/>
    <w:rsid w:val="000F2995"/>
    <w:rsid w:val="000F30AF"/>
    <w:rsid w:val="000F3640"/>
    <w:rsid w:val="000F3E6B"/>
    <w:rsid w:val="000F43DE"/>
    <w:rsid w:val="000F466C"/>
    <w:rsid w:val="000F513C"/>
    <w:rsid w:val="000F559C"/>
    <w:rsid w:val="000F55E5"/>
    <w:rsid w:val="000F5757"/>
    <w:rsid w:val="000F5910"/>
    <w:rsid w:val="000F5BD6"/>
    <w:rsid w:val="000F5BEA"/>
    <w:rsid w:val="000F5E00"/>
    <w:rsid w:val="000F61B2"/>
    <w:rsid w:val="000F64B4"/>
    <w:rsid w:val="000F6BCF"/>
    <w:rsid w:val="000F7240"/>
    <w:rsid w:val="000F7406"/>
    <w:rsid w:val="000F7C86"/>
    <w:rsid w:val="00100362"/>
    <w:rsid w:val="001003FF"/>
    <w:rsid w:val="001004EA"/>
    <w:rsid w:val="00100615"/>
    <w:rsid w:val="0010063B"/>
    <w:rsid w:val="00100958"/>
    <w:rsid w:val="00100C95"/>
    <w:rsid w:val="001011D4"/>
    <w:rsid w:val="0010165D"/>
    <w:rsid w:val="00101E1D"/>
    <w:rsid w:val="0010255B"/>
    <w:rsid w:val="001026AD"/>
    <w:rsid w:val="0010286E"/>
    <w:rsid w:val="00102EF4"/>
    <w:rsid w:val="0010308A"/>
    <w:rsid w:val="00103B96"/>
    <w:rsid w:val="00103BC0"/>
    <w:rsid w:val="00103E33"/>
    <w:rsid w:val="00103E97"/>
    <w:rsid w:val="00104082"/>
    <w:rsid w:val="001042AF"/>
    <w:rsid w:val="001047CB"/>
    <w:rsid w:val="00104DE4"/>
    <w:rsid w:val="00104DE7"/>
    <w:rsid w:val="001050CF"/>
    <w:rsid w:val="00105788"/>
    <w:rsid w:val="00105C4F"/>
    <w:rsid w:val="0010621D"/>
    <w:rsid w:val="0010664D"/>
    <w:rsid w:val="00106840"/>
    <w:rsid w:val="00106AF8"/>
    <w:rsid w:val="00106DD3"/>
    <w:rsid w:val="00107696"/>
    <w:rsid w:val="001078B5"/>
    <w:rsid w:val="00110117"/>
    <w:rsid w:val="00110316"/>
    <w:rsid w:val="00110AA7"/>
    <w:rsid w:val="00110FEA"/>
    <w:rsid w:val="001112E8"/>
    <w:rsid w:val="00111B5F"/>
    <w:rsid w:val="0011206C"/>
    <w:rsid w:val="001122CB"/>
    <w:rsid w:val="001126BB"/>
    <w:rsid w:val="001131CD"/>
    <w:rsid w:val="00113774"/>
    <w:rsid w:val="001138AC"/>
    <w:rsid w:val="00113EA9"/>
    <w:rsid w:val="00113F1C"/>
    <w:rsid w:val="00113FCD"/>
    <w:rsid w:val="00113FF0"/>
    <w:rsid w:val="00114084"/>
    <w:rsid w:val="001141A8"/>
    <w:rsid w:val="0011461E"/>
    <w:rsid w:val="00114683"/>
    <w:rsid w:val="0011478B"/>
    <w:rsid w:val="00114807"/>
    <w:rsid w:val="00114BE4"/>
    <w:rsid w:val="00115291"/>
    <w:rsid w:val="00115858"/>
    <w:rsid w:val="00115882"/>
    <w:rsid w:val="00115CBF"/>
    <w:rsid w:val="00115EC9"/>
    <w:rsid w:val="001160FA"/>
    <w:rsid w:val="0011619C"/>
    <w:rsid w:val="00116B50"/>
    <w:rsid w:val="00116E3D"/>
    <w:rsid w:val="00116EC2"/>
    <w:rsid w:val="00116F68"/>
    <w:rsid w:val="0011714C"/>
    <w:rsid w:val="00117564"/>
    <w:rsid w:val="00117692"/>
    <w:rsid w:val="001177F7"/>
    <w:rsid w:val="00117FD6"/>
    <w:rsid w:val="00120948"/>
    <w:rsid w:val="00120B28"/>
    <w:rsid w:val="00120C4E"/>
    <w:rsid w:val="001212C7"/>
    <w:rsid w:val="0012147C"/>
    <w:rsid w:val="001214EC"/>
    <w:rsid w:val="00121944"/>
    <w:rsid w:val="00121F16"/>
    <w:rsid w:val="0012208D"/>
    <w:rsid w:val="00122499"/>
    <w:rsid w:val="001236B2"/>
    <w:rsid w:val="001239AF"/>
    <w:rsid w:val="00124ACD"/>
    <w:rsid w:val="00124B9F"/>
    <w:rsid w:val="00124E7D"/>
    <w:rsid w:val="00125B0A"/>
    <w:rsid w:val="001262E4"/>
    <w:rsid w:val="00126C49"/>
    <w:rsid w:val="0012708B"/>
    <w:rsid w:val="00127763"/>
    <w:rsid w:val="00127937"/>
    <w:rsid w:val="0012797B"/>
    <w:rsid w:val="00127A11"/>
    <w:rsid w:val="00130337"/>
    <w:rsid w:val="00130434"/>
    <w:rsid w:val="00130EF2"/>
    <w:rsid w:val="00130FD9"/>
    <w:rsid w:val="001311D3"/>
    <w:rsid w:val="001311FC"/>
    <w:rsid w:val="0013152F"/>
    <w:rsid w:val="00131892"/>
    <w:rsid w:val="00132060"/>
    <w:rsid w:val="00132481"/>
    <w:rsid w:val="001325C4"/>
    <w:rsid w:val="0013281D"/>
    <w:rsid w:val="00132BFC"/>
    <w:rsid w:val="00132F57"/>
    <w:rsid w:val="00133306"/>
    <w:rsid w:val="001337A6"/>
    <w:rsid w:val="00133FBC"/>
    <w:rsid w:val="0013456E"/>
    <w:rsid w:val="00135143"/>
    <w:rsid w:val="00135CB8"/>
    <w:rsid w:val="00136880"/>
    <w:rsid w:val="00136EB3"/>
    <w:rsid w:val="00136F07"/>
    <w:rsid w:val="0013717D"/>
    <w:rsid w:val="0013721A"/>
    <w:rsid w:val="00137C1F"/>
    <w:rsid w:val="0014006F"/>
    <w:rsid w:val="00140334"/>
    <w:rsid w:val="0014068C"/>
    <w:rsid w:val="0014097B"/>
    <w:rsid w:val="00140CD8"/>
    <w:rsid w:val="00141296"/>
    <w:rsid w:val="00141490"/>
    <w:rsid w:val="001414D2"/>
    <w:rsid w:val="00141762"/>
    <w:rsid w:val="001422FE"/>
    <w:rsid w:val="00143040"/>
    <w:rsid w:val="00143278"/>
    <w:rsid w:val="001434D8"/>
    <w:rsid w:val="0014377C"/>
    <w:rsid w:val="001439C1"/>
    <w:rsid w:val="00143CB5"/>
    <w:rsid w:val="00143CFA"/>
    <w:rsid w:val="0014444E"/>
    <w:rsid w:val="0014450B"/>
    <w:rsid w:val="0014457F"/>
    <w:rsid w:val="00144B20"/>
    <w:rsid w:val="00144E86"/>
    <w:rsid w:val="00144FBE"/>
    <w:rsid w:val="001453EC"/>
    <w:rsid w:val="0014566C"/>
    <w:rsid w:val="00145B82"/>
    <w:rsid w:val="00146609"/>
    <w:rsid w:val="001471D5"/>
    <w:rsid w:val="001476EE"/>
    <w:rsid w:val="00147930"/>
    <w:rsid w:val="0014795B"/>
    <w:rsid w:val="00147D4D"/>
    <w:rsid w:val="00150523"/>
    <w:rsid w:val="001505C3"/>
    <w:rsid w:val="00151732"/>
    <w:rsid w:val="00151E0D"/>
    <w:rsid w:val="001525C0"/>
    <w:rsid w:val="00153554"/>
    <w:rsid w:val="0015366A"/>
    <w:rsid w:val="00153ACB"/>
    <w:rsid w:val="00154102"/>
    <w:rsid w:val="001544BE"/>
    <w:rsid w:val="0015451C"/>
    <w:rsid w:val="00154A59"/>
    <w:rsid w:val="00155054"/>
    <w:rsid w:val="001552EF"/>
    <w:rsid w:val="0015534E"/>
    <w:rsid w:val="00155907"/>
    <w:rsid w:val="00155A16"/>
    <w:rsid w:val="001560A4"/>
    <w:rsid w:val="00156D0B"/>
    <w:rsid w:val="00156E60"/>
    <w:rsid w:val="001570B3"/>
    <w:rsid w:val="001579BA"/>
    <w:rsid w:val="00157D1E"/>
    <w:rsid w:val="00157EF4"/>
    <w:rsid w:val="00160988"/>
    <w:rsid w:val="00160BC3"/>
    <w:rsid w:val="00161431"/>
    <w:rsid w:val="001617B6"/>
    <w:rsid w:val="001618EA"/>
    <w:rsid w:val="0016198C"/>
    <w:rsid w:val="001624A4"/>
    <w:rsid w:val="00162E95"/>
    <w:rsid w:val="0016375F"/>
    <w:rsid w:val="00163D3E"/>
    <w:rsid w:val="00163D68"/>
    <w:rsid w:val="001643BA"/>
    <w:rsid w:val="00164BAD"/>
    <w:rsid w:val="00165157"/>
    <w:rsid w:val="001655A8"/>
    <w:rsid w:val="00165A33"/>
    <w:rsid w:val="00165E71"/>
    <w:rsid w:val="00166327"/>
    <w:rsid w:val="00166823"/>
    <w:rsid w:val="00166E80"/>
    <w:rsid w:val="0016710C"/>
    <w:rsid w:val="00167888"/>
    <w:rsid w:val="00167E9E"/>
    <w:rsid w:val="0017024B"/>
    <w:rsid w:val="00170EB5"/>
    <w:rsid w:val="0017141B"/>
    <w:rsid w:val="00171844"/>
    <w:rsid w:val="0017184A"/>
    <w:rsid w:val="0017275F"/>
    <w:rsid w:val="00172896"/>
    <w:rsid w:val="00172E53"/>
    <w:rsid w:val="00173198"/>
    <w:rsid w:val="001731D8"/>
    <w:rsid w:val="00174307"/>
    <w:rsid w:val="00174B0E"/>
    <w:rsid w:val="00174F22"/>
    <w:rsid w:val="00175215"/>
    <w:rsid w:val="00175F6A"/>
    <w:rsid w:val="001760B2"/>
    <w:rsid w:val="0017687C"/>
    <w:rsid w:val="00176E4A"/>
    <w:rsid w:val="0017706A"/>
    <w:rsid w:val="001774D9"/>
    <w:rsid w:val="00177E50"/>
    <w:rsid w:val="00180B72"/>
    <w:rsid w:val="00180DE4"/>
    <w:rsid w:val="001811B4"/>
    <w:rsid w:val="001811C1"/>
    <w:rsid w:val="001815DD"/>
    <w:rsid w:val="001816E5"/>
    <w:rsid w:val="00181E86"/>
    <w:rsid w:val="001821CE"/>
    <w:rsid w:val="00182214"/>
    <w:rsid w:val="0018295C"/>
    <w:rsid w:val="00182E55"/>
    <w:rsid w:val="00183540"/>
    <w:rsid w:val="00183863"/>
    <w:rsid w:val="00183973"/>
    <w:rsid w:val="001841D5"/>
    <w:rsid w:val="00184375"/>
    <w:rsid w:val="00184755"/>
    <w:rsid w:val="001850EC"/>
    <w:rsid w:val="00185171"/>
    <w:rsid w:val="00185798"/>
    <w:rsid w:val="0018601C"/>
    <w:rsid w:val="00186E89"/>
    <w:rsid w:val="00186EB2"/>
    <w:rsid w:val="001877B5"/>
    <w:rsid w:val="00187EA9"/>
    <w:rsid w:val="00187EF4"/>
    <w:rsid w:val="00187F70"/>
    <w:rsid w:val="001911A4"/>
    <w:rsid w:val="001913DE"/>
    <w:rsid w:val="00191B7A"/>
    <w:rsid w:val="0019207F"/>
    <w:rsid w:val="00192087"/>
    <w:rsid w:val="001923DF"/>
    <w:rsid w:val="001925E6"/>
    <w:rsid w:val="00192798"/>
    <w:rsid w:val="001936E8"/>
    <w:rsid w:val="0019395E"/>
    <w:rsid w:val="00193BFA"/>
    <w:rsid w:val="00193D3C"/>
    <w:rsid w:val="0019490C"/>
    <w:rsid w:val="00194946"/>
    <w:rsid w:val="001949CC"/>
    <w:rsid w:val="00194EAD"/>
    <w:rsid w:val="00194F9C"/>
    <w:rsid w:val="0019529B"/>
    <w:rsid w:val="00195304"/>
    <w:rsid w:val="00195ADA"/>
    <w:rsid w:val="0019631B"/>
    <w:rsid w:val="001966D8"/>
    <w:rsid w:val="00196777"/>
    <w:rsid w:val="00196DFF"/>
    <w:rsid w:val="001973F4"/>
    <w:rsid w:val="001974AF"/>
    <w:rsid w:val="00197760"/>
    <w:rsid w:val="00197B80"/>
    <w:rsid w:val="00197FF7"/>
    <w:rsid w:val="001A00DB"/>
    <w:rsid w:val="001A02B4"/>
    <w:rsid w:val="001A0AF9"/>
    <w:rsid w:val="001A0B24"/>
    <w:rsid w:val="001A0FCF"/>
    <w:rsid w:val="001A11BC"/>
    <w:rsid w:val="001A12F6"/>
    <w:rsid w:val="001A1505"/>
    <w:rsid w:val="001A1FE8"/>
    <w:rsid w:val="001A22F1"/>
    <w:rsid w:val="001A2B72"/>
    <w:rsid w:val="001A3408"/>
    <w:rsid w:val="001A3E50"/>
    <w:rsid w:val="001A42A4"/>
    <w:rsid w:val="001A526F"/>
    <w:rsid w:val="001A53A0"/>
    <w:rsid w:val="001A53D0"/>
    <w:rsid w:val="001A5A38"/>
    <w:rsid w:val="001A5B5B"/>
    <w:rsid w:val="001A5C17"/>
    <w:rsid w:val="001A5CED"/>
    <w:rsid w:val="001A5DF2"/>
    <w:rsid w:val="001A638A"/>
    <w:rsid w:val="001A6A46"/>
    <w:rsid w:val="001A6EE1"/>
    <w:rsid w:val="001A7100"/>
    <w:rsid w:val="001A7101"/>
    <w:rsid w:val="001B0347"/>
    <w:rsid w:val="001B086F"/>
    <w:rsid w:val="001B0BC9"/>
    <w:rsid w:val="001B0D34"/>
    <w:rsid w:val="001B0D66"/>
    <w:rsid w:val="001B0D84"/>
    <w:rsid w:val="001B13AA"/>
    <w:rsid w:val="001B1C89"/>
    <w:rsid w:val="001B2105"/>
    <w:rsid w:val="001B2213"/>
    <w:rsid w:val="001B2937"/>
    <w:rsid w:val="001B2B5D"/>
    <w:rsid w:val="001B35F5"/>
    <w:rsid w:val="001B3E15"/>
    <w:rsid w:val="001B4392"/>
    <w:rsid w:val="001B46DF"/>
    <w:rsid w:val="001B4D0B"/>
    <w:rsid w:val="001B4ECC"/>
    <w:rsid w:val="001B662B"/>
    <w:rsid w:val="001B6904"/>
    <w:rsid w:val="001B7550"/>
    <w:rsid w:val="001C0318"/>
    <w:rsid w:val="001C04F8"/>
    <w:rsid w:val="001C069E"/>
    <w:rsid w:val="001C0DF8"/>
    <w:rsid w:val="001C155A"/>
    <w:rsid w:val="001C1741"/>
    <w:rsid w:val="001C1909"/>
    <w:rsid w:val="001C1D4F"/>
    <w:rsid w:val="001C1E04"/>
    <w:rsid w:val="001C215C"/>
    <w:rsid w:val="001C2C3A"/>
    <w:rsid w:val="001C3257"/>
    <w:rsid w:val="001C3E0F"/>
    <w:rsid w:val="001C4E77"/>
    <w:rsid w:val="001C51F6"/>
    <w:rsid w:val="001C524B"/>
    <w:rsid w:val="001C5507"/>
    <w:rsid w:val="001C6313"/>
    <w:rsid w:val="001C66BC"/>
    <w:rsid w:val="001C679B"/>
    <w:rsid w:val="001C6B2D"/>
    <w:rsid w:val="001C6C81"/>
    <w:rsid w:val="001C72DB"/>
    <w:rsid w:val="001C7369"/>
    <w:rsid w:val="001C74EF"/>
    <w:rsid w:val="001C76E3"/>
    <w:rsid w:val="001D0137"/>
    <w:rsid w:val="001D10D7"/>
    <w:rsid w:val="001D1889"/>
    <w:rsid w:val="001D19F7"/>
    <w:rsid w:val="001D1B7F"/>
    <w:rsid w:val="001D2A5A"/>
    <w:rsid w:val="001D2DB0"/>
    <w:rsid w:val="001D317B"/>
    <w:rsid w:val="001D329E"/>
    <w:rsid w:val="001D505E"/>
    <w:rsid w:val="001D5118"/>
    <w:rsid w:val="001D512C"/>
    <w:rsid w:val="001D5487"/>
    <w:rsid w:val="001D590F"/>
    <w:rsid w:val="001D5D99"/>
    <w:rsid w:val="001D5E30"/>
    <w:rsid w:val="001D5E9D"/>
    <w:rsid w:val="001D632D"/>
    <w:rsid w:val="001D7685"/>
    <w:rsid w:val="001D7C23"/>
    <w:rsid w:val="001E0CE4"/>
    <w:rsid w:val="001E1155"/>
    <w:rsid w:val="001E1180"/>
    <w:rsid w:val="001E140C"/>
    <w:rsid w:val="001E152F"/>
    <w:rsid w:val="001E19E7"/>
    <w:rsid w:val="001E1DF4"/>
    <w:rsid w:val="001E2412"/>
    <w:rsid w:val="001E24D6"/>
    <w:rsid w:val="001E250F"/>
    <w:rsid w:val="001E2762"/>
    <w:rsid w:val="001E2A1E"/>
    <w:rsid w:val="001E33B8"/>
    <w:rsid w:val="001E375C"/>
    <w:rsid w:val="001E3B11"/>
    <w:rsid w:val="001E3E43"/>
    <w:rsid w:val="001E441D"/>
    <w:rsid w:val="001E4441"/>
    <w:rsid w:val="001E4548"/>
    <w:rsid w:val="001E4E90"/>
    <w:rsid w:val="001E5087"/>
    <w:rsid w:val="001E56F2"/>
    <w:rsid w:val="001E597B"/>
    <w:rsid w:val="001E59BE"/>
    <w:rsid w:val="001E647D"/>
    <w:rsid w:val="001E65F9"/>
    <w:rsid w:val="001E6666"/>
    <w:rsid w:val="001E681F"/>
    <w:rsid w:val="001E7077"/>
    <w:rsid w:val="001E77E2"/>
    <w:rsid w:val="001E7EF8"/>
    <w:rsid w:val="001F066E"/>
    <w:rsid w:val="001F08A7"/>
    <w:rsid w:val="001F0EF5"/>
    <w:rsid w:val="001F1203"/>
    <w:rsid w:val="001F132F"/>
    <w:rsid w:val="001F134A"/>
    <w:rsid w:val="001F147E"/>
    <w:rsid w:val="001F14EE"/>
    <w:rsid w:val="001F1571"/>
    <w:rsid w:val="001F1B49"/>
    <w:rsid w:val="001F1C27"/>
    <w:rsid w:val="001F1D08"/>
    <w:rsid w:val="001F22F0"/>
    <w:rsid w:val="001F2812"/>
    <w:rsid w:val="001F2AFC"/>
    <w:rsid w:val="001F2D86"/>
    <w:rsid w:val="001F3383"/>
    <w:rsid w:val="001F3E49"/>
    <w:rsid w:val="001F3EA6"/>
    <w:rsid w:val="001F4557"/>
    <w:rsid w:val="001F4F78"/>
    <w:rsid w:val="001F543A"/>
    <w:rsid w:val="001F568E"/>
    <w:rsid w:val="001F5735"/>
    <w:rsid w:val="001F5909"/>
    <w:rsid w:val="001F5C3D"/>
    <w:rsid w:val="001F6137"/>
    <w:rsid w:val="001F67DE"/>
    <w:rsid w:val="001F72E7"/>
    <w:rsid w:val="001F774F"/>
    <w:rsid w:val="001F7C71"/>
    <w:rsid w:val="001F7F1D"/>
    <w:rsid w:val="00200439"/>
    <w:rsid w:val="0020064F"/>
    <w:rsid w:val="00200A78"/>
    <w:rsid w:val="00200DE2"/>
    <w:rsid w:val="002014FD"/>
    <w:rsid w:val="00201857"/>
    <w:rsid w:val="00201913"/>
    <w:rsid w:val="00201AE6"/>
    <w:rsid w:val="0020221B"/>
    <w:rsid w:val="00202CBE"/>
    <w:rsid w:val="00202F72"/>
    <w:rsid w:val="00202FCB"/>
    <w:rsid w:val="00203734"/>
    <w:rsid w:val="0020380E"/>
    <w:rsid w:val="00203B9F"/>
    <w:rsid w:val="00204F14"/>
    <w:rsid w:val="0020511E"/>
    <w:rsid w:val="002053AC"/>
    <w:rsid w:val="0020664A"/>
    <w:rsid w:val="002066CB"/>
    <w:rsid w:val="002066FA"/>
    <w:rsid w:val="00206796"/>
    <w:rsid w:val="0020690E"/>
    <w:rsid w:val="00206CBF"/>
    <w:rsid w:val="00206E78"/>
    <w:rsid w:val="002073F2"/>
    <w:rsid w:val="00207584"/>
    <w:rsid w:val="00207CFE"/>
    <w:rsid w:val="00207EBD"/>
    <w:rsid w:val="0021038D"/>
    <w:rsid w:val="002105CA"/>
    <w:rsid w:val="00210A5D"/>
    <w:rsid w:val="00210C9A"/>
    <w:rsid w:val="00210ED5"/>
    <w:rsid w:val="00210F5D"/>
    <w:rsid w:val="0021116F"/>
    <w:rsid w:val="0021136D"/>
    <w:rsid w:val="0021188D"/>
    <w:rsid w:val="002125C3"/>
    <w:rsid w:val="0021287D"/>
    <w:rsid w:val="00212EDF"/>
    <w:rsid w:val="00213039"/>
    <w:rsid w:val="0021308C"/>
    <w:rsid w:val="0021327E"/>
    <w:rsid w:val="002134EA"/>
    <w:rsid w:val="00213943"/>
    <w:rsid w:val="002144C9"/>
    <w:rsid w:val="00214F8B"/>
    <w:rsid w:val="00215113"/>
    <w:rsid w:val="002151EF"/>
    <w:rsid w:val="0021598D"/>
    <w:rsid w:val="00216168"/>
    <w:rsid w:val="00217221"/>
    <w:rsid w:val="00217449"/>
    <w:rsid w:val="00217477"/>
    <w:rsid w:val="002200A7"/>
    <w:rsid w:val="00220235"/>
    <w:rsid w:val="00220457"/>
    <w:rsid w:val="00220D4B"/>
    <w:rsid w:val="00221341"/>
    <w:rsid w:val="002219CE"/>
    <w:rsid w:val="00221DBB"/>
    <w:rsid w:val="00221EB8"/>
    <w:rsid w:val="00221ECF"/>
    <w:rsid w:val="00221F24"/>
    <w:rsid w:val="0022219E"/>
    <w:rsid w:val="00222428"/>
    <w:rsid w:val="002226A7"/>
    <w:rsid w:val="0022278D"/>
    <w:rsid w:val="00222A16"/>
    <w:rsid w:val="00223122"/>
    <w:rsid w:val="00223AD8"/>
    <w:rsid w:val="00223AEC"/>
    <w:rsid w:val="00223BAF"/>
    <w:rsid w:val="00223E03"/>
    <w:rsid w:val="00224BB2"/>
    <w:rsid w:val="00224E8A"/>
    <w:rsid w:val="002255E9"/>
    <w:rsid w:val="00225C44"/>
    <w:rsid w:val="00226047"/>
    <w:rsid w:val="00226323"/>
    <w:rsid w:val="00226AB6"/>
    <w:rsid w:val="00226D58"/>
    <w:rsid w:val="00226F5E"/>
    <w:rsid w:val="00227016"/>
    <w:rsid w:val="00227083"/>
    <w:rsid w:val="00227A54"/>
    <w:rsid w:val="00230DBD"/>
    <w:rsid w:val="00230F6C"/>
    <w:rsid w:val="002313F9"/>
    <w:rsid w:val="002317D1"/>
    <w:rsid w:val="0023252B"/>
    <w:rsid w:val="00232628"/>
    <w:rsid w:val="002338AE"/>
    <w:rsid w:val="002349BE"/>
    <w:rsid w:val="00234BE0"/>
    <w:rsid w:val="00234DCD"/>
    <w:rsid w:val="002351CD"/>
    <w:rsid w:val="0023534C"/>
    <w:rsid w:val="00235433"/>
    <w:rsid w:val="0023550F"/>
    <w:rsid w:val="0023617F"/>
    <w:rsid w:val="00236C20"/>
    <w:rsid w:val="0023711E"/>
    <w:rsid w:val="00237401"/>
    <w:rsid w:val="00237C00"/>
    <w:rsid w:val="00237C0F"/>
    <w:rsid w:val="002401B1"/>
    <w:rsid w:val="002408A4"/>
    <w:rsid w:val="00240C1F"/>
    <w:rsid w:val="00240CC8"/>
    <w:rsid w:val="00240E94"/>
    <w:rsid w:val="00243233"/>
    <w:rsid w:val="00243505"/>
    <w:rsid w:val="00243549"/>
    <w:rsid w:val="00243565"/>
    <w:rsid w:val="0024388A"/>
    <w:rsid w:val="0024402E"/>
    <w:rsid w:val="00244863"/>
    <w:rsid w:val="00244E64"/>
    <w:rsid w:val="002455AB"/>
    <w:rsid w:val="00246066"/>
    <w:rsid w:val="002461BD"/>
    <w:rsid w:val="00246421"/>
    <w:rsid w:val="002473AF"/>
    <w:rsid w:val="0024747B"/>
    <w:rsid w:val="0024750C"/>
    <w:rsid w:val="002476F4"/>
    <w:rsid w:val="00247C11"/>
    <w:rsid w:val="00247D41"/>
    <w:rsid w:val="00247DB0"/>
    <w:rsid w:val="00247DBD"/>
    <w:rsid w:val="00250067"/>
    <w:rsid w:val="002500D0"/>
    <w:rsid w:val="00250423"/>
    <w:rsid w:val="00251422"/>
    <w:rsid w:val="0025156A"/>
    <w:rsid w:val="0025164D"/>
    <w:rsid w:val="002516E8"/>
    <w:rsid w:val="00251C6C"/>
    <w:rsid w:val="00251C81"/>
    <w:rsid w:val="00252106"/>
    <w:rsid w:val="002521DD"/>
    <w:rsid w:val="00252647"/>
    <w:rsid w:val="00252B09"/>
    <w:rsid w:val="00252B28"/>
    <w:rsid w:val="00252D98"/>
    <w:rsid w:val="0025304C"/>
    <w:rsid w:val="0025318F"/>
    <w:rsid w:val="002532FD"/>
    <w:rsid w:val="00253411"/>
    <w:rsid w:val="002539C6"/>
    <w:rsid w:val="00253D20"/>
    <w:rsid w:val="00253F42"/>
    <w:rsid w:val="00254289"/>
    <w:rsid w:val="002546DD"/>
    <w:rsid w:val="002547D5"/>
    <w:rsid w:val="00255052"/>
    <w:rsid w:val="0025574E"/>
    <w:rsid w:val="0025588B"/>
    <w:rsid w:val="00255B14"/>
    <w:rsid w:val="00255C15"/>
    <w:rsid w:val="00255C1A"/>
    <w:rsid w:val="00256A9A"/>
    <w:rsid w:val="00256B06"/>
    <w:rsid w:val="00256C8E"/>
    <w:rsid w:val="00257142"/>
    <w:rsid w:val="0025792C"/>
    <w:rsid w:val="00257F58"/>
    <w:rsid w:val="00260E0B"/>
    <w:rsid w:val="0026180D"/>
    <w:rsid w:val="00261A1D"/>
    <w:rsid w:val="00261EB2"/>
    <w:rsid w:val="00261FEE"/>
    <w:rsid w:val="00262381"/>
    <w:rsid w:val="0026247A"/>
    <w:rsid w:val="0026283B"/>
    <w:rsid w:val="00262914"/>
    <w:rsid w:val="00262ED1"/>
    <w:rsid w:val="00263072"/>
    <w:rsid w:val="00263359"/>
    <w:rsid w:val="00263417"/>
    <w:rsid w:val="0026354C"/>
    <w:rsid w:val="0026384A"/>
    <w:rsid w:val="0026454E"/>
    <w:rsid w:val="00264C0A"/>
    <w:rsid w:val="00264C8C"/>
    <w:rsid w:val="00264E15"/>
    <w:rsid w:val="002650FF"/>
    <w:rsid w:val="0026592D"/>
    <w:rsid w:val="002659C2"/>
    <w:rsid w:val="00265E10"/>
    <w:rsid w:val="002662D6"/>
    <w:rsid w:val="0026670B"/>
    <w:rsid w:val="00266AE3"/>
    <w:rsid w:val="00266B2A"/>
    <w:rsid w:val="00266CC7"/>
    <w:rsid w:val="00267017"/>
    <w:rsid w:val="00267E7B"/>
    <w:rsid w:val="00270330"/>
    <w:rsid w:val="00271C79"/>
    <w:rsid w:val="00272AEE"/>
    <w:rsid w:val="00272D23"/>
    <w:rsid w:val="00272D8C"/>
    <w:rsid w:val="00272DEB"/>
    <w:rsid w:val="00273062"/>
    <w:rsid w:val="0027358C"/>
    <w:rsid w:val="0027395A"/>
    <w:rsid w:val="00273AA2"/>
    <w:rsid w:val="00273B31"/>
    <w:rsid w:val="00273C4F"/>
    <w:rsid w:val="002745C5"/>
    <w:rsid w:val="002747C7"/>
    <w:rsid w:val="00274819"/>
    <w:rsid w:val="0027485B"/>
    <w:rsid w:val="00274C0A"/>
    <w:rsid w:val="0027512A"/>
    <w:rsid w:val="002753F5"/>
    <w:rsid w:val="00275809"/>
    <w:rsid w:val="00276171"/>
    <w:rsid w:val="00276230"/>
    <w:rsid w:val="0027672C"/>
    <w:rsid w:val="00276883"/>
    <w:rsid w:val="00276C4B"/>
    <w:rsid w:val="00277813"/>
    <w:rsid w:val="00277C08"/>
    <w:rsid w:val="00280213"/>
    <w:rsid w:val="00280685"/>
    <w:rsid w:val="00281CC8"/>
    <w:rsid w:val="002823DA"/>
    <w:rsid w:val="002825FC"/>
    <w:rsid w:val="0028298E"/>
    <w:rsid w:val="002829E8"/>
    <w:rsid w:val="00282E91"/>
    <w:rsid w:val="00283070"/>
    <w:rsid w:val="00283720"/>
    <w:rsid w:val="00283777"/>
    <w:rsid w:val="00283A76"/>
    <w:rsid w:val="00283C24"/>
    <w:rsid w:val="002842F6"/>
    <w:rsid w:val="00284FE0"/>
    <w:rsid w:val="00285872"/>
    <w:rsid w:val="00285A33"/>
    <w:rsid w:val="00285AC0"/>
    <w:rsid w:val="00285BF7"/>
    <w:rsid w:val="00285FCE"/>
    <w:rsid w:val="00286617"/>
    <w:rsid w:val="00286671"/>
    <w:rsid w:val="00286A7E"/>
    <w:rsid w:val="00286C51"/>
    <w:rsid w:val="00286F7E"/>
    <w:rsid w:val="00287DCD"/>
    <w:rsid w:val="0029029E"/>
    <w:rsid w:val="0029090B"/>
    <w:rsid w:val="00290C4B"/>
    <w:rsid w:val="002912DE"/>
    <w:rsid w:val="00291EB0"/>
    <w:rsid w:val="00292187"/>
    <w:rsid w:val="00293041"/>
    <w:rsid w:val="002931B2"/>
    <w:rsid w:val="00293FA4"/>
    <w:rsid w:val="00294312"/>
    <w:rsid w:val="002943D0"/>
    <w:rsid w:val="00294959"/>
    <w:rsid w:val="002949A0"/>
    <w:rsid w:val="00294C8E"/>
    <w:rsid w:val="00295794"/>
    <w:rsid w:val="00295B6D"/>
    <w:rsid w:val="00295D39"/>
    <w:rsid w:val="00296197"/>
    <w:rsid w:val="00296A39"/>
    <w:rsid w:val="00296C89"/>
    <w:rsid w:val="00296D08"/>
    <w:rsid w:val="0029712D"/>
    <w:rsid w:val="002975B1"/>
    <w:rsid w:val="002978C6"/>
    <w:rsid w:val="002A0A55"/>
    <w:rsid w:val="002A0F25"/>
    <w:rsid w:val="002A1620"/>
    <w:rsid w:val="002A1967"/>
    <w:rsid w:val="002A1AFC"/>
    <w:rsid w:val="002A2774"/>
    <w:rsid w:val="002A36D7"/>
    <w:rsid w:val="002A3871"/>
    <w:rsid w:val="002A3B13"/>
    <w:rsid w:val="002A3C21"/>
    <w:rsid w:val="002A447F"/>
    <w:rsid w:val="002A472A"/>
    <w:rsid w:val="002A4795"/>
    <w:rsid w:val="002A52B9"/>
    <w:rsid w:val="002A540A"/>
    <w:rsid w:val="002A570C"/>
    <w:rsid w:val="002A59A4"/>
    <w:rsid w:val="002A6332"/>
    <w:rsid w:val="002A640F"/>
    <w:rsid w:val="002A661B"/>
    <w:rsid w:val="002A6930"/>
    <w:rsid w:val="002A6A33"/>
    <w:rsid w:val="002A6BC1"/>
    <w:rsid w:val="002A6C2E"/>
    <w:rsid w:val="002A6E75"/>
    <w:rsid w:val="002A76E8"/>
    <w:rsid w:val="002A7986"/>
    <w:rsid w:val="002B1056"/>
    <w:rsid w:val="002B12FF"/>
    <w:rsid w:val="002B171E"/>
    <w:rsid w:val="002B18F1"/>
    <w:rsid w:val="002B26E4"/>
    <w:rsid w:val="002B2B7C"/>
    <w:rsid w:val="002B2BA6"/>
    <w:rsid w:val="002B33DF"/>
    <w:rsid w:val="002B358A"/>
    <w:rsid w:val="002B367D"/>
    <w:rsid w:val="002B36AC"/>
    <w:rsid w:val="002B3B70"/>
    <w:rsid w:val="002B4432"/>
    <w:rsid w:val="002B4642"/>
    <w:rsid w:val="002B4675"/>
    <w:rsid w:val="002B4908"/>
    <w:rsid w:val="002B5316"/>
    <w:rsid w:val="002B5914"/>
    <w:rsid w:val="002B6198"/>
    <w:rsid w:val="002B6469"/>
    <w:rsid w:val="002B6BC4"/>
    <w:rsid w:val="002B6FC6"/>
    <w:rsid w:val="002B7832"/>
    <w:rsid w:val="002B7E29"/>
    <w:rsid w:val="002C096E"/>
    <w:rsid w:val="002C0A2D"/>
    <w:rsid w:val="002C1A39"/>
    <w:rsid w:val="002C1BA4"/>
    <w:rsid w:val="002C1CBD"/>
    <w:rsid w:val="002C1D4A"/>
    <w:rsid w:val="002C20D8"/>
    <w:rsid w:val="002C239E"/>
    <w:rsid w:val="002C2512"/>
    <w:rsid w:val="002C2968"/>
    <w:rsid w:val="002C2992"/>
    <w:rsid w:val="002C2E72"/>
    <w:rsid w:val="002C2E82"/>
    <w:rsid w:val="002C3101"/>
    <w:rsid w:val="002C31AD"/>
    <w:rsid w:val="002C32CB"/>
    <w:rsid w:val="002C36BD"/>
    <w:rsid w:val="002C396B"/>
    <w:rsid w:val="002C399E"/>
    <w:rsid w:val="002C3AA2"/>
    <w:rsid w:val="002C3F7A"/>
    <w:rsid w:val="002C4A95"/>
    <w:rsid w:val="002C4C1F"/>
    <w:rsid w:val="002C4E27"/>
    <w:rsid w:val="002C63AD"/>
    <w:rsid w:val="002C6746"/>
    <w:rsid w:val="002C68CC"/>
    <w:rsid w:val="002C6D91"/>
    <w:rsid w:val="002C70A5"/>
    <w:rsid w:val="002C7B37"/>
    <w:rsid w:val="002C7C63"/>
    <w:rsid w:val="002D0102"/>
    <w:rsid w:val="002D07E9"/>
    <w:rsid w:val="002D0D96"/>
    <w:rsid w:val="002D116D"/>
    <w:rsid w:val="002D25C4"/>
    <w:rsid w:val="002D40A1"/>
    <w:rsid w:val="002D40B7"/>
    <w:rsid w:val="002D468E"/>
    <w:rsid w:val="002D4693"/>
    <w:rsid w:val="002D4858"/>
    <w:rsid w:val="002D495B"/>
    <w:rsid w:val="002D4EBD"/>
    <w:rsid w:val="002D59ED"/>
    <w:rsid w:val="002D610D"/>
    <w:rsid w:val="002D614E"/>
    <w:rsid w:val="002D6527"/>
    <w:rsid w:val="002D6A8A"/>
    <w:rsid w:val="002D6CF8"/>
    <w:rsid w:val="002D729B"/>
    <w:rsid w:val="002D7384"/>
    <w:rsid w:val="002D77F2"/>
    <w:rsid w:val="002D7FA1"/>
    <w:rsid w:val="002E01A5"/>
    <w:rsid w:val="002E0534"/>
    <w:rsid w:val="002E0D4A"/>
    <w:rsid w:val="002E0E5C"/>
    <w:rsid w:val="002E1605"/>
    <w:rsid w:val="002E2783"/>
    <w:rsid w:val="002E3445"/>
    <w:rsid w:val="002E36D2"/>
    <w:rsid w:val="002E37C3"/>
    <w:rsid w:val="002E4920"/>
    <w:rsid w:val="002E4C65"/>
    <w:rsid w:val="002E4C77"/>
    <w:rsid w:val="002E55EF"/>
    <w:rsid w:val="002E5D41"/>
    <w:rsid w:val="002E5ED1"/>
    <w:rsid w:val="002E5F87"/>
    <w:rsid w:val="002E6263"/>
    <w:rsid w:val="002E654A"/>
    <w:rsid w:val="002E697D"/>
    <w:rsid w:val="002E6B31"/>
    <w:rsid w:val="002E6B87"/>
    <w:rsid w:val="002E72F5"/>
    <w:rsid w:val="002E7582"/>
    <w:rsid w:val="002E7808"/>
    <w:rsid w:val="002E78E5"/>
    <w:rsid w:val="002E7C5A"/>
    <w:rsid w:val="002E7F80"/>
    <w:rsid w:val="002F0066"/>
    <w:rsid w:val="002F0269"/>
    <w:rsid w:val="002F0311"/>
    <w:rsid w:val="002F0EA7"/>
    <w:rsid w:val="002F1108"/>
    <w:rsid w:val="002F182A"/>
    <w:rsid w:val="002F1CCE"/>
    <w:rsid w:val="002F1DD1"/>
    <w:rsid w:val="002F27DD"/>
    <w:rsid w:val="002F2D61"/>
    <w:rsid w:val="002F385D"/>
    <w:rsid w:val="002F38AE"/>
    <w:rsid w:val="002F4BC4"/>
    <w:rsid w:val="002F4BF9"/>
    <w:rsid w:val="002F4C75"/>
    <w:rsid w:val="002F4DCB"/>
    <w:rsid w:val="002F5132"/>
    <w:rsid w:val="002F529F"/>
    <w:rsid w:val="002F54B6"/>
    <w:rsid w:val="002F5790"/>
    <w:rsid w:val="002F6148"/>
    <w:rsid w:val="002F68DB"/>
    <w:rsid w:val="002F7351"/>
    <w:rsid w:val="002F73A5"/>
    <w:rsid w:val="002F776D"/>
    <w:rsid w:val="002F792D"/>
    <w:rsid w:val="002F7A0B"/>
    <w:rsid w:val="002F7C0A"/>
    <w:rsid w:val="002F7D78"/>
    <w:rsid w:val="002F7F27"/>
    <w:rsid w:val="00300C84"/>
    <w:rsid w:val="00301762"/>
    <w:rsid w:val="00301BA3"/>
    <w:rsid w:val="00301C87"/>
    <w:rsid w:val="00301E0A"/>
    <w:rsid w:val="00301E4C"/>
    <w:rsid w:val="003021AC"/>
    <w:rsid w:val="003024F3"/>
    <w:rsid w:val="00302968"/>
    <w:rsid w:val="003029E1"/>
    <w:rsid w:val="00302CAF"/>
    <w:rsid w:val="0030330D"/>
    <w:rsid w:val="0030352F"/>
    <w:rsid w:val="003038CC"/>
    <w:rsid w:val="0030398F"/>
    <w:rsid w:val="00304483"/>
    <w:rsid w:val="0030470B"/>
    <w:rsid w:val="0030490B"/>
    <w:rsid w:val="00304D2A"/>
    <w:rsid w:val="00304E36"/>
    <w:rsid w:val="003054CE"/>
    <w:rsid w:val="00305B63"/>
    <w:rsid w:val="00306250"/>
    <w:rsid w:val="003063D1"/>
    <w:rsid w:val="003067B3"/>
    <w:rsid w:val="00306A67"/>
    <w:rsid w:val="00306D3A"/>
    <w:rsid w:val="00306E56"/>
    <w:rsid w:val="00307247"/>
    <w:rsid w:val="00307A47"/>
    <w:rsid w:val="00310507"/>
    <w:rsid w:val="00310728"/>
    <w:rsid w:val="003109EC"/>
    <w:rsid w:val="00310D5C"/>
    <w:rsid w:val="00311106"/>
    <w:rsid w:val="0031124D"/>
    <w:rsid w:val="00311407"/>
    <w:rsid w:val="00311784"/>
    <w:rsid w:val="00311A0E"/>
    <w:rsid w:val="00312191"/>
    <w:rsid w:val="00312709"/>
    <w:rsid w:val="00313330"/>
    <w:rsid w:val="00313335"/>
    <w:rsid w:val="00313761"/>
    <w:rsid w:val="003137D5"/>
    <w:rsid w:val="00313971"/>
    <w:rsid w:val="0031435D"/>
    <w:rsid w:val="0031460B"/>
    <w:rsid w:val="00315098"/>
    <w:rsid w:val="00315388"/>
    <w:rsid w:val="003156AE"/>
    <w:rsid w:val="00315F02"/>
    <w:rsid w:val="00316744"/>
    <w:rsid w:val="003171BD"/>
    <w:rsid w:val="003173B7"/>
    <w:rsid w:val="003177CF"/>
    <w:rsid w:val="00317FB9"/>
    <w:rsid w:val="00320981"/>
    <w:rsid w:val="00320AEE"/>
    <w:rsid w:val="00320D0A"/>
    <w:rsid w:val="00321102"/>
    <w:rsid w:val="003216AD"/>
    <w:rsid w:val="00322160"/>
    <w:rsid w:val="00322547"/>
    <w:rsid w:val="00322740"/>
    <w:rsid w:val="00322830"/>
    <w:rsid w:val="00323AC9"/>
    <w:rsid w:val="00323C8D"/>
    <w:rsid w:val="00324055"/>
    <w:rsid w:val="00324304"/>
    <w:rsid w:val="0032580F"/>
    <w:rsid w:val="00325845"/>
    <w:rsid w:val="00325C89"/>
    <w:rsid w:val="00325D12"/>
    <w:rsid w:val="00325DB5"/>
    <w:rsid w:val="00326682"/>
    <w:rsid w:val="00326DF7"/>
    <w:rsid w:val="00326F7B"/>
    <w:rsid w:val="00327DA3"/>
    <w:rsid w:val="00327FF5"/>
    <w:rsid w:val="00330274"/>
    <w:rsid w:val="0033052C"/>
    <w:rsid w:val="00330A8F"/>
    <w:rsid w:val="00331012"/>
    <w:rsid w:val="00331A2E"/>
    <w:rsid w:val="00331A5F"/>
    <w:rsid w:val="00331C41"/>
    <w:rsid w:val="00331FAF"/>
    <w:rsid w:val="00332C39"/>
    <w:rsid w:val="00333453"/>
    <w:rsid w:val="00333EA8"/>
    <w:rsid w:val="00334089"/>
    <w:rsid w:val="00334E6E"/>
    <w:rsid w:val="0033538B"/>
    <w:rsid w:val="00335D19"/>
    <w:rsid w:val="00335EEA"/>
    <w:rsid w:val="003360F6"/>
    <w:rsid w:val="00336A4A"/>
    <w:rsid w:val="0033781D"/>
    <w:rsid w:val="00337A81"/>
    <w:rsid w:val="0034007D"/>
    <w:rsid w:val="00340488"/>
    <w:rsid w:val="00340808"/>
    <w:rsid w:val="00340B76"/>
    <w:rsid w:val="00340D8D"/>
    <w:rsid w:val="00340DA4"/>
    <w:rsid w:val="003410A4"/>
    <w:rsid w:val="0034149F"/>
    <w:rsid w:val="00341852"/>
    <w:rsid w:val="00341D90"/>
    <w:rsid w:val="0034246B"/>
    <w:rsid w:val="0034248D"/>
    <w:rsid w:val="00342598"/>
    <w:rsid w:val="00342B77"/>
    <w:rsid w:val="00342B8D"/>
    <w:rsid w:val="00342E13"/>
    <w:rsid w:val="00342EAA"/>
    <w:rsid w:val="00343062"/>
    <w:rsid w:val="00343AD8"/>
    <w:rsid w:val="00343C0C"/>
    <w:rsid w:val="00343D0A"/>
    <w:rsid w:val="00344305"/>
    <w:rsid w:val="003448A2"/>
    <w:rsid w:val="003449F6"/>
    <w:rsid w:val="00345389"/>
    <w:rsid w:val="00345725"/>
    <w:rsid w:val="003459FF"/>
    <w:rsid w:val="00345D1D"/>
    <w:rsid w:val="00345D8B"/>
    <w:rsid w:val="003463C0"/>
    <w:rsid w:val="0034663B"/>
    <w:rsid w:val="00346694"/>
    <w:rsid w:val="00346F6C"/>
    <w:rsid w:val="00347205"/>
    <w:rsid w:val="00347353"/>
    <w:rsid w:val="003473BD"/>
    <w:rsid w:val="003477B2"/>
    <w:rsid w:val="003478BD"/>
    <w:rsid w:val="0035018E"/>
    <w:rsid w:val="003501A3"/>
    <w:rsid w:val="00350981"/>
    <w:rsid w:val="0035167D"/>
    <w:rsid w:val="00351862"/>
    <w:rsid w:val="003521FE"/>
    <w:rsid w:val="003534D0"/>
    <w:rsid w:val="00353B95"/>
    <w:rsid w:val="00353D63"/>
    <w:rsid w:val="003546FB"/>
    <w:rsid w:val="00354AE9"/>
    <w:rsid w:val="00355FF8"/>
    <w:rsid w:val="0035678F"/>
    <w:rsid w:val="003567E5"/>
    <w:rsid w:val="00356EF0"/>
    <w:rsid w:val="00357471"/>
    <w:rsid w:val="00360393"/>
    <w:rsid w:val="003604F2"/>
    <w:rsid w:val="00360C0A"/>
    <w:rsid w:val="00360C14"/>
    <w:rsid w:val="0036171F"/>
    <w:rsid w:val="0036176B"/>
    <w:rsid w:val="00361AED"/>
    <w:rsid w:val="003620E3"/>
    <w:rsid w:val="00362266"/>
    <w:rsid w:val="00362E21"/>
    <w:rsid w:val="0036364C"/>
    <w:rsid w:val="00363DF6"/>
    <w:rsid w:val="003642E0"/>
    <w:rsid w:val="00364BDB"/>
    <w:rsid w:val="00364BDF"/>
    <w:rsid w:val="00364D26"/>
    <w:rsid w:val="00364EC8"/>
    <w:rsid w:val="0036523A"/>
    <w:rsid w:val="0036539A"/>
    <w:rsid w:val="00365594"/>
    <w:rsid w:val="00365B9B"/>
    <w:rsid w:val="00366FA5"/>
    <w:rsid w:val="0036741D"/>
    <w:rsid w:val="003674F6"/>
    <w:rsid w:val="003679C8"/>
    <w:rsid w:val="00367ADF"/>
    <w:rsid w:val="00367BDD"/>
    <w:rsid w:val="00367CC4"/>
    <w:rsid w:val="00367D25"/>
    <w:rsid w:val="003701A1"/>
    <w:rsid w:val="00370478"/>
    <w:rsid w:val="00371599"/>
    <w:rsid w:val="00371B82"/>
    <w:rsid w:val="00371F51"/>
    <w:rsid w:val="0037205B"/>
    <w:rsid w:val="003723D4"/>
    <w:rsid w:val="0037248A"/>
    <w:rsid w:val="00372CAE"/>
    <w:rsid w:val="00373270"/>
    <w:rsid w:val="0037352F"/>
    <w:rsid w:val="0037358F"/>
    <w:rsid w:val="0037387E"/>
    <w:rsid w:val="00373C65"/>
    <w:rsid w:val="00373E51"/>
    <w:rsid w:val="0037411C"/>
    <w:rsid w:val="00374174"/>
    <w:rsid w:val="00374D82"/>
    <w:rsid w:val="003750A7"/>
    <w:rsid w:val="003750C2"/>
    <w:rsid w:val="00375267"/>
    <w:rsid w:val="00376427"/>
    <w:rsid w:val="00377060"/>
    <w:rsid w:val="00377C4D"/>
    <w:rsid w:val="00377CE9"/>
    <w:rsid w:val="00380715"/>
    <w:rsid w:val="00380BF2"/>
    <w:rsid w:val="00381003"/>
    <w:rsid w:val="00381C92"/>
    <w:rsid w:val="0038235C"/>
    <w:rsid w:val="00382499"/>
    <w:rsid w:val="0038260B"/>
    <w:rsid w:val="00382A9F"/>
    <w:rsid w:val="00382B33"/>
    <w:rsid w:val="003835B5"/>
    <w:rsid w:val="003845F6"/>
    <w:rsid w:val="003845FA"/>
    <w:rsid w:val="00384C82"/>
    <w:rsid w:val="00384DEB"/>
    <w:rsid w:val="0038515C"/>
    <w:rsid w:val="003851B0"/>
    <w:rsid w:val="00385CFC"/>
    <w:rsid w:val="00385DBD"/>
    <w:rsid w:val="00385E66"/>
    <w:rsid w:val="00386174"/>
    <w:rsid w:val="003863D4"/>
    <w:rsid w:val="0038671B"/>
    <w:rsid w:val="00386B33"/>
    <w:rsid w:val="00386EA6"/>
    <w:rsid w:val="0038743C"/>
    <w:rsid w:val="003877B7"/>
    <w:rsid w:val="003877F6"/>
    <w:rsid w:val="00387A7D"/>
    <w:rsid w:val="0039000C"/>
    <w:rsid w:val="00390197"/>
    <w:rsid w:val="00390A43"/>
    <w:rsid w:val="00390D9E"/>
    <w:rsid w:val="0039103C"/>
    <w:rsid w:val="00391486"/>
    <w:rsid w:val="003922EA"/>
    <w:rsid w:val="003927D2"/>
    <w:rsid w:val="00392C41"/>
    <w:rsid w:val="00393959"/>
    <w:rsid w:val="003939C6"/>
    <w:rsid w:val="00393CEA"/>
    <w:rsid w:val="00394D2C"/>
    <w:rsid w:val="00394FCE"/>
    <w:rsid w:val="00395556"/>
    <w:rsid w:val="00395B26"/>
    <w:rsid w:val="003963D1"/>
    <w:rsid w:val="00396DDB"/>
    <w:rsid w:val="003970CE"/>
    <w:rsid w:val="0039718E"/>
    <w:rsid w:val="003971B3"/>
    <w:rsid w:val="003977F6"/>
    <w:rsid w:val="00397A13"/>
    <w:rsid w:val="003A00A6"/>
    <w:rsid w:val="003A02A5"/>
    <w:rsid w:val="003A0BCA"/>
    <w:rsid w:val="003A20B0"/>
    <w:rsid w:val="003A2785"/>
    <w:rsid w:val="003A33E0"/>
    <w:rsid w:val="003A462A"/>
    <w:rsid w:val="003A4876"/>
    <w:rsid w:val="003A493D"/>
    <w:rsid w:val="003A49A8"/>
    <w:rsid w:val="003A4A4C"/>
    <w:rsid w:val="003A5AAC"/>
    <w:rsid w:val="003A632B"/>
    <w:rsid w:val="003A65A8"/>
    <w:rsid w:val="003A699A"/>
    <w:rsid w:val="003A6A48"/>
    <w:rsid w:val="003A6D93"/>
    <w:rsid w:val="003A6DDF"/>
    <w:rsid w:val="003A6F8F"/>
    <w:rsid w:val="003A78BE"/>
    <w:rsid w:val="003A7FF2"/>
    <w:rsid w:val="003B0729"/>
    <w:rsid w:val="003B0BE2"/>
    <w:rsid w:val="003B0CA7"/>
    <w:rsid w:val="003B10A9"/>
    <w:rsid w:val="003B1215"/>
    <w:rsid w:val="003B17E9"/>
    <w:rsid w:val="003B1A9E"/>
    <w:rsid w:val="003B1C87"/>
    <w:rsid w:val="003B26CA"/>
    <w:rsid w:val="003B27CA"/>
    <w:rsid w:val="003B2866"/>
    <w:rsid w:val="003B2C76"/>
    <w:rsid w:val="003B370F"/>
    <w:rsid w:val="003B3EC1"/>
    <w:rsid w:val="003B4116"/>
    <w:rsid w:val="003B4414"/>
    <w:rsid w:val="003B4997"/>
    <w:rsid w:val="003B51CE"/>
    <w:rsid w:val="003B597A"/>
    <w:rsid w:val="003B5DC7"/>
    <w:rsid w:val="003B5F8D"/>
    <w:rsid w:val="003B60A6"/>
    <w:rsid w:val="003B6238"/>
    <w:rsid w:val="003B6C68"/>
    <w:rsid w:val="003B6EE1"/>
    <w:rsid w:val="003B717C"/>
    <w:rsid w:val="003B752B"/>
    <w:rsid w:val="003B78FE"/>
    <w:rsid w:val="003B7A28"/>
    <w:rsid w:val="003B7A8A"/>
    <w:rsid w:val="003C004A"/>
    <w:rsid w:val="003C10E1"/>
    <w:rsid w:val="003C1211"/>
    <w:rsid w:val="003C126B"/>
    <w:rsid w:val="003C1CF2"/>
    <w:rsid w:val="003C1D05"/>
    <w:rsid w:val="003C1D20"/>
    <w:rsid w:val="003C1D90"/>
    <w:rsid w:val="003C30A8"/>
    <w:rsid w:val="003C30FC"/>
    <w:rsid w:val="003C3236"/>
    <w:rsid w:val="003C3719"/>
    <w:rsid w:val="003C3F2D"/>
    <w:rsid w:val="003C44C4"/>
    <w:rsid w:val="003C4817"/>
    <w:rsid w:val="003C4F35"/>
    <w:rsid w:val="003C5423"/>
    <w:rsid w:val="003C5FD0"/>
    <w:rsid w:val="003C682D"/>
    <w:rsid w:val="003C6835"/>
    <w:rsid w:val="003C68E6"/>
    <w:rsid w:val="003C6B75"/>
    <w:rsid w:val="003C716F"/>
    <w:rsid w:val="003C743D"/>
    <w:rsid w:val="003C79A7"/>
    <w:rsid w:val="003C7BC1"/>
    <w:rsid w:val="003C7D27"/>
    <w:rsid w:val="003D0149"/>
    <w:rsid w:val="003D08E1"/>
    <w:rsid w:val="003D136F"/>
    <w:rsid w:val="003D14B9"/>
    <w:rsid w:val="003D2144"/>
    <w:rsid w:val="003D2171"/>
    <w:rsid w:val="003D27E5"/>
    <w:rsid w:val="003D291B"/>
    <w:rsid w:val="003D32AC"/>
    <w:rsid w:val="003D37A8"/>
    <w:rsid w:val="003D37FB"/>
    <w:rsid w:val="003D3A91"/>
    <w:rsid w:val="003D3D72"/>
    <w:rsid w:val="003D3D94"/>
    <w:rsid w:val="003D46DA"/>
    <w:rsid w:val="003D48CE"/>
    <w:rsid w:val="003D50A3"/>
    <w:rsid w:val="003D52CE"/>
    <w:rsid w:val="003D53A4"/>
    <w:rsid w:val="003D5B84"/>
    <w:rsid w:val="003D5E2C"/>
    <w:rsid w:val="003D6062"/>
    <w:rsid w:val="003D6BA4"/>
    <w:rsid w:val="003D6E65"/>
    <w:rsid w:val="003D6F12"/>
    <w:rsid w:val="003D6F43"/>
    <w:rsid w:val="003D6F5E"/>
    <w:rsid w:val="003D7069"/>
    <w:rsid w:val="003D7524"/>
    <w:rsid w:val="003D7CB9"/>
    <w:rsid w:val="003E01E3"/>
    <w:rsid w:val="003E025E"/>
    <w:rsid w:val="003E03E8"/>
    <w:rsid w:val="003E04FE"/>
    <w:rsid w:val="003E0E7A"/>
    <w:rsid w:val="003E10EB"/>
    <w:rsid w:val="003E1D5C"/>
    <w:rsid w:val="003E2362"/>
    <w:rsid w:val="003E30FE"/>
    <w:rsid w:val="003E3303"/>
    <w:rsid w:val="003E35C0"/>
    <w:rsid w:val="003E484A"/>
    <w:rsid w:val="003E4927"/>
    <w:rsid w:val="003E49CD"/>
    <w:rsid w:val="003E49EC"/>
    <w:rsid w:val="003E4F1E"/>
    <w:rsid w:val="003E5617"/>
    <w:rsid w:val="003E5ABE"/>
    <w:rsid w:val="003E5BFB"/>
    <w:rsid w:val="003E5C8C"/>
    <w:rsid w:val="003E6B05"/>
    <w:rsid w:val="003E6CA0"/>
    <w:rsid w:val="003E70D1"/>
    <w:rsid w:val="003E70FA"/>
    <w:rsid w:val="003E7181"/>
    <w:rsid w:val="003E74DF"/>
    <w:rsid w:val="003E77BD"/>
    <w:rsid w:val="003F005D"/>
    <w:rsid w:val="003F06E0"/>
    <w:rsid w:val="003F0EAD"/>
    <w:rsid w:val="003F0FDD"/>
    <w:rsid w:val="003F10B8"/>
    <w:rsid w:val="003F11B9"/>
    <w:rsid w:val="003F1A0C"/>
    <w:rsid w:val="003F20BC"/>
    <w:rsid w:val="003F2DC4"/>
    <w:rsid w:val="003F2DCB"/>
    <w:rsid w:val="003F2F2F"/>
    <w:rsid w:val="003F3167"/>
    <w:rsid w:val="003F3BD3"/>
    <w:rsid w:val="003F4C35"/>
    <w:rsid w:val="003F4D55"/>
    <w:rsid w:val="003F53A6"/>
    <w:rsid w:val="003F54B7"/>
    <w:rsid w:val="003F5829"/>
    <w:rsid w:val="003F5C75"/>
    <w:rsid w:val="003F5F25"/>
    <w:rsid w:val="003F6C4D"/>
    <w:rsid w:val="003F6D4E"/>
    <w:rsid w:val="003F6D5D"/>
    <w:rsid w:val="003F7057"/>
    <w:rsid w:val="003F763F"/>
    <w:rsid w:val="003F7658"/>
    <w:rsid w:val="003F782A"/>
    <w:rsid w:val="003F7E90"/>
    <w:rsid w:val="004000E5"/>
    <w:rsid w:val="00400240"/>
    <w:rsid w:val="00400782"/>
    <w:rsid w:val="00400949"/>
    <w:rsid w:val="00400C0D"/>
    <w:rsid w:val="00400D14"/>
    <w:rsid w:val="00401578"/>
    <w:rsid w:val="00402163"/>
    <w:rsid w:val="00402577"/>
    <w:rsid w:val="004028E4"/>
    <w:rsid w:val="00403023"/>
    <w:rsid w:val="00403214"/>
    <w:rsid w:val="00403580"/>
    <w:rsid w:val="004036DD"/>
    <w:rsid w:val="004036E4"/>
    <w:rsid w:val="00403F98"/>
    <w:rsid w:val="00404DF2"/>
    <w:rsid w:val="00404F96"/>
    <w:rsid w:val="0040591F"/>
    <w:rsid w:val="00405923"/>
    <w:rsid w:val="00405B52"/>
    <w:rsid w:val="00405C45"/>
    <w:rsid w:val="00406830"/>
    <w:rsid w:val="00406997"/>
    <w:rsid w:val="00407F94"/>
    <w:rsid w:val="00410678"/>
    <w:rsid w:val="00410D25"/>
    <w:rsid w:val="00410F3C"/>
    <w:rsid w:val="00411C00"/>
    <w:rsid w:val="004121F7"/>
    <w:rsid w:val="0041362A"/>
    <w:rsid w:val="00413E9E"/>
    <w:rsid w:val="00414BA6"/>
    <w:rsid w:val="0041541C"/>
    <w:rsid w:val="00415724"/>
    <w:rsid w:val="00415BA7"/>
    <w:rsid w:val="00416234"/>
    <w:rsid w:val="00416513"/>
    <w:rsid w:val="004165F6"/>
    <w:rsid w:val="0041666B"/>
    <w:rsid w:val="00416E2E"/>
    <w:rsid w:val="00416F88"/>
    <w:rsid w:val="004171CB"/>
    <w:rsid w:val="0041784D"/>
    <w:rsid w:val="004179E1"/>
    <w:rsid w:val="00420CE5"/>
    <w:rsid w:val="004210F2"/>
    <w:rsid w:val="00421D4C"/>
    <w:rsid w:val="004229EE"/>
    <w:rsid w:val="004238F6"/>
    <w:rsid w:val="00423D0E"/>
    <w:rsid w:val="00424377"/>
    <w:rsid w:val="0042469A"/>
    <w:rsid w:val="00424840"/>
    <w:rsid w:val="00424CE4"/>
    <w:rsid w:val="0042521B"/>
    <w:rsid w:val="00425CE7"/>
    <w:rsid w:val="004261C4"/>
    <w:rsid w:val="00426817"/>
    <w:rsid w:val="00426E0E"/>
    <w:rsid w:val="00426F0E"/>
    <w:rsid w:val="00427C92"/>
    <w:rsid w:val="00427F7E"/>
    <w:rsid w:val="004300E0"/>
    <w:rsid w:val="004300F3"/>
    <w:rsid w:val="00430580"/>
    <w:rsid w:val="004308B8"/>
    <w:rsid w:val="00430F3A"/>
    <w:rsid w:val="00430F89"/>
    <w:rsid w:val="00431DA3"/>
    <w:rsid w:val="00432486"/>
    <w:rsid w:val="004324EB"/>
    <w:rsid w:val="00432B27"/>
    <w:rsid w:val="00432DC1"/>
    <w:rsid w:val="00433524"/>
    <w:rsid w:val="00433BE5"/>
    <w:rsid w:val="0043448B"/>
    <w:rsid w:val="00434586"/>
    <w:rsid w:val="00435986"/>
    <w:rsid w:val="00435E6F"/>
    <w:rsid w:val="00436220"/>
    <w:rsid w:val="00436814"/>
    <w:rsid w:val="00436832"/>
    <w:rsid w:val="00437230"/>
    <w:rsid w:val="0043728C"/>
    <w:rsid w:val="0043740F"/>
    <w:rsid w:val="00440222"/>
    <w:rsid w:val="00440228"/>
    <w:rsid w:val="004403C2"/>
    <w:rsid w:val="00440594"/>
    <w:rsid w:val="00440738"/>
    <w:rsid w:val="004409AE"/>
    <w:rsid w:val="00441186"/>
    <w:rsid w:val="0044126C"/>
    <w:rsid w:val="004412B0"/>
    <w:rsid w:val="0044177C"/>
    <w:rsid w:val="004419AF"/>
    <w:rsid w:val="00441E8F"/>
    <w:rsid w:val="004422DB"/>
    <w:rsid w:val="004429D0"/>
    <w:rsid w:val="00443914"/>
    <w:rsid w:val="00443D0C"/>
    <w:rsid w:val="00444452"/>
    <w:rsid w:val="00444736"/>
    <w:rsid w:val="004447E8"/>
    <w:rsid w:val="00445A2A"/>
    <w:rsid w:val="00446270"/>
    <w:rsid w:val="00447812"/>
    <w:rsid w:val="00447887"/>
    <w:rsid w:val="00447C7A"/>
    <w:rsid w:val="00450041"/>
    <w:rsid w:val="00451375"/>
    <w:rsid w:val="00451671"/>
    <w:rsid w:val="00452A41"/>
    <w:rsid w:val="00452C39"/>
    <w:rsid w:val="00452FFE"/>
    <w:rsid w:val="00453962"/>
    <w:rsid w:val="00453A2E"/>
    <w:rsid w:val="00453D9F"/>
    <w:rsid w:val="00454470"/>
    <w:rsid w:val="00454AA6"/>
    <w:rsid w:val="004550BD"/>
    <w:rsid w:val="00455509"/>
    <w:rsid w:val="004555D4"/>
    <w:rsid w:val="00456BC2"/>
    <w:rsid w:val="0045756A"/>
    <w:rsid w:val="004576A4"/>
    <w:rsid w:val="00457858"/>
    <w:rsid w:val="004579BE"/>
    <w:rsid w:val="00457C67"/>
    <w:rsid w:val="00457D10"/>
    <w:rsid w:val="00460309"/>
    <w:rsid w:val="0046089B"/>
    <w:rsid w:val="00460AFF"/>
    <w:rsid w:val="00460D19"/>
    <w:rsid w:val="00460FCB"/>
    <w:rsid w:val="00461509"/>
    <w:rsid w:val="00462206"/>
    <w:rsid w:val="00462473"/>
    <w:rsid w:val="00462489"/>
    <w:rsid w:val="004626B8"/>
    <w:rsid w:val="00463395"/>
    <w:rsid w:val="004636F0"/>
    <w:rsid w:val="00463934"/>
    <w:rsid w:val="00463D20"/>
    <w:rsid w:val="00463D34"/>
    <w:rsid w:val="00463DB2"/>
    <w:rsid w:val="00464228"/>
    <w:rsid w:val="0046444B"/>
    <w:rsid w:val="004647C8"/>
    <w:rsid w:val="00464A54"/>
    <w:rsid w:val="00465125"/>
    <w:rsid w:val="004655B7"/>
    <w:rsid w:val="00465624"/>
    <w:rsid w:val="004656BE"/>
    <w:rsid w:val="00466957"/>
    <w:rsid w:val="00466C64"/>
    <w:rsid w:val="00467518"/>
    <w:rsid w:val="00467AE3"/>
    <w:rsid w:val="00467D5D"/>
    <w:rsid w:val="00467FB1"/>
    <w:rsid w:val="00470444"/>
    <w:rsid w:val="00470A66"/>
    <w:rsid w:val="00470AC8"/>
    <w:rsid w:val="00470E45"/>
    <w:rsid w:val="00470F85"/>
    <w:rsid w:val="00471211"/>
    <w:rsid w:val="0047181B"/>
    <w:rsid w:val="004719DB"/>
    <w:rsid w:val="00471DC9"/>
    <w:rsid w:val="00472BB2"/>
    <w:rsid w:val="00472E82"/>
    <w:rsid w:val="00473371"/>
    <w:rsid w:val="004738F7"/>
    <w:rsid w:val="00473F6F"/>
    <w:rsid w:val="004741BE"/>
    <w:rsid w:val="004742CA"/>
    <w:rsid w:val="004745E7"/>
    <w:rsid w:val="004747A0"/>
    <w:rsid w:val="00474EE2"/>
    <w:rsid w:val="004757D1"/>
    <w:rsid w:val="00475C8D"/>
    <w:rsid w:val="00475D4A"/>
    <w:rsid w:val="00475F9B"/>
    <w:rsid w:val="00476210"/>
    <w:rsid w:val="00476AD5"/>
    <w:rsid w:val="004771A8"/>
    <w:rsid w:val="0047725D"/>
    <w:rsid w:val="004772D9"/>
    <w:rsid w:val="004777DA"/>
    <w:rsid w:val="00477B86"/>
    <w:rsid w:val="004800B7"/>
    <w:rsid w:val="00480A11"/>
    <w:rsid w:val="00480ED2"/>
    <w:rsid w:val="00480FB2"/>
    <w:rsid w:val="00481078"/>
    <w:rsid w:val="004815DB"/>
    <w:rsid w:val="00481685"/>
    <w:rsid w:val="00481D7A"/>
    <w:rsid w:val="00481F0C"/>
    <w:rsid w:val="004827F1"/>
    <w:rsid w:val="00482BD5"/>
    <w:rsid w:val="00482F2D"/>
    <w:rsid w:val="00482F95"/>
    <w:rsid w:val="00483751"/>
    <w:rsid w:val="00483F04"/>
    <w:rsid w:val="00484837"/>
    <w:rsid w:val="00484F97"/>
    <w:rsid w:val="00485357"/>
    <w:rsid w:val="00485AA2"/>
    <w:rsid w:val="004860FD"/>
    <w:rsid w:val="004861A1"/>
    <w:rsid w:val="00487067"/>
    <w:rsid w:val="00487768"/>
    <w:rsid w:val="00487835"/>
    <w:rsid w:val="00487E7E"/>
    <w:rsid w:val="00487F31"/>
    <w:rsid w:val="00487F81"/>
    <w:rsid w:val="00487F8E"/>
    <w:rsid w:val="00490681"/>
    <w:rsid w:val="004906D0"/>
    <w:rsid w:val="00490880"/>
    <w:rsid w:val="0049113D"/>
    <w:rsid w:val="00491352"/>
    <w:rsid w:val="0049215E"/>
    <w:rsid w:val="0049228F"/>
    <w:rsid w:val="00492768"/>
    <w:rsid w:val="0049350F"/>
    <w:rsid w:val="00493D6A"/>
    <w:rsid w:val="004948C5"/>
    <w:rsid w:val="00494EAB"/>
    <w:rsid w:val="00495293"/>
    <w:rsid w:val="004953ED"/>
    <w:rsid w:val="00495440"/>
    <w:rsid w:val="00495495"/>
    <w:rsid w:val="004961BC"/>
    <w:rsid w:val="00496BC4"/>
    <w:rsid w:val="00496F65"/>
    <w:rsid w:val="0049719E"/>
    <w:rsid w:val="004973AE"/>
    <w:rsid w:val="00497720"/>
    <w:rsid w:val="00497CB9"/>
    <w:rsid w:val="00497F5C"/>
    <w:rsid w:val="004A03B5"/>
    <w:rsid w:val="004A0958"/>
    <w:rsid w:val="004A0FA8"/>
    <w:rsid w:val="004A15E7"/>
    <w:rsid w:val="004A161E"/>
    <w:rsid w:val="004A195A"/>
    <w:rsid w:val="004A1F37"/>
    <w:rsid w:val="004A2465"/>
    <w:rsid w:val="004A2516"/>
    <w:rsid w:val="004A3161"/>
    <w:rsid w:val="004A3731"/>
    <w:rsid w:val="004A397D"/>
    <w:rsid w:val="004A3AC2"/>
    <w:rsid w:val="004A3B3B"/>
    <w:rsid w:val="004A452C"/>
    <w:rsid w:val="004A47CD"/>
    <w:rsid w:val="004A4F1B"/>
    <w:rsid w:val="004A5676"/>
    <w:rsid w:val="004A6014"/>
    <w:rsid w:val="004A6953"/>
    <w:rsid w:val="004A6F85"/>
    <w:rsid w:val="004A7091"/>
    <w:rsid w:val="004A7420"/>
    <w:rsid w:val="004A79A3"/>
    <w:rsid w:val="004B0001"/>
    <w:rsid w:val="004B02A0"/>
    <w:rsid w:val="004B05FA"/>
    <w:rsid w:val="004B1455"/>
    <w:rsid w:val="004B150F"/>
    <w:rsid w:val="004B24D0"/>
    <w:rsid w:val="004B30B9"/>
    <w:rsid w:val="004B3197"/>
    <w:rsid w:val="004B3807"/>
    <w:rsid w:val="004B3A57"/>
    <w:rsid w:val="004B3F66"/>
    <w:rsid w:val="004B47FE"/>
    <w:rsid w:val="004B5204"/>
    <w:rsid w:val="004B5B8D"/>
    <w:rsid w:val="004B615B"/>
    <w:rsid w:val="004B6684"/>
    <w:rsid w:val="004B6883"/>
    <w:rsid w:val="004B6BB8"/>
    <w:rsid w:val="004B6DD6"/>
    <w:rsid w:val="004B73A2"/>
    <w:rsid w:val="004C01BA"/>
    <w:rsid w:val="004C07C1"/>
    <w:rsid w:val="004C0865"/>
    <w:rsid w:val="004C08A1"/>
    <w:rsid w:val="004C0D0E"/>
    <w:rsid w:val="004C0DFB"/>
    <w:rsid w:val="004C1609"/>
    <w:rsid w:val="004C1873"/>
    <w:rsid w:val="004C1923"/>
    <w:rsid w:val="004C2083"/>
    <w:rsid w:val="004C2479"/>
    <w:rsid w:val="004C2ADF"/>
    <w:rsid w:val="004C2D83"/>
    <w:rsid w:val="004C2E71"/>
    <w:rsid w:val="004C331E"/>
    <w:rsid w:val="004C33FD"/>
    <w:rsid w:val="004C34DF"/>
    <w:rsid w:val="004C38E8"/>
    <w:rsid w:val="004C3F86"/>
    <w:rsid w:val="004C421E"/>
    <w:rsid w:val="004C4265"/>
    <w:rsid w:val="004C4319"/>
    <w:rsid w:val="004C43FA"/>
    <w:rsid w:val="004C47A2"/>
    <w:rsid w:val="004C4C21"/>
    <w:rsid w:val="004C4E5B"/>
    <w:rsid w:val="004C51B9"/>
    <w:rsid w:val="004C55E8"/>
    <w:rsid w:val="004C5B09"/>
    <w:rsid w:val="004C5B0E"/>
    <w:rsid w:val="004C613E"/>
    <w:rsid w:val="004C6150"/>
    <w:rsid w:val="004C6259"/>
    <w:rsid w:val="004C69D6"/>
    <w:rsid w:val="004C6F88"/>
    <w:rsid w:val="004C73F3"/>
    <w:rsid w:val="004C797D"/>
    <w:rsid w:val="004C7B76"/>
    <w:rsid w:val="004D00D0"/>
    <w:rsid w:val="004D089C"/>
    <w:rsid w:val="004D0EC9"/>
    <w:rsid w:val="004D0FC0"/>
    <w:rsid w:val="004D1124"/>
    <w:rsid w:val="004D1B22"/>
    <w:rsid w:val="004D2774"/>
    <w:rsid w:val="004D305D"/>
    <w:rsid w:val="004D3416"/>
    <w:rsid w:val="004D42C3"/>
    <w:rsid w:val="004D4A0C"/>
    <w:rsid w:val="004D4CDC"/>
    <w:rsid w:val="004D4DC0"/>
    <w:rsid w:val="004D519F"/>
    <w:rsid w:val="004D53F5"/>
    <w:rsid w:val="004D55E2"/>
    <w:rsid w:val="004D5F6C"/>
    <w:rsid w:val="004D6B51"/>
    <w:rsid w:val="004D6EC7"/>
    <w:rsid w:val="004D70BC"/>
    <w:rsid w:val="004D72B2"/>
    <w:rsid w:val="004D78C3"/>
    <w:rsid w:val="004D7924"/>
    <w:rsid w:val="004D7F0A"/>
    <w:rsid w:val="004E00A3"/>
    <w:rsid w:val="004E0685"/>
    <w:rsid w:val="004E0ABB"/>
    <w:rsid w:val="004E0AC0"/>
    <w:rsid w:val="004E117D"/>
    <w:rsid w:val="004E1436"/>
    <w:rsid w:val="004E2038"/>
    <w:rsid w:val="004E24A8"/>
    <w:rsid w:val="004E2B53"/>
    <w:rsid w:val="004E2C78"/>
    <w:rsid w:val="004E375A"/>
    <w:rsid w:val="004E390B"/>
    <w:rsid w:val="004E3932"/>
    <w:rsid w:val="004E3EDC"/>
    <w:rsid w:val="004E448C"/>
    <w:rsid w:val="004E48C7"/>
    <w:rsid w:val="004E5294"/>
    <w:rsid w:val="004E561F"/>
    <w:rsid w:val="004E5BE7"/>
    <w:rsid w:val="004E5CE9"/>
    <w:rsid w:val="004E5EEB"/>
    <w:rsid w:val="004E62EB"/>
    <w:rsid w:val="004E70DA"/>
    <w:rsid w:val="004E7167"/>
    <w:rsid w:val="004E71B3"/>
    <w:rsid w:val="004E7964"/>
    <w:rsid w:val="004E7C71"/>
    <w:rsid w:val="004E7F2E"/>
    <w:rsid w:val="004E7F97"/>
    <w:rsid w:val="004F02F3"/>
    <w:rsid w:val="004F056F"/>
    <w:rsid w:val="004F0688"/>
    <w:rsid w:val="004F0A71"/>
    <w:rsid w:val="004F0BE0"/>
    <w:rsid w:val="004F1828"/>
    <w:rsid w:val="004F1D8C"/>
    <w:rsid w:val="004F1ED3"/>
    <w:rsid w:val="004F28C9"/>
    <w:rsid w:val="004F2C1A"/>
    <w:rsid w:val="004F36F9"/>
    <w:rsid w:val="004F3823"/>
    <w:rsid w:val="004F38DB"/>
    <w:rsid w:val="004F3EA6"/>
    <w:rsid w:val="004F5048"/>
    <w:rsid w:val="004F5096"/>
    <w:rsid w:val="004F5280"/>
    <w:rsid w:val="004F5553"/>
    <w:rsid w:val="004F5B81"/>
    <w:rsid w:val="004F5E9D"/>
    <w:rsid w:val="004F5F0F"/>
    <w:rsid w:val="004F67BE"/>
    <w:rsid w:val="004F6914"/>
    <w:rsid w:val="004F6F65"/>
    <w:rsid w:val="004F77BE"/>
    <w:rsid w:val="004F79B5"/>
    <w:rsid w:val="004F7FB3"/>
    <w:rsid w:val="00500266"/>
    <w:rsid w:val="0050057B"/>
    <w:rsid w:val="00500A49"/>
    <w:rsid w:val="00501009"/>
    <w:rsid w:val="00501416"/>
    <w:rsid w:val="00501449"/>
    <w:rsid w:val="00501894"/>
    <w:rsid w:val="00501ED6"/>
    <w:rsid w:val="00502C15"/>
    <w:rsid w:val="00502D86"/>
    <w:rsid w:val="00502F74"/>
    <w:rsid w:val="005033B2"/>
    <w:rsid w:val="00503402"/>
    <w:rsid w:val="00503596"/>
    <w:rsid w:val="00503722"/>
    <w:rsid w:val="00503C9B"/>
    <w:rsid w:val="00504D5E"/>
    <w:rsid w:val="00505066"/>
    <w:rsid w:val="005055EF"/>
    <w:rsid w:val="00505B52"/>
    <w:rsid w:val="00505EBA"/>
    <w:rsid w:val="0050640E"/>
    <w:rsid w:val="00506BB9"/>
    <w:rsid w:val="00506BD9"/>
    <w:rsid w:val="00506F75"/>
    <w:rsid w:val="00507003"/>
    <w:rsid w:val="00507904"/>
    <w:rsid w:val="005102C8"/>
    <w:rsid w:val="005103E5"/>
    <w:rsid w:val="00510F7F"/>
    <w:rsid w:val="005115AD"/>
    <w:rsid w:val="00511886"/>
    <w:rsid w:val="00511895"/>
    <w:rsid w:val="00511B53"/>
    <w:rsid w:val="00512DE7"/>
    <w:rsid w:val="00513B90"/>
    <w:rsid w:val="00513FD5"/>
    <w:rsid w:val="0051423F"/>
    <w:rsid w:val="0051492E"/>
    <w:rsid w:val="005153C4"/>
    <w:rsid w:val="00515B3B"/>
    <w:rsid w:val="00515F00"/>
    <w:rsid w:val="00516059"/>
    <w:rsid w:val="00516B7D"/>
    <w:rsid w:val="0051770B"/>
    <w:rsid w:val="005178B6"/>
    <w:rsid w:val="00517B2D"/>
    <w:rsid w:val="005200AE"/>
    <w:rsid w:val="005212C6"/>
    <w:rsid w:val="0052131E"/>
    <w:rsid w:val="005213E6"/>
    <w:rsid w:val="00521933"/>
    <w:rsid w:val="00521947"/>
    <w:rsid w:val="00521F1B"/>
    <w:rsid w:val="00521FA4"/>
    <w:rsid w:val="005224F9"/>
    <w:rsid w:val="00522C25"/>
    <w:rsid w:val="00522D26"/>
    <w:rsid w:val="005230BD"/>
    <w:rsid w:val="00524279"/>
    <w:rsid w:val="005248A7"/>
    <w:rsid w:val="00524A48"/>
    <w:rsid w:val="00524DEE"/>
    <w:rsid w:val="00525121"/>
    <w:rsid w:val="005257F1"/>
    <w:rsid w:val="00525ADE"/>
    <w:rsid w:val="00525EA8"/>
    <w:rsid w:val="00525ECA"/>
    <w:rsid w:val="00526673"/>
    <w:rsid w:val="00526783"/>
    <w:rsid w:val="00526A96"/>
    <w:rsid w:val="00527DD7"/>
    <w:rsid w:val="005300D4"/>
    <w:rsid w:val="005302C2"/>
    <w:rsid w:val="0053030E"/>
    <w:rsid w:val="00530325"/>
    <w:rsid w:val="0053087F"/>
    <w:rsid w:val="0053097A"/>
    <w:rsid w:val="00530C9A"/>
    <w:rsid w:val="00530D36"/>
    <w:rsid w:val="00530EC5"/>
    <w:rsid w:val="00531344"/>
    <w:rsid w:val="005318F5"/>
    <w:rsid w:val="0053195F"/>
    <w:rsid w:val="005320E5"/>
    <w:rsid w:val="00532360"/>
    <w:rsid w:val="00532510"/>
    <w:rsid w:val="005326CF"/>
    <w:rsid w:val="00532A2A"/>
    <w:rsid w:val="00532A9E"/>
    <w:rsid w:val="005330D2"/>
    <w:rsid w:val="00533287"/>
    <w:rsid w:val="005333D3"/>
    <w:rsid w:val="0053352F"/>
    <w:rsid w:val="00533D71"/>
    <w:rsid w:val="00533D9A"/>
    <w:rsid w:val="00534143"/>
    <w:rsid w:val="00534BCA"/>
    <w:rsid w:val="00534DF8"/>
    <w:rsid w:val="005350CA"/>
    <w:rsid w:val="005351F1"/>
    <w:rsid w:val="005353EC"/>
    <w:rsid w:val="00535FFA"/>
    <w:rsid w:val="0053680E"/>
    <w:rsid w:val="005375B1"/>
    <w:rsid w:val="005376CB"/>
    <w:rsid w:val="0053777C"/>
    <w:rsid w:val="00537883"/>
    <w:rsid w:val="00537AEA"/>
    <w:rsid w:val="00537DAA"/>
    <w:rsid w:val="00540727"/>
    <w:rsid w:val="005407C3"/>
    <w:rsid w:val="0054080D"/>
    <w:rsid w:val="00540AF3"/>
    <w:rsid w:val="005415FD"/>
    <w:rsid w:val="005416C2"/>
    <w:rsid w:val="00541C2A"/>
    <w:rsid w:val="00542330"/>
    <w:rsid w:val="00542654"/>
    <w:rsid w:val="00542B7C"/>
    <w:rsid w:val="0054309F"/>
    <w:rsid w:val="00543252"/>
    <w:rsid w:val="005434C7"/>
    <w:rsid w:val="0054377A"/>
    <w:rsid w:val="00543BCB"/>
    <w:rsid w:val="00543C4C"/>
    <w:rsid w:val="00543C9A"/>
    <w:rsid w:val="00544F2A"/>
    <w:rsid w:val="00544FCF"/>
    <w:rsid w:val="00544FD7"/>
    <w:rsid w:val="0054500C"/>
    <w:rsid w:val="005451A3"/>
    <w:rsid w:val="0054541D"/>
    <w:rsid w:val="005454E0"/>
    <w:rsid w:val="00545A07"/>
    <w:rsid w:val="00545E6E"/>
    <w:rsid w:val="00545FE7"/>
    <w:rsid w:val="005460AF"/>
    <w:rsid w:val="00546198"/>
    <w:rsid w:val="00546546"/>
    <w:rsid w:val="005472E5"/>
    <w:rsid w:val="00547341"/>
    <w:rsid w:val="005474AE"/>
    <w:rsid w:val="00547659"/>
    <w:rsid w:val="005477EA"/>
    <w:rsid w:val="00547FA1"/>
    <w:rsid w:val="0055014F"/>
    <w:rsid w:val="0055150B"/>
    <w:rsid w:val="00551DEA"/>
    <w:rsid w:val="005528DF"/>
    <w:rsid w:val="00552BFB"/>
    <w:rsid w:val="00552C6E"/>
    <w:rsid w:val="00552D46"/>
    <w:rsid w:val="0055395B"/>
    <w:rsid w:val="00553BFA"/>
    <w:rsid w:val="00554392"/>
    <w:rsid w:val="005543AF"/>
    <w:rsid w:val="005548C6"/>
    <w:rsid w:val="00555305"/>
    <w:rsid w:val="00555669"/>
    <w:rsid w:val="00555AA0"/>
    <w:rsid w:val="00555F2F"/>
    <w:rsid w:val="005567EE"/>
    <w:rsid w:val="00556F53"/>
    <w:rsid w:val="00557823"/>
    <w:rsid w:val="005578FE"/>
    <w:rsid w:val="00557E52"/>
    <w:rsid w:val="00557EC7"/>
    <w:rsid w:val="00560250"/>
    <w:rsid w:val="005605F6"/>
    <w:rsid w:val="0056077F"/>
    <w:rsid w:val="00560E47"/>
    <w:rsid w:val="00561332"/>
    <w:rsid w:val="005614C6"/>
    <w:rsid w:val="00562032"/>
    <w:rsid w:val="005624F7"/>
    <w:rsid w:val="00562729"/>
    <w:rsid w:val="00563A96"/>
    <w:rsid w:val="005648AF"/>
    <w:rsid w:val="00564B9A"/>
    <w:rsid w:val="00565452"/>
    <w:rsid w:val="005656D9"/>
    <w:rsid w:val="00565FCF"/>
    <w:rsid w:val="0056636E"/>
    <w:rsid w:val="0056674D"/>
    <w:rsid w:val="005669D8"/>
    <w:rsid w:val="00566A31"/>
    <w:rsid w:val="00566B02"/>
    <w:rsid w:val="00566E46"/>
    <w:rsid w:val="00567023"/>
    <w:rsid w:val="00567C62"/>
    <w:rsid w:val="00567CC0"/>
    <w:rsid w:val="00570035"/>
    <w:rsid w:val="005704A8"/>
    <w:rsid w:val="005707EC"/>
    <w:rsid w:val="00570B21"/>
    <w:rsid w:val="0057210A"/>
    <w:rsid w:val="0057213F"/>
    <w:rsid w:val="005737C7"/>
    <w:rsid w:val="00573A46"/>
    <w:rsid w:val="00573C13"/>
    <w:rsid w:val="005740B1"/>
    <w:rsid w:val="005740D6"/>
    <w:rsid w:val="005741AC"/>
    <w:rsid w:val="005742D6"/>
    <w:rsid w:val="00574611"/>
    <w:rsid w:val="00574F3B"/>
    <w:rsid w:val="00574FA8"/>
    <w:rsid w:val="00575241"/>
    <w:rsid w:val="005754FE"/>
    <w:rsid w:val="00575557"/>
    <w:rsid w:val="005759E0"/>
    <w:rsid w:val="00575B8B"/>
    <w:rsid w:val="00575C32"/>
    <w:rsid w:val="00575D11"/>
    <w:rsid w:val="00575E0F"/>
    <w:rsid w:val="0057620C"/>
    <w:rsid w:val="00576738"/>
    <w:rsid w:val="00576951"/>
    <w:rsid w:val="00576C1B"/>
    <w:rsid w:val="00577147"/>
    <w:rsid w:val="00577729"/>
    <w:rsid w:val="00577B93"/>
    <w:rsid w:val="0058049D"/>
    <w:rsid w:val="005804FD"/>
    <w:rsid w:val="005826E7"/>
    <w:rsid w:val="0058340B"/>
    <w:rsid w:val="005835E6"/>
    <w:rsid w:val="00583A08"/>
    <w:rsid w:val="00583CFE"/>
    <w:rsid w:val="00584172"/>
    <w:rsid w:val="00584E08"/>
    <w:rsid w:val="0058510D"/>
    <w:rsid w:val="00585816"/>
    <w:rsid w:val="00585C33"/>
    <w:rsid w:val="0058625F"/>
    <w:rsid w:val="00587141"/>
    <w:rsid w:val="00587513"/>
    <w:rsid w:val="00587847"/>
    <w:rsid w:val="00587EF8"/>
    <w:rsid w:val="0059088F"/>
    <w:rsid w:val="00590B97"/>
    <w:rsid w:val="00591D9E"/>
    <w:rsid w:val="0059241C"/>
    <w:rsid w:val="005926A7"/>
    <w:rsid w:val="005928CF"/>
    <w:rsid w:val="00592C11"/>
    <w:rsid w:val="00592D42"/>
    <w:rsid w:val="00593F3A"/>
    <w:rsid w:val="00593F94"/>
    <w:rsid w:val="00593FCC"/>
    <w:rsid w:val="005945CC"/>
    <w:rsid w:val="0059472E"/>
    <w:rsid w:val="00594794"/>
    <w:rsid w:val="00594CB2"/>
    <w:rsid w:val="0059504D"/>
    <w:rsid w:val="00595858"/>
    <w:rsid w:val="00595D79"/>
    <w:rsid w:val="0059645F"/>
    <w:rsid w:val="005964A7"/>
    <w:rsid w:val="005964D9"/>
    <w:rsid w:val="00596934"/>
    <w:rsid w:val="00597778"/>
    <w:rsid w:val="00597F2E"/>
    <w:rsid w:val="00597F53"/>
    <w:rsid w:val="005A0256"/>
    <w:rsid w:val="005A0A94"/>
    <w:rsid w:val="005A114B"/>
    <w:rsid w:val="005A1316"/>
    <w:rsid w:val="005A1437"/>
    <w:rsid w:val="005A1588"/>
    <w:rsid w:val="005A17B4"/>
    <w:rsid w:val="005A1EC9"/>
    <w:rsid w:val="005A26CD"/>
    <w:rsid w:val="005A2EC6"/>
    <w:rsid w:val="005A2FD0"/>
    <w:rsid w:val="005A2FFF"/>
    <w:rsid w:val="005A32B0"/>
    <w:rsid w:val="005A356F"/>
    <w:rsid w:val="005A3D42"/>
    <w:rsid w:val="005A3E47"/>
    <w:rsid w:val="005A3F43"/>
    <w:rsid w:val="005A4B77"/>
    <w:rsid w:val="005A559A"/>
    <w:rsid w:val="005A57F6"/>
    <w:rsid w:val="005A5ECC"/>
    <w:rsid w:val="005A62D7"/>
    <w:rsid w:val="005A64AE"/>
    <w:rsid w:val="005A6F2E"/>
    <w:rsid w:val="005A7CA1"/>
    <w:rsid w:val="005B009B"/>
    <w:rsid w:val="005B04C9"/>
    <w:rsid w:val="005B0613"/>
    <w:rsid w:val="005B0687"/>
    <w:rsid w:val="005B17A9"/>
    <w:rsid w:val="005B17D5"/>
    <w:rsid w:val="005B1AB7"/>
    <w:rsid w:val="005B2E4A"/>
    <w:rsid w:val="005B3366"/>
    <w:rsid w:val="005B3511"/>
    <w:rsid w:val="005B3B2F"/>
    <w:rsid w:val="005B419F"/>
    <w:rsid w:val="005B4286"/>
    <w:rsid w:val="005B42A3"/>
    <w:rsid w:val="005B4399"/>
    <w:rsid w:val="005B5095"/>
    <w:rsid w:val="005B54CD"/>
    <w:rsid w:val="005B60FD"/>
    <w:rsid w:val="005B6F5D"/>
    <w:rsid w:val="005B73D5"/>
    <w:rsid w:val="005B7FB7"/>
    <w:rsid w:val="005C0990"/>
    <w:rsid w:val="005C0B49"/>
    <w:rsid w:val="005C0D91"/>
    <w:rsid w:val="005C17BD"/>
    <w:rsid w:val="005C1D3C"/>
    <w:rsid w:val="005C20D9"/>
    <w:rsid w:val="005C24A2"/>
    <w:rsid w:val="005C3B31"/>
    <w:rsid w:val="005C4085"/>
    <w:rsid w:val="005C4256"/>
    <w:rsid w:val="005C47B7"/>
    <w:rsid w:val="005C4C0C"/>
    <w:rsid w:val="005C541A"/>
    <w:rsid w:val="005C71EC"/>
    <w:rsid w:val="005C75BA"/>
    <w:rsid w:val="005C78DD"/>
    <w:rsid w:val="005C7DB4"/>
    <w:rsid w:val="005C7EB5"/>
    <w:rsid w:val="005D004D"/>
    <w:rsid w:val="005D0ADD"/>
    <w:rsid w:val="005D0C20"/>
    <w:rsid w:val="005D111A"/>
    <w:rsid w:val="005D13E9"/>
    <w:rsid w:val="005D1409"/>
    <w:rsid w:val="005D1546"/>
    <w:rsid w:val="005D18F7"/>
    <w:rsid w:val="005D1F8C"/>
    <w:rsid w:val="005D2C6E"/>
    <w:rsid w:val="005D3106"/>
    <w:rsid w:val="005D32F8"/>
    <w:rsid w:val="005D3710"/>
    <w:rsid w:val="005D4378"/>
    <w:rsid w:val="005D4411"/>
    <w:rsid w:val="005D49A6"/>
    <w:rsid w:val="005D4C14"/>
    <w:rsid w:val="005D5102"/>
    <w:rsid w:val="005D56B9"/>
    <w:rsid w:val="005D5A69"/>
    <w:rsid w:val="005D5E4C"/>
    <w:rsid w:val="005D5FD6"/>
    <w:rsid w:val="005D6B8A"/>
    <w:rsid w:val="005D7BB6"/>
    <w:rsid w:val="005E038C"/>
    <w:rsid w:val="005E04D4"/>
    <w:rsid w:val="005E05E0"/>
    <w:rsid w:val="005E08E2"/>
    <w:rsid w:val="005E095C"/>
    <w:rsid w:val="005E0C15"/>
    <w:rsid w:val="005E0EEA"/>
    <w:rsid w:val="005E1138"/>
    <w:rsid w:val="005E120E"/>
    <w:rsid w:val="005E17B7"/>
    <w:rsid w:val="005E19AA"/>
    <w:rsid w:val="005E1B37"/>
    <w:rsid w:val="005E1E0E"/>
    <w:rsid w:val="005E23FA"/>
    <w:rsid w:val="005E24BB"/>
    <w:rsid w:val="005E2613"/>
    <w:rsid w:val="005E369C"/>
    <w:rsid w:val="005E3B15"/>
    <w:rsid w:val="005E3FA7"/>
    <w:rsid w:val="005E418C"/>
    <w:rsid w:val="005E425B"/>
    <w:rsid w:val="005E4E44"/>
    <w:rsid w:val="005E4F09"/>
    <w:rsid w:val="005E5079"/>
    <w:rsid w:val="005E6444"/>
    <w:rsid w:val="005E64EF"/>
    <w:rsid w:val="005E653E"/>
    <w:rsid w:val="005E6E8C"/>
    <w:rsid w:val="005E710E"/>
    <w:rsid w:val="005E7506"/>
    <w:rsid w:val="005E79A1"/>
    <w:rsid w:val="005E7A62"/>
    <w:rsid w:val="005E7AE2"/>
    <w:rsid w:val="005E7B66"/>
    <w:rsid w:val="005E7E3D"/>
    <w:rsid w:val="005F14AA"/>
    <w:rsid w:val="005F17FF"/>
    <w:rsid w:val="005F252C"/>
    <w:rsid w:val="005F2DFD"/>
    <w:rsid w:val="005F2FB9"/>
    <w:rsid w:val="005F3094"/>
    <w:rsid w:val="005F32B9"/>
    <w:rsid w:val="005F3533"/>
    <w:rsid w:val="005F36F6"/>
    <w:rsid w:val="005F3AFE"/>
    <w:rsid w:val="005F3E86"/>
    <w:rsid w:val="005F462E"/>
    <w:rsid w:val="005F53E9"/>
    <w:rsid w:val="005F57B8"/>
    <w:rsid w:val="005F5B7C"/>
    <w:rsid w:val="005F5F00"/>
    <w:rsid w:val="005F66D1"/>
    <w:rsid w:val="005F6DA0"/>
    <w:rsid w:val="005F7AD5"/>
    <w:rsid w:val="005F7C81"/>
    <w:rsid w:val="005F7FC6"/>
    <w:rsid w:val="00600191"/>
    <w:rsid w:val="006002E0"/>
    <w:rsid w:val="00600BFA"/>
    <w:rsid w:val="006010C6"/>
    <w:rsid w:val="006023A0"/>
    <w:rsid w:val="006023A6"/>
    <w:rsid w:val="00602AFE"/>
    <w:rsid w:val="00602EB1"/>
    <w:rsid w:val="00603552"/>
    <w:rsid w:val="0060385B"/>
    <w:rsid w:val="00603D44"/>
    <w:rsid w:val="0060404D"/>
    <w:rsid w:val="006040AC"/>
    <w:rsid w:val="00604188"/>
    <w:rsid w:val="00604494"/>
    <w:rsid w:val="006048C9"/>
    <w:rsid w:val="00604CF4"/>
    <w:rsid w:val="00604E27"/>
    <w:rsid w:val="006053F9"/>
    <w:rsid w:val="00605C49"/>
    <w:rsid w:val="0060600A"/>
    <w:rsid w:val="00606216"/>
    <w:rsid w:val="00606403"/>
    <w:rsid w:val="00606412"/>
    <w:rsid w:val="00606765"/>
    <w:rsid w:val="006069DA"/>
    <w:rsid w:val="006072A7"/>
    <w:rsid w:val="00607360"/>
    <w:rsid w:val="006073E0"/>
    <w:rsid w:val="00607487"/>
    <w:rsid w:val="00607F04"/>
    <w:rsid w:val="00610247"/>
    <w:rsid w:val="0061053B"/>
    <w:rsid w:val="00610AE6"/>
    <w:rsid w:val="00610C8A"/>
    <w:rsid w:val="00610E1C"/>
    <w:rsid w:val="006118B5"/>
    <w:rsid w:val="00611F13"/>
    <w:rsid w:val="00611FB3"/>
    <w:rsid w:val="00612170"/>
    <w:rsid w:val="0061247F"/>
    <w:rsid w:val="006126A9"/>
    <w:rsid w:val="006128CB"/>
    <w:rsid w:val="006128E1"/>
    <w:rsid w:val="00613DE0"/>
    <w:rsid w:val="006141B5"/>
    <w:rsid w:val="0061461C"/>
    <w:rsid w:val="00614665"/>
    <w:rsid w:val="006148FB"/>
    <w:rsid w:val="006153FB"/>
    <w:rsid w:val="00615927"/>
    <w:rsid w:val="0061675B"/>
    <w:rsid w:val="00616F7B"/>
    <w:rsid w:val="00616FED"/>
    <w:rsid w:val="00620629"/>
    <w:rsid w:val="006208BB"/>
    <w:rsid w:val="00620955"/>
    <w:rsid w:val="00620CC0"/>
    <w:rsid w:val="00620DC2"/>
    <w:rsid w:val="0062108A"/>
    <w:rsid w:val="0062154B"/>
    <w:rsid w:val="006215E7"/>
    <w:rsid w:val="006216B0"/>
    <w:rsid w:val="00621AD0"/>
    <w:rsid w:val="00622273"/>
    <w:rsid w:val="0062244A"/>
    <w:rsid w:val="00624A8E"/>
    <w:rsid w:val="00624D14"/>
    <w:rsid w:val="006259A7"/>
    <w:rsid w:val="0062608F"/>
    <w:rsid w:val="00626AD4"/>
    <w:rsid w:val="00627E26"/>
    <w:rsid w:val="006300CE"/>
    <w:rsid w:val="00630175"/>
    <w:rsid w:val="0063109E"/>
    <w:rsid w:val="0063153E"/>
    <w:rsid w:val="00631B38"/>
    <w:rsid w:val="00631DBB"/>
    <w:rsid w:val="006322BC"/>
    <w:rsid w:val="00632789"/>
    <w:rsid w:val="00632958"/>
    <w:rsid w:val="00632968"/>
    <w:rsid w:val="00632C0D"/>
    <w:rsid w:val="00632E79"/>
    <w:rsid w:val="00632E9B"/>
    <w:rsid w:val="00633BE4"/>
    <w:rsid w:val="00633DC5"/>
    <w:rsid w:val="0063440D"/>
    <w:rsid w:val="00634AB6"/>
    <w:rsid w:val="00634F15"/>
    <w:rsid w:val="00635293"/>
    <w:rsid w:val="006352F8"/>
    <w:rsid w:val="00635658"/>
    <w:rsid w:val="00636027"/>
    <w:rsid w:val="00636448"/>
    <w:rsid w:val="00636DD8"/>
    <w:rsid w:val="006372E7"/>
    <w:rsid w:val="0063731C"/>
    <w:rsid w:val="006373C5"/>
    <w:rsid w:val="006378D3"/>
    <w:rsid w:val="00637C8B"/>
    <w:rsid w:val="00637DFB"/>
    <w:rsid w:val="00640CB9"/>
    <w:rsid w:val="00640EB7"/>
    <w:rsid w:val="00641046"/>
    <w:rsid w:val="00641693"/>
    <w:rsid w:val="00642338"/>
    <w:rsid w:val="0064264E"/>
    <w:rsid w:val="006432AD"/>
    <w:rsid w:val="0064399B"/>
    <w:rsid w:val="00643A4E"/>
    <w:rsid w:val="00643A5E"/>
    <w:rsid w:val="00643BDF"/>
    <w:rsid w:val="0064427D"/>
    <w:rsid w:val="00646688"/>
    <w:rsid w:val="006470D0"/>
    <w:rsid w:val="0064722C"/>
    <w:rsid w:val="00647BE1"/>
    <w:rsid w:val="00647E2D"/>
    <w:rsid w:val="00650A4C"/>
    <w:rsid w:val="0065110E"/>
    <w:rsid w:val="00651285"/>
    <w:rsid w:val="00651488"/>
    <w:rsid w:val="006517CC"/>
    <w:rsid w:val="00651DF8"/>
    <w:rsid w:val="00651E4F"/>
    <w:rsid w:val="006528B5"/>
    <w:rsid w:val="00652DDA"/>
    <w:rsid w:val="00652FB2"/>
    <w:rsid w:val="006532ED"/>
    <w:rsid w:val="0065333F"/>
    <w:rsid w:val="00653421"/>
    <w:rsid w:val="006538B4"/>
    <w:rsid w:val="0065393C"/>
    <w:rsid w:val="00653D8A"/>
    <w:rsid w:val="006549B8"/>
    <w:rsid w:val="00654A8B"/>
    <w:rsid w:val="00654C94"/>
    <w:rsid w:val="00654D3B"/>
    <w:rsid w:val="00654E72"/>
    <w:rsid w:val="00655106"/>
    <w:rsid w:val="006558CD"/>
    <w:rsid w:val="00655CB3"/>
    <w:rsid w:val="00655DBA"/>
    <w:rsid w:val="0065606E"/>
    <w:rsid w:val="006561FE"/>
    <w:rsid w:val="00656422"/>
    <w:rsid w:val="006566A9"/>
    <w:rsid w:val="00656FAB"/>
    <w:rsid w:val="006573D8"/>
    <w:rsid w:val="006577EA"/>
    <w:rsid w:val="0065796D"/>
    <w:rsid w:val="00657E3D"/>
    <w:rsid w:val="00657F55"/>
    <w:rsid w:val="00660047"/>
    <w:rsid w:val="00660BD4"/>
    <w:rsid w:val="00661482"/>
    <w:rsid w:val="00661655"/>
    <w:rsid w:val="00662BB5"/>
    <w:rsid w:val="00662C31"/>
    <w:rsid w:val="00663085"/>
    <w:rsid w:val="006630BD"/>
    <w:rsid w:val="006634B2"/>
    <w:rsid w:val="006637B6"/>
    <w:rsid w:val="00663839"/>
    <w:rsid w:val="0066438C"/>
    <w:rsid w:val="00664481"/>
    <w:rsid w:val="00664C75"/>
    <w:rsid w:val="00664D2F"/>
    <w:rsid w:val="00664DCD"/>
    <w:rsid w:val="006653EF"/>
    <w:rsid w:val="00665B9E"/>
    <w:rsid w:val="00666A22"/>
    <w:rsid w:val="00666CC7"/>
    <w:rsid w:val="00666D74"/>
    <w:rsid w:val="00666D76"/>
    <w:rsid w:val="00666E26"/>
    <w:rsid w:val="00666F2F"/>
    <w:rsid w:val="00667728"/>
    <w:rsid w:val="00667EE9"/>
    <w:rsid w:val="00670FA3"/>
    <w:rsid w:val="006711A0"/>
    <w:rsid w:val="006715B0"/>
    <w:rsid w:val="00671DE8"/>
    <w:rsid w:val="0067224E"/>
    <w:rsid w:val="0067227F"/>
    <w:rsid w:val="0067245E"/>
    <w:rsid w:val="00672AEA"/>
    <w:rsid w:val="00672E74"/>
    <w:rsid w:val="00672FD3"/>
    <w:rsid w:val="0067328C"/>
    <w:rsid w:val="006737C8"/>
    <w:rsid w:val="006737CD"/>
    <w:rsid w:val="006738E1"/>
    <w:rsid w:val="00674148"/>
    <w:rsid w:val="00674706"/>
    <w:rsid w:val="00674D15"/>
    <w:rsid w:val="00674D46"/>
    <w:rsid w:val="00674DF4"/>
    <w:rsid w:val="0067517D"/>
    <w:rsid w:val="00675770"/>
    <w:rsid w:val="00675FA1"/>
    <w:rsid w:val="00676071"/>
    <w:rsid w:val="00676101"/>
    <w:rsid w:val="00676259"/>
    <w:rsid w:val="0067649E"/>
    <w:rsid w:val="006765B5"/>
    <w:rsid w:val="00676D20"/>
    <w:rsid w:val="00677076"/>
    <w:rsid w:val="006779C0"/>
    <w:rsid w:val="00677C3E"/>
    <w:rsid w:val="00677C9B"/>
    <w:rsid w:val="00677D33"/>
    <w:rsid w:val="00677EB3"/>
    <w:rsid w:val="006800C1"/>
    <w:rsid w:val="0068122B"/>
    <w:rsid w:val="0068136E"/>
    <w:rsid w:val="006814C1"/>
    <w:rsid w:val="0068156D"/>
    <w:rsid w:val="00682E8E"/>
    <w:rsid w:val="006835C8"/>
    <w:rsid w:val="0068384B"/>
    <w:rsid w:val="00684802"/>
    <w:rsid w:val="00685034"/>
    <w:rsid w:val="006854AF"/>
    <w:rsid w:val="0068570F"/>
    <w:rsid w:val="00685F47"/>
    <w:rsid w:val="00686633"/>
    <w:rsid w:val="00686816"/>
    <w:rsid w:val="00687196"/>
    <w:rsid w:val="00687E0C"/>
    <w:rsid w:val="00690409"/>
    <w:rsid w:val="006905A4"/>
    <w:rsid w:val="006907B0"/>
    <w:rsid w:val="0069096E"/>
    <w:rsid w:val="00690AF3"/>
    <w:rsid w:val="00690C18"/>
    <w:rsid w:val="00690C1F"/>
    <w:rsid w:val="00691050"/>
    <w:rsid w:val="00691185"/>
    <w:rsid w:val="00691C64"/>
    <w:rsid w:val="00691CA2"/>
    <w:rsid w:val="00692E95"/>
    <w:rsid w:val="00693673"/>
    <w:rsid w:val="00693884"/>
    <w:rsid w:val="006940C8"/>
    <w:rsid w:val="006946FA"/>
    <w:rsid w:val="006947E0"/>
    <w:rsid w:val="00694B12"/>
    <w:rsid w:val="00694DB5"/>
    <w:rsid w:val="006951F6"/>
    <w:rsid w:val="006959BD"/>
    <w:rsid w:val="00695A5F"/>
    <w:rsid w:val="00695D8A"/>
    <w:rsid w:val="006960FA"/>
    <w:rsid w:val="0069650C"/>
    <w:rsid w:val="00696627"/>
    <w:rsid w:val="00696E4E"/>
    <w:rsid w:val="00697429"/>
    <w:rsid w:val="00697699"/>
    <w:rsid w:val="006A0094"/>
    <w:rsid w:val="006A05B2"/>
    <w:rsid w:val="006A0921"/>
    <w:rsid w:val="006A0A20"/>
    <w:rsid w:val="006A0DC5"/>
    <w:rsid w:val="006A1AE1"/>
    <w:rsid w:val="006A1B37"/>
    <w:rsid w:val="006A1E3B"/>
    <w:rsid w:val="006A2695"/>
    <w:rsid w:val="006A2748"/>
    <w:rsid w:val="006A3177"/>
    <w:rsid w:val="006A3D9C"/>
    <w:rsid w:val="006A436C"/>
    <w:rsid w:val="006A46ED"/>
    <w:rsid w:val="006A478D"/>
    <w:rsid w:val="006A4F14"/>
    <w:rsid w:val="006A5F57"/>
    <w:rsid w:val="006A5FD7"/>
    <w:rsid w:val="006A6380"/>
    <w:rsid w:val="006A64EC"/>
    <w:rsid w:val="006A66BF"/>
    <w:rsid w:val="006A6C5F"/>
    <w:rsid w:val="006A701F"/>
    <w:rsid w:val="006A708F"/>
    <w:rsid w:val="006A7118"/>
    <w:rsid w:val="006A73D5"/>
    <w:rsid w:val="006A7604"/>
    <w:rsid w:val="006A777B"/>
    <w:rsid w:val="006A7D7D"/>
    <w:rsid w:val="006B06D6"/>
    <w:rsid w:val="006B0D19"/>
    <w:rsid w:val="006B195C"/>
    <w:rsid w:val="006B195E"/>
    <w:rsid w:val="006B1BE8"/>
    <w:rsid w:val="006B1F01"/>
    <w:rsid w:val="006B20B0"/>
    <w:rsid w:val="006B214F"/>
    <w:rsid w:val="006B2898"/>
    <w:rsid w:val="006B305F"/>
    <w:rsid w:val="006B3673"/>
    <w:rsid w:val="006B3F12"/>
    <w:rsid w:val="006B406C"/>
    <w:rsid w:val="006B4426"/>
    <w:rsid w:val="006B4525"/>
    <w:rsid w:val="006B4C0E"/>
    <w:rsid w:val="006B4D73"/>
    <w:rsid w:val="006B4DB5"/>
    <w:rsid w:val="006B5218"/>
    <w:rsid w:val="006B522C"/>
    <w:rsid w:val="006B5945"/>
    <w:rsid w:val="006B5EFD"/>
    <w:rsid w:val="006B605D"/>
    <w:rsid w:val="006B66BF"/>
    <w:rsid w:val="006B69FC"/>
    <w:rsid w:val="006B776C"/>
    <w:rsid w:val="006B7B0C"/>
    <w:rsid w:val="006B7B21"/>
    <w:rsid w:val="006B7C08"/>
    <w:rsid w:val="006B7E11"/>
    <w:rsid w:val="006C00EB"/>
    <w:rsid w:val="006C01F9"/>
    <w:rsid w:val="006C0EDD"/>
    <w:rsid w:val="006C19BE"/>
    <w:rsid w:val="006C1B3D"/>
    <w:rsid w:val="006C1C84"/>
    <w:rsid w:val="006C23CD"/>
    <w:rsid w:val="006C25F3"/>
    <w:rsid w:val="006C279B"/>
    <w:rsid w:val="006C2A15"/>
    <w:rsid w:val="006C2B6E"/>
    <w:rsid w:val="006C2F37"/>
    <w:rsid w:val="006C2F79"/>
    <w:rsid w:val="006C3638"/>
    <w:rsid w:val="006C3F5F"/>
    <w:rsid w:val="006C4082"/>
    <w:rsid w:val="006C4554"/>
    <w:rsid w:val="006C4905"/>
    <w:rsid w:val="006C4BFD"/>
    <w:rsid w:val="006C4F56"/>
    <w:rsid w:val="006C57C9"/>
    <w:rsid w:val="006C5B8A"/>
    <w:rsid w:val="006C6199"/>
    <w:rsid w:val="006C6684"/>
    <w:rsid w:val="006C690E"/>
    <w:rsid w:val="006C6F34"/>
    <w:rsid w:val="006C7775"/>
    <w:rsid w:val="006C7AAE"/>
    <w:rsid w:val="006C7E4E"/>
    <w:rsid w:val="006C7F53"/>
    <w:rsid w:val="006C7FF2"/>
    <w:rsid w:val="006D00B7"/>
    <w:rsid w:val="006D026D"/>
    <w:rsid w:val="006D0C4B"/>
    <w:rsid w:val="006D0E93"/>
    <w:rsid w:val="006D1BD3"/>
    <w:rsid w:val="006D1DC4"/>
    <w:rsid w:val="006D1FD0"/>
    <w:rsid w:val="006D2C0A"/>
    <w:rsid w:val="006D2F02"/>
    <w:rsid w:val="006D315A"/>
    <w:rsid w:val="006D39AE"/>
    <w:rsid w:val="006D3C6C"/>
    <w:rsid w:val="006D3DED"/>
    <w:rsid w:val="006D48AA"/>
    <w:rsid w:val="006D5014"/>
    <w:rsid w:val="006D506B"/>
    <w:rsid w:val="006D5C2A"/>
    <w:rsid w:val="006D6161"/>
    <w:rsid w:val="006D696F"/>
    <w:rsid w:val="006D6A3B"/>
    <w:rsid w:val="006D71B5"/>
    <w:rsid w:val="006D73D8"/>
    <w:rsid w:val="006D78A2"/>
    <w:rsid w:val="006D7A9E"/>
    <w:rsid w:val="006E0361"/>
    <w:rsid w:val="006E0758"/>
    <w:rsid w:val="006E077C"/>
    <w:rsid w:val="006E08A0"/>
    <w:rsid w:val="006E0BC3"/>
    <w:rsid w:val="006E1218"/>
    <w:rsid w:val="006E135A"/>
    <w:rsid w:val="006E23AD"/>
    <w:rsid w:val="006E2657"/>
    <w:rsid w:val="006E27FD"/>
    <w:rsid w:val="006E2837"/>
    <w:rsid w:val="006E2BF1"/>
    <w:rsid w:val="006E2CFC"/>
    <w:rsid w:val="006E2F32"/>
    <w:rsid w:val="006E3E3C"/>
    <w:rsid w:val="006E4918"/>
    <w:rsid w:val="006E49EB"/>
    <w:rsid w:val="006E4B85"/>
    <w:rsid w:val="006E565B"/>
    <w:rsid w:val="006E5C1C"/>
    <w:rsid w:val="006E5E32"/>
    <w:rsid w:val="006E5E51"/>
    <w:rsid w:val="006E602B"/>
    <w:rsid w:val="006E6243"/>
    <w:rsid w:val="006E661F"/>
    <w:rsid w:val="006E6F0F"/>
    <w:rsid w:val="006E730F"/>
    <w:rsid w:val="006E7406"/>
    <w:rsid w:val="006E7828"/>
    <w:rsid w:val="006E7CE4"/>
    <w:rsid w:val="006F0363"/>
    <w:rsid w:val="006F04B2"/>
    <w:rsid w:val="006F0FC4"/>
    <w:rsid w:val="006F1549"/>
    <w:rsid w:val="006F1B61"/>
    <w:rsid w:val="006F206D"/>
    <w:rsid w:val="006F2B84"/>
    <w:rsid w:val="006F30BF"/>
    <w:rsid w:val="006F32DB"/>
    <w:rsid w:val="006F3F9A"/>
    <w:rsid w:val="006F4A2A"/>
    <w:rsid w:val="006F4B34"/>
    <w:rsid w:val="006F4D9F"/>
    <w:rsid w:val="006F4DAE"/>
    <w:rsid w:val="006F4E18"/>
    <w:rsid w:val="006F4F1A"/>
    <w:rsid w:val="006F5155"/>
    <w:rsid w:val="006F53E8"/>
    <w:rsid w:val="006F5506"/>
    <w:rsid w:val="006F5683"/>
    <w:rsid w:val="006F56AC"/>
    <w:rsid w:val="006F580A"/>
    <w:rsid w:val="006F5992"/>
    <w:rsid w:val="006F5E39"/>
    <w:rsid w:val="006F66B2"/>
    <w:rsid w:val="006F6D7C"/>
    <w:rsid w:val="006F704A"/>
    <w:rsid w:val="006F7460"/>
    <w:rsid w:val="0070004D"/>
    <w:rsid w:val="007009D0"/>
    <w:rsid w:val="00700B6F"/>
    <w:rsid w:val="00700E13"/>
    <w:rsid w:val="007014A8"/>
    <w:rsid w:val="007014B7"/>
    <w:rsid w:val="00701505"/>
    <w:rsid w:val="007019C7"/>
    <w:rsid w:val="00701BBE"/>
    <w:rsid w:val="00701C6F"/>
    <w:rsid w:val="007022BE"/>
    <w:rsid w:val="00702A9F"/>
    <w:rsid w:val="00702BE1"/>
    <w:rsid w:val="00702DB8"/>
    <w:rsid w:val="00703195"/>
    <w:rsid w:val="00703541"/>
    <w:rsid w:val="0070372D"/>
    <w:rsid w:val="0070380A"/>
    <w:rsid w:val="007038A4"/>
    <w:rsid w:val="007038B8"/>
    <w:rsid w:val="00703B3F"/>
    <w:rsid w:val="00704570"/>
    <w:rsid w:val="00704983"/>
    <w:rsid w:val="007051DE"/>
    <w:rsid w:val="0070527A"/>
    <w:rsid w:val="007053B9"/>
    <w:rsid w:val="007053D2"/>
    <w:rsid w:val="007055C8"/>
    <w:rsid w:val="00705684"/>
    <w:rsid w:val="00705EBD"/>
    <w:rsid w:val="00706A22"/>
    <w:rsid w:val="00706C30"/>
    <w:rsid w:val="007073FE"/>
    <w:rsid w:val="007076C3"/>
    <w:rsid w:val="007077B5"/>
    <w:rsid w:val="007078FA"/>
    <w:rsid w:val="00710134"/>
    <w:rsid w:val="007102EF"/>
    <w:rsid w:val="007106E0"/>
    <w:rsid w:val="00710AA6"/>
    <w:rsid w:val="0071119A"/>
    <w:rsid w:val="00711D61"/>
    <w:rsid w:val="00712173"/>
    <w:rsid w:val="007123F1"/>
    <w:rsid w:val="0071293B"/>
    <w:rsid w:val="00713638"/>
    <w:rsid w:val="007139BC"/>
    <w:rsid w:val="00713D63"/>
    <w:rsid w:val="00714577"/>
    <w:rsid w:val="00714E7C"/>
    <w:rsid w:val="00715D75"/>
    <w:rsid w:val="00715E51"/>
    <w:rsid w:val="0071646C"/>
    <w:rsid w:val="00716707"/>
    <w:rsid w:val="007167B4"/>
    <w:rsid w:val="007169D7"/>
    <w:rsid w:val="00716F9B"/>
    <w:rsid w:val="007176C3"/>
    <w:rsid w:val="00717753"/>
    <w:rsid w:val="00717886"/>
    <w:rsid w:val="00717A82"/>
    <w:rsid w:val="00717E4A"/>
    <w:rsid w:val="00720596"/>
    <w:rsid w:val="00720725"/>
    <w:rsid w:val="00720B0C"/>
    <w:rsid w:val="00721867"/>
    <w:rsid w:val="00721B5F"/>
    <w:rsid w:val="0072260F"/>
    <w:rsid w:val="00722913"/>
    <w:rsid w:val="00722AB4"/>
    <w:rsid w:val="007239F3"/>
    <w:rsid w:val="00723DA6"/>
    <w:rsid w:val="00724106"/>
    <w:rsid w:val="00724577"/>
    <w:rsid w:val="00724DB3"/>
    <w:rsid w:val="00724F57"/>
    <w:rsid w:val="007254F3"/>
    <w:rsid w:val="00725720"/>
    <w:rsid w:val="00725775"/>
    <w:rsid w:val="00725A30"/>
    <w:rsid w:val="00725B76"/>
    <w:rsid w:val="00725B82"/>
    <w:rsid w:val="00725FD0"/>
    <w:rsid w:val="00726000"/>
    <w:rsid w:val="0072631F"/>
    <w:rsid w:val="00726885"/>
    <w:rsid w:val="0072723D"/>
    <w:rsid w:val="00727D8B"/>
    <w:rsid w:val="00730B4D"/>
    <w:rsid w:val="00730CED"/>
    <w:rsid w:val="00731E6A"/>
    <w:rsid w:val="00732268"/>
    <w:rsid w:val="00733304"/>
    <w:rsid w:val="007339B2"/>
    <w:rsid w:val="00733E14"/>
    <w:rsid w:val="00733FF6"/>
    <w:rsid w:val="007341C6"/>
    <w:rsid w:val="00734393"/>
    <w:rsid w:val="00734636"/>
    <w:rsid w:val="0073477F"/>
    <w:rsid w:val="0073492C"/>
    <w:rsid w:val="00736041"/>
    <w:rsid w:val="00736452"/>
    <w:rsid w:val="007367EB"/>
    <w:rsid w:val="00736F65"/>
    <w:rsid w:val="00736F6C"/>
    <w:rsid w:val="00737E5D"/>
    <w:rsid w:val="00740F42"/>
    <w:rsid w:val="007410CB"/>
    <w:rsid w:val="007412A9"/>
    <w:rsid w:val="007413E4"/>
    <w:rsid w:val="00741486"/>
    <w:rsid w:val="00741653"/>
    <w:rsid w:val="0074189A"/>
    <w:rsid w:val="007418E8"/>
    <w:rsid w:val="00741E61"/>
    <w:rsid w:val="007426C8"/>
    <w:rsid w:val="00742989"/>
    <w:rsid w:val="00742CF2"/>
    <w:rsid w:val="007430DB"/>
    <w:rsid w:val="0074440F"/>
    <w:rsid w:val="007447F5"/>
    <w:rsid w:val="0074490E"/>
    <w:rsid w:val="00744B46"/>
    <w:rsid w:val="00744D1E"/>
    <w:rsid w:val="00744F2E"/>
    <w:rsid w:val="007450BE"/>
    <w:rsid w:val="007454DF"/>
    <w:rsid w:val="0074558D"/>
    <w:rsid w:val="00745844"/>
    <w:rsid w:val="007459AF"/>
    <w:rsid w:val="00745E46"/>
    <w:rsid w:val="0074606F"/>
    <w:rsid w:val="00747354"/>
    <w:rsid w:val="007501BE"/>
    <w:rsid w:val="007508BE"/>
    <w:rsid w:val="00750EC8"/>
    <w:rsid w:val="0075183A"/>
    <w:rsid w:val="00751963"/>
    <w:rsid w:val="00751BB0"/>
    <w:rsid w:val="00751D06"/>
    <w:rsid w:val="00751FD7"/>
    <w:rsid w:val="0075244D"/>
    <w:rsid w:val="00752892"/>
    <w:rsid w:val="007528AC"/>
    <w:rsid w:val="0075312D"/>
    <w:rsid w:val="0075364B"/>
    <w:rsid w:val="00753A13"/>
    <w:rsid w:val="0075408C"/>
    <w:rsid w:val="00754420"/>
    <w:rsid w:val="00754434"/>
    <w:rsid w:val="00754987"/>
    <w:rsid w:val="00754E17"/>
    <w:rsid w:val="0075584B"/>
    <w:rsid w:val="007565E7"/>
    <w:rsid w:val="00756A15"/>
    <w:rsid w:val="00756D2A"/>
    <w:rsid w:val="00757032"/>
    <w:rsid w:val="00757298"/>
    <w:rsid w:val="007601A2"/>
    <w:rsid w:val="00760287"/>
    <w:rsid w:val="0076046D"/>
    <w:rsid w:val="007607CE"/>
    <w:rsid w:val="00761284"/>
    <w:rsid w:val="00761BCC"/>
    <w:rsid w:val="00761BF5"/>
    <w:rsid w:val="00761F80"/>
    <w:rsid w:val="007625C2"/>
    <w:rsid w:val="007626B2"/>
    <w:rsid w:val="00763952"/>
    <w:rsid w:val="00763A01"/>
    <w:rsid w:val="00763FF2"/>
    <w:rsid w:val="007643C3"/>
    <w:rsid w:val="00764AB8"/>
    <w:rsid w:val="00764C11"/>
    <w:rsid w:val="00764FCB"/>
    <w:rsid w:val="007653E5"/>
    <w:rsid w:val="007657A2"/>
    <w:rsid w:val="0076582D"/>
    <w:rsid w:val="00765CE0"/>
    <w:rsid w:val="00765DC7"/>
    <w:rsid w:val="00765F35"/>
    <w:rsid w:val="00766BAC"/>
    <w:rsid w:val="00766CB4"/>
    <w:rsid w:val="0076753E"/>
    <w:rsid w:val="00767C6B"/>
    <w:rsid w:val="0077027E"/>
    <w:rsid w:val="007707A8"/>
    <w:rsid w:val="00770CB5"/>
    <w:rsid w:val="00771100"/>
    <w:rsid w:val="007711D7"/>
    <w:rsid w:val="007711E0"/>
    <w:rsid w:val="0077137A"/>
    <w:rsid w:val="0077226F"/>
    <w:rsid w:val="00772EA7"/>
    <w:rsid w:val="00772F93"/>
    <w:rsid w:val="007737A4"/>
    <w:rsid w:val="00773F0B"/>
    <w:rsid w:val="00774AA8"/>
    <w:rsid w:val="00774DDD"/>
    <w:rsid w:val="00774E27"/>
    <w:rsid w:val="007754AB"/>
    <w:rsid w:val="00775A54"/>
    <w:rsid w:val="00776365"/>
    <w:rsid w:val="00776AED"/>
    <w:rsid w:val="00776AFF"/>
    <w:rsid w:val="00776B9C"/>
    <w:rsid w:val="00776C4E"/>
    <w:rsid w:val="007773EC"/>
    <w:rsid w:val="0077763E"/>
    <w:rsid w:val="00777955"/>
    <w:rsid w:val="00777D19"/>
    <w:rsid w:val="00780301"/>
    <w:rsid w:val="0078040D"/>
    <w:rsid w:val="007805DA"/>
    <w:rsid w:val="00780779"/>
    <w:rsid w:val="00780E62"/>
    <w:rsid w:val="00781DFF"/>
    <w:rsid w:val="0078249A"/>
    <w:rsid w:val="007824DD"/>
    <w:rsid w:val="007826CB"/>
    <w:rsid w:val="00782871"/>
    <w:rsid w:val="007829AD"/>
    <w:rsid w:val="007836C4"/>
    <w:rsid w:val="007836CE"/>
    <w:rsid w:val="0078447B"/>
    <w:rsid w:val="0078450E"/>
    <w:rsid w:val="00784B23"/>
    <w:rsid w:val="00784F2F"/>
    <w:rsid w:val="007851E4"/>
    <w:rsid w:val="007852C1"/>
    <w:rsid w:val="0078544D"/>
    <w:rsid w:val="0078584D"/>
    <w:rsid w:val="007859BC"/>
    <w:rsid w:val="00785DC7"/>
    <w:rsid w:val="00785E9A"/>
    <w:rsid w:val="00785EFA"/>
    <w:rsid w:val="007860DD"/>
    <w:rsid w:val="0078614E"/>
    <w:rsid w:val="0078637D"/>
    <w:rsid w:val="00786392"/>
    <w:rsid w:val="00787819"/>
    <w:rsid w:val="00787C6A"/>
    <w:rsid w:val="00787D08"/>
    <w:rsid w:val="00787E90"/>
    <w:rsid w:val="00790349"/>
    <w:rsid w:val="00790EA7"/>
    <w:rsid w:val="007919D0"/>
    <w:rsid w:val="00791D94"/>
    <w:rsid w:val="00792018"/>
    <w:rsid w:val="007922F6"/>
    <w:rsid w:val="0079260B"/>
    <w:rsid w:val="007928C1"/>
    <w:rsid w:val="00792A9C"/>
    <w:rsid w:val="007930A6"/>
    <w:rsid w:val="007931DA"/>
    <w:rsid w:val="007936B5"/>
    <w:rsid w:val="00793A0C"/>
    <w:rsid w:val="00793CE5"/>
    <w:rsid w:val="0079496B"/>
    <w:rsid w:val="00794F41"/>
    <w:rsid w:val="00795022"/>
    <w:rsid w:val="0079527A"/>
    <w:rsid w:val="00795938"/>
    <w:rsid w:val="00795967"/>
    <w:rsid w:val="00796A45"/>
    <w:rsid w:val="007972B7"/>
    <w:rsid w:val="007972E0"/>
    <w:rsid w:val="007976D4"/>
    <w:rsid w:val="00797F63"/>
    <w:rsid w:val="007A03BA"/>
    <w:rsid w:val="007A0B52"/>
    <w:rsid w:val="007A0D8F"/>
    <w:rsid w:val="007A0FCE"/>
    <w:rsid w:val="007A12C4"/>
    <w:rsid w:val="007A1391"/>
    <w:rsid w:val="007A1400"/>
    <w:rsid w:val="007A1561"/>
    <w:rsid w:val="007A1669"/>
    <w:rsid w:val="007A1984"/>
    <w:rsid w:val="007A1D93"/>
    <w:rsid w:val="007A1DA3"/>
    <w:rsid w:val="007A1ECD"/>
    <w:rsid w:val="007A2630"/>
    <w:rsid w:val="007A315A"/>
    <w:rsid w:val="007A3476"/>
    <w:rsid w:val="007A3926"/>
    <w:rsid w:val="007A3BA2"/>
    <w:rsid w:val="007A497B"/>
    <w:rsid w:val="007A586F"/>
    <w:rsid w:val="007A58A3"/>
    <w:rsid w:val="007A5AF2"/>
    <w:rsid w:val="007A6262"/>
    <w:rsid w:val="007A66FD"/>
    <w:rsid w:val="007A6A2D"/>
    <w:rsid w:val="007A6EDE"/>
    <w:rsid w:val="007A73B0"/>
    <w:rsid w:val="007A74B0"/>
    <w:rsid w:val="007A795F"/>
    <w:rsid w:val="007A7980"/>
    <w:rsid w:val="007A7AFF"/>
    <w:rsid w:val="007B00CF"/>
    <w:rsid w:val="007B0503"/>
    <w:rsid w:val="007B0828"/>
    <w:rsid w:val="007B10FB"/>
    <w:rsid w:val="007B1169"/>
    <w:rsid w:val="007B1771"/>
    <w:rsid w:val="007B1ADF"/>
    <w:rsid w:val="007B1C13"/>
    <w:rsid w:val="007B1C3D"/>
    <w:rsid w:val="007B200F"/>
    <w:rsid w:val="007B20A7"/>
    <w:rsid w:val="007B2290"/>
    <w:rsid w:val="007B2681"/>
    <w:rsid w:val="007B27FC"/>
    <w:rsid w:val="007B2BF0"/>
    <w:rsid w:val="007B2FDC"/>
    <w:rsid w:val="007B3289"/>
    <w:rsid w:val="007B398B"/>
    <w:rsid w:val="007B3C99"/>
    <w:rsid w:val="007B4584"/>
    <w:rsid w:val="007B5E89"/>
    <w:rsid w:val="007B67F1"/>
    <w:rsid w:val="007B689F"/>
    <w:rsid w:val="007B68CD"/>
    <w:rsid w:val="007B69E5"/>
    <w:rsid w:val="007B6D5B"/>
    <w:rsid w:val="007B702B"/>
    <w:rsid w:val="007B7AB8"/>
    <w:rsid w:val="007B7E0A"/>
    <w:rsid w:val="007B7EF5"/>
    <w:rsid w:val="007C0215"/>
    <w:rsid w:val="007C031C"/>
    <w:rsid w:val="007C0542"/>
    <w:rsid w:val="007C0DFE"/>
    <w:rsid w:val="007C10AD"/>
    <w:rsid w:val="007C11E7"/>
    <w:rsid w:val="007C11EE"/>
    <w:rsid w:val="007C18C3"/>
    <w:rsid w:val="007C1C7B"/>
    <w:rsid w:val="007C22CB"/>
    <w:rsid w:val="007C2A17"/>
    <w:rsid w:val="007C2B96"/>
    <w:rsid w:val="007C3AFA"/>
    <w:rsid w:val="007C3D66"/>
    <w:rsid w:val="007C44FC"/>
    <w:rsid w:val="007C4766"/>
    <w:rsid w:val="007C4D1D"/>
    <w:rsid w:val="007C570C"/>
    <w:rsid w:val="007C5B30"/>
    <w:rsid w:val="007C6062"/>
    <w:rsid w:val="007C610A"/>
    <w:rsid w:val="007C63C1"/>
    <w:rsid w:val="007C6C66"/>
    <w:rsid w:val="007C7974"/>
    <w:rsid w:val="007C7C42"/>
    <w:rsid w:val="007C7E0A"/>
    <w:rsid w:val="007D07BA"/>
    <w:rsid w:val="007D07CF"/>
    <w:rsid w:val="007D07F0"/>
    <w:rsid w:val="007D1479"/>
    <w:rsid w:val="007D1920"/>
    <w:rsid w:val="007D27AE"/>
    <w:rsid w:val="007D320C"/>
    <w:rsid w:val="007D37EC"/>
    <w:rsid w:val="007D3C2B"/>
    <w:rsid w:val="007D40B6"/>
    <w:rsid w:val="007D4155"/>
    <w:rsid w:val="007D4AC9"/>
    <w:rsid w:val="007D4AD6"/>
    <w:rsid w:val="007D59BB"/>
    <w:rsid w:val="007D61C5"/>
    <w:rsid w:val="007D641E"/>
    <w:rsid w:val="007D6605"/>
    <w:rsid w:val="007D691B"/>
    <w:rsid w:val="007D6984"/>
    <w:rsid w:val="007D6AE9"/>
    <w:rsid w:val="007D738B"/>
    <w:rsid w:val="007D73AB"/>
    <w:rsid w:val="007E0427"/>
    <w:rsid w:val="007E0D52"/>
    <w:rsid w:val="007E124E"/>
    <w:rsid w:val="007E1A0C"/>
    <w:rsid w:val="007E1C06"/>
    <w:rsid w:val="007E1CDB"/>
    <w:rsid w:val="007E1D77"/>
    <w:rsid w:val="007E1E96"/>
    <w:rsid w:val="007E2A74"/>
    <w:rsid w:val="007E2A97"/>
    <w:rsid w:val="007E2B4B"/>
    <w:rsid w:val="007E314F"/>
    <w:rsid w:val="007E4518"/>
    <w:rsid w:val="007E4880"/>
    <w:rsid w:val="007E4EC1"/>
    <w:rsid w:val="007E5312"/>
    <w:rsid w:val="007E579B"/>
    <w:rsid w:val="007E5D6C"/>
    <w:rsid w:val="007E63AD"/>
    <w:rsid w:val="007E663B"/>
    <w:rsid w:val="007E67D0"/>
    <w:rsid w:val="007E6BE7"/>
    <w:rsid w:val="007E6F26"/>
    <w:rsid w:val="007E74BC"/>
    <w:rsid w:val="007E7559"/>
    <w:rsid w:val="007E77B9"/>
    <w:rsid w:val="007E7807"/>
    <w:rsid w:val="007E7842"/>
    <w:rsid w:val="007E7DD0"/>
    <w:rsid w:val="007F018F"/>
    <w:rsid w:val="007F0343"/>
    <w:rsid w:val="007F12A3"/>
    <w:rsid w:val="007F17BE"/>
    <w:rsid w:val="007F1C06"/>
    <w:rsid w:val="007F1F72"/>
    <w:rsid w:val="007F2FE3"/>
    <w:rsid w:val="007F30A1"/>
    <w:rsid w:val="007F33D8"/>
    <w:rsid w:val="007F3892"/>
    <w:rsid w:val="007F40E2"/>
    <w:rsid w:val="007F43C2"/>
    <w:rsid w:val="007F476A"/>
    <w:rsid w:val="007F47F5"/>
    <w:rsid w:val="007F50EC"/>
    <w:rsid w:val="007F562F"/>
    <w:rsid w:val="007F5640"/>
    <w:rsid w:val="007F56A0"/>
    <w:rsid w:val="007F622B"/>
    <w:rsid w:val="007F6239"/>
    <w:rsid w:val="007F633C"/>
    <w:rsid w:val="007F737E"/>
    <w:rsid w:val="007F7AAF"/>
    <w:rsid w:val="007F7EA4"/>
    <w:rsid w:val="007F7F1D"/>
    <w:rsid w:val="00800125"/>
    <w:rsid w:val="00800971"/>
    <w:rsid w:val="008009ED"/>
    <w:rsid w:val="00801125"/>
    <w:rsid w:val="0080113B"/>
    <w:rsid w:val="00801927"/>
    <w:rsid w:val="0080231E"/>
    <w:rsid w:val="00802524"/>
    <w:rsid w:val="00802D01"/>
    <w:rsid w:val="008032FC"/>
    <w:rsid w:val="008035AC"/>
    <w:rsid w:val="00803633"/>
    <w:rsid w:val="0080391A"/>
    <w:rsid w:val="00803A47"/>
    <w:rsid w:val="00803BAF"/>
    <w:rsid w:val="008047C5"/>
    <w:rsid w:val="008049F8"/>
    <w:rsid w:val="00804AAC"/>
    <w:rsid w:val="00804D60"/>
    <w:rsid w:val="008056E2"/>
    <w:rsid w:val="00805892"/>
    <w:rsid w:val="0080624F"/>
    <w:rsid w:val="00806F81"/>
    <w:rsid w:val="00807165"/>
    <w:rsid w:val="0080788F"/>
    <w:rsid w:val="00807A7B"/>
    <w:rsid w:val="00807AE1"/>
    <w:rsid w:val="00807B5A"/>
    <w:rsid w:val="00810682"/>
    <w:rsid w:val="00811887"/>
    <w:rsid w:val="008124A9"/>
    <w:rsid w:val="00812996"/>
    <w:rsid w:val="00812A98"/>
    <w:rsid w:val="0081334A"/>
    <w:rsid w:val="00813540"/>
    <w:rsid w:val="00813BAF"/>
    <w:rsid w:val="0081424C"/>
    <w:rsid w:val="008144AC"/>
    <w:rsid w:val="0081474F"/>
    <w:rsid w:val="00814CF1"/>
    <w:rsid w:val="00815005"/>
    <w:rsid w:val="0081533E"/>
    <w:rsid w:val="008153D3"/>
    <w:rsid w:val="0081545B"/>
    <w:rsid w:val="00815886"/>
    <w:rsid w:val="00815BE1"/>
    <w:rsid w:val="00816839"/>
    <w:rsid w:val="00816C87"/>
    <w:rsid w:val="008170B9"/>
    <w:rsid w:val="008173D6"/>
    <w:rsid w:val="00817D70"/>
    <w:rsid w:val="008201E1"/>
    <w:rsid w:val="00820311"/>
    <w:rsid w:val="00820553"/>
    <w:rsid w:val="00820F58"/>
    <w:rsid w:val="00821005"/>
    <w:rsid w:val="00821307"/>
    <w:rsid w:val="0082143C"/>
    <w:rsid w:val="00821C72"/>
    <w:rsid w:val="0082226E"/>
    <w:rsid w:val="008226B2"/>
    <w:rsid w:val="0082379E"/>
    <w:rsid w:val="008237A1"/>
    <w:rsid w:val="00823847"/>
    <w:rsid w:val="00823AED"/>
    <w:rsid w:val="00823B74"/>
    <w:rsid w:val="00824D50"/>
    <w:rsid w:val="0082552C"/>
    <w:rsid w:val="008258AC"/>
    <w:rsid w:val="008259F8"/>
    <w:rsid w:val="00825FF6"/>
    <w:rsid w:val="008261E4"/>
    <w:rsid w:val="008262A0"/>
    <w:rsid w:val="008267D3"/>
    <w:rsid w:val="00826AC8"/>
    <w:rsid w:val="0082726B"/>
    <w:rsid w:val="00830014"/>
    <w:rsid w:val="0083013B"/>
    <w:rsid w:val="00830236"/>
    <w:rsid w:val="00830247"/>
    <w:rsid w:val="008309D1"/>
    <w:rsid w:val="00830BCD"/>
    <w:rsid w:val="0083121F"/>
    <w:rsid w:val="008314C8"/>
    <w:rsid w:val="0083159F"/>
    <w:rsid w:val="008317E0"/>
    <w:rsid w:val="00831B6E"/>
    <w:rsid w:val="00831E85"/>
    <w:rsid w:val="00832149"/>
    <w:rsid w:val="00832356"/>
    <w:rsid w:val="008326F5"/>
    <w:rsid w:val="00832D45"/>
    <w:rsid w:val="00833CE6"/>
    <w:rsid w:val="00834432"/>
    <w:rsid w:val="008350B1"/>
    <w:rsid w:val="00835971"/>
    <w:rsid w:val="00835985"/>
    <w:rsid w:val="00836375"/>
    <w:rsid w:val="00836522"/>
    <w:rsid w:val="008369EC"/>
    <w:rsid w:val="00836F7F"/>
    <w:rsid w:val="00837931"/>
    <w:rsid w:val="00837B12"/>
    <w:rsid w:val="008406DD"/>
    <w:rsid w:val="00840C99"/>
    <w:rsid w:val="008415E3"/>
    <w:rsid w:val="00841F07"/>
    <w:rsid w:val="00841FF4"/>
    <w:rsid w:val="008426EE"/>
    <w:rsid w:val="008427EF"/>
    <w:rsid w:val="00842E60"/>
    <w:rsid w:val="008430FA"/>
    <w:rsid w:val="00843A0E"/>
    <w:rsid w:val="00843DB6"/>
    <w:rsid w:val="00843E53"/>
    <w:rsid w:val="008443CC"/>
    <w:rsid w:val="00844443"/>
    <w:rsid w:val="00844665"/>
    <w:rsid w:val="00844CF4"/>
    <w:rsid w:val="00844F1B"/>
    <w:rsid w:val="00845688"/>
    <w:rsid w:val="008459EE"/>
    <w:rsid w:val="00845EBD"/>
    <w:rsid w:val="008463E6"/>
    <w:rsid w:val="00846506"/>
    <w:rsid w:val="00846675"/>
    <w:rsid w:val="00846F69"/>
    <w:rsid w:val="00847836"/>
    <w:rsid w:val="008479CC"/>
    <w:rsid w:val="008500C1"/>
    <w:rsid w:val="00850CC7"/>
    <w:rsid w:val="00851632"/>
    <w:rsid w:val="008516FE"/>
    <w:rsid w:val="00852791"/>
    <w:rsid w:val="00852BEC"/>
    <w:rsid w:val="008533C5"/>
    <w:rsid w:val="008539EC"/>
    <w:rsid w:val="00853A19"/>
    <w:rsid w:val="00853AD8"/>
    <w:rsid w:val="008545EE"/>
    <w:rsid w:val="008547C2"/>
    <w:rsid w:val="00854D5D"/>
    <w:rsid w:val="008552EA"/>
    <w:rsid w:val="00855446"/>
    <w:rsid w:val="008561C2"/>
    <w:rsid w:val="0085643B"/>
    <w:rsid w:val="0085663D"/>
    <w:rsid w:val="008569F2"/>
    <w:rsid w:val="00856DC5"/>
    <w:rsid w:val="008571D5"/>
    <w:rsid w:val="008576B0"/>
    <w:rsid w:val="0086017A"/>
    <w:rsid w:val="0086023B"/>
    <w:rsid w:val="008606D9"/>
    <w:rsid w:val="00860C50"/>
    <w:rsid w:val="00860CB6"/>
    <w:rsid w:val="00860D62"/>
    <w:rsid w:val="008618F9"/>
    <w:rsid w:val="008620A9"/>
    <w:rsid w:val="0086236B"/>
    <w:rsid w:val="008624BF"/>
    <w:rsid w:val="00862A8A"/>
    <w:rsid w:val="00862B0F"/>
    <w:rsid w:val="00862DF5"/>
    <w:rsid w:val="00863365"/>
    <w:rsid w:val="00863D03"/>
    <w:rsid w:val="00863E54"/>
    <w:rsid w:val="00864E53"/>
    <w:rsid w:val="00864FDC"/>
    <w:rsid w:val="00864FEB"/>
    <w:rsid w:val="00865778"/>
    <w:rsid w:val="008659BC"/>
    <w:rsid w:val="00865AD7"/>
    <w:rsid w:val="00865D54"/>
    <w:rsid w:val="00865E7B"/>
    <w:rsid w:val="008667ED"/>
    <w:rsid w:val="00866CBD"/>
    <w:rsid w:val="00866F6C"/>
    <w:rsid w:val="0086778C"/>
    <w:rsid w:val="00867C07"/>
    <w:rsid w:val="00870906"/>
    <w:rsid w:val="00870EF9"/>
    <w:rsid w:val="008710E6"/>
    <w:rsid w:val="008713EA"/>
    <w:rsid w:val="00871646"/>
    <w:rsid w:val="008719F2"/>
    <w:rsid w:val="00872A9C"/>
    <w:rsid w:val="00873353"/>
    <w:rsid w:val="0087416F"/>
    <w:rsid w:val="008741B1"/>
    <w:rsid w:val="008742E7"/>
    <w:rsid w:val="00874430"/>
    <w:rsid w:val="00874ABE"/>
    <w:rsid w:val="00874AF7"/>
    <w:rsid w:val="00874BA4"/>
    <w:rsid w:val="00874CB4"/>
    <w:rsid w:val="008751DE"/>
    <w:rsid w:val="008755FF"/>
    <w:rsid w:val="008756D6"/>
    <w:rsid w:val="00875B9B"/>
    <w:rsid w:val="00875EFA"/>
    <w:rsid w:val="00875FB2"/>
    <w:rsid w:val="008766CA"/>
    <w:rsid w:val="0087678D"/>
    <w:rsid w:val="008771F8"/>
    <w:rsid w:val="00880207"/>
    <w:rsid w:val="00880B1A"/>
    <w:rsid w:val="00880C46"/>
    <w:rsid w:val="00880E46"/>
    <w:rsid w:val="00881802"/>
    <w:rsid w:val="00881B4D"/>
    <w:rsid w:val="008822F9"/>
    <w:rsid w:val="008832E2"/>
    <w:rsid w:val="00883346"/>
    <w:rsid w:val="008833FD"/>
    <w:rsid w:val="008843EA"/>
    <w:rsid w:val="008845AE"/>
    <w:rsid w:val="00884BC6"/>
    <w:rsid w:val="0088508C"/>
    <w:rsid w:val="00885670"/>
    <w:rsid w:val="00885AFE"/>
    <w:rsid w:val="00885B42"/>
    <w:rsid w:val="00885C06"/>
    <w:rsid w:val="00885C8B"/>
    <w:rsid w:val="00886191"/>
    <w:rsid w:val="00886760"/>
    <w:rsid w:val="00886C03"/>
    <w:rsid w:val="00887AB0"/>
    <w:rsid w:val="00887CF3"/>
    <w:rsid w:val="00887DFD"/>
    <w:rsid w:val="008902C8"/>
    <w:rsid w:val="0089033F"/>
    <w:rsid w:val="00890514"/>
    <w:rsid w:val="00890ABC"/>
    <w:rsid w:val="00890ECB"/>
    <w:rsid w:val="0089104D"/>
    <w:rsid w:val="00891509"/>
    <w:rsid w:val="00891808"/>
    <w:rsid w:val="00891ACC"/>
    <w:rsid w:val="00891DFD"/>
    <w:rsid w:val="00891E8B"/>
    <w:rsid w:val="00892DE0"/>
    <w:rsid w:val="008930F4"/>
    <w:rsid w:val="008937EB"/>
    <w:rsid w:val="00893BA4"/>
    <w:rsid w:val="00894683"/>
    <w:rsid w:val="008947D4"/>
    <w:rsid w:val="00894937"/>
    <w:rsid w:val="00895218"/>
    <w:rsid w:val="00895713"/>
    <w:rsid w:val="00895821"/>
    <w:rsid w:val="008958BA"/>
    <w:rsid w:val="00896465"/>
    <w:rsid w:val="008966F5"/>
    <w:rsid w:val="00896D7F"/>
    <w:rsid w:val="00896E0E"/>
    <w:rsid w:val="0089743E"/>
    <w:rsid w:val="00897B63"/>
    <w:rsid w:val="00897BC4"/>
    <w:rsid w:val="008A0A0A"/>
    <w:rsid w:val="008A1068"/>
    <w:rsid w:val="008A1A68"/>
    <w:rsid w:val="008A1D10"/>
    <w:rsid w:val="008A2BC7"/>
    <w:rsid w:val="008A2D64"/>
    <w:rsid w:val="008A2DF9"/>
    <w:rsid w:val="008A31A2"/>
    <w:rsid w:val="008A3316"/>
    <w:rsid w:val="008A378E"/>
    <w:rsid w:val="008A3F84"/>
    <w:rsid w:val="008A4B85"/>
    <w:rsid w:val="008A4FF7"/>
    <w:rsid w:val="008A522F"/>
    <w:rsid w:val="008A5BCD"/>
    <w:rsid w:val="008A6134"/>
    <w:rsid w:val="008A6169"/>
    <w:rsid w:val="008A6227"/>
    <w:rsid w:val="008A6612"/>
    <w:rsid w:val="008A681A"/>
    <w:rsid w:val="008A7036"/>
    <w:rsid w:val="008A766F"/>
    <w:rsid w:val="008A7BCB"/>
    <w:rsid w:val="008B01AB"/>
    <w:rsid w:val="008B02C5"/>
    <w:rsid w:val="008B0607"/>
    <w:rsid w:val="008B0988"/>
    <w:rsid w:val="008B0BB4"/>
    <w:rsid w:val="008B0F80"/>
    <w:rsid w:val="008B10F1"/>
    <w:rsid w:val="008B1594"/>
    <w:rsid w:val="008B175B"/>
    <w:rsid w:val="008B1A93"/>
    <w:rsid w:val="008B1FFD"/>
    <w:rsid w:val="008B24BC"/>
    <w:rsid w:val="008B2687"/>
    <w:rsid w:val="008B26F3"/>
    <w:rsid w:val="008B379C"/>
    <w:rsid w:val="008B3A33"/>
    <w:rsid w:val="008B4AD2"/>
    <w:rsid w:val="008B4EC3"/>
    <w:rsid w:val="008B585E"/>
    <w:rsid w:val="008B5CE1"/>
    <w:rsid w:val="008B5D92"/>
    <w:rsid w:val="008B62E7"/>
    <w:rsid w:val="008B6E96"/>
    <w:rsid w:val="008B70DE"/>
    <w:rsid w:val="008B727A"/>
    <w:rsid w:val="008B7F84"/>
    <w:rsid w:val="008C020F"/>
    <w:rsid w:val="008C0B24"/>
    <w:rsid w:val="008C0C17"/>
    <w:rsid w:val="008C1334"/>
    <w:rsid w:val="008C1410"/>
    <w:rsid w:val="008C34BD"/>
    <w:rsid w:val="008C3B74"/>
    <w:rsid w:val="008C3DC0"/>
    <w:rsid w:val="008C4561"/>
    <w:rsid w:val="008C488A"/>
    <w:rsid w:val="008C4BEF"/>
    <w:rsid w:val="008C5A24"/>
    <w:rsid w:val="008C5BF3"/>
    <w:rsid w:val="008C5D2A"/>
    <w:rsid w:val="008C5E7A"/>
    <w:rsid w:val="008C6999"/>
    <w:rsid w:val="008C7EAF"/>
    <w:rsid w:val="008D00BB"/>
    <w:rsid w:val="008D0232"/>
    <w:rsid w:val="008D0BB6"/>
    <w:rsid w:val="008D10DE"/>
    <w:rsid w:val="008D1163"/>
    <w:rsid w:val="008D11D8"/>
    <w:rsid w:val="008D14E9"/>
    <w:rsid w:val="008D160A"/>
    <w:rsid w:val="008D1883"/>
    <w:rsid w:val="008D18B8"/>
    <w:rsid w:val="008D1C4A"/>
    <w:rsid w:val="008D1F95"/>
    <w:rsid w:val="008D2443"/>
    <w:rsid w:val="008D320A"/>
    <w:rsid w:val="008D354B"/>
    <w:rsid w:val="008D3B1A"/>
    <w:rsid w:val="008D3E0F"/>
    <w:rsid w:val="008D41E7"/>
    <w:rsid w:val="008D4A1B"/>
    <w:rsid w:val="008D4C9D"/>
    <w:rsid w:val="008D5056"/>
    <w:rsid w:val="008D5776"/>
    <w:rsid w:val="008D5DA1"/>
    <w:rsid w:val="008D5ECB"/>
    <w:rsid w:val="008D63E6"/>
    <w:rsid w:val="008D63E8"/>
    <w:rsid w:val="008D7063"/>
    <w:rsid w:val="008D7097"/>
    <w:rsid w:val="008D7E1E"/>
    <w:rsid w:val="008D7FCB"/>
    <w:rsid w:val="008E0BBD"/>
    <w:rsid w:val="008E1048"/>
    <w:rsid w:val="008E1615"/>
    <w:rsid w:val="008E179B"/>
    <w:rsid w:val="008E1E2D"/>
    <w:rsid w:val="008E250B"/>
    <w:rsid w:val="008E2D16"/>
    <w:rsid w:val="008E329D"/>
    <w:rsid w:val="008E3890"/>
    <w:rsid w:val="008E3C1A"/>
    <w:rsid w:val="008E43F9"/>
    <w:rsid w:val="008E465C"/>
    <w:rsid w:val="008E49DE"/>
    <w:rsid w:val="008E4D77"/>
    <w:rsid w:val="008E52D1"/>
    <w:rsid w:val="008E5939"/>
    <w:rsid w:val="008E5993"/>
    <w:rsid w:val="008E5B10"/>
    <w:rsid w:val="008E6766"/>
    <w:rsid w:val="008E67AC"/>
    <w:rsid w:val="008E6874"/>
    <w:rsid w:val="008E69B4"/>
    <w:rsid w:val="008E6E0F"/>
    <w:rsid w:val="008E7007"/>
    <w:rsid w:val="008E755F"/>
    <w:rsid w:val="008E78FA"/>
    <w:rsid w:val="008E7AB1"/>
    <w:rsid w:val="008E7AC7"/>
    <w:rsid w:val="008E7AE2"/>
    <w:rsid w:val="008E7B3D"/>
    <w:rsid w:val="008E7B8B"/>
    <w:rsid w:val="008E7F02"/>
    <w:rsid w:val="008F07A2"/>
    <w:rsid w:val="008F0B59"/>
    <w:rsid w:val="008F0ED8"/>
    <w:rsid w:val="008F1562"/>
    <w:rsid w:val="008F1E5F"/>
    <w:rsid w:val="008F257F"/>
    <w:rsid w:val="008F2695"/>
    <w:rsid w:val="008F26A3"/>
    <w:rsid w:val="008F2CCA"/>
    <w:rsid w:val="008F2DF9"/>
    <w:rsid w:val="008F2ED3"/>
    <w:rsid w:val="008F2F13"/>
    <w:rsid w:val="008F35F7"/>
    <w:rsid w:val="008F3F10"/>
    <w:rsid w:val="008F3F48"/>
    <w:rsid w:val="008F4117"/>
    <w:rsid w:val="008F42B3"/>
    <w:rsid w:val="008F4570"/>
    <w:rsid w:val="008F4B59"/>
    <w:rsid w:val="008F4D62"/>
    <w:rsid w:val="008F5904"/>
    <w:rsid w:val="008F5945"/>
    <w:rsid w:val="008F5F51"/>
    <w:rsid w:val="008F65BC"/>
    <w:rsid w:val="008F6D1C"/>
    <w:rsid w:val="008F6FD1"/>
    <w:rsid w:val="008F7463"/>
    <w:rsid w:val="008F74DD"/>
    <w:rsid w:val="008F7597"/>
    <w:rsid w:val="008F76DD"/>
    <w:rsid w:val="008F7D4D"/>
    <w:rsid w:val="009009EF"/>
    <w:rsid w:val="00900D48"/>
    <w:rsid w:val="00900F8E"/>
    <w:rsid w:val="00901560"/>
    <w:rsid w:val="009015F4"/>
    <w:rsid w:val="009017B9"/>
    <w:rsid w:val="00901E88"/>
    <w:rsid w:val="009025FD"/>
    <w:rsid w:val="009026AB"/>
    <w:rsid w:val="00902801"/>
    <w:rsid w:val="00902878"/>
    <w:rsid w:val="00902E2B"/>
    <w:rsid w:val="00903001"/>
    <w:rsid w:val="00903564"/>
    <w:rsid w:val="00904BB4"/>
    <w:rsid w:val="009055EF"/>
    <w:rsid w:val="009058AE"/>
    <w:rsid w:val="00905937"/>
    <w:rsid w:val="00905B6C"/>
    <w:rsid w:val="009065C3"/>
    <w:rsid w:val="00907678"/>
    <w:rsid w:val="00907899"/>
    <w:rsid w:val="009078BA"/>
    <w:rsid w:val="009079E5"/>
    <w:rsid w:val="00907BF6"/>
    <w:rsid w:val="00907DD2"/>
    <w:rsid w:val="00910F47"/>
    <w:rsid w:val="009111DD"/>
    <w:rsid w:val="00911699"/>
    <w:rsid w:val="009116CF"/>
    <w:rsid w:val="0091179C"/>
    <w:rsid w:val="00911EC9"/>
    <w:rsid w:val="00912805"/>
    <w:rsid w:val="00912808"/>
    <w:rsid w:val="009128A3"/>
    <w:rsid w:val="00912EC6"/>
    <w:rsid w:val="00913470"/>
    <w:rsid w:val="00913597"/>
    <w:rsid w:val="00913C75"/>
    <w:rsid w:val="009144FD"/>
    <w:rsid w:val="009151E0"/>
    <w:rsid w:val="0091533C"/>
    <w:rsid w:val="00915626"/>
    <w:rsid w:val="00915907"/>
    <w:rsid w:val="009159B1"/>
    <w:rsid w:val="00915AE8"/>
    <w:rsid w:val="00915C71"/>
    <w:rsid w:val="00916085"/>
    <w:rsid w:val="00916109"/>
    <w:rsid w:val="0091626D"/>
    <w:rsid w:val="00916A21"/>
    <w:rsid w:val="00916B48"/>
    <w:rsid w:val="00917393"/>
    <w:rsid w:val="00917566"/>
    <w:rsid w:val="00917866"/>
    <w:rsid w:val="00917900"/>
    <w:rsid w:val="0092066F"/>
    <w:rsid w:val="0092076A"/>
    <w:rsid w:val="00920D15"/>
    <w:rsid w:val="00920EE1"/>
    <w:rsid w:val="00920FF3"/>
    <w:rsid w:val="00921253"/>
    <w:rsid w:val="009214CE"/>
    <w:rsid w:val="00922A28"/>
    <w:rsid w:val="00922E11"/>
    <w:rsid w:val="00922E23"/>
    <w:rsid w:val="0092325D"/>
    <w:rsid w:val="009233E3"/>
    <w:rsid w:val="00923C5B"/>
    <w:rsid w:val="00924365"/>
    <w:rsid w:val="00924CC4"/>
    <w:rsid w:val="009253A0"/>
    <w:rsid w:val="009253AA"/>
    <w:rsid w:val="009254EB"/>
    <w:rsid w:val="009256B4"/>
    <w:rsid w:val="00925AFE"/>
    <w:rsid w:val="00925C76"/>
    <w:rsid w:val="00926BA9"/>
    <w:rsid w:val="00926C56"/>
    <w:rsid w:val="00927236"/>
    <w:rsid w:val="009275B7"/>
    <w:rsid w:val="00927690"/>
    <w:rsid w:val="00927EF8"/>
    <w:rsid w:val="00930EDB"/>
    <w:rsid w:val="0093186C"/>
    <w:rsid w:val="00931938"/>
    <w:rsid w:val="009323A0"/>
    <w:rsid w:val="009324DF"/>
    <w:rsid w:val="009326ED"/>
    <w:rsid w:val="00932A0E"/>
    <w:rsid w:val="009330C3"/>
    <w:rsid w:val="00933C4C"/>
    <w:rsid w:val="00933D51"/>
    <w:rsid w:val="009348E2"/>
    <w:rsid w:val="00934FD4"/>
    <w:rsid w:val="0093597A"/>
    <w:rsid w:val="00935D1B"/>
    <w:rsid w:val="00935D52"/>
    <w:rsid w:val="0093651C"/>
    <w:rsid w:val="00936619"/>
    <w:rsid w:val="009369D4"/>
    <w:rsid w:val="00936CEA"/>
    <w:rsid w:val="00936F90"/>
    <w:rsid w:val="0093700E"/>
    <w:rsid w:val="00937566"/>
    <w:rsid w:val="009376DF"/>
    <w:rsid w:val="00937C88"/>
    <w:rsid w:val="00937DBF"/>
    <w:rsid w:val="00940433"/>
    <w:rsid w:val="00940677"/>
    <w:rsid w:val="00941628"/>
    <w:rsid w:val="00941F2F"/>
    <w:rsid w:val="00942265"/>
    <w:rsid w:val="009424D8"/>
    <w:rsid w:val="009424EB"/>
    <w:rsid w:val="009430FE"/>
    <w:rsid w:val="009438FA"/>
    <w:rsid w:val="00944477"/>
    <w:rsid w:val="009444BA"/>
    <w:rsid w:val="00944A9F"/>
    <w:rsid w:val="00944E1C"/>
    <w:rsid w:val="00945482"/>
    <w:rsid w:val="00945A7E"/>
    <w:rsid w:val="0094659A"/>
    <w:rsid w:val="00946BB0"/>
    <w:rsid w:val="00946CC7"/>
    <w:rsid w:val="009479CA"/>
    <w:rsid w:val="00947AB0"/>
    <w:rsid w:val="00947D96"/>
    <w:rsid w:val="00947DEC"/>
    <w:rsid w:val="009502D6"/>
    <w:rsid w:val="009502E0"/>
    <w:rsid w:val="00950585"/>
    <w:rsid w:val="00950B4A"/>
    <w:rsid w:val="00951095"/>
    <w:rsid w:val="00951236"/>
    <w:rsid w:val="009513AD"/>
    <w:rsid w:val="00951F7D"/>
    <w:rsid w:val="0095265E"/>
    <w:rsid w:val="009527ED"/>
    <w:rsid w:val="00952941"/>
    <w:rsid w:val="00952A7A"/>
    <w:rsid w:val="00952D51"/>
    <w:rsid w:val="009531C2"/>
    <w:rsid w:val="009535CA"/>
    <w:rsid w:val="00953D13"/>
    <w:rsid w:val="009546CB"/>
    <w:rsid w:val="009553B2"/>
    <w:rsid w:val="00955631"/>
    <w:rsid w:val="00956243"/>
    <w:rsid w:val="009562B6"/>
    <w:rsid w:val="0095646A"/>
    <w:rsid w:val="00956E60"/>
    <w:rsid w:val="00957FD2"/>
    <w:rsid w:val="0096084B"/>
    <w:rsid w:val="009609E0"/>
    <w:rsid w:val="00960A88"/>
    <w:rsid w:val="00960D53"/>
    <w:rsid w:val="009611CD"/>
    <w:rsid w:val="00961481"/>
    <w:rsid w:val="009616C4"/>
    <w:rsid w:val="00961717"/>
    <w:rsid w:val="009625E9"/>
    <w:rsid w:val="009628E4"/>
    <w:rsid w:val="009637BE"/>
    <w:rsid w:val="009637CD"/>
    <w:rsid w:val="00963941"/>
    <w:rsid w:val="00963B68"/>
    <w:rsid w:val="00963FAF"/>
    <w:rsid w:val="00963FE7"/>
    <w:rsid w:val="00965026"/>
    <w:rsid w:val="0096516F"/>
    <w:rsid w:val="0096518E"/>
    <w:rsid w:val="00965B49"/>
    <w:rsid w:val="00965D1C"/>
    <w:rsid w:val="00966442"/>
    <w:rsid w:val="00966A1F"/>
    <w:rsid w:val="00967134"/>
    <w:rsid w:val="00967192"/>
    <w:rsid w:val="00967476"/>
    <w:rsid w:val="00967B39"/>
    <w:rsid w:val="00967D5C"/>
    <w:rsid w:val="00967FC7"/>
    <w:rsid w:val="009700FE"/>
    <w:rsid w:val="0097053D"/>
    <w:rsid w:val="00970744"/>
    <w:rsid w:val="00970762"/>
    <w:rsid w:val="00970AE9"/>
    <w:rsid w:val="00971F48"/>
    <w:rsid w:val="009728B8"/>
    <w:rsid w:val="00972CA4"/>
    <w:rsid w:val="009732C2"/>
    <w:rsid w:val="009735B9"/>
    <w:rsid w:val="00973C4E"/>
    <w:rsid w:val="00973DA2"/>
    <w:rsid w:val="0097487D"/>
    <w:rsid w:val="009756F1"/>
    <w:rsid w:val="009762D3"/>
    <w:rsid w:val="0097644A"/>
    <w:rsid w:val="009768B4"/>
    <w:rsid w:val="00976AF5"/>
    <w:rsid w:val="00976B6F"/>
    <w:rsid w:val="00977409"/>
    <w:rsid w:val="00977A3D"/>
    <w:rsid w:val="00977E48"/>
    <w:rsid w:val="00980216"/>
    <w:rsid w:val="00980861"/>
    <w:rsid w:val="009808DD"/>
    <w:rsid w:val="00980C9F"/>
    <w:rsid w:val="0098114E"/>
    <w:rsid w:val="009815FA"/>
    <w:rsid w:val="009819A7"/>
    <w:rsid w:val="00981B9E"/>
    <w:rsid w:val="00981D60"/>
    <w:rsid w:val="00981DCC"/>
    <w:rsid w:val="00982385"/>
    <w:rsid w:val="00982421"/>
    <w:rsid w:val="009825BF"/>
    <w:rsid w:val="00982862"/>
    <w:rsid w:val="00984269"/>
    <w:rsid w:val="00984995"/>
    <w:rsid w:val="00985122"/>
    <w:rsid w:val="00985DEC"/>
    <w:rsid w:val="00985F0D"/>
    <w:rsid w:val="0098625B"/>
    <w:rsid w:val="00986572"/>
    <w:rsid w:val="009869A2"/>
    <w:rsid w:val="009869D7"/>
    <w:rsid w:val="00986D27"/>
    <w:rsid w:val="00986EC9"/>
    <w:rsid w:val="00987507"/>
    <w:rsid w:val="00987835"/>
    <w:rsid w:val="00987B92"/>
    <w:rsid w:val="009900A3"/>
    <w:rsid w:val="009900DE"/>
    <w:rsid w:val="00990C2F"/>
    <w:rsid w:val="00990CB2"/>
    <w:rsid w:val="00990F74"/>
    <w:rsid w:val="00991104"/>
    <w:rsid w:val="009912EF"/>
    <w:rsid w:val="00991E7B"/>
    <w:rsid w:val="00992543"/>
    <w:rsid w:val="00992544"/>
    <w:rsid w:val="009928C3"/>
    <w:rsid w:val="00992FCA"/>
    <w:rsid w:val="009937C5"/>
    <w:rsid w:val="00993A27"/>
    <w:rsid w:val="0099436A"/>
    <w:rsid w:val="0099444C"/>
    <w:rsid w:val="00994783"/>
    <w:rsid w:val="00994D22"/>
    <w:rsid w:val="00994EFA"/>
    <w:rsid w:val="009953CB"/>
    <w:rsid w:val="00995A8A"/>
    <w:rsid w:val="00995F07"/>
    <w:rsid w:val="009964E9"/>
    <w:rsid w:val="00997365"/>
    <w:rsid w:val="0099744A"/>
    <w:rsid w:val="00997564"/>
    <w:rsid w:val="00997756"/>
    <w:rsid w:val="00997FD8"/>
    <w:rsid w:val="009A02E3"/>
    <w:rsid w:val="009A0E1E"/>
    <w:rsid w:val="009A1CF9"/>
    <w:rsid w:val="009A27D0"/>
    <w:rsid w:val="009A2C8E"/>
    <w:rsid w:val="009A2D78"/>
    <w:rsid w:val="009A2E82"/>
    <w:rsid w:val="009A3943"/>
    <w:rsid w:val="009A3B8B"/>
    <w:rsid w:val="009A4113"/>
    <w:rsid w:val="009A4EA6"/>
    <w:rsid w:val="009A50BF"/>
    <w:rsid w:val="009A5525"/>
    <w:rsid w:val="009A5B33"/>
    <w:rsid w:val="009A6D22"/>
    <w:rsid w:val="009A72AB"/>
    <w:rsid w:val="009A799B"/>
    <w:rsid w:val="009A7AEB"/>
    <w:rsid w:val="009A7EB9"/>
    <w:rsid w:val="009A7EF8"/>
    <w:rsid w:val="009B0351"/>
    <w:rsid w:val="009B0510"/>
    <w:rsid w:val="009B097B"/>
    <w:rsid w:val="009B1413"/>
    <w:rsid w:val="009B17B3"/>
    <w:rsid w:val="009B196F"/>
    <w:rsid w:val="009B1FCD"/>
    <w:rsid w:val="009B2606"/>
    <w:rsid w:val="009B276E"/>
    <w:rsid w:val="009B3325"/>
    <w:rsid w:val="009B377E"/>
    <w:rsid w:val="009B3FAA"/>
    <w:rsid w:val="009B4212"/>
    <w:rsid w:val="009B46F4"/>
    <w:rsid w:val="009B4C2C"/>
    <w:rsid w:val="009B50AA"/>
    <w:rsid w:val="009B5526"/>
    <w:rsid w:val="009B55A0"/>
    <w:rsid w:val="009B5646"/>
    <w:rsid w:val="009B5BCD"/>
    <w:rsid w:val="009B610E"/>
    <w:rsid w:val="009B6F2E"/>
    <w:rsid w:val="009B6F84"/>
    <w:rsid w:val="009B6FA5"/>
    <w:rsid w:val="009B737E"/>
    <w:rsid w:val="009B7B5B"/>
    <w:rsid w:val="009C0573"/>
    <w:rsid w:val="009C0855"/>
    <w:rsid w:val="009C095F"/>
    <w:rsid w:val="009C0D3E"/>
    <w:rsid w:val="009C105D"/>
    <w:rsid w:val="009C12CF"/>
    <w:rsid w:val="009C13FA"/>
    <w:rsid w:val="009C1416"/>
    <w:rsid w:val="009C1A89"/>
    <w:rsid w:val="009C2401"/>
    <w:rsid w:val="009C3467"/>
    <w:rsid w:val="009C3580"/>
    <w:rsid w:val="009C3705"/>
    <w:rsid w:val="009C3859"/>
    <w:rsid w:val="009C3D3E"/>
    <w:rsid w:val="009C3DF7"/>
    <w:rsid w:val="009C3E14"/>
    <w:rsid w:val="009C48BB"/>
    <w:rsid w:val="009C4E4A"/>
    <w:rsid w:val="009C5688"/>
    <w:rsid w:val="009C57AE"/>
    <w:rsid w:val="009C5862"/>
    <w:rsid w:val="009C6B25"/>
    <w:rsid w:val="009C77F9"/>
    <w:rsid w:val="009C7830"/>
    <w:rsid w:val="009C7C4A"/>
    <w:rsid w:val="009D0037"/>
    <w:rsid w:val="009D0378"/>
    <w:rsid w:val="009D0677"/>
    <w:rsid w:val="009D06C2"/>
    <w:rsid w:val="009D07F9"/>
    <w:rsid w:val="009D161D"/>
    <w:rsid w:val="009D16A3"/>
    <w:rsid w:val="009D21D7"/>
    <w:rsid w:val="009D2335"/>
    <w:rsid w:val="009D32E4"/>
    <w:rsid w:val="009D33D4"/>
    <w:rsid w:val="009D3865"/>
    <w:rsid w:val="009D3CAE"/>
    <w:rsid w:val="009D3E00"/>
    <w:rsid w:val="009D45F8"/>
    <w:rsid w:val="009D46EF"/>
    <w:rsid w:val="009D60E5"/>
    <w:rsid w:val="009D6BCD"/>
    <w:rsid w:val="009D7059"/>
    <w:rsid w:val="009E00B2"/>
    <w:rsid w:val="009E0264"/>
    <w:rsid w:val="009E046D"/>
    <w:rsid w:val="009E0480"/>
    <w:rsid w:val="009E0B20"/>
    <w:rsid w:val="009E0CAF"/>
    <w:rsid w:val="009E0DD5"/>
    <w:rsid w:val="009E0FB8"/>
    <w:rsid w:val="009E1E63"/>
    <w:rsid w:val="009E2068"/>
    <w:rsid w:val="009E212A"/>
    <w:rsid w:val="009E213D"/>
    <w:rsid w:val="009E2CC1"/>
    <w:rsid w:val="009E2E5F"/>
    <w:rsid w:val="009E3074"/>
    <w:rsid w:val="009E30E4"/>
    <w:rsid w:val="009E378A"/>
    <w:rsid w:val="009E4008"/>
    <w:rsid w:val="009E498E"/>
    <w:rsid w:val="009E4BF9"/>
    <w:rsid w:val="009E566D"/>
    <w:rsid w:val="009E5943"/>
    <w:rsid w:val="009E6433"/>
    <w:rsid w:val="009E64F5"/>
    <w:rsid w:val="009E67F1"/>
    <w:rsid w:val="009E6EF2"/>
    <w:rsid w:val="009E7999"/>
    <w:rsid w:val="009E7B0E"/>
    <w:rsid w:val="009E7C68"/>
    <w:rsid w:val="009E7CEA"/>
    <w:rsid w:val="009F0A7A"/>
    <w:rsid w:val="009F1533"/>
    <w:rsid w:val="009F1971"/>
    <w:rsid w:val="009F1988"/>
    <w:rsid w:val="009F1BDE"/>
    <w:rsid w:val="009F1E77"/>
    <w:rsid w:val="009F2803"/>
    <w:rsid w:val="009F28FE"/>
    <w:rsid w:val="009F308F"/>
    <w:rsid w:val="009F319C"/>
    <w:rsid w:val="009F3256"/>
    <w:rsid w:val="009F362E"/>
    <w:rsid w:val="009F364E"/>
    <w:rsid w:val="009F3CBE"/>
    <w:rsid w:val="009F4839"/>
    <w:rsid w:val="009F4DC5"/>
    <w:rsid w:val="009F4E35"/>
    <w:rsid w:val="009F52A7"/>
    <w:rsid w:val="009F5338"/>
    <w:rsid w:val="009F63F4"/>
    <w:rsid w:val="009F65BC"/>
    <w:rsid w:val="009F6763"/>
    <w:rsid w:val="009F708F"/>
    <w:rsid w:val="009F7533"/>
    <w:rsid w:val="009F7A98"/>
    <w:rsid w:val="00A00705"/>
    <w:rsid w:val="00A01351"/>
    <w:rsid w:val="00A01567"/>
    <w:rsid w:val="00A018F1"/>
    <w:rsid w:val="00A0249D"/>
    <w:rsid w:val="00A028A2"/>
    <w:rsid w:val="00A02A37"/>
    <w:rsid w:val="00A02F7F"/>
    <w:rsid w:val="00A03D05"/>
    <w:rsid w:val="00A04507"/>
    <w:rsid w:val="00A0457D"/>
    <w:rsid w:val="00A054F4"/>
    <w:rsid w:val="00A054FD"/>
    <w:rsid w:val="00A05519"/>
    <w:rsid w:val="00A056D7"/>
    <w:rsid w:val="00A05753"/>
    <w:rsid w:val="00A05EBF"/>
    <w:rsid w:val="00A06560"/>
    <w:rsid w:val="00A06956"/>
    <w:rsid w:val="00A06A0E"/>
    <w:rsid w:val="00A07416"/>
    <w:rsid w:val="00A07540"/>
    <w:rsid w:val="00A075D5"/>
    <w:rsid w:val="00A07695"/>
    <w:rsid w:val="00A0776C"/>
    <w:rsid w:val="00A07938"/>
    <w:rsid w:val="00A07AA9"/>
    <w:rsid w:val="00A10B88"/>
    <w:rsid w:val="00A10C0E"/>
    <w:rsid w:val="00A11340"/>
    <w:rsid w:val="00A1179C"/>
    <w:rsid w:val="00A12226"/>
    <w:rsid w:val="00A124D4"/>
    <w:rsid w:val="00A12718"/>
    <w:rsid w:val="00A12908"/>
    <w:rsid w:val="00A12C28"/>
    <w:rsid w:val="00A134CE"/>
    <w:rsid w:val="00A136F6"/>
    <w:rsid w:val="00A139AC"/>
    <w:rsid w:val="00A14440"/>
    <w:rsid w:val="00A14B3C"/>
    <w:rsid w:val="00A16C03"/>
    <w:rsid w:val="00A16DBB"/>
    <w:rsid w:val="00A17108"/>
    <w:rsid w:val="00A17338"/>
    <w:rsid w:val="00A17487"/>
    <w:rsid w:val="00A175EA"/>
    <w:rsid w:val="00A17B07"/>
    <w:rsid w:val="00A2074D"/>
    <w:rsid w:val="00A20BE1"/>
    <w:rsid w:val="00A21649"/>
    <w:rsid w:val="00A218D3"/>
    <w:rsid w:val="00A21D4E"/>
    <w:rsid w:val="00A220A5"/>
    <w:rsid w:val="00A22430"/>
    <w:rsid w:val="00A22A20"/>
    <w:rsid w:val="00A2308B"/>
    <w:rsid w:val="00A234A1"/>
    <w:rsid w:val="00A234CD"/>
    <w:rsid w:val="00A246DB"/>
    <w:rsid w:val="00A2496D"/>
    <w:rsid w:val="00A24AD7"/>
    <w:rsid w:val="00A2515B"/>
    <w:rsid w:val="00A256BB"/>
    <w:rsid w:val="00A25831"/>
    <w:rsid w:val="00A2589B"/>
    <w:rsid w:val="00A25941"/>
    <w:rsid w:val="00A25DD4"/>
    <w:rsid w:val="00A262CC"/>
    <w:rsid w:val="00A26360"/>
    <w:rsid w:val="00A26549"/>
    <w:rsid w:val="00A26A43"/>
    <w:rsid w:val="00A26ED0"/>
    <w:rsid w:val="00A2744F"/>
    <w:rsid w:val="00A27589"/>
    <w:rsid w:val="00A275FC"/>
    <w:rsid w:val="00A27FCE"/>
    <w:rsid w:val="00A30003"/>
    <w:rsid w:val="00A30218"/>
    <w:rsid w:val="00A30408"/>
    <w:rsid w:val="00A3068A"/>
    <w:rsid w:val="00A308B0"/>
    <w:rsid w:val="00A3090F"/>
    <w:rsid w:val="00A309EE"/>
    <w:rsid w:val="00A30AA4"/>
    <w:rsid w:val="00A30F7B"/>
    <w:rsid w:val="00A30F89"/>
    <w:rsid w:val="00A31084"/>
    <w:rsid w:val="00A3117A"/>
    <w:rsid w:val="00A31842"/>
    <w:rsid w:val="00A31AC7"/>
    <w:rsid w:val="00A31D89"/>
    <w:rsid w:val="00A31F5B"/>
    <w:rsid w:val="00A31FAC"/>
    <w:rsid w:val="00A324F6"/>
    <w:rsid w:val="00A32EFD"/>
    <w:rsid w:val="00A33173"/>
    <w:rsid w:val="00A331CF"/>
    <w:rsid w:val="00A332E9"/>
    <w:rsid w:val="00A33E18"/>
    <w:rsid w:val="00A33F2D"/>
    <w:rsid w:val="00A34019"/>
    <w:rsid w:val="00A34610"/>
    <w:rsid w:val="00A34632"/>
    <w:rsid w:val="00A34926"/>
    <w:rsid w:val="00A349AC"/>
    <w:rsid w:val="00A3522F"/>
    <w:rsid w:val="00A35790"/>
    <w:rsid w:val="00A35B3F"/>
    <w:rsid w:val="00A3630D"/>
    <w:rsid w:val="00A363D2"/>
    <w:rsid w:val="00A36542"/>
    <w:rsid w:val="00A37293"/>
    <w:rsid w:val="00A3764D"/>
    <w:rsid w:val="00A3778A"/>
    <w:rsid w:val="00A37EF2"/>
    <w:rsid w:val="00A40405"/>
    <w:rsid w:val="00A40757"/>
    <w:rsid w:val="00A40D19"/>
    <w:rsid w:val="00A41159"/>
    <w:rsid w:val="00A415A7"/>
    <w:rsid w:val="00A41778"/>
    <w:rsid w:val="00A417F8"/>
    <w:rsid w:val="00A41A51"/>
    <w:rsid w:val="00A42E68"/>
    <w:rsid w:val="00A43130"/>
    <w:rsid w:val="00A44536"/>
    <w:rsid w:val="00A44650"/>
    <w:rsid w:val="00A44AA2"/>
    <w:rsid w:val="00A44B79"/>
    <w:rsid w:val="00A45922"/>
    <w:rsid w:val="00A467D7"/>
    <w:rsid w:val="00A468ED"/>
    <w:rsid w:val="00A47ABA"/>
    <w:rsid w:val="00A47FA8"/>
    <w:rsid w:val="00A50001"/>
    <w:rsid w:val="00A5014C"/>
    <w:rsid w:val="00A50766"/>
    <w:rsid w:val="00A50F66"/>
    <w:rsid w:val="00A511F8"/>
    <w:rsid w:val="00A51EED"/>
    <w:rsid w:val="00A5201D"/>
    <w:rsid w:val="00A5221B"/>
    <w:rsid w:val="00A52577"/>
    <w:rsid w:val="00A52873"/>
    <w:rsid w:val="00A528C8"/>
    <w:rsid w:val="00A52AB3"/>
    <w:rsid w:val="00A530E1"/>
    <w:rsid w:val="00A531FC"/>
    <w:rsid w:val="00A53485"/>
    <w:rsid w:val="00A53E25"/>
    <w:rsid w:val="00A53F20"/>
    <w:rsid w:val="00A545FC"/>
    <w:rsid w:val="00A54910"/>
    <w:rsid w:val="00A553C4"/>
    <w:rsid w:val="00A55C04"/>
    <w:rsid w:val="00A56066"/>
    <w:rsid w:val="00A560B3"/>
    <w:rsid w:val="00A56372"/>
    <w:rsid w:val="00A56566"/>
    <w:rsid w:val="00A56EAF"/>
    <w:rsid w:val="00A56F6B"/>
    <w:rsid w:val="00A5747F"/>
    <w:rsid w:val="00A57482"/>
    <w:rsid w:val="00A578B1"/>
    <w:rsid w:val="00A57C0E"/>
    <w:rsid w:val="00A57F35"/>
    <w:rsid w:val="00A60BB0"/>
    <w:rsid w:val="00A60FDE"/>
    <w:rsid w:val="00A62173"/>
    <w:rsid w:val="00A638B9"/>
    <w:rsid w:val="00A63E4E"/>
    <w:rsid w:val="00A640E3"/>
    <w:rsid w:val="00A644F5"/>
    <w:rsid w:val="00A647B3"/>
    <w:rsid w:val="00A64AB9"/>
    <w:rsid w:val="00A64F1E"/>
    <w:rsid w:val="00A64FEB"/>
    <w:rsid w:val="00A6502A"/>
    <w:rsid w:val="00A65059"/>
    <w:rsid w:val="00A65415"/>
    <w:rsid w:val="00A65D5E"/>
    <w:rsid w:val="00A65D8C"/>
    <w:rsid w:val="00A65DCD"/>
    <w:rsid w:val="00A66143"/>
    <w:rsid w:val="00A66AEA"/>
    <w:rsid w:val="00A66BF6"/>
    <w:rsid w:val="00A66F03"/>
    <w:rsid w:val="00A671C7"/>
    <w:rsid w:val="00A67209"/>
    <w:rsid w:val="00A67656"/>
    <w:rsid w:val="00A67871"/>
    <w:rsid w:val="00A67992"/>
    <w:rsid w:val="00A67DD7"/>
    <w:rsid w:val="00A7013A"/>
    <w:rsid w:val="00A70172"/>
    <w:rsid w:val="00A70295"/>
    <w:rsid w:val="00A705CB"/>
    <w:rsid w:val="00A70A73"/>
    <w:rsid w:val="00A71AEB"/>
    <w:rsid w:val="00A723F0"/>
    <w:rsid w:val="00A73063"/>
    <w:rsid w:val="00A73F90"/>
    <w:rsid w:val="00A74461"/>
    <w:rsid w:val="00A7460E"/>
    <w:rsid w:val="00A74BFA"/>
    <w:rsid w:val="00A758D9"/>
    <w:rsid w:val="00A75929"/>
    <w:rsid w:val="00A75D97"/>
    <w:rsid w:val="00A75F02"/>
    <w:rsid w:val="00A76BBC"/>
    <w:rsid w:val="00A7759A"/>
    <w:rsid w:val="00A778F6"/>
    <w:rsid w:val="00A77A10"/>
    <w:rsid w:val="00A809B5"/>
    <w:rsid w:val="00A81360"/>
    <w:rsid w:val="00A81995"/>
    <w:rsid w:val="00A81CA1"/>
    <w:rsid w:val="00A81CF2"/>
    <w:rsid w:val="00A81DB9"/>
    <w:rsid w:val="00A81F33"/>
    <w:rsid w:val="00A82595"/>
    <w:rsid w:val="00A82A2C"/>
    <w:rsid w:val="00A82CE5"/>
    <w:rsid w:val="00A82FA1"/>
    <w:rsid w:val="00A83310"/>
    <w:rsid w:val="00A8409E"/>
    <w:rsid w:val="00A843E8"/>
    <w:rsid w:val="00A84A92"/>
    <w:rsid w:val="00A8510F"/>
    <w:rsid w:val="00A85F4D"/>
    <w:rsid w:val="00A86265"/>
    <w:rsid w:val="00A86459"/>
    <w:rsid w:val="00A86733"/>
    <w:rsid w:val="00A867D9"/>
    <w:rsid w:val="00A86C1B"/>
    <w:rsid w:val="00A8721D"/>
    <w:rsid w:val="00A872CD"/>
    <w:rsid w:val="00A87826"/>
    <w:rsid w:val="00A879B3"/>
    <w:rsid w:val="00A87F49"/>
    <w:rsid w:val="00A90552"/>
    <w:rsid w:val="00A909C3"/>
    <w:rsid w:val="00A90B72"/>
    <w:rsid w:val="00A91347"/>
    <w:rsid w:val="00A919B3"/>
    <w:rsid w:val="00A92EA7"/>
    <w:rsid w:val="00A92F6E"/>
    <w:rsid w:val="00A936E4"/>
    <w:rsid w:val="00A938CA"/>
    <w:rsid w:val="00A93B63"/>
    <w:rsid w:val="00A941B7"/>
    <w:rsid w:val="00A944C1"/>
    <w:rsid w:val="00A95279"/>
    <w:rsid w:val="00A954BA"/>
    <w:rsid w:val="00A956BA"/>
    <w:rsid w:val="00A95EA4"/>
    <w:rsid w:val="00A95FBB"/>
    <w:rsid w:val="00A967E8"/>
    <w:rsid w:val="00A96F14"/>
    <w:rsid w:val="00A97034"/>
    <w:rsid w:val="00A97054"/>
    <w:rsid w:val="00A9749A"/>
    <w:rsid w:val="00A979DE"/>
    <w:rsid w:val="00A97AE9"/>
    <w:rsid w:val="00A97BB3"/>
    <w:rsid w:val="00A97CAC"/>
    <w:rsid w:val="00A97CDC"/>
    <w:rsid w:val="00AA0068"/>
    <w:rsid w:val="00AA06ED"/>
    <w:rsid w:val="00AA0FD9"/>
    <w:rsid w:val="00AA106C"/>
    <w:rsid w:val="00AA113B"/>
    <w:rsid w:val="00AA1883"/>
    <w:rsid w:val="00AA18A0"/>
    <w:rsid w:val="00AA201E"/>
    <w:rsid w:val="00AA2408"/>
    <w:rsid w:val="00AA2A16"/>
    <w:rsid w:val="00AA2F61"/>
    <w:rsid w:val="00AA30B8"/>
    <w:rsid w:val="00AA4DE2"/>
    <w:rsid w:val="00AA5310"/>
    <w:rsid w:val="00AA53E8"/>
    <w:rsid w:val="00AA5B72"/>
    <w:rsid w:val="00AA5F8F"/>
    <w:rsid w:val="00AA5FDD"/>
    <w:rsid w:val="00AA6589"/>
    <w:rsid w:val="00AA685E"/>
    <w:rsid w:val="00AA6BF2"/>
    <w:rsid w:val="00AA6D4B"/>
    <w:rsid w:val="00AA6FD2"/>
    <w:rsid w:val="00AA7714"/>
    <w:rsid w:val="00AB05C0"/>
    <w:rsid w:val="00AB0A5F"/>
    <w:rsid w:val="00AB0D70"/>
    <w:rsid w:val="00AB0F6C"/>
    <w:rsid w:val="00AB1291"/>
    <w:rsid w:val="00AB1325"/>
    <w:rsid w:val="00AB1C42"/>
    <w:rsid w:val="00AB1F60"/>
    <w:rsid w:val="00AB22D6"/>
    <w:rsid w:val="00AB253A"/>
    <w:rsid w:val="00AB26BB"/>
    <w:rsid w:val="00AB2E68"/>
    <w:rsid w:val="00AB3931"/>
    <w:rsid w:val="00AB4279"/>
    <w:rsid w:val="00AB4581"/>
    <w:rsid w:val="00AB57B6"/>
    <w:rsid w:val="00AB59C9"/>
    <w:rsid w:val="00AB6FC5"/>
    <w:rsid w:val="00AB6FDB"/>
    <w:rsid w:val="00AB70CA"/>
    <w:rsid w:val="00AB7483"/>
    <w:rsid w:val="00AB7AC3"/>
    <w:rsid w:val="00AB7DB7"/>
    <w:rsid w:val="00AC0092"/>
    <w:rsid w:val="00AC0561"/>
    <w:rsid w:val="00AC09E6"/>
    <w:rsid w:val="00AC0B86"/>
    <w:rsid w:val="00AC0CFA"/>
    <w:rsid w:val="00AC0DD3"/>
    <w:rsid w:val="00AC12C5"/>
    <w:rsid w:val="00AC17B9"/>
    <w:rsid w:val="00AC1AE0"/>
    <w:rsid w:val="00AC1D82"/>
    <w:rsid w:val="00AC1DD3"/>
    <w:rsid w:val="00AC2671"/>
    <w:rsid w:val="00AC282F"/>
    <w:rsid w:val="00AC347B"/>
    <w:rsid w:val="00AC368D"/>
    <w:rsid w:val="00AC3874"/>
    <w:rsid w:val="00AC43DE"/>
    <w:rsid w:val="00AC4CBF"/>
    <w:rsid w:val="00AC4F72"/>
    <w:rsid w:val="00AC5673"/>
    <w:rsid w:val="00AC5CB7"/>
    <w:rsid w:val="00AC5D73"/>
    <w:rsid w:val="00AC6D94"/>
    <w:rsid w:val="00AC71E8"/>
    <w:rsid w:val="00AC7221"/>
    <w:rsid w:val="00AD018C"/>
    <w:rsid w:val="00AD0364"/>
    <w:rsid w:val="00AD074C"/>
    <w:rsid w:val="00AD0BA9"/>
    <w:rsid w:val="00AD0C61"/>
    <w:rsid w:val="00AD158A"/>
    <w:rsid w:val="00AD171B"/>
    <w:rsid w:val="00AD1A1A"/>
    <w:rsid w:val="00AD1AF3"/>
    <w:rsid w:val="00AD1B0C"/>
    <w:rsid w:val="00AD1C46"/>
    <w:rsid w:val="00AD1E30"/>
    <w:rsid w:val="00AD2E33"/>
    <w:rsid w:val="00AD3382"/>
    <w:rsid w:val="00AD35A5"/>
    <w:rsid w:val="00AD37C7"/>
    <w:rsid w:val="00AD436C"/>
    <w:rsid w:val="00AD4796"/>
    <w:rsid w:val="00AD4C93"/>
    <w:rsid w:val="00AD5606"/>
    <w:rsid w:val="00AD573E"/>
    <w:rsid w:val="00AD5DBB"/>
    <w:rsid w:val="00AD5F7D"/>
    <w:rsid w:val="00AD65E3"/>
    <w:rsid w:val="00AD66C0"/>
    <w:rsid w:val="00AD671E"/>
    <w:rsid w:val="00AD70CC"/>
    <w:rsid w:val="00AE083E"/>
    <w:rsid w:val="00AE127C"/>
    <w:rsid w:val="00AE12C0"/>
    <w:rsid w:val="00AE3258"/>
    <w:rsid w:val="00AE34E0"/>
    <w:rsid w:val="00AE35E9"/>
    <w:rsid w:val="00AE3873"/>
    <w:rsid w:val="00AE3AAA"/>
    <w:rsid w:val="00AE3D35"/>
    <w:rsid w:val="00AE3E37"/>
    <w:rsid w:val="00AE407A"/>
    <w:rsid w:val="00AE4279"/>
    <w:rsid w:val="00AE4AC5"/>
    <w:rsid w:val="00AE5830"/>
    <w:rsid w:val="00AE5B12"/>
    <w:rsid w:val="00AE6456"/>
    <w:rsid w:val="00AE6ADC"/>
    <w:rsid w:val="00AE75DE"/>
    <w:rsid w:val="00AE7A80"/>
    <w:rsid w:val="00AF0047"/>
    <w:rsid w:val="00AF0237"/>
    <w:rsid w:val="00AF0260"/>
    <w:rsid w:val="00AF059B"/>
    <w:rsid w:val="00AF077D"/>
    <w:rsid w:val="00AF096B"/>
    <w:rsid w:val="00AF0C22"/>
    <w:rsid w:val="00AF0E2D"/>
    <w:rsid w:val="00AF11A8"/>
    <w:rsid w:val="00AF1C89"/>
    <w:rsid w:val="00AF1E0F"/>
    <w:rsid w:val="00AF1E99"/>
    <w:rsid w:val="00AF1FFD"/>
    <w:rsid w:val="00AF24DD"/>
    <w:rsid w:val="00AF256D"/>
    <w:rsid w:val="00AF2694"/>
    <w:rsid w:val="00AF2A47"/>
    <w:rsid w:val="00AF367B"/>
    <w:rsid w:val="00AF3E2C"/>
    <w:rsid w:val="00AF40F0"/>
    <w:rsid w:val="00AF4253"/>
    <w:rsid w:val="00AF4674"/>
    <w:rsid w:val="00AF4BFB"/>
    <w:rsid w:val="00AF5253"/>
    <w:rsid w:val="00AF611D"/>
    <w:rsid w:val="00AF6A7F"/>
    <w:rsid w:val="00AF6A96"/>
    <w:rsid w:val="00AF7C0B"/>
    <w:rsid w:val="00AF7D14"/>
    <w:rsid w:val="00B00667"/>
    <w:rsid w:val="00B012DC"/>
    <w:rsid w:val="00B01F80"/>
    <w:rsid w:val="00B02B1A"/>
    <w:rsid w:val="00B02C65"/>
    <w:rsid w:val="00B02E25"/>
    <w:rsid w:val="00B0340B"/>
    <w:rsid w:val="00B03544"/>
    <w:rsid w:val="00B03C03"/>
    <w:rsid w:val="00B03CF2"/>
    <w:rsid w:val="00B048AC"/>
    <w:rsid w:val="00B0514E"/>
    <w:rsid w:val="00B0548B"/>
    <w:rsid w:val="00B05F51"/>
    <w:rsid w:val="00B068D2"/>
    <w:rsid w:val="00B06CB3"/>
    <w:rsid w:val="00B06DB1"/>
    <w:rsid w:val="00B071FE"/>
    <w:rsid w:val="00B0720A"/>
    <w:rsid w:val="00B0722D"/>
    <w:rsid w:val="00B0752C"/>
    <w:rsid w:val="00B077DA"/>
    <w:rsid w:val="00B102FA"/>
    <w:rsid w:val="00B10395"/>
    <w:rsid w:val="00B106A8"/>
    <w:rsid w:val="00B1098C"/>
    <w:rsid w:val="00B10F4D"/>
    <w:rsid w:val="00B11203"/>
    <w:rsid w:val="00B112BA"/>
    <w:rsid w:val="00B11493"/>
    <w:rsid w:val="00B11617"/>
    <w:rsid w:val="00B117B9"/>
    <w:rsid w:val="00B1199B"/>
    <w:rsid w:val="00B11AB0"/>
    <w:rsid w:val="00B11B34"/>
    <w:rsid w:val="00B11EA6"/>
    <w:rsid w:val="00B121B5"/>
    <w:rsid w:val="00B12319"/>
    <w:rsid w:val="00B12F04"/>
    <w:rsid w:val="00B136E1"/>
    <w:rsid w:val="00B138FC"/>
    <w:rsid w:val="00B13B43"/>
    <w:rsid w:val="00B13D58"/>
    <w:rsid w:val="00B13E3E"/>
    <w:rsid w:val="00B13EBB"/>
    <w:rsid w:val="00B1465C"/>
    <w:rsid w:val="00B151AE"/>
    <w:rsid w:val="00B15420"/>
    <w:rsid w:val="00B155B5"/>
    <w:rsid w:val="00B15620"/>
    <w:rsid w:val="00B16410"/>
    <w:rsid w:val="00B16B3A"/>
    <w:rsid w:val="00B16E24"/>
    <w:rsid w:val="00B1713C"/>
    <w:rsid w:val="00B173A0"/>
    <w:rsid w:val="00B178BA"/>
    <w:rsid w:val="00B179F9"/>
    <w:rsid w:val="00B17CAB"/>
    <w:rsid w:val="00B20575"/>
    <w:rsid w:val="00B205A6"/>
    <w:rsid w:val="00B20615"/>
    <w:rsid w:val="00B2096C"/>
    <w:rsid w:val="00B20B83"/>
    <w:rsid w:val="00B22201"/>
    <w:rsid w:val="00B22226"/>
    <w:rsid w:val="00B2224A"/>
    <w:rsid w:val="00B2280C"/>
    <w:rsid w:val="00B2361C"/>
    <w:rsid w:val="00B23748"/>
    <w:rsid w:val="00B23A5D"/>
    <w:rsid w:val="00B2408A"/>
    <w:rsid w:val="00B244BD"/>
    <w:rsid w:val="00B24745"/>
    <w:rsid w:val="00B24DE3"/>
    <w:rsid w:val="00B25195"/>
    <w:rsid w:val="00B254B4"/>
    <w:rsid w:val="00B25859"/>
    <w:rsid w:val="00B2590B"/>
    <w:rsid w:val="00B25D8C"/>
    <w:rsid w:val="00B260FC"/>
    <w:rsid w:val="00B2625D"/>
    <w:rsid w:val="00B2663C"/>
    <w:rsid w:val="00B26652"/>
    <w:rsid w:val="00B26E0C"/>
    <w:rsid w:val="00B27533"/>
    <w:rsid w:val="00B275C2"/>
    <w:rsid w:val="00B276BE"/>
    <w:rsid w:val="00B27912"/>
    <w:rsid w:val="00B27FA1"/>
    <w:rsid w:val="00B30060"/>
    <w:rsid w:val="00B30603"/>
    <w:rsid w:val="00B30924"/>
    <w:rsid w:val="00B30D18"/>
    <w:rsid w:val="00B30DE6"/>
    <w:rsid w:val="00B31570"/>
    <w:rsid w:val="00B317D8"/>
    <w:rsid w:val="00B328B1"/>
    <w:rsid w:val="00B328E9"/>
    <w:rsid w:val="00B32DB1"/>
    <w:rsid w:val="00B334AC"/>
    <w:rsid w:val="00B33809"/>
    <w:rsid w:val="00B338C7"/>
    <w:rsid w:val="00B349CD"/>
    <w:rsid w:val="00B34F8C"/>
    <w:rsid w:val="00B35943"/>
    <w:rsid w:val="00B368DD"/>
    <w:rsid w:val="00B36AD2"/>
    <w:rsid w:val="00B36ADA"/>
    <w:rsid w:val="00B36BC5"/>
    <w:rsid w:val="00B36E1E"/>
    <w:rsid w:val="00B37550"/>
    <w:rsid w:val="00B37BD0"/>
    <w:rsid w:val="00B37DCD"/>
    <w:rsid w:val="00B40601"/>
    <w:rsid w:val="00B40A97"/>
    <w:rsid w:val="00B40E41"/>
    <w:rsid w:val="00B41526"/>
    <w:rsid w:val="00B41D7B"/>
    <w:rsid w:val="00B41FB0"/>
    <w:rsid w:val="00B42ACD"/>
    <w:rsid w:val="00B4331F"/>
    <w:rsid w:val="00B4355F"/>
    <w:rsid w:val="00B43C0E"/>
    <w:rsid w:val="00B43C7F"/>
    <w:rsid w:val="00B43E90"/>
    <w:rsid w:val="00B4470F"/>
    <w:rsid w:val="00B448B1"/>
    <w:rsid w:val="00B44FBF"/>
    <w:rsid w:val="00B4504A"/>
    <w:rsid w:val="00B45062"/>
    <w:rsid w:val="00B45440"/>
    <w:rsid w:val="00B46040"/>
    <w:rsid w:val="00B46153"/>
    <w:rsid w:val="00B46C5C"/>
    <w:rsid w:val="00B47137"/>
    <w:rsid w:val="00B47187"/>
    <w:rsid w:val="00B471FF"/>
    <w:rsid w:val="00B504D1"/>
    <w:rsid w:val="00B507D9"/>
    <w:rsid w:val="00B50B64"/>
    <w:rsid w:val="00B50CB6"/>
    <w:rsid w:val="00B50D2D"/>
    <w:rsid w:val="00B50D7D"/>
    <w:rsid w:val="00B51443"/>
    <w:rsid w:val="00B51DD8"/>
    <w:rsid w:val="00B52959"/>
    <w:rsid w:val="00B53311"/>
    <w:rsid w:val="00B5391E"/>
    <w:rsid w:val="00B53F4A"/>
    <w:rsid w:val="00B546AB"/>
    <w:rsid w:val="00B54805"/>
    <w:rsid w:val="00B549BE"/>
    <w:rsid w:val="00B54B0D"/>
    <w:rsid w:val="00B54B5D"/>
    <w:rsid w:val="00B54F86"/>
    <w:rsid w:val="00B558E5"/>
    <w:rsid w:val="00B55A06"/>
    <w:rsid w:val="00B55B1E"/>
    <w:rsid w:val="00B55B89"/>
    <w:rsid w:val="00B55D96"/>
    <w:rsid w:val="00B56454"/>
    <w:rsid w:val="00B565CD"/>
    <w:rsid w:val="00B57521"/>
    <w:rsid w:val="00B57E8C"/>
    <w:rsid w:val="00B602F0"/>
    <w:rsid w:val="00B60E50"/>
    <w:rsid w:val="00B6166D"/>
    <w:rsid w:val="00B6183C"/>
    <w:rsid w:val="00B6291E"/>
    <w:rsid w:val="00B62D1D"/>
    <w:rsid w:val="00B634BF"/>
    <w:rsid w:val="00B634FC"/>
    <w:rsid w:val="00B64332"/>
    <w:rsid w:val="00B64E90"/>
    <w:rsid w:val="00B65159"/>
    <w:rsid w:val="00B655BE"/>
    <w:rsid w:val="00B664D8"/>
    <w:rsid w:val="00B6667C"/>
    <w:rsid w:val="00B66BBE"/>
    <w:rsid w:val="00B670A6"/>
    <w:rsid w:val="00B67293"/>
    <w:rsid w:val="00B711D6"/>
    <w:rsid w:val="00B71394"/>
    <w:rsid w:val="00B7142B"/>
    <w:rsid w:val="00B715AA"/>
    <w:rsid w:val="00B71774"/>
    <w:rsid w:val="00B7190D"/>
    <w:rsid w:val="00B72254"/>
    <w:rsid w:val="00B728E5"/>
    <w:rsid w:val="00B72CE6"/>
    <w:rsid w:val="00B7324F"/>
    <w:rsid w:val="00B73770"/>
    <w:rsid w:val="00B7380D"/>
    <w:rsid w:val="00B73908"/>
    <w:rsid w:val="00B73ABE"/>
    <w:rsid w:val="00B73E45"/>
    <w:rsid w:val="00B73FF6"/>
    <w:rsid w:val="00B7440C"/>
    <w:rsid w:val="00B7492B"/>
    <w:rsid w:val="00B74F42"/>
    <w:rsid w:val="00B75C28"/>
    <w:rsid w:val="00B76316"/>
    <w:rsid w:val="00B767DF"/>
    <w:rsid w:val="00B768C5"/>
    <w:rsid w:val="00B76B6D"/>
    <w:rsid w:val="00B76DA2"/>
    <w:rsid w:val="00B77775"/>
    <w:rsid w:val="00B779F4"/>
    <w:rsid w:val="00B77ADC"/>
    <w:rsid w:val="00B77D0C"/>
    <w:rsid w:val="00B77D5B"/>
    <w:rsid w:val="00B77FB9"/>
    <w:rsid w:val="00B80D83"/>
    <w:rsid w:val="00B81410"/>
    <w:rsid w:val="00B81459"/>
    <w:rsid w:val="00B816DC"/>
    <w:rsid w:val="00B82195"/>
    <w:rsid w:val="00B824DF"/>
    <w:rsid w:val="00B8337D"/>
    <w:rsid w:val="00B83514"/>
    <w:rsid w:val="00B83782"/>
    <w:rsid w:val="00B83BF4"/>
    <w:rsid w:val="00B83F8E"/>
    <w:rsid w:val="00B84960"/>
    <w:rsid w:val="00B849FF"/>
    <w:rsid w:val="00B84E05"/>
    <w:rsid w:val="00B8509D"/>
    <w:rsid w:val="00B8583D"/>
    <w:rsid w:val="00B85BE2"/>
    <w:rsid w:val="00B861A7"/>
    <w:rsid w:val="00B872C3"/>
    <w:rsid w:val="00B872FA"/>
    <w:rsid w:val="00B8767E"/>
    <w:rsid w:val="00B87E2B"/>
    <w:rsid w:val="00B9059C"/>
    <w:rsid w:val="00B912CD"/>
    <w:rsid w:val="00B9134C"/>
    <w:rsid w:val="00B91667"/>
    <w:rsid w:val="00B91FDD"/>
    <w:rsid w:val="00B92935"/>
    <w:rsid w:val="00B92D0A"/>
    <w:rsid w:val="00B930B6"/>
    <w:rsid w:val="00B9310A"/>
    <w:rsid w:val="00B93685"/>
    <w:rsid w:val="00B9369E"/>
    <w:rsid w:val="00B937D7"/>
    <w:rsid w:val="00B938BC"/>
    <w:rsid w:val="00B93DD2"/>
    <w:rsid w:val="00B94856"/>
    <w:rsid w:val="00B94C55"/>
    <w:rsid w:val="00B94E2E"/>
    <w:rsid w:val="00B95295"/>
    <w:rsid w:val="00B9571F"/>
    <w:rsid w:val="00B95E63"/>
    <w:rsid w:val="00B96147"/>
    <w:rsid w:val="00B96511"/>
    <w:rsid w:val="00B96A29"/>
    <w:rsid w:val="00B97417"/>
    <w:rsid w:val="00B97FE8"/>
    <w:rsid w:val="00BA0615"/>
    <w:rsid w:val="00BA067F"/>
    <w:rsid w:val="00BA0F4F"/>
    <w:rsid w:val="00BA0FF9"/>
    <w:rsid w:val="00BA150F"/>
    <w:rsid w:val="00BA1876"/>
    <w:rsid w:val="00BA18E7"/>
    <w:rsid w:val="00BA2298"/>
    <w:rsid w:val="00BA2F4D"/>
    <w:rsid w:val="00BA35BB"/>
    <w:rsid w:val="00BA3684"/>
    <w:rsid w:val="00BA3744"/>
    <w:rsid w:val="00BA386B"/>
    <w:rsid w:val="00BA3C3F"/>
    <w:rsid w:val="00BA4780"/>
    <w:rsid w:val="00BA4E2D"/>
    <w:rsid w:val="00BA4FF4"/>
    <w:rsid w:val="00BA5354"/>
    <w:rsid w:val="00BA5FB9"/>
    <w:rsid w:val="00BA63BC"/>
    <w:rsid w:val="00BA6A7D"/>
    <w:rsid w:val="00BA6B31"/>
    <w:rsid w:val="00BA7226"/>
    <w:rsid w:val="00BA793A"/>
    <w:rsid w:val="00BA7B4E"/>
    <w:rsid w:val="00BA7E26"/>
    <w:rsid w:val="00BA7E73"/>
    <w:rsid w:val="00BB07D5"/>
    <w:rsid w:val="00BB0A00"/>
    <w:rsid w:val="00BB13E5"/>
    <w:rsid w:val="00BB14AA"/>
    <w:rsid w:val="00BB19D7"/>
    <w:rsid w:val="00BB24B2"/>
    <w:rsid w:val="00BB2A64"/>
    <w:rsid w:val="00BB2EEC"/>
    <w:rsid w:val="00BB316A"/>
    <w:rsid w:val="00BB32E1"/>
    <w:rsid w:val="00BB34AC"/>
    <w:rsid w:val="00BB35E0"/>
    <w:rsid w:val="00BB3A0C"/>
    <w:rsid w:val="00BB3AE7"/>
    <w:rsid w:val="00BB3BDE"/>
    <w:rsid w:val="00BB3CA0"/>
    <w:rsid w:val="00BB40F1"/>
    <w:rsid w:val="00BB4FA5"/>
    <w:rsid w:val="00BB61EB"/>
    <w:rsid w:val="00BB664F"/>
    <w:rsid w:val="00BB6791"/>
    <w:rsid w:val="00BB6CA2"/>
    <w:rsid w:val="00BB72EC"/>
    <w:rsid w:val="00BB78A9"/>
    <w:rsid w:val="00BB7DA9"/>
    <w:rsid w:val="00BB7ED2"/>
    <w:rsid w:val="00BB7FC5"/>
    <w:rsid w:val="00BC1419"/>
    <w:rsid w:val="00BC150A"/>
    <w:rsid w:val="00BC1552"/>
    <w:rsid w:val="00BC1790"/>
    <w:rsid w:val="00BC1ADC"/>
    <w:rsid w:val="00BC1F13"/>
    <w:rsid w:val="00BC2013"/>
    <w:rsid w:val="00BC2113"/>
    <w:rsid w:val="00BC265E"/>
    <w:rsid w:val="00BC2665"/>
    <w:rsid w:val="00BC28A4"/>
    <w:rsid w:val="00BC2C16"/>
    <w:rsid w:val="00BC31A7"/>
    <w:rsid w:val="00BC33F8"/>
    <w:rsid w:val="00BC3B12"/>
    <w:rsid w:val="00BC4068"/>
    <w:rsid w:val="00BC4D88"/>
    <w:rsid w:val="00BC585A"/>
    <w:rsid w:val="00BC5A38"/>
    <w:rsid w:val="00BC5C2C"/>
    <w:rsid w:val="00BC5C78"/>
    <w:rsid w:val="00BC5E4D"/>
    <w:rsid w:val="00BC6234"/>
    <w:rsid w:val="00BC6512"/>
    <w:rsid w:val="00BC69E1"/>
    <w:rsid w:val="00BC6D78"/>
    <w:rsid w:val="00BC6E43"/>
    <w:rsid w:val="00BC7151"/>
    <w:rsid w:val="00BC7564"/>
    <w:rsid w:val="00BC7CE4"/>
    <w:rsid w:val="00BC7DAD"/>
    <w:rsid w:val="00BD0C33"/>
    <w:rsid w:val="00BD0E0E"/>
    <w:rsid w:val="00BD1294"/>
    <w:rsid w:val="00BD1427"/>
    <w:rsid w:val="00BD1478"/>
    <w:rsid w:val="00BD15E9"/>
    <w:rsid w:val="00BD19E5"/>
    <w:rsid w:val="00BD2341"/>
    <w:rsid w:val="00BD2479"/>
    <w:rsid w:val="00BD249B"/>
    <w:rsid w:val="00BD2538"/>
    <w:rsid w:val="00BD2CCD"/>
    <w:rsid w:val="00BD2FBA"/>
    <w:rsid w:val="00BD30BE"/>
    <w:rsid w:val="00BD3166"/>
    <w:rsid w:val="00BD3370"/>
    <w:rsid w:val="00BD33DC"/>
    <w:rsid w:val="00BD39E5"/>
    <w:rsid w:val="00BD408E"/>
    <w:rsid w:val="00BD40CC"/>
    <w:rsid w:val="00BD4AC8"/>
    <w:rsid w:val="00BD62BA"/>
    <w:rsid w:val="00BD64DF"/>
    <w:rsid w:val="00BD68DF"/>
    <w:rsid w:val="00BD6C68"/>
    <w:rsid w:val="00BD73F4"/>
    <w:rsid w:val="00BD778C"/>
    <w:rsid w:val="00BD78F7"/>
    <w:rsid w:val="00BD7A94"/>
    <w:rsid w:val="00BD7B76"/>
    <w:rsid w:val="00BD7CC4"/>
    <w:rsid w:val="00BE0A43"/>
    <w:rsid w:val="00BE0FB5"/>
    <w:rsid w:val="00BE1098"/>
    <w:rsid w:val="00BE1BFD"/>
    <w:rsid w:val="00BE1FC9"/>
    <w:rsid w:val="00BE200F"/>
    <w:rsid w:val="00BE20F1"/>
    <w:rsid w:val="00BE2A73"/>
    <w:rsid w:val="00BE2AC1"/>
    <w:rsid w:val="00BE2EFE"/>
    <w:rsid w:val="00BE30BB"/>
    <w:rsid w:val="00BE3216"/>
    <w:rsid w:val="00BE3A5E"/>
    <w:rsid w:val="00BE3EE0"/>
    <w:rsid w:val="00BE3F78"/>
    <w:rsid w:val="00BE3FEF"/>
    <w:rsid w:val="00BE45F8"/>
    <w:rsid w:val="00BE480E"/>
    <w:rsid w:val="00BE49A0"/>
    <w:rsid w:val="00BE4AC5"/>
    <w:rsid w:val="00BE579B"/>
    <w:rsid w:val="00BE5A1F"/>
    <w:rsid w:val="00BE5C37"/>
    <w:rsid w:val="00BE5E69"/>
    <w:rsid w:val="00BE67B8"/>
    <w:rsid w:val="00BE6926"/>
    <w:rsid w:val="00BE6E9C"/>
    <w:rsid w:val="00BE6F69"/>
    <w:rsid w:val="00BE6FBD"/>
    <w:rsid w:val="00BE7695"/>
    <w:rsid w:val="00BE7D6D"/>
    <w:rsid w:val="00BE7E3B"/>
    <w:rsid w:val="00BF004C"/>
    <w:rsid w:val="00BF0AE2"/>
    <w:rsid w:val="00BF0CF6"/>
    <w:rsid w:val="00BF1107"/>
    <w:rsid w:val="00BF1EF7"/>
    <w:rsid w:val="00BF2378"/>
    <w:rsid w:val="00BF2CC6"/>
    <w:rsid w:val="00BF2CE8"/>
    <w:rsid w:val="00BF350F"/>
    <w:rsid w:val="00BF402F"/>
    <w:rsid w:val="00BF42CE"/>
    <w:rsid w:val="00BF42FC"/>
    <w:rsid w:val="00BF4785"/>
    <w:rsid w:val="00BF510C"/>
    <w:rsid w:val="00BF5111"/>
    <w:rsid w:val="00BF5126"/>
    <w:rsid w:val="00BF58AB"/>
    <w:rsid w:val="00BF5F4A"/>
    <w:rsid w:val="00BF6CE3"/>
    <w:rsid w:val="00BF6F48"/>
    <w:rsid w:val="00BF734E"/>
    <w:rsid w:val="00BF749A"/>
    <w:rsid w:val="00BF78C8"/>
    <w:rsid w:val="00BF7994"/>
    <w:rsid w:val="00BF7B1A"/>
    <w:rsid w:val="00BF7F53"/>
    <w:rsid w:val="00C004C1"/>
    <w:rsid w:val="00C008C9"/>
    <w:rsid w:val="00C00A27"/>
    <w:rsid w:val="00C00E80"/>
    <w:rsid w:val="00C0179E"/>
    <w:rsid w:val="00C01851"/>
    <w:rsid w:val="00C01D5C"/>
    <w:rsid w:val="00C024D4"/>
    <w:rsid w:val="00C02881"/>
    <w:rsid w:val="00C033CF"/>
    <w:rsid w:val="00C03675"/>
    <w:rsid w:val="00C03A8E"/>
    <w:rsid w:val="00C03B3D"/>
    <w:rsid w:val="00C04468"/>
    <w:rsid w:val="00C04F77"/>
    <w:rsid w:val="00C059EB"/>
    <w:rsid w:val="00C05B35"/>
    <w:rsid w:val="00C061AA"/>
    <w:rsid w:val="00C061FE"/>
    <w:rsid w:val="00C06706"/>
    <w:rsid w:val="00C06D2D"/>
    <w:rsid w:val="00C0731B"/>
    <w:rsid w:val="00C07587"/>
    <w:rsid w:val="00C078A8"/>
    <w:rsid w:val="00C106DE"/>
    <w:rsid w:val="00C11496"/>
    <w:rsid w:val="00C1170F"/>
    <w:rsid w:val="00C11EFB"/>
    <w:rsid w:val="00C12810"/>
    <w:rsid w:val="00C12921"/>
    <w:rsid w:val="00C1296A"/>
    <w:rsid w:val="00C12D5C"/>
    <w:rsid w:val="00C12DFE"/>
    <w:rsid w:val="00C13C26"/>
    <w:rsid w:val="00C1431A"/>
    <w:rsid w:val="00C1453F"/>
    <w:rsid w:val="00C14593"/>
    <w:rsid w:val="00C14C05"/>
    <w:rsid w:val="00C14DB2"/>
    <w:rsid w:val="00C150C0"/>
    <w:rsid w:val="00C15144"/>
    <w:rsid w:val="00C15589"/>
    <w:rsid w:val="00C15723"/>
    <w:rsid w:val="00C1596F"/>
    <w:rsid w:val="00C15A55"/>
    <w:rsid w:val="00C15A6A"/>
    <w:rsid w:val="00C15B52"/>
    <w:rsid w:val="00C16F0F"/>
    <w:rsid w:val="00C170A5"/>
    <w:rsid w:val="00C17A50"/>
    <w:rsid w:val="00C17B23"/>
    <w:rsid w:val="00C210C9"/>
    <w:rsid w:val="00C211C4"/>
    <w:rsid w:val="00C211DE"/>
    <w:rsid w:val="00C21314"/>
    <w:rsid w:val="00C2133A"/>
    <w:rsid w:val="00C2189E"/>
    <w:rsid w:val="00C221EF"/>
    <w:rsid w:val="00C22677"/>
    <w:rsid w:val="00C23145"/>
    <w:rsid w:val="00C237B9"/>
    <w:rsid w:val="00C23D30"/>
    <w:rsid w:val="00C23DA1"/>
    <w:rsid w:val="00C23E8F"/>
    <w:rsid w:val="00C2406B"/>
    <w:rsid w:val="00C2465C"/>
    <w:rsid w:val="00C24A95"/>
    <w:rsid w:val="00C24C0C"/>
    <w:rsid w:val="00C24ED8"/>
    <w:rsid w:val="00C253DB"/>
    <w:rsid w:val="00C256EC"/>
    <w:rsid w:val="00C259E5"/>
    <w:rsid w:val="00C260A3"/>
    <w:rsid w:val="00C26180"/>
    <w:rsid w:val="00C2623C"/>
    <w:rsid w:val="00C26575"/>
    <w:rsid w:val="00C27235"/>
    <w:rsid w:val="00C27859"/>
    <w:rsid w:val="00C2791E"/>
    <w:rsid w:val="00C27A76"/>
    <w:rsid w:val="00C302CC"/>
    <w:rsid w:val="00C303F9"/>
    <w:rsid w:val="00C3077C"/>
    <w:rsid w:val="00C310E3"/>
    <w:rsid w:val="00C31326"/>
    <w:rsid w:val="00C31BAD"/>
    <w:rsid w:val="00C31BE3"/>
    <w:rsid w:val="00C328FE"/>
    <w:rsid w:val="00C32BB6"/>
    <w:rsid w:val="00C32CA9"/>
    <w:rsid w:val="00C32EA3"/>
    <w:rsid w:val="00C33777"/>
    <w:rsid w:val="00C33799"/>
    <w:rsid w:val="00C342BF"/>
    <w:rsid w:val="00C34496"/>
    <w:rsid w:val="00C348DF"/>
    <w:rsid w:val="00C34B14"/>
    <w:rsid w:val="00C34EAA"/>
    <w:rsid w:val="00C358E8"/>
    <w:rsid w:val="00C36121"/>
    <w:rsid w:val="00C36A50"/>
    <w:rsid w:val="00C36BE9"/>
    <w:rsid w:val="00C37F8D"/>
    <w:rsid w:val="00C4002B"/>
    <w:rsid w:val="00C40165"/>
    <w:rsid w:val="00C405DA"/>
    <w:rsid w:val="00C4067E"/>
    <w:rsid w:val="00C40C65"/>
    <w:rsid w:val="00C40C86"/>
    <w:rsid w:val="00C41596"/>
    <w:rsid w:val="00C415BE"/>
    <w:rsid w:val="00C418CF"/>
    <w:rsid w:val="00C4195F"/>
    <w:rsid w:val="00C41F09"/>
    <w:rsid w:val="00C42081"/>
    <w:rsid w:val="00C42529"/>
    <w:rsid w:val="00C426EA"/>
    <w:rsid w:val="00C4273A"/>
    <w:rsid w:val="00C42A26"/>
    <w:rsid w:val="00C42C0A"/>
    <w:rsid w:val="00C432E7"/>
    <w:rsid w:val="00C432F7"/>
    <w:rsid w:val="00C44705"/>
    <w:rsid w:val="00C449C2"/>
    <w:rsid w:val="00C44AE1"/>
    <w:rsid w:val="00C44D35"/>
    <w:rsid w:val="00C45653"/>
    <w:rsid w:val="00C46116"/>
    <w:rsid w:val="00C46343"/>
    <w:rsid w:val="00C4661B"/>
    <w:rsid w:val="00C46AF5"/>
    <w:rsid w:val="00C46CBB"/>
    <w:rsid w:val="00C46F10"/>
    <w:rsid w:val="00C46FDF"/>
    <w:rsid w:val="00C47DFC"/>
    <w:rsid w:val="00C500D1"/>
    <w:rsid w:val="00C502BE"/>
    <w:rsid w:val="00C5169D"/>
    <w:rsid w:val="00C51C83"/>
    <w:rsid w:val="00C51CBA"/>
    <w:rsid w:val="00C52623"/>
    <w:rsid w:val="00C529E5"/>
    <w:rsid w:val="00C53056"/>
    <w:rsid w:val="00C5324C"/>
    <w:rsid w:val="00C53576"/>
    <w:rsid w:val="00C535A6"/>
    <w:rsid w:val="00C536DE"/>
    <w:rsid w:val="00C53F07"/>
    <w:rsid w:val="00C548A6"/>
    <w:rsid w:val="00C548AF"/>
    <w:rsid w:val="00C54B7D"/>
    <w:rsid w:val="00C54C9B"/>
    <w:rsid w:val="00C55A79"/>
    <w:rsid w:val="00C55AC3"/>
    <w:rsid w:val="00C55E00"/>
    <w:rsid w:val="00C56416"/>
    <w:rsid w:val="00C565FC"/>
    <w:rsid w:val="00C569B4"/>
    <w:rsid w:val="00C56C8E"/>
    <w:rsid w:val="00C57430"/>
    <w:rsid w:val="00C604EB"/>
    <w:rsid w:val="00C608A4"/>
    <w:rsid w:val="00C6091C"/>
    <w:rsid w:val="00C60CD0"/>
    <w:rsid w:val="00C619A7"/>
    <w:rsid w:val="00C61C43"/>
    <w:rsid w:val="00C61D1D"/>
    <w:rsid w:val="00C61E1D"/>
    <w:rsid w:val="00C61F79"/>
    <w:rsid w:val="00C6209E"/>
    <w:rsid w:val="00C62334"/>
    <w:rsid w:val="00C625A4"/>
    <w:rsid w:val="00C6276F"/>
    <w:rsid w:val="00C62BB8"/>
    <w:rsid w:val="00C6305B"/>
    <w:rsid w:val="00C64354"/>
    <w:rsid w:val="00C64705"/>
    <w:rsid w:val="00C64A6C"/>
    <w:rsid w:val="00C64F45"/>
    <w:rsid w:val="00C653E1"/>
    <w:rsid w:val="00C6591B"/>
    <w:rsid w:val="00C65DF2"/>
    <w:rsid w:val="00C6608F"/>
    <w:rsid w:val="00C66350"/>
    <w:rsid w:val="00C66B03"/>
    <w:rsid w:val="00C66B2D"/>
    <w:rsid w:val="00C67FE9"/>
    <w:rsid w:val="00C70101"/>
    <w:rsid w:val="00C70247"/>
    <w:rsid w:val="00C704A3"/>
    <w:rsid w:val="00C70AEF"/>
    <w:rsid w:val="00C71032"/>
    <w:rsid w:val="00C71AE5"/>
    <w:rsid w:val="00C729F3"/>
    <w:rsid w:val="00C72BC7"/>
    <w:rsid w:val="00C72BF9"/>
    <w:rsid w:val="00C72CAC"/>
    <w:rsid w:val="00C72D69"/>
    <w:rsid w:val="00C72EC8"/>
    <w:rsid w:val="00C734BD"/>
    <w:rsid w:val="00C73E08"/>
    <w:rsid w:val="00C74600"/>
    <w:rsid w:val="00C747AD"/>
    <w:rsid w:val="00C74D0A"/>
    <w:rsid w:val="00C752A7"/>
    <w:rsid w:val="00C7644E"/>
    <w:rsid w:val="00C77395"/>
    <w:rsid w:val="00C77479"/>
    <w:rsid w:val="00C77D6C"/>
    <w:rsid w:val="00C77F27"/>
    <w:rsid w:val="00C80570"/>
    <w:rsid w:val="00C807C7"/>
    <w:rsid w:val="00C807FC"/>
    <w:rsid w:val="00C81489"/>
    <w:rsid w:val="00C81B6C"/>
    <w:rsid w:val="00C82320"/>
    <w:rsid w:val="00C8236C"/>
    <w:rsid w:val="00C826CC"/>
    <w:rsid w:val="00C82CF7"/>
    <w:rsid w:val="00C83237"/>
    <w:rsid w:val="00C8324E"/>
    <w:rsid w:val="00C832D3"/>
    <w:rsid w:val="00C83731"/>
    <w:rsid w:val="00C83CFA"/>
    <w:rsid w:val="00C83DA3"/>
    <w:rsid w:val="00C841E5"/>
    <w:rsid w:val="00C84258"/>
    <w:rsid w:val="00C84471"/>
    <w:rsid w:val="00C84EB3"/>
    <w:rsid w:val="00C8550C"/>
    <w:rsid w:val="00C86C2B"/>
    <w:rsid w:val="00C86E79"/>
    <w:rsid w:val="00C871BE"/>
    <w:rsid w:val="00C871D7"/>
    <w:rsid w:val="00C872FD"/>
    <w:rsid w:val="00C87957"/>
    <w:rsid w:val="00C87EBF"/>
    <w:rsid w:val="00C90313"/>
    <w:rsid w:val="00C907CA"/>
    <w:rsid w:val="00C90B11"/>
    <w:rsid w:val="00C9103F"/>
    <w:rsid w:val="00C91B29"/>
    <w:rsid w:val="00C91D51"/>
    <w:rsid w:val="00C9203C"/>
    <w:rsid w:val="00C92545"/>
    <w:rsid w:val="00C92670"/>
    <w:rsid w:val="00C92D33"/>
    <w:rsid w:val="00C92E8E"/>
    <w:rsid w:val="00C9364F"/>
    <w:rsid w:val="00C9395F"/>
    <w:rsid w:val="00C93BB1"/>
    <w:rsid w:val="00C93BF3"/>
    <w:rsid w:val="00C940A1"/>
    <w:rsid w:val="00C940C0"/>
    <w:rsid w:val="00C94361"/>
    <w:rsid w:val="00C94486"/>
    <w:rsid w:val="00C945E6"/>
    <w:rsid w:val="00C950A5"/>
    <w:rsid w:val="00C95C2E"/>
    <w:rsid w:val="00C974BF"/>
    <w:rsid w:val="00C975C1"/>
    <w:rsid w:val="00CA0053"/>
    <w:rsid w:val="00CA00ED"/>
    <w:rsid w:val="00CA02AB"/>
    <w:rsid w:val="00CA06BB"/>
    <w:rsid w:val="00CA072A"/>
    <w:rsid w:val="00CA0D49"/>
    <w:rsid w:val="00CA13F2"/>
    <w:rsid w:val="00CA1DB2"/>
    <w:rsid w:val="00CA1E6E"/>
    <w:rsid w:val="00CA1F21"/>
    <w:rsid w:val="00CA2062"/>
    <w:rsid w:val="00CA2090"/>
    <w:rsid w:val="00CA20F9"/>
    <w:rsid w:val="00CA28E2"/>
    <w:rsid w:val="00CA2D8E"/>
    <w:rsid w:val="00CA3055"/>
    <w:rsid w:val="00CA3E4A"/>
    <w:rsid w:val="00CA4706"/>
    <w:rsid w:val="00CA4713"/>
    <w:rsid w:val="00CA49B4"/>
    <w:rsid w:val="00CA4C6A"/>
    <w:rsid w:val="00CA507F"/>
    <w:rsid w:val="00CA6AAF"/>
    <w:rsid w:val="00CA720F"/>
    <w:rsid w:val="00CB04E7"/>
    <w:rsid w:val="00CB0647"/>
    <w:rsid w:val="00CB06F3"/>
    <w:rsid w:val="00CB075E"/>
    <w:rsid w:val="00CB1057"/>
    <w:rsid w:val="00CB11D7"/>
    <w:rsid w:val="00CB1594"/>
    <w:rsid w:val="00CB1C7E"/>
    <w:rsid w:val="00CB21CB"/>
    <w:rsid w:val="00CB28BB"/>
    <w:rsid w:val="00CB3297"/>
    <w:rsid w:val="00CB36A9"/>
    <w:rsid w:val="00CB39F3"/>
    <w:rsid w:val="00CB3A15"/>
    <w:rsid w:val="00CB3ADE"/>
    <w:rsid w:val="00CB3D1B"/>
    <w:rsid w:val="00CB3FC6"/>
    <w:rsid w:val="00CB3FF2"/>
    <w:rsid w:val="00CB4276"/>
    <w:rsid w:val="00CB44D4"/>
    <w:rsid w:val="00CB44D9"/>
    <w:rsid w:val="00CB4A8A"/>
    <w:rsid w:val="00CB4D17"/>
    <w:rsid w:val="00CB50EB"/>
    <w:rsid w:val="00CB5123"/>
    <w:rsid w:val="00CB5485"/>
    <w:rsid w:val="00CB5D5A"/>
    <w:rsid w:val="00CB61D9"/>
    <w:rsid w:val="00CB62A9"/>
    <w:rsid w:val="00CB6B9F"/>
    <w:rsid w:val="00CB6BB1"/>
    <w:rsid w:val="00CB6EB3"/>
    <w:rsid w:val="00CB77B2"/>
    <w:rsid w:val="00CB77FC"/>
    <w:rsid w:val="00CB7AD7"/>
    <w:rsid w:val="00CB7C64"/>
    <w:rsid w:val="00CB7C7E"/>
    <w:rsid w:val="00CC011F"/>
    <w:rsid w:val="00CC0598"/>
    <w:rsid w:val="00CC061F"/>
    <w:rsid w:val="00CC085B"/>
    <w:rsid w:val="00CC0955"/>
    <w:rsid w:val="00CC1095"/>
    <w:rsid w:val="00CC122E"/>
    <w:rsid w:val="00CC14BC"/>
    <w:rsid w:val="00CC1E27"/>
    <w:rsid w:val="00CC22CF"/>
    <w:rsid w:val="00CC25B0"/>
    <w:rsid w:val="00CC2854"/>
    <w:rsid w:val="00CC28DF"/>
    <w:rsid w:val="00CC2B85"/>
    <w:rsid w:val="00CC3062"/>
    <w:rsid w:val="00CC3611"/>
    <w:rsid w:val="00CC3869"/>
    <w:rsid w:val="00CC4049"/>
    <w:rsid w:val="00CC4306"/>
    <w:rsid w:val="00CC4607"/>
    <w:rsid w:val="00CC4A4C"/>
    <w:rsid w:val="00CC4B9F"/>
    <w:rsid w:val="00CC50BA"/>
    <w:rsid w:val="00CC5422"/>
    <w:rsid w:val="00CC5921"/>
    <w:rsid w:val="00CC596E"/>
    <w:rsid w:val="00CC5E8A"/>
    <w:rsid w:val="00CC6E38"/>
    <w:rsid w:val="00CC7195"/>
    <w:rsid w:val="00CC72EE"/>
    <w:rsid w:val="00CC77FE"/>
    <w:rsid w:val="00CD027A"/>
    <w:rsid w:val="00CD03FD"/>
    <w:rsid w:val="00CD0477"/>
    <w:rsid w:val="00CD05A2"/>
    <w:rsid w:val="00CD06F8"/>
    <w:rsid w:val="00CD0E96"/>
    <w:rsid w:val="00CD0F05"/>
    <w:rsid w:val="00CD122B"/>
    <w:rsid w:val="00CD141D"/>
    <w:rsid w:val="00CD171E"/>
    <w:rsid w:val="00CD1E43"/>
    <w:rsid w:val="00CD1FA5"/>
    <w:rsid w:val="00CD2131"/>
    <w:rsid w:val="00CD2FC9"/>
    <w:rsid w:val="00CD320F"/>
    <w:rsid w:val="00CD3ACB"/>
    <w:rsid w:val="00CD3F51"/>
    <w:rsid w:val="00CD3F6C"/>
    <w:rsid w:val="00CD42AC"/>
    <w:rsid w:val="00CD4550"/>
    <w:rsid w:val="00CD49DF"/>
    <w:rsid w:val="00CD5712"/>
    <w:rsid w:val="00CD5833"/>
    <w:rsid w:val="00CD5BAF"/>
    <w:rsid w:val="00CD5D38"/>
    <w:rsid w:val="00CD5E7E"/>
    <w:rsid w:val="00CD6029"/>
    <w:rsid w:val="00CD6E6C"/>
    <w:rsid w:val="00CD6EAC"/>
    <w:rsid w:val="00CD7293"/>
    <w:rsid w:val="00CD7340"/>
    <w:rsid w:val="00CD78E4"/>
    <w:rsid w:val="00CD7B7D"/>
    <w:rsid w:val="00CD7BE7"/>
    <w:rsid w:val="00CD7C15"/>
    <w:rsid w:val="00CE0603"/>
    <w:rsid w:val="00CE08C3"/>
    <w:rsid w:val="00CE0B7C"/>
    <w:rsid w:val="00CE0D0F"/>
    <w:rsid w:val="00CE0F57"/>
    <w:rsid w:val="00CE1211"/>
    <w:rsid w:val="00CE14E3"/>
    <w:rsid w:val="00CE157B"/>
    <w:rsid w:val="00CE1CC5"/>
    <w:rsid w:val="00CE2190"/>
    <w:rsid w:val="00CE23B9"/>
    <w:rsid w:val="00CE2BD7"/>
    <w:rsid w:val="00CE322E"/>
    <w:rsid w:val="00CE3671"/>
    <w:rsid w:val="00CE376C"/>
    <w:rsid w:val="00CE3C2C"/>
    <w:rsid w:val="00CE3FF1"/>
    <w:rsid w:val="00CE4108"/>
    <w:rsid w:val="00CE4FC5"/>
    <w:rsid w:val="00CE51BC"/>
    <w:rsid w:val="00CE5A8A"/>
    <w:rsid w:val="00CE5DD4"/>
    <w:rsid w:val="00CE5E53"/>
    <w:rsid w:val="00CE6402"/>
    <w:rsid w:val="00CE668C"/>
    <w:rsid w:val="00CE7124"/>
    <w:rsid w:val="00CE71E9"/>
    <w:rsid w:val="00CE759C"/>
    <w:rsid w:val="00CE7877"/>
    <w:rsid w:val="00CF09A2"/>
    <w:rsid w:val="00CF154D"/>
    <w:rsid w:val="00CF1664"/>
    <w:rsid w:val="00CF1FF6"/>
    <w:rsid w:val="00CF2233"/>
    <w:rsid w:val="00CF23F3"/>
    <w:rsid w:val="00CF2446"/>
    <w:rsid w:val="00CF2876"/>
    <w:rsid w:val="00CF2999"/>
    <w:rsid w:val="00CF2DC2"/>
    <w:rsid w:val="00CF2E26"/>
    <w:rsid w:val="00CF320A"/>
    <w:rsid w:val="00CF34C0"/>
    <w:rsid w:val="00CF376C"/>
    <w:rsid w:val="00CF37FF"/>
    <w:rsid w:val="00CF3879"/>
    <w:rsid w:val="00CF3A40"/>
    <w:rsid w:val="00CF3C3F"/>
    <w:rsid w:val="00CF419C"/>
    <w:rsid w:val="00CF4373"/>
    <w:rsid w:val="00CF50F2"/>
    <w:rsid w:val="00CF54C6"/>
    <w:rsid w:val="00CF71F3"/>
    <w:rsid w:val="00CF79AE"/>
    <w:rsid w:val="00CF7B0A"/>
    <w:rsid w:val="00CF7EC5"/>
    <w:rsid w:val="00CF7EE7"/>
    <w:rsid w:val="00D00569"/>
    <w:rsid w:val="00D0092F"/>
    <w:rsid w:val="00D00948"/>
    <w:rsid w:val="00D00970"/>
    <w:rsid w:val="00D0098E"/>
    <w:rsid w:val="00D00DF9"/>
    <w:rsid w:val="00D01312"/>
    <w:rsid w:val="00D0179A"/>
    <w:rsid w:val="00D01880"/>
    <w:rsid w:val="00D018CE"/>
    <w:rsid w:val="00D01CA1"/>
    <w:rsid w:val="00D01D11"/>
    <w:rsid w:val="00D01F40"/>
    <w:rsid w:val="00D023E2"/>
    <w:rsid w:val="00D02970"/>
    <w:rsid w:val="00D02EA0"/>
    <w:rsid w:val="00D03103"/>
    <w:rsid w:val="00D037B9"/>
    <w:rsid w:val="00D03931"/>
    <w:rsid w:val="00D03A0A"/>
    <w:rsid w:val="00D03AAE"/>
    <w:rsid w:val="00D03C4D"/>
    <w:rsid w:val="00D04029"/>
    <w:rsid w:val="00D04056"/>
    <w:rsid w:val="00D0436C"/>
    <w:rsid w:val="00D0453A"/>
    <w:rsid w:val="00D045AE"/>
    <w:rsid w:val="00D0478B"/>
    <w:rsid w:val="00D048D0"/>
    <w:rsid w:val="00D04C9B"/>
    <w:rsid w:val="00D04D77"/>
    <w:rsid w:val="00D0558F"/>
    <w:rsid w:val="00D05727"/>
    <w:rsid w:val="00D05CB3"/>
    <w:rsid w:val="00D05DC8"/>
    <w:rsid w:val="00D06B06"/>
    <w:rsid w:val="00D072A8"/>
    <w:rsid w:val="00D074AB"/>
    <w:rsid w:val="00D076BF"/>
    <w:rsid w:val="00D07AD7"/>
    <w:rsid w:val="00D07B6A"/>
    <w:rsid w:val="00D07D5D"/>
    <w:rsid w:val="00D07EB3"/>
    <w:rsid w:val="00D1055B"/>
    <w:rsid w:val="00D10B03"/>
    <w:rsid w:val="00D11356"/>
    <w:rsid w:val="00D114F8"/>
    <w:rsid w:val="00D1181B"/>
    <w:rsid w:val="00D11F40"/>
    <w:rsid w:val="00D12002"/>
    <w:rsid w:val="00D1204D"/>
    <w:rsid w:val="00D122D5"/>
    <w:rsid w:val="00D12AA7"/>
    <w:rsid w:val="00D12B05"/>
    <w:rsid w:val="00D12F7D"/>
    <w:rsid w:val="00D136A9"/>
    <w:rsid w:val="00D13808"/>
    <w:rsid w:val="00D13C40"/>
    <w:rsid w:val="00D13EEE"/>
    <w:rsid w:val="00D14103"/>
    <w:rsid w:val="00D143D3"/>
    <w:rsid w:val="00D14501"/>
    <w:rsid w:val="00D1478C"/>
    <w:rsid w:val="00D148E9"/>
    <w:rsid w:val="00D14F4A"/>
    <w:rsid w:val="00D1510E"/>
    <w:rsid w:val="00D1532A"/>
    <w:rsid w:val="00D15884"/>
    <w:rsid w:val="00D1592C"/>
    <w:rsid w:val="00D15D22"/>
    <w:rsid w:val="00D15F2D"/>
    <w:rsid w:val="00D15FE4"/>
    <w:rsid w:val="00D160C1"/>
    <w:rsid w:val="00D160D9"/>
    <w:rsid w:val="00D16219"/>
    <w:rsid w:val="00D16633"/>
    <w:rsid w:val="00D16729"/>
    <w:rsid w:val="00D16E08"/>
    <w:rsid w:val="00D16EC8"/>
    <w:rsid w:val="00D17045"/>
    <w:rsid w:val="00D1756A"/>
    <w:rsid w:val="00D17691"/>
    <w:rsid w:val="00D1788F"/>
    <w:rsid w:val="00D17A2C"/>
    <w:rsid w:val="00D17EE6"/>
    <w:rsid w:val="00D2000B"/>
    <w:rsid w:val="00D2012B"/>
    <w:rsid w:val="00D20248"/>
    <w:rsid w:val="00D2025A"/>
    <w:rsid w:val="00D20D54"/>
    <w:rsid w:val="00D20FBE"/>
    <w:rsid w:val="00D21089"/>
    <w:rsid w:val="00D212CB"/>
    <w:rsid w:val="00D212D4"/>
    <w:rsid w:val="00D233DE"/>
    <w:rsid w:val="00D233F2"/>
    <w:rsid w:val="00D235D2"/>
    <w:rsid w:val="00D238DA"/>
    <w:rsid w:val="00D23EA8"/>
    <w:rsid w:val="00D23F6D"/>
    <w:rsid w:val="00D24058"/>
    <w:rsid w:val="00D24071"/>
    <w:rsid w:val="00D24255"/>
    <w:rsid w:val="00D24333"/>
    <w:rsid w:val="00D24432"/>
    <w:rsid w:val="00D24B39"/>
    <w:rsid w:val="00D24BA7"/>
    <w:rsid w:val="00D24C9C"/>
    <w:rsid w:val="00D25122"/>
    <w:rsid w:val="00D25145"/>
    <w:rsid w:val="00D2528D"/>
    <w:rsid w:val="00D25380"/>
    <w:rsid w:val="00D254E9"/>
    <w:rsid w:val="00D25C94"/>
    <w:rsid w:val="00D262A5"/>
    <w:rsid w:val="00D26F91"/>
    <w:rsid w:val="00D26F9B"/>
    <w:rsid w:val="00D2700D"/>
    <w:rsid w:val="00D272D9"/>
    <w:rsid w:val="00D272E6"/>
    <w:rsid w:val="00D27799"/>
    <w:rsid w:val="00D27A01"/>
    <w:rsid w:val="00D27CD4"/>
    <w:rsid w:val="00D27E54"/>
    <w:rsid w:val="00D30050"/>
    <w:rsid w:val="00D30993"/>
    <w:rsid w:val="00D30C42"/>
    <w:rsid w:val="00D30C90"/>
    <w:rsid w:val="00D31286"/>
    <w:rsid w:val="00D3128F"/>
    <w:rsid w:val="00D3185D"/>
    <w:rsid w:val="00D31A81"/>
    <w:rsid w:val="00D31C4E"/>
    <w:rsid w:val="00D31C8E"/>
    <w:rsid w:val="00D3261A"/>
    <w:rsid w:val="00D32EA5"/>
    <w:rsid w:val="00D331CA"/>
    <w:rsid w:val="00D333D5"/>
    <w:rsid w:val="00D336C0"/>
    <w:rsid w:val="00D33741"/>
    <w:rsid w:val="00D33B59"/>
    <w:rsid w:val="00D33CA2"/>
    <w:rsid w:val="00D33FC3"/>
    <w:rsid w:val="00D3429F"/>
    <w:rsid w:val="00D3456C"/>
    <w:rsid w:val="00D347D4"/>
    <w:rsid w:val="00D34BC1"/>
    <w:rsid w:val="00D360C9"/>
    <w:rsid w:val="00D362B7"/>
    <w:rsid w:val="00D36956"/>
    <w:rsid w:val="00D36A90"/>
    <w:rsid w:val="00D36B74"/>
    <w:rsid w:val="00D36F6D"/>
    <w:rsid w:val="00D37CFD"/>
    <w:rsid w:val="00D40DD4"/>
    <w:rsid w:val="00D41C9C"/>
    <w:rsid w:val="00D41CCE"/>
    <w:rsid w:val="00D41E35"/>
    <w:rsid w:val="00D421F8"/>
    <w:rsid w:val="00D42851"/>
    <w:rsid w:val="00D4291F"/>
    <w:rsid w:val="00D42A5F"/>
    <w:rsid w:val="00D42F74"/>
    <w:rsid w:val="00D430A7"/>
    <w:rsid w:val="00D43148"/>
    <w:rsid w:val="00D440E9"/>
    <w:rsid w:val="00D4414A"/>
    <w:rsid w:val="00D4438E"/>
    <w:rsid w:val="00D443B1"/>
    <w:rsid w:val="00D445A4"/>
    <w:rsid w:val="00D449E9"/>
    <w:rsid w:val="00D44DB3"/>
    <w:rsid w:val="00D44F2D"/>
    <w:rsid w:val="00D4505D"/>
    <w:rsid w:val="00D45577"/>
    <w:rsid w:val="00D45670"/>
    <w:rsid w:val="00D45B20"/>
    <w:rsid w:val="00D46367"/>
    <w:rsid w:val="00D46905"/>
    <w:rsid w:val="00D46E52"/>
    <w:rsid w:val="00D47150"/>
    <w:rsid w:val="00D47C75"/>
    <w:rsid w:val="00D47EAC"/>
    <w:rsid w:val="00D500D8"/>
    <w:rsid w:val="00D507CA"/>
    <w:rsid w:val="00D50937"/>
    <w:rsid w:val="00D50C86"/>
    <w:rsid w:val="00D50CAE"/>
    <w:rsid w:val="00D50F2B"/>
    <w:rsid w:val="00D515DA"/>
    <w:rsid w:val="00D520EE"/>
    <w:rsid w:val="00D52165"/>
    <w:rsid w:val="00D523E1"/>
    <w:rsid w:val="00D525F1"/>
    <w:rsid w:val="00D52CB9"/>
    <w:rsid w:val="00D52F41"/>
    <w:rsid w:val="00D535E0"/>
    <w:rsid w:val="00D53ACE"/>
    <w:rsid w:val="00D53C2C"/>
    <w:rsid w:val="00D53D86"/>
    <w:rsid w:val="00D53EA6"/>
    <w:rsid w:val="00D53FD0"/>
    <w:rsid w:val="00D5447D"/>
    <w:rsid w:val="00D54EFA"/>
    <w:rsid w:val="00D56862"/>
    <w:rsid w:val="00D56A1A"/>
    <w:rsid w:val="00D56AEC"/>
    <w:rsid w:val="00D573CD"/>
    <w:rsid w:val="00D5745B"/>
    <w:rsid w:val="00D5774C"/>
    <w:rsid w:val="00D57A91"/>
    <w:rsid w:val="00D57CB5"/>
    <w:rsid w:val="00D6061F"/>
    <w:rsid w:val="00D60830"/>
    <w:rsid w:val="00D61406"/>
    <w:rsid w:val="00D614B8"/>
    <w:rsid w:val="00D6151C"/>
    <w:rsid w:val="00D619DD"/>
    <w:rsid w:val="00D624EF"/>
    <w:rsid w:val="00D62D5D"/>
    <w:rsid w:val="00D63421"/>
    <w:rsid w:val="00D635E4"/>
    <w:rsid w:val="00D63C42"/>
    <w:rsid w:val="00D63D41"/>
    <w:rsid w:val="00D63F07"/>
    <w:rsid w:val="00D6480E"/>
    <w:rsid w:val="00D64CED"/>
    <w:rsid w:val="00D64EB4"/>
    <w:rsid w:val="00D65083"/>
    <w:rsid w:val="00D666F9"/>
    <w:rsid w:val="00D66B6D"/>
    <w:rsid w:val="00D66D03"/>
    <w:rsid w:val="00D67841"/>
    <w:rsid w:val="00D70494"/>
    <w:rsid w:val="00D70720"/>
    <w:rsid w:val="00D70B43"/>
    <w:rsid w:val="00D715FF"/>
    <w:rsid w:val="00D72782"/>
    <w:rsid w:val="00D7337A"/>
    <w:rsid w:val="00D7345E"/>
    <w:rsid w:val="00D7363E"/>
    <w:rsid w:val="00D7366F"/>
    <w:rsid w:val="00D736B1"/>
    <w:rsid w:val="00D738F2"/>
    <w:rsid w:val="00D73C91"/>
    <w:rsid w:val="00D74311"/>
    <w:rsid w:val="00D74C5B"/>
    <w:rsid w:val="00D7575B"/>
    <w:rsid w:val="00D75770"/>
    <w:rsid w:val="00D75CDF"/>
    <w:rsid w:val="00D75F6F"/>
    <w:rsid w:val="00D76076"/>
    <w:rsid w:val="00D766F0"/>
    <w:rsid w:val="00D76C5B"/>
    <w:rsid w:val="00D77103"/>
    <w:rsid w:val="00D771C8"/>
    <w:rsid w:val="00D7755E"/>
    <w:rsid w:val="00D777BE"/>
    <w:rsid w:val="00D77DBE"/>
    <w:rsid w:val="00D806A2"/>
    <w:rsid w:val="00D8087D"/>
    <w:rsid w:val="00D80AD4"/>
    <w:rsid w:val="00D80C31"/>
    <w:rsid w:val="00D81DB9"/>
    <w:rsid w:val="00D81EFA"/>
    <w:rsid w:val="00D823FA"/>
    <w:rsid w:val="00D82552"/>
    <w:rsid w:val="00D82F1A"/>
    <w:rsid w:val="00D82F3B"/>
    <w:rsid w:val="00D8394C"/>
    <w:rsid w:val="00D83E23"/>
    <w:rsid w:val="00D83FF5"/>
    <w:rsid w:val="00D84067"/>
    <w:rsid w:val="00D841E5"/>
    <w:rsid w:val="00D84287"/>
    <w:rsid w:val="00D843C8"/>
    <w:rsid w:val="00D84422"/>
    <w:rsid w:val="00D84CDF"/>
    <w:rsid w:val="00D85992"/>
    <w:rsid w:val="00D864F8"/>
    <w:rsid w:val="00D86BBB"/>
    <w:rsid w:val="00D871D9"/>
    <w:rsid w:val="00D8795C"/>
    <w:rsid w:val="00D87D0F"/>
    <w:rsid w:val="00D902D3"/>
    <w:rsid w:val="00D9063F"/>
    <w:rsid w:val="00D90E4D"/>
    <w:rsid w:val="00D91A4C"/>
    <w:rsid w:val="00D91C31"/>
    <w:rsid w:val="00D91DC6"/>
    <w:rsid w:val="00D9292D"/>
    <w:rsid w:val="00D931F4"/>
    <w:rsid w:val="00D93269"/>
    <w:rsid w:val="00D933EB"/>
    <w:rsid w:val="00D939A0"/>
    <w:rsid w:val="00D93B9A"/>
    <w:rsid w:val="00D94095"/>
    <w:rsid w:val="00D94654"/>
    <w:rsid w:val="00D946AF"/>
    <w:rsid w:val="00D94804"/>
    <w:rsid w:val="00D95041"/>
    <w:rsid w:val="00D950A6"/>
    <w:rsid w:val="00D95D6D"/>
    <w:rsid w:val="00D95E29"/>
    <w:rsid w:val="00D9638F"/>
    <w:rsid w:val="00D96C56"/>
    <w:rsid w:val="00D96F6E"/>
    <w:rsid w:val="00D97530"/>
    <w:rsid w:val="00D977EB"/>
    <w:rsid w:val="00DA00B4"/>
    <w:rsid w:val="00DA116D"/>
    <w:rsid w:val="00DA1613"/>
    <w:rsid w:val="00DA1AE4"/>
    <w:rsid w:val="00DA1B07"/>
    <w:rsid w:val="00DA1ECF"/>
    <w:rsid w:val="00DA21EA"/>
    <w:rsid w:val="00DA25AA"/>
    <w:rsid w:val="00DA2617"/>
    <w:rsid w:val="00DA2F3E"/>
    <w:rsid w:val="00DA3FE8"/>
    <w:rsid w:val="00DA423D"/>
    <w:rsid w:val="00DA432B"/>
    <w:rsid w:val="00DA4412"/>
    <w:rsid w:val="00DA5E1C"/>
    <w:rsid w:val="00DA619A"/>
    <w:rsid w:val="00DA65EF"/>
    <w:rsid w:val="00DA6C91"/>
    <w:rsid w:val="00DA6CAC"/>
    <w:rsid w:val="00DB008F"/>
    <w:rsid w:val="00DB0120"/>
    <w:rsid w:val="00DB0E15"/>
    <w:rsid w:val="00DB0FFB"/>
    <w:rsid w:val="00DB115A"/>
    <w:rsid w:val="00DB11D2"/>
    <w:rsid w:val="00DB1301"/>
    <w:rsid w:val="00DB1368"/>
    <w:rsid w:val="00DB1B4D"/>
    <w:rsid w:val="00DB2227"/>
    <w:rsid w:val="00DB22D3"/>
    <w:rsid w:val="00DB2D1C"/>
    <w:rsid w:val="00DB300A"/>
    <w:rsid w:val="00DB30FF"/>
    <w:rsid w:val="00DB3B1A"/>
    <w:rsid w:val="00DB3C2C"/>
    <w:rsid w:val="00DB3E61"/>
    <w:rsid w:val="00DB47D5"/>
    <w:rsid w:val="00DB4988"/>
    <w:rsid w:val="00DB4B09"/>
    <w:rsid w:val="00DB4C5D"/>
    <w:rsid w:val="00DB4D3D"/>
    <w:rsid w:val="00DB4E54"/>
    <w:rsid w:val="00DB5081"/>
    <w:rsid w:val="00DB50E3"/>
    <w:rsid w:val="00DB50F1"/>
    <w:rsid w:val="00DB5660"/>
    <w:rsid w:val="00DB591A"/>
    <w:rsid w:val="00DB6378"/>
    <w:rsid w:val="00DB6A27"/>
    <w:rsid w:val="00DB6CFF"/>
    <w:rsid w:val="00DB6E49"/>
    <w:rsid w:val="00DB7403"/>
    <w:rsid w:val="00DB75B5"/>
    <w:rsid w:val="00DB75F4"/>
    <w:rsid w:val="00DB7A2E"/>
    <w:rsid w:val="00DB7E9B"/>
    <w:rsid w:val="00DB7FAC"/>
    <w:rsid w:val="00DC0C40"/>
    <w:rsid w:val="00DC214B"/>
    <w:rsid w:val="00DC22E4"/>
    <w:rsid w:val="00DC22EC"/>
    <w:rsid w:val="00DC34F3"/>
    <w:rsid w:val="00DC3EAB"/>
    <w:rsid w:val="00DC48D2"/>
    <w:rsid w:val="00DC535A"/>
    <w:rsid w:val="00DC5651"/>
    <w:rsid w:val="00DC5770"/>
    <w:rsid w:val="00DC58D8"/>
    <w:rsid w:val="00DC6351"/>
    <w:rsid w:val="00DC6BEE"/>
    <w:rsid w:val="00DC6BFC"/>
    <w:rsid w:val="00DC6DBE"/>
    <w:rsid w:val="00DC7053"/>
    <w:rsid w:val="00DC71B1"/>
    <w:rsid w:val="00DC753C"/>
    <w:rsid w:val="00DC7E1E"/>
    <w:rsid w:val="00DD03E9"/>
    <w:rsid w:val="00DD0467"/>
    <w:rsid w:val="00DD23D4"/>
    <w:rsid w:val="00DD2993"/>
    <w:rsid w:val="00DD31B5"/>
    <w:rsid w:val="00DD3F1E"/>
    <w:rsid w:val="00DD4019"/>
    <w:rsid w:val="00DD4957"/>
    <w:rsid w:val="00DD58A8"/>
    <w:rsid w:val="00DD5C3B"/>
    <w:rsid w:val="00DD5CAE"/>
    <w:rsid w:val="00DD6EC8"/>
    <w:rsid w:val="00DD73C0"/>
    <w:rsid w:val="00DD73CB"/>
    <w:rsid w:val="00DD7670"/>
    <w:rsid w:val="00DD7865"/>
    <w:rsid w:val="00DE155B"/>
    <w:rsid w:val="00DE1975"/>
    <w:rsid w:val="00DE1DA5"/>
    <w:rsid w:val="00DE25B2"/>
    <w:rsid w:val="00DE2A9E"/>
    <w:rsid w:val="00DE2B54"/>
    <w:rsid w:val="00DE2BB3"/>
    <w:rsid w:val="00DE2E47"/>
    <w:rsid w:val="00DE34F5"/>
    <w:rsid w:val="00DE35A6"/>
    <w:rsid w:val="00DE3C00"/>
    <w:rsid w:val="00DE3DAE"/>
    <w:rsid w:val="00DE3E6F"/>
    <w:rsid w:val="00DE40AD"/>
    <w:rsid w:val="00DE5143"/>
    <w:rsid w:val="00DE5276"/>
    <w:rsid w:val="00DE54C3"/>
    <w:rsid w:val="00DE56E1"/>
    <w:rsid w:val="00DE59A2"/>
    <w:rsid w:val="00DE5E01"/>
    <w:rsid w:val="00DE6253"/>
    <w:rsid w:val="00DE6545"/>
    <w:rsid w:val="00DE67E8"/>
    <w:rsid w:val="00DE67FC"/>
    <w:rsid w:val="00DE6D8B"/>
    <w:rsid w:val="00DE6F2F"/>
    <w:rsid w:val="00DE7070"/>
    <w:rsid w:val="00DE7395"/>
    <w:rsid w:val="00DE7688"/>
    <w:rsid w:val="00DE7A9C"/>
    <w:rsid w:val="00DE7D12"/>
    <w:rsid w:val="00DF0636"/>
    <w:rsid w:val="00DF082D"/>
    <w:rsid w:val="00DF099A"/>
    <w:rsid w:val="00DF126A"/>
    <w:rsid w:val="00DF2593"/>
    <w:rsid w:val="00DF268C"/>
    <w:rsid w:val="00DF26FD"/>
    <w:rsid w:val="00DF27FA"/>
    <w:rsid w:val="00DF291C"/>
    <w:rsid w:val="00DF31C0"/>
    <w:rsid w:val="00DF34E7"/>
    <w:rsid w:val="00DF3801"/>
    <w:rsid w:val="00DF39EA"/>
    <w:rsid w:val="00DF3B36"/>
    <w:rsid w:val="00DF4388"/>
    <w:rsid w:val="00DF5349"/>
    <w:rsid w:val="00DF61F4"/>
    <w:rsid w:val="00DF65B7"/>
    <w:rsid w:val="00DF66DD"/>
    <w:rsid w:val="00DF6A0C"/>
    <w:rsid w:val="00DF6F74"/>
    <w:rsid w:val="00DF6FB2"/>
    <w:rsid w:val="00DF77E7"/>
    <w:rsid w:val="00DF7A3C"/>
    <w:rsid w:val="00DF7F21"/>
    <w:rsid w:val="00DF7FBD"/>
    <w:rsid w:val="00E00112"/>
    <w:rsid w:val="00E00512"/>
    <w:rsid w:val="00E00570"/>
    <w:rsid w:val="00E01446"/>
    <w:rsid w:val="00E01972"/>
    <w:rsid w:val="00E01CB6"/>
    <w:rsid w:val="00E01E29"/>
    <w:rsid w:val="00E01FBC"/>
    <w:rsid w:val="00E02432"/>
    <w:rsid w:val="00E027A2"/>
    <w:rsid w:val="00E03678"/>
    <w:rsid w:val="00E03E36"/>
    <w:rsid w:val="00E04184"/>
    <w:rsid w:val="00E0442B"/>
    <w:rsid w:val="00E04A3A"/>
    <w:rsid w:val="00E04DB3"/>
    <w:rsid w:val="00E04E78"/>
    <w:rsid w:val="00E04EE6"/>
    <w:rsid w:val="00E05399"/>
    <w:rsid w:val="00E055C8"/>
    <w:rsid w:val="00E05729"/>
    <w:rsid w:val="00E05F9F"/>
    <w:rsid w:val="00E062BF"/>
    <w:rsid w:val="00E067B0"/>
    <w:rsid w:val="00E068F7"/>
    <w:rsid w:val="00E069E6"/>
    <w:rsid w:val="00E06B23"/>
    <w:rsid w:val="00E06ECD"/>
    <w:rsid w:val="00E071A2"/>
    <w:rsid w:val="00E0741D"/>
    <w:rsid w:val="00E07D35"/>
    <w:rsid w:val="00E10370"/>
    <w:rsid w:val="00E10BF6"/>
    <w:rsid w:val="00E10D68"/>
    <w:rsid w:val="00E10D93"/>
    <w:rsid w:val="00E1166B"/>
    <w:rsid w:val="00E11C81"/>
    <w:rsid w:val="00E1206A"/>
    <w:rsid w:val="00E126CA"/>
    <w:rsid w:val="00E13148"/>
    <w:rsid w:val="00E1339A"/>
    <w:rsid w:val="00E13899"/>
    <w:rsid w:val="00E138F3"/>
    <w:rsid w:val="00E13D3A"/>
    <w:rsid w:val="00E14AA5"/>
    <w:rsid w:val="00E14C67"/>
    <w:rsid w:val="00E14D1C"/>
    <w:rsid w:val="00E14E5C"/>
    <w:rsid w:val="00E151C3"/>
    <w:rsid w:val="00E15277"/>
    <w:rsid w:val="00E16BDA"/>
    <w:rsid w:val="00E16C5C"/>
    <w:rsid w:val="00E177F8"/>
    <w:rsid w:val="00E17D6A"/>
    <w:rsid w:val="00E207AC"/>
    <w:rsid w:val="00E20868"/>
    <w:rsid w:val="00E20D87"/>
    <w:rsid w:val="00E2145D"/>
    <w:rsid w:val="00E21FC2"/>
    <w:rsid w:val="00E22153"/>
    <w:rsid w:val="00E22472"/>
    <w:rsid w:val="00E226A7"/>
    <w:rsid w:val="00E22D1D"/>
    <w:rsid w:val="00E22F93"/>
    <w:rsid w:val="00E23A0B"/>
    <w:rsid w:val="00E244E8"/>
    <w:rsid w:val="00E24E52"/>
    <w:rsid w:val="00E252CA"/>
    <w:rsid w:val="00E257DB"/>
    <w:rsid w:val="00E25EAD"/>
    <w:rsid w:val="00E2628B"/>
    <w:rsid w:val="00E26297"/>
    <w:rsid w:val="00E27B90"/>
    <w:rsid w:val="00E27ED4"/>
    <w:rsid w:val="00E30537"/>
    <w:rsid w:val="00E3055E"/>
    <w:rsid w:val="00E305AC"/>
    <w:rsid w:val="00E306A8"/>
    <w:rsid w:val="00E30A79"/>
    <w:rsid w:val="00E30AED"/>
    <w:rsid w:val="00E311EE"/>
    <w:rsid w:val="00E31D3B"/>
    <w:rsid w:val="00E327E4"/>
    <w:rsid w:val="00E32B49"/>
    <w:rsid w:val="00E32D5E"/>
    <w:rsid w:val="00E3304C"/>
    <w:rsid w:val="00E33BB3"/>
    <w:rsid w:val="00E33C85"/>
    <w:rsid w:val="00E34840"/>
    <w:rsid w:val="00E349A0"/>
    <w:rsid w:val="00E35024"/>
    <w:rsid w:val="00E35280"/>
    <w:rsid w:val="00E35646"/>
    <w:rsid w:val="00E35B66"/>
    <w:rsid w:val="00E369D5"/>
    <w:rsid w:val="00E36EF7"/>
    <w:rsid w:val="00E374D7"/>
    <w:rsid w:val="00E378C2"/>
    <w:rsid w:val="00E37AA3"/>
    <w:rsid w:val="00E37E08"/>
    <w:rsid w:val="00E40085"/>
    <w:rsid w:val="00E401CA"/>
    <w:rsid w:val="00E402B1"/>
    <w:rsid w:val="00E40340"/>
    <w:rsid w:val="00E406EE"/>
    <w:rsid w:val="00E40CAE"/>
    <w:rsid w:val="00E413C0"/>
    <w:rsid w:val="00E418AE"/>
    <w:rsid w:val="00E41AF1"/>
    <w:rsid w:val="00E41F99"/>
    <w:rsid w:val="00E43AB1"/>
    <w:rsid w:val="00E43B50"/>
    <w:rsid w:val="00E43D1F"/>
    <w:rsid w:val="00E44B06"/>
    <w:rsid w:val="00E44E6F"/>
    <w:rsid w:val="00E4574F"/>
    <w:rsid w:val="00E45796"/>
    <w:rsid w:val="00E458DF"/>
    <w:rsid w:val="00E45901"/>
    <w:rsid w:val="00E45E17"/>
    <w:rsid w:val="00E46312"/>
    <w:rsid w:val="00E46B91"/>
    <w:rsid w:val="00E46F83"/>
    <w:rsid w:val="00E470E3"/>
    <w:rsid w:val="00E470FD"/>
    <w:rsid w:val="00E476ED"/>
    <w:rsid w:val="00E476EE"/>
    <w:rsid w:val="00E50196"/>
    <w:rsid w:val="00E50C0A"/>
    <w:rsid w:val="00E50DAC"/>
    <w:rsid w:val="00E51779"/>
    <w:rsid w:val="00E51BEC"/>
    <w:rsid w:val="00E52327"/>
    <w:rsid w:val="00E52DC2"/>
    <w:rsid w:val="00E53403"/>
    <w:rsid w:val="00E5409F"/>
    <w:rsid w:val="00E5415E"/>
    <w:rsid w:val="00E55A78"/>
    <w:rsid w:val="00E563ED"/>
    <w:rsid w:val="00E566D2"/>
    <w:rsid w:val="00E56955"/>
    <w:rsid w:val="00E56BA7"/>
    <w:rsid w:val="00E56BB6"/>
    <w:rsid w:val="00E5760B"/>
    <w:rsid w:val="00E576D6"/>
    <w:rsid w:val="00E5797B"/>
    <w:rsid w:val="00E57C72"/>
    <w:rsid w:val="00E57EFC"/>
    <w:rsid w:val="00E60087"/>
    <w:rsid w:val="00E602B8"/>
    <w:rsid w:val="00E60D1F"/>
    <w:rsid w:val="00E625FC"/>
    <w:rsid w:val="00E626A1"/>
    <w:rsid w:val="00E627D2"/>
    <w:rsid w:val="00E62BB8"/>
    <w:rsid w:val="00E63770"/>
    <w:rsid w:val="00E63809"/>
    <w:rsid w:val="00E6388F"/>
    <w:rsid w:val="00E63C35"/>
    <w:rsid w:val="00E64D34"/>
    <w:rsid w:val="00E64FE8"/>
    <w:rsid w:val="00E65733"/>
    <w:rsid w:val="00E65BFC"/>
    <w:rsid w:val="00E65C5A"/>
    <w:rsid w:val="00E65C91"/>
    <w:rsid w:val="00E65E07"/>
    <w:rsid w:val="00E669BE"/>
    <w:rsid w:val="00E66C6B"/>
    <w:rsid w:val="00E66E48"/>
    <w:rsid w:val="00E700FE"/>
    <w:rsid w:val="00E704EA"/>
    <w:rsid w:val="00E7092A"/>
    <w:rsid w:val="00E72469"/>
    <w:rsid w:val="00E72718"/>
    <w:rsid w:val="00E73F6C"/>
    <w:rsid w:val="00E74137"/>
    <w:rsid w:val="00E74523"/>
    <w:rsid w:val="00E7490A"/>
    <w:rsid w:val="00E749A5"/>
    <w:rsid w:val="00E74AF8"/>
    <w:rsid w:val="00E74D92"/>
    <w:rsid w:val="00E74E25"/>
    <w:rsid w:val="00E7501C"/>
    <w:rsid w:val="00E750E7"/>
    <w:rsid w:val="00E7549D"/>
    <w:rsid w:val="00E7569F"/>
    <w:rsid w:val="00E75C34"/>
    <w:rsid w:val="00E75E59"/>
    <w:rsid w:val="00E766D1"/>
    <w:rsid w:val="00E76959"/>
    <w:rsid w:val="00E76E38"/>
    <w:rsid w:val="00E76F05"/>
    <w:rsid w:val="00E77359"/>
    <w:rsid w:val="00E773A8"/>
    <w:rsid w:val="00E77F0A"/>
    <w:rsid w:val="00E80A61"/>
    <w:rsid w:val="00E80C3B"/>
    <w:rsid w:val="00E80D49"/>
    <w:rsid w:val="00E8180E"/>
    <w:rsid w:val="00E81B6D"/>
    <w:rsid w:val="00E81BBE"/>
    <w:rsid w:val="00E820C0"/>
    <w:rsid w:val="00E829E8"/>
    <w:rsid w:val="00E82A3F"/>
    <w:rsid w:val="00E82D9D"/>
    <w:rsid w:val="00E82F88"/>
    <w:rsid w:val="00E83D22"/>
    <w:rsid w:val="00E83FA7"/>
    <w:rsid w:val="00E84093"/>
    <w:rsid w:val="00E8440F"/>
    <w:rsid w:val="00E85D12"/>
    <w:rsid w:val="00E8609B"/>
    <w:rsid w:val="00E8652A"/>
    <w:rsid w:val="00E8673B"/>
    <w:rsid w:val="00E86863"/>
    <w:rsid w:val="00E86DD0"/>
    <w:rsid w:val="00E872EC"/>
    <w:rsid w:val="00E87342"/>
    <w:rsid w:val="00E90141"/>
    <w:rsid w:val="00E90337"/>
    <w:rsid w:val="00E90A66"/>
    <w:rsid w:val="00E90D78"/>
    <w:rsid w:val="00E91267"/>
    <w:rsid w:val="00E91E4A"/>
    <w:rsid w:val="00E91E54"/>
    <w:rsid w:val="00E9237E"/>
    <w:rsid w:val="00E92380"/>
    <w:rsid w:val="00E9279B"/>
    <w:rsid w:val="00E92803"/>
    <w:rsid w:val="00E92F4F"/>
    <w:rsid w:val="00E939A0"/>
    <w:rsid w:val="00E9497D"/>
    <w:rsid w:val="00E94C15"/>
    <w:rsid w:val="00E94CCE"/>
    <w:rsid w:val="00E95361"/>
    <w:rsid w:val="00E95782"/>
    <w:rsid w:val="00E964F7"/>
    <w:rsid w:val="00E97B78"/>
    <w:rsid w:val="00E97DBB"/>
    <w:rsid w:val="00E97EC3"/>
    <w:rsid w:val="00EA0394"/>
    <w:rsid w:val="00EA0559"/>
    <w:rsid w:val="00EA06E5"/>
    <w:rsid w:val="00EA09F4"/>
    <w:rsid w:val="00EA0AB2"/>
    <w:rsid w:val="00EA0C4C"/>
    <w:rsid w:val="00EA1655"/>
    <w:rsid w:val="00EA1D45"/>
    <w:rsid w:val="00EA1DC9"/>
    <w:rsid w:val="00EA235B"/>
    <w:rsid w:val="00EA25B9"/>
    <w:rsid w:val="00EA2894"/>
    <w:rsid w:val="00EA2AA1"/>
    <w:rsid w:val="00EA2E8C"/>
    <w:rsid w:val="00EA3022"/>
    <w:rsid w:val="00EA3214"/>
    <w:rsid w:val="00EA3232"/>
    <w:rsid w:val="00EA32BD"/>
    <w:rsid w:val="00EA33D2"/>
    <w:rsid w:val="00EA33F8"/>
    <w:rsid w:val="00EA353E"/>
    <w:rsid w:val="00EA3A5A"/>
    <w:rsid w:val="00EA3CB3"/>
    <w:rsid w:val="00EA3CC8"/>
    <w:rsid w:val="00EA42F2"/>
    <w:rsid w:val="00EA43E1"/>
    <w:rsid w:val="00EA48CD"/>
    <w:rsid w:val="00EA4B05"/>
    <w:rsid w:val="00EA4FF3"/>
    <w:rsid w:val="00EA5148"/>
    <w:rsid w:val="00EA51E8"/>
    <w:rsid w:val="00EA5A4A"/>
    <w:rsid w:val="00EA5A88"/>
    <w:rsid w:val="00EA673B"/>
    <w:rsid w:val="00EA6D29"/>
    <w:rsid w:val="00EA6DA0"/>
    <w:rsid w:val="00EA735B"/>
    <w:rsid w:val="00EA7501"/>
    <w:rsid w:val="00EA7A72"/>
    <w:rsid w:val="00EA7D20"/>
    <w:rsid w:val="00EB02F7"/>
    <w:rsid w:val="00EB0AE2"/>
    <w:rsid w:val="00EB0EDA"/>
    <w:rsid w:val="00EB0F54"/>
    <w:rsid w:val="00EB12CC"/>
    <w:rsid w:val="00EB1715"/>
    <w:rsid w:val="00EB21DE"/>
    <w:rsid w:val="00EB25E5"/>
    <w:rsid w:val="00EB288D"/>
    <w:rsid w:val="00EB2AB1"/>
    <w:rsid w:val="00EB2D2A"/>
    <w:rsid w:val="00EB2E50"/>
    <w:rsid w:val="00EB4B40"/>
    <w:rsid w:val="00EB4DE7"/>
    <w:rsid w:val="00EB5058"/>
    <w:rsid w:val="00EB5311"/>
    <w:rsid w:val="00EB53EF"/>
    <w:rsid w:val="00EB65C0"/>
    <w:rsid w:val="00EB701D"/>
    <w:rsid w:val="00EB70B2"/>
    <w:rsid w:val="00EB7703"/>
    <w:rsid w:val="00EB7968"/>
    <w:rsid w:val="00EB79B1"/>
    <w:rsid w:val="00EC0A66"/>
    <w:rsid w:val="00EC0B6B"/>
    <w:rsid w:val="00EC14F3"/>
    <w:rsid w:val="00EC161A"/>
    <w:rsid w:val="00EC2A87"/>
    <w:rsid w:val="00EC2A90"/>
    <w:rsid w:val="00EC2B69"/>
    <w:rsid w:val="00EC2DE5"/>
    <w:rsid w:val="00EC2FF0"/>
    <w:rsid w:val="00EC3235"/>
    <w:rsid w:val="00EC3371"/>
    <w:rsid w:val="00EC35BA"/>
    <w:rsid w:val="00EC3A0E"/>
    <w:rsid w:val="00EC3A54"/>
    <w:rsid w:val="00EC3BB1"/>
    <w:rsid w:val="00EC5183"/>
    <w:rsid w:val="00EC5591"/>
    <w:rsid w:val="00EC55BD"/>
    <w:rsid w:val="00EC5921"/>
    <w:rsid w:val="00EC5ACE"/>
    <w:rsid w:val="00EC65A3"/>
    <w:rsid w:val="00EC672E"/>
    <w:rsid w:val="00EC6F42"/>
    <w:rsid w:val="00EC7E17"/>
    <w:rsid w:val="00ED0990"/>
    <w:rsid w:val="00ED0B96"/>
    <w:rsid w:val="00ED147B"/>
    <w:rsid w:val="00ED1F26"/>
    <w:rsid w:val="00ED210C"/>
    <w:rsid w:val="00ED2B9B"/>
    <w:rsid w:val="00ED30B9"/>
    <w:rsid w:val="00ED31EF"/>
    <w:rsid w:val="00ED3412"/>
    <w:rsid w:val="00ED3776"/>
    <w:rsid w:val="00ED3FB0"/>
    <w:rsid w:val="00ED561F"/>
    <w:rsid w:val="00ED5C1F"/>
    <w:rsid w:val="00ED5CF2"/>
    <w:rsid w:val="00ED5D94"/>
    <w:rsid w:val="00ED6231"/>
    <w:rsid w:val="00ED6EA7"/>
    <w:rsid w:val="00ED750F"/>
    <w:rsid w:val="00ED7EAC"/>
    <w:rsid w:val="00EE0064"/>
    <w:rsid w:val="00EE011A"/>
    <w:rsid w:val="00EE0379"/>
    <w:rsid w:val="00EE056C"/>
    <w:rsid w:val="00EE0655"/>
    <w:rsid w:val="00EE0EFE"/>
    <w:rsid w:val="00EE1E68"/>
    <w:rsid w:val="00EE1F93"/>
    <w:rsid w:val="00EE307B"/>
    <w:rsid w:val="00EE33F0"/>
    <w:rsid w:val="00EE35B3"/>
    <w:rsid w:val="00EE393B"/>
    <w:rsid w:val="00EE3C32"/>
    <w:rsid w:val="00EE3D29"/>
    <w:rsid w:val="00EE3E2D"/>
    <w:rsid w:val="00EE411B"/>
    <w:rsid w:val="00EE462B"/>
    <w:rsid w:val="00EE47A2"/>
    <w:rsid w:val="00EE47FE"/>
    <w:rsid w:val="00EE48F4"/>
    <w:rsid w:val="00EE5080"/>
    <w:rsid w:val="00EE63E5"/>
    <w:rsid w:val="00EE6AFB"/>
    <w:rsid w:val="00EE6E1B"/>
    <w:rsid w:val="00EE7409"/>
    <w:rsid w:val="00EE742B"/>
    <w:rsid w:val="00EE76B3"/>
    <w:rsid w:val="00EE7AEA"/>
    <w:rsid w:val="00EF008C"/>
    <w:rsid w:val="00EF0808"/>
    <w:rsid w:val="00EF0FF5"/>
    <w:rsid w:val="00EF114E"/>
    <w:rsid w:val="00EF1275"/>
    <w:rsid w:val="00EF177C"/>
    <w:rsid w:val="00EF1824"/>
    <w:rsid w:val="00EF190E"/>
    <w:rsid w:val="00EF1930"/>
    <w:rsid w:val="00EF1A75"/>
    <w:rsid w:val="00EF2012"/>
    <w:rsid w:val="00EF20AF"/>
    <w:rsid w:val="00EF21EC"/>
    <w:rsid w:val="00EF2722"/>
    <w:rsid w:val="00EF28EB"/>
    <w:rsid w:val="00EF29F5"/>
    <w:rsid w:val="00EF30CD"/>
    <w:rsid w:val="00EF3109"/>
    <w:rsid w:val="00EF3AB7"/>
    <w:rsid w:val="00EF4CB6"/>
    <w:rsid w:val="00EF4D90"/>
    <w:rsid w:val="00EF4F63"/>
    <w:rsid w:val="00EF57B5"/>
    <w:rsid w:val="00EF58AA"/>
    <w:rsid w:val="00EF6497"/>
    <w:rsid w:val="00EF6624"/>
    <w:rsid w:val="00EF6F99"/>
    <w:rsid w:val="00EF7347"/>
    <w:rsid w:val="00EF735C"/>
    <w:rsid w:val="00EF7DCC"/>
    <w:rsid w:val="00EF7E34"/>
    <w:rsid w:val="00EF7EEE"/>
    <w:rsid w:val="00F000CB"/>
    <w:rsid w:val="00F00260"/>
    <w:rsid w:val="00F00535"/>
    <w:rsid w:val="00F00A43"/>
    <w:rsid w:val="00F00CC3"/>
    <w:rsid w:val="00F01146"/>
    <w:rsid w:val="00F018C1"/>
    <w:rsid w:val="00F0192F"/>
    <w:rsid w:val="00F0194B"/>
    <w:rsid w:val="00F01FC4"/>
    <w:rsid w:val="00F0233B"/>
    <w:rsid w:val="00F02437"/>
    <w:rsid w:val="00F0244D"/>
    <w:rsid w:val="00F02CC7"/>
    <w:rsid w:val="00F03162"/>
    <w:rsid w:val="00F03231"/>
    <w:rsid w:val="00F032C2"/>
    <w:rsid w:val="00F038D5"/>
    <w:rsid w:val="00F03B1C"/>
    <w:rsid w:val="00F03EC7"/>
    <w:rsid w:val="00F04216"/>
    <w:rsid w:val="00F04BEE"/>
    <w:rsid w:val="00F052A4"/>
    <w:rsid w:val="00F052F1"/>
    <w:rsid w:val="00F05423"/>
    <w:rsid w:val="00F059F6"/>
    <w:rsid w:val="00F062CC"/>
    <w:rsid w:val="00F063C0"/>
    <w:rsid w:val="00F067C7"/>
    <w:rsid w:val="00F06FB7"/>
    <w:rsid w:val="00F0762B"/>
    <w:rsid w:val="00F07F1A"/>
    <w:rsid w:val="00F102AA"/>
    <w:rsid w:val="00F10D43"/>
    <w:rsid w:val="00F112AC"/>
    <w:rsid w:val="00F113DA"/>
    <w:rsid w:val="00F11582"/>
    <w:rsid w:val="00F117E6"/>
    <w:rsid w:val="00F119B3"/>
    <w:rsid w:val="00F119DD"/>
    <w:rsid w:val="00F11CA9"/>
    <w:rsid w:val="00F11E04"/>
    <w:rsid w:val="00F1201E"/>
    <w:rsid w:val="00F120F7"/>
    <w:rsid w:val="00F125E9"/>
    <w:rsid w:val="00F12E0F"/>
    <w:rsid w:val="00F12EA0"/>
    <w:rsid w:val="00F13262"/>
    <w:rsid w:val="00F137A1"/>
    <w:rsid w:val="00F13FBE"/>
    <w:rsid w:val="00F143BC"/>
    <w:rsid w:val="00F15451"/>
    <w:rsid w:val="00F157C4"/>
    <w:rsid w:val="00F1657A"/>
    <w:rsid w:val="00F17336"/>
    <w:rsid w:val="00F17CBA"/>
    <w:rsid w:val="00F17CED"/>
    <w:rsid w:val="00F2070F"/>
    <w:rsid w:val="00F20B0B"/>
    <w:rsid w:val="00F21C74"/>
    <w:rsid w:val="00F22193"/>
    <w:rsid w:val="00F22828"/>
    <w:rsid w:val="00F22909"/>
    <w:rsid w:val="00F229C8"/>
    <w:rsid w:val="00F22A1E"/>
    <w:rsid w:val="00F2327A"/>
    <w:rsid w:val="00F23822"/>
    <w:rsid w:val="00F238C1"/>
    <w:rsid w:val="00F23930"/>
    <w:rsid w:val="00F239CD"/>
    <w:rsid w:val="00F239EA"/>
    <w:rsid w:val="00F23A78"/>
    <w:rsid w:val="00F23B84"/>
    <w:rsid w:val="00F23EEC"/>
    <w:rsid w:val="00F25032"/>
    <w:rsid w:val="00F25123"/>
    <w:rsid w:val="00F256F9"/>
    <w:rsid w:val="00F258C9"/>
    <w:rsid w:val="00F25A84"/>
    <w:rsid w:val="00F25E5E"/>
    <w:rsid w:val="00F25EC4"/>
    <w:rsid w:val="00F27D13"/>
    <w:rsid w:val="00F27E29"/>
    <w:rsid w:val="00F27E44"/>
    <w:rsid w:val="00F30CBE"/>
    <w:rsid w:val="00F30DE9"/>
    <w:rsid w:val="00F30E54"/>
    <w:rsid w:val="00F310CB"/>
    <w:rsid w:val="00F31151"/>
    <w:rsid w:val="00F314FF"/>
    <w:rsid w:val="00F32038"/>
    <w:rsid w:val="00F32ED7"/>
    <w:rsid w:val="00F32FAC"/>
    <w:rsid w:val="00F334CC"/>
    <w:rsid w:val="00F33EE3"/>
    <w:rsid w:val="00F33EEF"/>
    <w:rsid w:val="00F34050"/>
    <w:rsid w:val="00F34086"/>
    <w:rsid w:val="00F3468C"/>
    <w:rsid w:val="00F3490C"/>
    <w:rsid w:val="00F34BBF"/>
    <w:rsid w:val="00F34D07"/>
    <w:rsid w:val="00F34E7D"/>
    <w:rsid w:val="00F352D3"/>
    <w:rsid w:val="00F352EA"/>
    <w:rsid w:val="00F35331"/>
    <w:rsid w:val="00F35E6E"/>
    <w:rsid w:val="00F36494"/>
    <w:rsid w:val="00F36930"/>
    <w:rsid w:val="00F36B07"/>
    <w:rsid w:val="00F37161"/>
    <w:rsid w:val="00F37967"/>
    <w:rsid w:val="00F4179C"/>
    <w:rsid w:val="00F41810"/>
    <w:rsid w:val="00F42211"/>
    <w:rsid w:val="00F432AC"/>
    <w:rsid w:val="00F4393D"/>
    <w:rsid w:val="00F43F24"/>
    <w:rsid w:val="00F43F5A"/>
    <w:rsid w:val="00F442F8"/>
    <w:rsid w:val="00F443C5"/>
    <w:rsid w:val="00F4469F"/>
    <w:rsid w:val="00F446F1"/>
    <w:rsid w:val="00F4474D"/>
    <w:rsid w:val="00F44949"/>
    <w:rsid w:val="00F45083"/>
    <w:rsid w:val="00F45E9B"/>
    <w:rsid w:val="00F45F43"/>
    <w:rsid w:val="00F46092"/>
    <w:rsid w:val="00F46D2F"/>
    <w:rsid w:val="00F475E4"/>
    <w:rsid w:val="00F478C1"/>
    <w:rsid w:val="00F50625"/>
    <w:rsid w:val="00F50A10"/>
    <w:rsid w:val="00F5111B"/>
    <w:rsid w:val="00F5127C"/>
    <w:rsid w:val="00F529DC"/>
    <w:rsid w:val="00F52D55"/>
    <w:rsid w:val="00F53522"/>
    <w:rsid w:val="00F53E79"/>
    <w:rsid w:val="00F54592"/>
    <w:rsid w:val="00F5492B"/>
    <w:rsid w:val="00F55073"/>
    <w:rsid w:val="00F551D3"/>
    <w:rsid w:val="00F551FC"/>
    <w:rsid w:val="00F55663"/>
    <w:rsid w:val="00F56052"/>
    <w:rsid w:val="00F56F5C"/>
    <w:rsid w:val="00F570CA"/>
    <w:rsid w:val="00F57304"/>
    <w:rsid w:val="00F579A3"/>
    <w:rsid w:val="00F57B48"/>
    <w:rsid w:val="00F57BB3"/>
    <w:rsid w:val="00F57CAF"/>
    <w:rsid w:val="00F600FB"/>
    <w:rsid w:val="00F60C2E"/>
    <w:rsid w:val="00F61BBA"/>
    <w:rsid w:val="00F6201A"/>
    <w:rsid w:val="00F62127"/>
    <w:rsid w:val="00F622DA"/>
    <w:rsid w:val="00F6291A"/>
    <w:rsid w:val="00F62A97"/>
    <w:rsid w:val="00F62DD0"/>
    <w:rsid w:val="00F6300F"/>
    <w:rsid w:val="00F63237"/>
    <w:rsid w:val="00F63D98"/>
    <w:rsid w:val="00F640B0"/>
    <w:rsid w:val="00F647BE"/>
    <w:rsid w:val="00F65837"/>
    <w:rsid w:val="00F65F91"/>
    <w:rsid w:val="00F65F9F"/>
    <w:rsid w:val="00F6606A"/>
    <w:rsid w:val="00F661C4"/>
    <w:rsid w:val="00F66355"/>
    <w:rsid w:val="00F663F6"/>
    <w:rsid w:val="00F66438"/>
    <w:rsid w:val="00F6716E"/>
    <w:rsid w:val="00F676FB"/>
    <w:rsid w:val="00F67E1A"/>
    <w:rsid w:val="00F70221"/>
    <w:rsid w:val="00F707F5"/>
    <w:rsid w:val="00F70A04"/>
    <w:rsid w:val="00F70BAB"/>
    <w:rsid w:val="00F70D22"/>
    <w:rsid w:val="00F70DC2"/>
    <w:rsid w:val="00F711EA"/>
    <w:rsid w:val="00F718AB"/>
    <w:rsid w:val="00F723C5"/>
    <w:rsid w:val="00F729D4"/>
    <w:rsid w:val="00F72A23"/>
    <w:rsid w:val="00F72A95"/>
    <w:rsid w:val="00F73321"/>
    <w:rsid w:val="00F74198"/>
    <w:rsid w:val="00F74EF9"/>
    <w:rsid w:val="00F75482"/>
    <w:rsid w:val="00F75B29"/>
    <w:rsid w:val="00F75B3A"/>
    <w:rsid w:val="00F7656A"/>
    <w:rsid w:val="00F766BB"/>
    <w:rsid w:val="00F76C3D"/>
    <w:rsid w:val="00F76E65"/>
    <w:rsid w:val="00F776B0"/>
    <w:rsid w:val="00F777C6"/>
    <w:rsid w:val="00F80CCA"/>
    <w:rsid w:val="00F815B7"/>
    <w:rsid w:val="00F81EDE"/>
    <w:rsid w:val="00F826A1"/>
    <w:rsid w:val="00F8282A"/>
    <w:rsid w:val="00F82CE7"/>
    <w:rsid w:val="00F8307C"/>
    <w:rsid w:val="00F836AD"/>
    <w:rsid w:val="00F842C7"/>
    <w:rsid w:val="00F84963"/>
    <w:rsid w:val="00F849E6"/>
    <w:rsid w:val="00F84CAC"/>
    <w:rsid w:val="00F84E40"/>
    <w:rsid w:val="00F84E71"/>
    <w:rsid w:val="00F8504A"/>
    <w:rsid w:val="00F8527B"/>
    <w:rsid w:val="00F853B9"/>
    <w:rsid w:val="00F8597B"/>
    <w:rsid w:val="00F85AA2"/>
    <w:rsid w:val="00F85B38"/>
    <w:rsid w:val="00F861DB"/>
    <w:rsid w:val="00F86368"/>
    <w:rsid w:val="00F865C2"/>
    <w:rsid w:val="00F86CDC"/>
    <w:rsid w:val="00F8772A"/>
    <w:rsid w:val="00F8787A"/>
    <w:rsid w:val="00F87A60"/>
    <w:rsid w:val="00F9010D"/>
    <w:rsid w:val="00F9054F"/>
    <w:rsid w:val="00F90571"/>
    <w:rsid w:val="00F90A20"/>
    <w:rsid w:val="00F90AF4"/>
    <w:rsid w:val="00F90CAC"/>
    <w:rsid w:val="00F90D7D"/>
    <w:rsid w:val="00F91446"/>
    <w:rsid w:val="00F915CD"/>
    <w:rsid w:val="00F91999"/>
    <w:rsid w:val="00F91F12"/>
    <w:rsid w:val="00F92EF5"/>
    <w:rsid w:val="00F92F0C"/>
    <w:rsid w:val="00F931DD"/>
    <w:rsid w:val="00F93540"/>
    <w:rsid w:val="00F93EA0"/>
    <w:rsid w:val="00F94268"/>
    <w:rsid w:val="00F948D3"/>
    <w:rsid w:val="00F94A58"/>
    <w:rsid w:val="00F94CB6"/>
    <w:rsid w:val="00F95061"/>
    <w:rsid w:val="00F95126"/>
    <w:rsid w:val="00F95E3A"/>
    <w:rsid w:val="00F96102"/>
    <w:rsid w:val="00F965B8"/>
    <w:rsid w:val="00F966D2"/>
    <w:rsid w:val="00F96790"/>
    <w:rsid w:val="00F96E32"/>
    <w:rsid w:val="00F96F30"/>
    <w:rsid w:val="00F978A9"/>
    <w:rsid w:val="00F97BE6"/>
    <w:rsid w:val="00F97DD8"/>
    <w:rsid w:val="00FA04EB"/>
    <w:rsid w:val="00FA0652"/>
    <w:rsid w:val="00FA0889"/>
    <w:rsid w:val="00FA1626"/>
    <w:rsid w:val="00FA1F11"/>
    <w:rsid w:val="00FA2156"/>
    <w:rsid w:val="00FA21EA"/>
    <w:rsid w:val="00FA2AA1"/>
    <w:rsid w:val="00FA2C56"/>
    <w:rsid w:val="00FA2D1B"/>
    <w:rsid w:val="00FA2E18"/>
    <w:rsid w:val="00FA3718"/>
    <w:rsid w:val="00FA3810"/>
    <w:rsid w:val="00FA3A4E"/>
    <w:rsid w:val="00FA3E43"/>
    <w:rsid w:val="00FA47D8"/>
    <w:rsid w:val="00FA58A1"/>
    <w:rsid w:val="00FA5995"/>
    <w:rsid w:val="00FA5D75"/>
    <w:rsid w:val="00FA6083"/>
    <w:rsid w:val="00FA612A"/>
    <w:rsid w:val="00FA68BE"/>
    <w:rsid w:val="00FA74E4"/>
    <w:rsid w:val="00FA76F6"/>
    <w:rsid w:val="00FA7747"/>
    <w:rsid w:val="00FA7D91"/>
    <w:rsid w:val="00FA7EC2"/>
    <w:rsid w:val="00FB0079"/>
    <w:rsid w:val="00FB017D"/>
    <w:rsid w:val="00FB1955"/>
    <w:rsid w:val="00FB21E2"/>
    <w:rsid w:val="00FB2438"/>
    <w:rsid w:val="00FB2962"/>
    <w:rsid w:val="00FB2B22"/>
    <w:rsid w:val="00FB2D1F"/>
    <w:rsid w:val="00FB3388"/>
    <w:rsid w:val="00FB34EE"/>
    <w:rsid w:val="00FB37CF"/>
    <w:rsid w:val="00FB3831"/>
    <w:rsid w:val="00FB3921"/>
    <w:rsid w:val="00FB3F8A"/>
    <w:rsid w:val="00FB4403"/>
    <w:rsid w:val="00FB45B1"/>
    <w:rsid w:val="00FB4601"/>
    <w:rsid w:val="00FB4731"/>
    <w:rsid w:val="00FB4F66"/>
    <w:rsid w:val="00FB569C"/>
    <w:rsid w:val="00FB5AC2"/>
    <w:rsid w:val="00FB5CCA"/>
    <w:rsid w:val="00FB5CF5"/>
    <w:rsid w:val="00FB5D89"/>
    <w:rsid w:val="00FB5D90"/>
    <w:rsid w:val="00FB6C4E"/>
    <w:rsid w:val="00FB6E68"/>
    <w:rsid w:val="00FB6F08"/>
    <w:rsid w:val="00FB7161"/>
    <w:rsid w:val="00FB71D7"/>
    <w:rsid w:val="00FB72D6"/>
    <w:rsid w:val="00FB75AA"/>
    <w:rsid w:val="00FC0078"/>
    <w:rsid w:val="00FC00BA"/>
    <w:rsid w:val="00FC0B8E"/>
    <w:rsid w:val="00FC0EF5"/>
    <w:rsid w:val="00FC1027"/>
    <w:rsid w:val="00FC11C9"/>
    <w:rsid w:val="00FC152F"/>
    <w:rsid w:val="00FC1749"/>
    <w:rsid w:val="00FC1B4B"/>
    <w:rsid w:val="00FC1BB3"/>
    <w:rsid w:val="00FC1E25"/>
    <w:rsid w:val="00FC251B"/>
    <w:rsid w:val="00FC266E"/>
    <w:rsid w:val="00FC2A2E"/>
    <w:rsid w:val="00FC30BF"/>
    <w:rsid w:val="00FC3311"/>
    <w:rsid w:val="00FC3ACD"/>
    <w:rsid w:val="00FC3CA0"/>
    <w:rsid w:val="00FC4E21"/>
    <w:rsid w:val="00FC5009"/>
    <w:rsid w:val="00FC5284"/>
    <w:rsid w:val="00FC598E"/>
    <w:rsid w:val="00FC5A25"/>
    <w:rsid w:val="00FC60CD"/>
    <w:rsid w:val="00FC626E"/>
    <w:rsid w:val="00FC672C"/>
    <w:rsid w:val="00FC6AB7"/>
    <w:rsid w:val="00FC6D71"/>
    <w:rsid w:val="00FC6FC7"/>
    <w:rsid w:val="00FC74EF"/>
    <w:rsid w:val="00FC75BC"/>
    <w:rsid w:val="00FC77FD"/>
    <w:rsid w:val="00FC7F59"/>
    <w:rsid w:val="00FD0190"/>
    <w:rsid w:val="00FD0408"/>
    <w:rsid w:val="00FD0A37"/>
    <w:rsid w:val="00FD0B55"/>
    <w:rsid w:val="00FD0C74"/>
    <w:rsid w:val="00FD0D0D"/>
    <w:rsid w:val="00FD0DAD"/>
    <w:rsid w:val="00FD0F51"/>
    <w:rsid w:val="00FD1598"/>
    <w:rsid w:val="00FD15D9"/>
    <w:rsid w:val="00FD1DE9"/>
    <w:rsid w:val="00FD1EF7"/>
    <w:rsid w:val="00FD2340"/>
    <w:rsid w:val="00FD2344"/>
    <w:rsid w:val="00FD33C0"/>
    <w:rsid w:val="00FD3D35"/>
    <w:rsid w:val="00FD3D90"/>
    <w:rsid w:val="00FD402C"/>
    <w:rsid w:val="00FD46E3"/>
    <w:rsid w:val="00FD4D3B"/>
    <w:rsid w:val="00FD519B"/>
    <w:rsid w:val="00FD598B"/>
    <w:rsid w:val="00FD5A2D"/>
    <w:rsid w:val="00FD5CCE"/>
    <w:rsid w:val="00FD5EA6"/>
    <w:rsid w:val="00FD6326"/>
    <w:rsid w:val="00FD6E84"/>
    <w:rsid w:val="00FD6FBF"/>
    <w:rsid w:val="00FD7248"/>
    <w:rsid w:val="00FD7B67"/>
    <w:rsid w:val="00FD7EE3"/>
    <w:rsid w:val="00FD7FE7"/>
    <w:rsid w:val="00FE09C8"/>
    <w:rsid w:val="00FE0CE0"/>
    <w:rsid w:val="00FE0E2C"/>
    <w:rsid w:val="00FE3076"/>
    <w:rsid w:val="00FE3DBD"/>
    <w:rsid w:val="00FE3ED4"/>
    <w:rsid w:val="00FE3FD4"/>
    <w:rsid w:val="00FE4236"/>
    <w:rsid w:val="00FE43B8"/>
    <w:rsid w:val="00FE4B3B"/>
    <w:rsid w:val="00FE53D3"/>
    <w:rsid w:val="00FE5420"/>
    <w:rsid w:val="00FE54A4"/>
    <w:rsid w:val="00FE5F52"/>
    <w:rsid w:val="00FE6887"/>
    <w:rsid w:val="00FE6F63"/>
    <w:rsid w:val="00FE7D27"/>
    <w:rsid w:val="00FE7DDE"/>
    <w:rsid w:val="00FF0812"/>
    <w:rsid w:val="00FF09A5"/>
    <w:rsid w:val="00FF0B80"/>
    <w:rsid w:val="00FF1173"/>
    <w:rsid w:val="00FF18E4"/>
    <w:rsid w:val="00FF1CBF"/>
    <w:rsid w:val="00FF1D8F"/>
    <w:rsid w:val="00FF3100"/>
    <w:rsid w:val="00FF3AA2"/>
    <w:rsid w:val="00FF3EDE"/>
    <w:rsid w:val="00FF4055"/>
    <w:rsid w:val="00FF4195"/>
    <w:rsid w:val="00FF49AB"/>
    <w:rsid w:val="00FF4A76"/>
    <w:rsid w:val="00FF4F8F"/>
    <w:rsid w:val="00FF5A13"/>
    <w:rsid w:val="00FF5C79"/>
    <w:rsid w:val="00FF6411"/>
    <w:rsid w:val="00FF674C"/>
    <w:rsid w:val="00FF6C4F"/>
    <w:rsid w:val="00FF75E9"/>
    <w:rsid w:val="00FF7DDD"/>
    <w:rsid w:val="00FF7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411CE080"/>
  <w15:docId w15:val="{54C5B637-2AA7-40E8-A380-39303C354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semiHidden="1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7E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AC4F72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aliases w:val="h2"/>
    <w:basedOn w:val="Normal"/>
    <w:next w:val="Normal"/>
    <w:link w:val="Heading2Char"/>
    <w:qFormat/>
    <w:rsid w:val="00AC4F7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AC4F7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AC4F7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Calibri" w:hAnsi="Calibri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AC4F72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h2 Char1"/>
    <w:link w:val="Heading2"/>
    <w:locked/>
    <w:rsid w:val="00AC4F72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AC4F72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AC4F72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416E2E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AC4F72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locked/>
    <w:rsid w:val="00AC4F72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AC4F72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C51CBA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lockChar">
    <w:name w:val="block Char"/>
    <w:aliases w:val="b Char"/>
    <w:link w:val="block"/>
    <w:locked/>
    <w:rsid w:val="00AF2A47"/>
    <w:rPr>
      <w:rFonts w:cs="Angsana New"/>
      <w:sz w:val="22"/>
      <w:lang w:val="en-GB" w:eastAsia="en-US" w:bidi="ar-SA"/>
    </w:rPr>
  </w:style>
  <w:style w:type="paragraph" w:customStyle="1" w:styleId="block">
    <w:name w:val="block"/>
    <w:aliases w:val="b,b + Angsana New,Bold,Left:  0....,Normal + Angsana New,Left:  1 cm,Rig..."/>
    <w:basedOn w:val="BodyText"/>
    <w:link w:val="block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styleId="BodyText">
    <w:name w:val="Body Text"/>
    <w:aliases w:val="bt,Body,body text"/>
    <w:basedOn w:val="Normal"/>
    <w:link w:val="BodyTextChar"/>
    <w:uiPriority w:val="99"/>
    <w:rsid w:val="00AC4F72"/>
    <w:pPr>
      <w:spacing w:after="120"/>
    </w:pPr>
    <w:rPr>
      <w:sz w:val="22"/>
      <w:szCs w:val="22"/>
    </w:rPr>
  </w:style>
  <w:style w:type="character" w:customStyle="1" w:styleId="BodyTextChar">
    <w:name w:val="Body Text Char"/>
    <w:aliases w:val="bt Char,Body Char,body text Char"/>
    <w:link w:val="BodyText"/>
    <w:uiPriority w:val="99"/>
    <w:locked/>
    <w:rsid w:val="00AC4F72"/>
    <w:rPr>
      <w:rFonts w:ascii="Arial" w:hAnsi="Arial" w:cs="Times New Roman"/>
      <w:sz w:val="22"/>
      <w:szCs w:val="22"/>
    </w:rPr>
  </w:style>
  <w:style w:type="character" w:customStyle="1" w:styleId="AAAddress">
    <w:name w:val="AA Address"/>
    <w:rsid w:val="00AC4F72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Header">
    <w:name w:val="header"/>
    <w:basedOn w:val="Normal"/>
    <w:link w:val="HeaderChar"/>
    <w:uiPriority w:val="99"/>
    <w:rsid w:val="00AC4F72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AC4F72"/>
    <w:rPr>
      <w:rFonts w:ascii="Arial" w:hAnsi="Arial" w:cs="Times New Roman"/>
      <w:sz w:val="22"/>
      <w:szCs w:val="22"/>
    </w:rPr>
  </w:style>
  <w:style w:type="character" w:customStyle="1" w:styleId="AAReference">
    <w:name w:val="AA Reference"/>
    <w:rsid w:val="00AC4F72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C4F72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link w:val="Footer"/>
    <w:uiPriority w:val="99"/>
    <w:locked/>
    <w:rsid w:val="00AC4F72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qFormat/>
    <w:rsid w:val="00AC4F72"/>
    <w:rPr>
      <w:rFonts w:cs="Times New Roman"/>
      <w:b/>
      <w:bCs/>
    </w:rPr>
  </w:style>
  <w:style w:type="paragraph" w:styleId="ListBullet">
    <w:name w:val="List Bullet"/>
    <w:basedOn w:val="Normal"/>
    <w:rsid w:val="00AC4F72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AC4F72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AC4F72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AC4F72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AC4F72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AC4F72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AC4F72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rsid w:val="00AC4F72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AC4F72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AC4F72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rsid w:val="00AC4F7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AC4F72"/>
    <w:pPr>
      <w:ind w:left="284" w:hanging="284"/>
    </w:pPr>
  </w:style>
  <w:style w:type="paragraph" w:styleId="Index2">
    <w:name w:val="index 2"/>
    <w:basedOn w:val="Normal"/>
    <w:next w:val="Normal"/>
    <w:autoRedefine/>
    <w:rsid w:val="00AC4F72"/>
    <w:pPr>
      <w:ind w:left="568" w:hanging="284"/>
    </w:pPr>
  </w:style>
  <w:style w:type="paragraph" w:styleId="Index3">
    <w:name w:val="index 3"/>
    <w:basedOn w:val="Normal"/>
    <w:next w:val="Normal"/>
    <w:autoRedefine/>
    <w:rsid w:val="00AC4F72"/>
    <w:pPr>
      <w:ind w:left="851" w:hanging="284"/>
    </w:pPr>
  </w:style>
  <w:style w:type="paragraph" w:styleId="Index4">
    <w:name w:val="index 4"/>
    <w:basedOn w:val="Normal"/>
    <w:next w:val="Normal"/>
    <w:rsid w:val="00AC4F72"/>
    <w:pPr>
      <w:ind w:left="1135" w:hanging="284"/>
    </w:pPr>
  </w:style>
  <w:style w:type="paragraph" w:styleId="Index6">
    <w:name w:val="index 6"/>
    <w:basedOn w:val="Normal"/>
    <w:next w:val="Normal"/>
    <w:rsid w:val="00AC4F72"/>
    <w:pPr>
      <w:ind w:left="1702" w:hanging="284"/>
    </w:pPr>
  </w:style>
  <w:style w:type="paragraph" w:styleId="Index5">
    <w:name w:val="index 5"/>
    <w:basedOn w:val="Normal"/>
    <w:next w:val="Normal"/>
    <w:rsid w:val="00AC4F72"/>
    <w:pPr>
      <w:ind w:left="1418" w:hanging="284"/>
    </w:pPr>
  </w:style>
  <w:style w:type="paragraph" w:styleId="Index7">
    <w:name w:val="index 7"/>
    <w:basedOn w:val="Normal"/>
    <w:next w:val="Normal"/>
    <w:rsid w:val="00AC4F72"/>
    <w:pPr>
      <w:ind w:left="1985" w:hanging="284"/>
    </w:pPr>
  </w:style>
  <w:style w:type="paragraph" w:styleId="Index8">
    <w:name w:val="index 8"/>
    <w:basedOn w:val="Normal"/>
    <w:next w:val="Normal"/>
    <w:rsid w:val="00AC4F72"/>
    <w:pPr>
      <w:ind w:left="2269" w:hanging="284"/>
    </w:pPr>
  </w:style>
  <w:style w:type="paragraph" w:styleId="Index9">
    <w:name w:val="index 9"/>
    <w:basedOn w:val="Normal"/>
    <w:next w:val="Normal"/>
    <w:rsid w:val="00AC4F72"/>
    <w:pPr>
      <w:ind w:left="2552" w:hanging="284"/>
    </w:pPr>
  </w:style>
  <w:style w:type="paragraph" w:styleId="TOC2">
    <w:name w:val="toc 2"/>
    <w:basedOn w:val="Normal"/>
    <w:next w:val="Normal"/>
    <w:semiHidden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AC4F72"/>
    <w:pPr>
      <w:ind w:left="851"/>
    </w:pPr>
  </w:style>
  <w:style w:type="paragraph" w:styleId="TOC5">
    <w:name w:val="toc 5"/>
    <w:basedOn w:val="Normal"/>
    <w:next w:val="Normal"/>
    <w:rsid w:val="00AC4F72"/>
    <w:pPr>
      <w:ind w:left="1134"/>
    </w:pPr>
  </w:style>
  <w:style w:type="paragraph" w:styleId="TOC6">
    <w:name w:val="toc 6"/>
    <w:basedOn w:val="Normal"/>
    <w:next w:val="Normal"/>
    <w:rsid w:val="00AC4F72"/>
    <w:pPr>
      <w:ind w:left="1418"/>
    </w:pPr>
  </w:style>
  <w:style w:type="paragraph" w:styleId="TOC7">
    <w:name w:val="toc 7"/>
    <w:basedOn w:val="Normal"/>
    <w:next w:val="Normal"/>
    <w:rsid w:val="00AC4F72"/>
    <w:pPr>
      <w:ind w:left="1701"/>
    </w:pPr>
  </w:style>
  <w:style w:type="paragraph" w:styleId="TOC8">
    <w:name w:val="toc 8"/>
    <w:basedOn w:val="Normal"/>
    <w:next w:val="Normal"/>
    <w:semiHidden/>
    <w:rsid w:val="00AC4F72"/>
    <w:pPr>
      <w:ind w:left="1985"/>
    </w:pPr>
  </w:style>
  <w:style w:type="paragraph" w:styleId="TOC9">
    <w:name w:val="toc 9"/>
    <w:basedOn w:val="Normal"/>
    <w:next w:val="Normal"/>
    <w:rsid w:val="00AC4F72"/>
    <w:pPr>
      <w:ind w:left="2268"/>
    </w:pPr>
  </w:style>
  <w:style w:type="paragraph" w:styleId="TableofFigures">
    <w:name w:val="table of figures"/>
    <w:basedOn w:val="Normal"/>
    <w:next w:val="Normal"/>
    <w:rsid w:val="00AC4F72"/>
    <w:pPr>
      <w:ind w:left="567" w:hanging="567"/>
    </w:pPr>
  </w:style>
  <w:style w:type="paragraph" w:styleId="ListBullet5">
    <w:name w:val="List Bullet 5"/>
    <w:basedOn w:val="Normal"/>
    <w:rsid w:val="00AC4F72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AC4F72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AC4F72"/>
    <w:rPr>
      <w:rFonts w:ascii="Arial" w:hAnsi="Arial" w:cs="Times New Roman"/>
      <w:sz w:val="22"/>
      <w:szCs w:val="22"/>
      <w:lang w:val="en-US" w:eastAsia="en-US"/>
    </w:rPr>
  </w:style>
  <w:style w:type="paragraph" w:styleId="BodyTextIndent">
    <w:name w:val="Body Text Indent"/>
    <w:aliases w:val="i"/>
    <w:basedOn w:val="Normal"/>
    <w:link w:val="BodyTextIndentChar"/>
    <w:rsid w:val="00AC4F72"/>
    <w:pPr>
      <w:spacing w:after="120"/>
      <w:ind w:left="283"/>
    </w:pPr>
    <w:rPr>
      <w:sz w:val="22"/>
      <w:szCs w:val="22"/>
    </w:rPr>
  </w:style>
  <w:style w:type="character" w:customStyle="1" w:styleId="BodyTextIndentChar">
    <w:name w:val="Body Text Indent Char"/>
    <w:aliases w:val="i Char"/>
    <w:link w:val="BodyTextIndent"/>
    <w:locked/>
    <w:rsid w:val="00AC4F72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rsid w:val="00AC4F72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AC4F72"/>
    <w:rPr>
      <w:rFonts w:ascii="Arial" w:hAnsi="Arial" w:cs="Times New Roman"/>
      <w:sz w:val="22"/>
      <w:szCs w:val="22"/>
    </w:rPr>
  </w:style>
  <w:style w:type="character" w:styleId="Strong">
    <w:name w:val="Strong"/>
    <w:qFormat/>
    <w:rsid w:val="00AC4F7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AC4F7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AC4F7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AC4F72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AC4F7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AC4F7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AC4F72"/>
    <w:pPr>
      <w:framePr w:h="1054" w:wrap="around" w:y="5920"/>
    </w:pPr>
  </w:style>
  <w:style w:type="paragraph" w:customStyle="1" w:styleId="ReportHeading3">
    <w:name w:val="ReportHeading3"/>
    <w:basedOn w:val="ReportHeading2"/>
    <w:rsid w:val="00AC4F72"/>
    <w:pPr>
      <w:framePr w:h="443" w:wrap="around" w:y="8223"/>
    </w:pPr>
  </w:style>
  <w:style w:type="paragraph" w:customStyle="1" w:styleId="a">
    <w:name w:val="¢éÍ¤ÇÒÁ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AC4F7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AC4F7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AC4F7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AC4F7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AC4F7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24B9F"/>
    <w:rPr>
      <w:rFonts w:ascii="Book Antiqua" w:hAnsi="Book Antiqua" w:cs="Times New Roman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DD7865"/>
    <w:pPr>
      <w:ind w:left="720"/>
      <w:contextualSpacing/>
    </w:pPr>
    <w:rPr>
      <w:szCs w:val="22"/>
    </w:rPr>
  </w:style>
  <w:style w:type="paragraph" w:customStyle="1" w:styleId="a1">
    <w:name w:val="??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sz w:val="20"/>
      <w:szCs w:val="20"/>
    </w:rPr>
  </w:style>
  <w:style w:type="character" w:customStyle="1" w:styleId="BodyText3Char">
    <w:name w:val="Body Text 3 Char"/>
    <w:link w:val="BodyText3"/>
    <w:locked/>
    <w:rsid w:val="00AC4F72"/>
    <w:rPr>
      <w:rFonts w:ascii="Arial" w:hAnsi="Arial" w:cs="Times New Roman"/>
      <w:sz w:val="20"/>
      <w:szCs w:val="20"/>
    </w:rPr>
  </w:style>
  <w:style w:type="character" w:styleId="PageNumber">
    <w:name w:val="page number"/>
    <w:rsid w:val="00AC4F72"/>
    <w:rPr>
      <w:rFonts w:cs="Times New Roman"/>
    </w:rPr>
  </w:style>
  <w:style w:type="paragraph" w:customStyle="1" w:styleId="ASSETS">
    <w:name w:val="ASSETS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sz w:val="22"/>
      <w:szCs w:val="22"/>
    </w:rPr>
  </w:style>
  <w:style w:type="character" w:customStyle="1" w:styleId="BodyTextIndent2Char">
    <w:name w:val="Body Text Indent 2 Char"/>
    <w:link w:val="BodyTextIndent2"/>
    <w:locked/>
    <w:rsid w:val="00AC4F72"/>
    <w:rPr>
      <w:rFonts w:ascii="Arial" w:hAnsi="Arial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AC4F72"/>
    <w:rPr>
      <w:rFonts w:ascii="Tahoma" w:hAnsi="Tahoma"/>
      <w:sz w:val="20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AC4F72"/>
    <w:rPr>
      <w:rFonts w:ascii="Tahoma" w:hAnsi="Tahoma" w:cs="Times New Roman"/>
      <w:sz w:val="20"/>
      <w:szCs w:val="20"/>
    </w:rPr>
  </w:style>
  <w:style w:type="paragraph" w:customStyle="1" w:styleId="AccPolicyHeading">
    <w:name w:val="Acc Policy Heading"/>
    <w:basedOn w:val="BodyText"/>
    <w:link w:val="AccPolicyHeadingChar"/>
    <w:autoRedefine/>
    <w:rsid w:val="00842E60"/>
    <w:pPr>
      <w:numPr>
        <w:numId w:val="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842E60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AC4F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AC4F72"/>
  </w:style>
  <w:style w:type="character" w:customStyle="1" w:styleId="SignatureChar">
    <w:name w:val="Signature Char"/>
    <w:link w:val="Signature"/>
    <w:locked/>
    <w:rsid w:val="00DA619A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5"/>
      <w:szCs w:val="25"/>
    </w:rPr>
  </w:style>
  <w:style w:type="character" w:customStyle="1" w:styleId="FootnoteTextChar">
    <w:name w:val="Footnote Text Char"/>
    <w:aliases w:val="ft Char"/>
    <w:link w:val="FootnoteText"/>
    <w:locked/>
    <w:rsid w:val="00AC4F72"/>
    <w:rPr>
      <w:rFonts w:ascii="Arial" w:hAnsi="Arial" w:cs="Times New Roman"/>
      <w:sz w:val="25"/>
      <w:szCs w:val="25"/>
    </w:rPr>
  </w:style>
  <w:style w:type="paragraph" w:customStyle="1" w:styleId="Graphic">
    <w:name w:val="Graphic"/>
    <w:basedOn w:val="Signature"/>
    <w:rsid w:val="00AC4F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C4F72"/>
    <w:pPr>
      <w:spacing w:after="0"/>
    </w:pPr>
  </w:style>
  <w:style w:type="paragraph" w:customStyle="1" w:styleId="acctdividends">
    <w:name w:val="acct dividends"/>
    <w:aliases w:val="a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C4F72"/>
    <w:pPr>
      <w:spacing w:after="0"/>
    </w:pPr>
  </w:style>
  <w:style w:type="paragraph" w:customStyle="1" w:styleId="acctindent">
    <w:name w:val="acct indent"/>
    <w:aliases w:val="ai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C4F72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C4F72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C4F7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C4F7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C4F7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C4F7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AC4F7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C4F7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AC4F72"/>
    <w:pPr>
      <w:spacing w:after="0"/>
    </w:pPr>
  </w:style>
  <w:style w:type="paragraph" w:customStyle="1" w:styleId="List1a">
    <w:name w:val="List 1a"/>
    <w:aliases w:val="1a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AC4F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AC4F72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AC4F72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C4F72"/>
  </w:style>
  <w:style w:type="paragraph" w:customStyle="1" w:styleId="zreportaddinfo">
    <w:name w:val="zreport addinfo"/>
    <w:basedOn w:val="Normal"/>
    <w:rsid w:val="00AC4F7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C4F7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C4F72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C4F7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C4F7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C4F72"/>
    <w:rPr>
      <w:b/>
      <w:bCs/>
    </w:rPr>
  </w:style>
  <w:style w:type="paragraph" w:customStyle="1" w:styleId="nineptbodytext">
    <w:name w:val="nine pt body text"/>
    <w:aliases w:val="9bt"/>
    <w:basedOn w:val="nineptnormal"/>
    <w:rsid w:val="00AC4F72"/>
    <w:pPr>
      <w:spacing w:after="220"/>
    </w:pPr>
  </w:style>
  <w:style w:type="paragraph" w:customStyle="1" w:styleId="nineptnormal">
    <w:name w:val="nine pt normal"/>
    <w:aliases w:val="9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C4F72"/>
    <w:pPr>
      <w:jc w:val="center"/>
    </w:pPr>
  </w:style>
  <w:style w:type="paragraph" w:customStyle="1" w:styleId="heading">
    <w:name w:val="heading"/>
    <w:aliases w:val="h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C4F7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C4F72"/>
  </w:style>
  <w:style w:type="paragraph" w:customStyle="1" w:styleId="nineptheadingcentredbold">
    <w:name w:val="nine pt heading centred bold"/>
    <w:aliases w:val="9hcb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C4F7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C4F7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C4F72"/>
    <w:rPr>
      <w:b/>
    </w:rPr>
  </w:style>
  <w:style w:type="paragraph" w:customStyle="1" w:styleId="nineptcolumntab1">
    <w:name w:val="nine pt column tab1"/>
    <w:aliases w:val="a91"/>
    <w:basedOn w:val="nineptnormal"/>
    <w:rsid w:val="00AC4F7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C4F7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C4F72"/>
    <w:pPr>
      <w:jc w:val="center"/>
    </w:pPr>
  </w:style>
  <w:style w:type="paragraph" w:customStyle="1" w:styleId="Normalheading">
    <w:name w:val="Normal heading"/>
    <w:aliases w:val="nh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C4F7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C4F7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C4F7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C4F7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C4F7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C4F72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C4F72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C4F7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styleId="IndexHeading">
    <w:name w:val="index heading"/>
    <w:aliases w:val="ixh,Index Heading1,index heading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C4F7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C4F7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C4F7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C4F7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AC4F7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C4F7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AC4F7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C4F7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C4F7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C4F72"/>
    <w:pPr>
      <w:spacing w:after="0"/>
    </w:pPr>
  </w:style>
  <w:style w:type="paragraph" w:customStyle="1" w:styleId="smallreturn">
    <w:name w:val="small return"/>
    <w:aliases w:val="sr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C4F72"/>
    <w:pPr>
      <w:spacing w:after="0"/>
    </w:pPr>
  </w:style>
  <w:style w:type="paragraph" w:customStyle="1" w:styleId="headingbolditalic">
    <w:name w:val="heading bold italic"/>
    <w:aliases w:val="hbi"/>
    <w:basedOn w:val="heading"/>
    <w:rsid w:val="00AC4F7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C4F7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C4F72"/>
    <w:pPr>
      <w:spacing w:after="0"/>
    </w:pPr>
  </w:style>
  <w:style w:type="paragraph" w:customStyle="1" w:styleId="blockbullet">
    <w:name w:val="block bullet"/>
    <w:aliases w:val="bb"/>
    <w:basedOn w:val="block"/>
    <w:rsid w:val="00AC4F7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C4F7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C4F72"/>
    <w:pPr>
      <w:spacing w:after="0"/>
    </w:pPr>
  </w:style>
  <w:style w:type="paragraph" w:customStyle="1" w:styleId="eightptnormal">
    <w:name w:val="eight pt normal"/>
    <w:aliases w:val="8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C4F7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C4F7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C4F7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C4F72"/>
    <w:rPr>
      <w:b/>
      <w:bCs/>
    </w:rPr>
  </w:style>
  <w:style w:type="paragraph" w:customStyle="1" w:styleId="eightptbodytext">
    <w:name w:val="eight pt body text"/>
    <w:aliases w:val="8bt"/>
    <w:basedOn w:val="eightptnormal"/>
    <w:rsid w:val="00AC4F7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C4F7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C4F7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C4F7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C4F72"/>
    <w:pPr>
      <w:spacing w:after="0"/>
    </w:pPr>
  </w:style>
  <w:style w:type="paragraph" w:customStyle="1" w:styleId="eightptblock">
    <w:name w:val="eight pt block"/>
    <w:aliases w:val="8b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C4F7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C4F7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C4F7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C4F72"/>
    <w:pPr>
      <w:spacing w:after="0"/>
    </w:pPr>
  </w:style>
  <w:style w:type="paragraph" w:customStyle="1" w:styleId="blockindent">
    <w:name w:val="block indent"/>
    <w:aliases w:val="bi"/>
    <w:basedOn w:val="block"/>
    <w:rsid w:val="00AC4F7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AC4F72"/>
    <w:pPr>
      <w:jc w:val="center"/>
    </w:pPr>
  </w:style>
  <w:style w:type="paragraph" w:customStyle="1" w:styleId="nineptcol">
    <w:name w:val="nine pt %col"/>
    <w:aliases w:val="9%"/>
    <w:basedOn w:val="nineptnormal"/>
    <w:rsid w:val="00AC4F7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C4F7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C4F7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C4F72"/>
    <w:pPr>
      <w:spacing w:after="0"/>
    </w:pPr>
  </w:style>
  <w:style w:type="paragraph" w:customStyle="1" w:styleId="nineptblocklist">
    <w:name w:val="nine pt block list"/>
    <w:aliases w:val="9bl"/>
    <w:basedOn w:val="nineptblock"/>
    <w:rsid w:val="00AC4F7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C4F7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C4F7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C4F7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C4F7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C4F7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C4F7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C4F72"/>
    <w:pPr>
      <w:spacing w:after="20"/>
    </w:pPr>
  </w:style>
  <w:style w:type="paragraph" w:customStyle="1" w:styleId="blockbulletnospaceafter">
    <w:name w:val="block bullet no space after"/>
    <w:aliases w:val="bbn,block bullet no sp"/>
    <w:rsid w:val="00AC4F72"/>
    <w:pPr>
      <w:tabs>
        <w:tab w:val="num" w:pos="907"/>
      </w:tabs>
      <w:spacing w:line="260" w:lineRule="atLeast"/>
      <w:ind w:left="907" w:hanging="340"/>
    </w:pPr>
    <w:rPr>
      <w:rFonts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AC4F7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C4F7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C4F72"/>
    <w:pPr>
      <w:spacing w:after="80"/>
    </w:pPr>
  </w:style>
  <w:style w:type="paragraph" w:customStyle="1" w:styleId="nineptratecol">
    <w:name w:val="nine pt rate col"/>
    <w:aliases w:val="a9r"/>
    <w:basedOn w:val="nineptnormal"/>
    <w:rsid w:val="00AC4F7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C4F7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C4F7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C4F7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C4F7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C4F7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C4F7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C4F7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C4F7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C4F7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C4F7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C4F72"/>
    <w:pPr>
      <w:ind w:left="907" w:hanging="340"/>
    </w:pPr>
  </w:style>
  <w:style w:type="paragraph" w:customStyle="1" w:styleId="List3i">
    <w:name w:val="List 3i"/>
    <w:aliases w:val="3i"/>
    <w:basedOn w:val="List2i"/>
    <w:rsid w:val="00AC4F7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C4F7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C4F7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C4F7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C4F7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C4F7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C4F7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C4F72"/>
    <w:pPr>
      <w:spacing w:after="80"/>
    </w:pPr>
  </w:style>
  <w:style w:type="paragraph" w:customStyle="1" w:styleId="blockbullet2">
    <w:name w:val="block bullet 2"/>
    <w:aliases w:val="bb2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C4F7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C4F72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locked/>
    <w:rsid w:val="00AC4F72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02E25"/>
    <w:pPr>
      <w:ind w:left="540"/>
    </w:pPr>
    <w:rPr>
      <w:rFonts w:cs="Angsana New"/>
    </w:rPr>
  </w:style>
  <w:style w:type="character" w:customStyle="1" w:styleId="AccPolicyalternativeChar">
    <w:name w:val="Acc Policy alternative Char"/>
    <w:link w:val="AccPolicyalternative"/>
    <w:locked/>
    <w:rsid w:val="00B02E25"/>
    <w:rPr>
      <w:rFonts w:cs="Angsana New"/>
      <w:bCs/>
      <w:i/>
      <w:iCs/>
      <w:sz w:val="22"/>
      <w:szCs w:val="22"/>
      <w:lang w:eastAsia="en-GB" w:bidi="th-TH"/>
    </w:rPr>
  </w:style>
  <w:style w:type="paragraph" w:customStyle="1" w:styleId="CoverTitle">
    <w:name w:val="Cover Titl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C4F7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C4F72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AC4F72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link w:val="DocumentMap"/>
    <w:locked/>
    <w:rsid w:val="00AC4F72"/>
    <w:rPr>
      <w:rFonts w:ascii="Tahoma" w:hAnsi="Tahoma" w:cs="Times New Roman"/>
      <w:sz w:val="20"/>
      <w:szCs w:val="20"/>
    </w:rPr>
  </w:style>
  <w:style w:type="character" w:customStyle="1" w:styleId="AccPolicyHeadingCharChar">
    <w:name w:val="Acc Policy Heading Char Char"/>
    <w:rsid w:val="00AC4F72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rsid w:val="000F3E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1279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Consolas" w:hAnsi="Consolas"/>
      <w:sz w:val="26"/>
      <w:szCs w:val="26"/>
    </w:rPr>
  </w:style>
  <w:style w:type="character" w:customStyle="1" w:styleId="PlainTextChar">
    <w:name w:val="Plain Text Char"/>
    <w:link w:val="PlainText"/>
    <w:locked/>
    <w:rsid w:val="0012797B"/>
    <w:rPr>
      <w:rFonts w:ascii="Consolas" w:hAnsi="Consolas" w:cs="Angsana New"/>
      <w:sz w:val="26"/>
      <w:szCs w:val="26"/>
    </w:rPr>
  </w:style>
  <w:style w:type="paragraph" w:customStyle="1" w:styleId="Default">
    <w:name w:val="Default"/>
    <w:rsid w:val="005614C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BodyTextChar1">
    <w:name w:val="Body Text Char1"/>
    <w:aliases w:val="bt Char1,Body Char1,body text Char1"/>
    <w:uiPriority w:val="99"/>
    <w:rsid w:val="00511895"/>
    <w:rPr>
      <w:rFonts w:ascii="Arial" w:hAnsi="Arial" w:cs="Times New Roman"/>
      <w:sz w:val="22"/>
      <w:szCs w:val="22"/>
    </w:rPr>
  </w:style>
  <w:style w:type="character" w:customStyle="1" w:styleId="Heading1Char1">
    <w:name w:val="Heading 1 Char1"/>
    <w:uiPriority w:val="99"/>
    <w:locked/>
    <w:rsid w:val="0024354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aliases w:val="h2 Char"/>
    <w:locked/>
    <w:rsid w:val="0024354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243549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NormalIndent1">
    <w:name w:val="Normal Indent1"/>
    <w:basedOn w:val="Normal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styleId="List">
    <w:name w:val="List"/>
    <w:basedOn w:val="Normal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qFormat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243549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43549"/>
    <w:rPr>
      <w:rFonts w:hAnsi="Tms Rmn" w:cs="Tms Rmn"/>
      <w:i/>
      <w:iCs/>
      <w:sz w:val="24"/>
      <w:szCs w:val="28"/>
    </w:rPr>
  </w:style>
  <w:style w:type="paragraph" w:customStyle="1" w:styleId="Heading8AngsanaNew">
    <w:name w:val="Heading 8 + Angsana New"/>
    <w:aliases w:val="15 pt,Thai Distributed Justification,Right:  -0.28..."/>
    <w:basedOn w:val="Normal"/>
    <w:uiPriority w:val="99"/>
    <w:rsid w:val="00243549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43549"/>
    <w:rPr>
      <w:rFonts w:ascii="Arial" w:hAnsi="Arial" w:cs="Angsana New"/>
      <w:sz w:val="16"/>
      <w:szCs w:val="18"/>
      <w:lang w:val="en-GB" w:bidi="ar-SA"/>
    </w:rPr>
  </w:style>
  <w:style w:type="character" w:customStyle="1" w:styleId="CharChar22">
    <w:name w:val="Char Char22"/>
    <w:locked/>
    <w:rsid w:val="00243549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24354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24354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243549"/>
    <w:rPr>
      <w:rFonts w:cs="Times New Roman"/>
      <w:sz w:val="29"/>
      <w:szCs w:val="29"/>
    </w:rPr>
  </w:style>
  <w:style w:type="character" w:customStyle="1" w:styleId="hps">
    <w:name w:val="hps"/>
    <w:rsid w:val="00243549"/>
    <w:rPr>
      <w:rFonts w:cs="Times New Roman"/>
    </w:rPr>
  </w:style>
  <w:style w:type="character" w:customStyle="1" w:styleId="gt-icon-text1">
    <w:name w:val="gt-icon-text1"/>
    <w:rsid w:val="00243549"/>
    <w:rPr>
      <w:rFonts w:cs="Times New Roman"/>
    </w:rPr>
  </w:style>
  <w:style w:type="character" w:customStyle="1" w:styleId="shorttext">
    <w:name w:val="short_text"/>
    <w:rsid w:val="00243549"/>
    <w:rPr>
      <w:rFonts w:cs="Times New Roman"/>
    </w:rPr>
  </w:style>
  <w:style w:type="character" w:customStyle="1" w:styleId="longtext">
    <w:name w:val="long_text"/>
    <w:rsid w:val="00243549"/>
    <w:rPr>
      <w:rFonts w:cs="Times New Roman"/>
    </w:rPr>
  </w:style>
  <w:style w:type="character" w:styleId="CommentReference">
    <w:name w:val="annotation reference"/>
    <w:uiPriority w:val="99"/>
    <w:locked/>
    <w:rsid w:val="0024354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24354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43549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2435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243549"/>
    <w:rPr>
      <w:rFonts w:ascii="Arial" w:hAnsi="Arial" w:cs="Angsana New"/>
      <w:b/>
      <w:bCs/>
      <w:szCs w:val="25"/>
    </w:rPr>
  </w:style>
  <w:style w:type="paragraph" w:customStyle="1" w:styleId="KNormal">
    <w:name w:val="KNormal"/>
    <w:uiPriority w:val="99"/>
    <w:rsid w:val="00243549"/>
    <w:pPr>
      <w:spacing w:before="120" w:after="120"/>
    </w:pPr>
    <w:rPr>
      <w:rFonts w:ascii="Arial" w:hAnsi="Arial"/>
      <w:lang w:bidi="ar-SA"/>
    </w:rPr>
  </w:style>
  <w:style w:type="character" w:styleId="Emphasis">
    <w:name w:val="Emphasis"/>
    <w:uiPriority w:val="20"/>
    <w:qFormat/>
    <w:rsid w:val="00243549"/>
    <w:rPr>
      <w:rFonts w:cs="Times New Roman"/>
      <w:color w:val="auto"/>
    </w:rPr>
  </w:style>
  <w:style w:type="character" w:customStyle="1" w:styleId="st1">
    <w:name w:val="st1"/>
    <w:rsid w:val="00243549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43549"/>
    <w:rPr>
      <w:rFonts w:ascii="Tahoma" w:hAnsi="Tahoma" w:cs="Tahoma"/>
    </w:rPr>
  </w:style>
  <w:style w:type="character" w:customStyle="1" w:styleId="Heading8Char1">
    <w:name w:val="Heading 8 Char1"/>
    <w:rsid w:val="00243549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apple-converted-space">
    <w:name w:val="apple-converted-space"/>
    <w:basedOn w:val="DefaultParagraphFont"/>
    <w:rsid w:val="00243549"/>
  </w:style>
  <w:style w:type="paragraph" w:customStyle="1" w:styleId="AccountingPolicy">
    <w:name w:val="Accounting Policy"/>
    <w:basedOn w:val="Normal"/>
    <w:link w:val="AccountingPolicyChar1"/>
    <w:rsid w:val="0024354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243549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4Char1">
    <w:name w:val="Heading 4 Char1"/>
    <w:rsid w:val="0024354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24354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24354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24354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24354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243549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243549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243549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243549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243549"/>
  </w:style>
  <w:style w:type="character" w:customStyle="1" w:styleId="alt-edited1">
    <w:name w:val="alt-edited1"/>
    <w:rsid w:val="00243549"/>
    <w:rPr>
      <w:color w:val="4D90F0"/>
    </w:rPr>
  </w:style>
  <w:style w:type="table" w:customStyle="1" w:styleId="TableGridLight1">
    <w:name w:val="Table Grid Light1"/>
    <w:basedOn w:val="TableNormal"/>
    <w:uiPriority w:val="40"/>
    <w:rsid w:val="00243549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Spacing">
    <w:name w:val="No Spacing"/>
    <w:uiPriority w:val="1"/>
    <w:qFormat/>
    <w:rsid w:val="002435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243549"/>
    <w:pPr>
      <w:spacing w:line="151" w:lineRule="atLeast"/>
    </w:pPr>
    <w:rPr>
      <w:rFonts w:ascii="Tesco" w:hAnsi="Tesco" w:cs="Angsana New"/>
      <w:color w:val="auto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D10B03"/>
    <w:rPr>
      <w:rFonts w:cs="Angsana New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567C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basedOn w:val="DefaultParagraphFont"/>
    <w:uiPriority w:val="99"/>
    <w:unhideWhenUsed/>
    <w:locked/>
    <w:rsid w:val="002073F2"/>
    <w:rPr>
      <w:vertAlign w:val="superscript"/>
    </w:rPr>
  </w:style>
  <w:style w:type="paragraph" w:customStyle="1" w:styleId="CM2">
    <w:name w:val="CM2"/>
    <w:basedOn w:val="Normal"/>
    <w:next w:val="Normal"/>
    <w:uiPriority w:val="99"/>
    <w:rsid w:val="007711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paragraph" w:customStyle="1" w:styleId="a6">
    <w:name w:val="เนื้อเรื่อง"/>
    <w:basedOn w:val="Normal"/>
    <w:rsid w:val="007711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numbernegative">
    <w:name w:val="number negative"/>
    <w:basedOn w:val="Normal"/>
    <w:rsid w:val="007707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paragraph">
    <w:name w:val="paragraph"/>
    <w:basedOn w:val="Normal"/>
    <w:next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left="360" w:hanging="360"/>
      <w:jc w:val="both"/>
    </w:pPr>
    <w:rPr>
      <w:rFonts w:ascii="TimesNewRomanPS" w:eastAsia="MS Mincho" w:hAnsi="TimesNewRomanPS"/>
      <w:sz w:val="20"/>
      <w:szCs w:val="20"/>
      <w:lang w:val="en-GB"/>
    </w:rPr>
  </w:style>
  <w:style w:type="paragraph" w:customStyle="1" w:styleId="outline">
    <w:name w:val="outline"/>
    <w:rsid w:val="00EC3371"/>
    <w:pPr>
      <w:spacing w:after="120"/>
      <w:ind w:left="720" w:hanging="360"/>
      <w:jc w:val="both"/>
    </w:pPr>
    <w:rPr>
      <w:rFonts w:ascii="TimesNewRomanPS" w:eastAsia="MS Mincho" w:hAnsi="TimesNewRomanPS" w:cs="Angsana New"/>
      <w:lang w:val="en-GB"/>
    </w:rPr>
  </w:style>
  <w:style w:type="paragraph" w:customStyle="1" w:styleId="StandardParagraph">
    <w:name w:val="Standard Paragraph"/>
    <w:basedOn w:val="paragraph"/>
    <w:rsid w:val="00EC3371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EC3371"/>
    <w:rPr>
      <w:rFonts w:cs="Cordia New"/>
      <w:b/>
      <w:bCs/>
      <w:i/>
      <w:iCs/>
    </w:rPr>
  </w:style>
  <w:style w:type="paragraph" w:customStyle="1" w:styleId="zfaxdetails">
    <w:name w:val="zfax details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6"/>
      </w:tabs>
      <w:spacing w:line="260" w:lineRule="atLeast"/>
    </w:pPr>
    <w:rPr>
      <w:rFonts w:ascii="Univers 55" w:hAnsi="Univers 55"/>
      <w:lang w:val="en-GB"/>
    </w:rPr>
  </w:style>
  <w:style w:type="paragraph" w:customStyle="1" w:styleId="numbertablehead">
    <w:name w:val="number table head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right="62"/>
      <w:jc w:val="right"/>
    </w:pPr>
    <w:rPr>
      <w:rFonts w:ascii="Angsana New" w:hAnsi="Angsana New"/>
      <w:b/>
      <w:bCs/>
      <w:sz w:val="20"/>
      <w:szCs w:val="20"/>
      <w:lang w:val="en-GB"/>
    </w:rPr>
  </w:style>
  <w:style w:type="paragraph" w:customStyle="1" w:styleId="numberpositive">
    <w:name w:val="number positive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right="62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body1">
    <w:name w:val="body1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  <w:ind w:left="540"/>
      <w:jc w:val="both"/>
    </w:pPr>
    <w:rPr>
      <w:rFonts w:ascii="Helvetica" w:hAnsi="Helvetica"/>
      <w:sz w:val="20"/>
      <w:szCs w:val="20"/>
      <w:lang w:val="th-TH"/>
    </w:rPr>
  </w:style>
  <w:style w:type="paragraph" w:customStyle="1" w:styleId="E0">
    <w:name w:val="??E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zDistnHeader">
    <w:name w:val="zDistnHeader"/>
    <w:basedOn w:val="Normal"/>
    <w:next w:val="Normal"/>
    <w:rsid w:val="00EC33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paragraph" w:customStyle="1" w:styleId="IndentedText">
    <w:name w:val="IndentedText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spacing w:after="260"/>
      <w:ind w:left="709"/>
      <w:jc w:val="both"/>
    </w:pPr>
    <w:rPr>
      <w:rFonts w:ascii="New York" w:eastAsia="MS Mincho" w:hAnsi="New York"/>
      <w:sz w:val="22"/>
      <w:szCs w:val="22"/>
    </w:rPr>
  </w:style>
  <w:style w:type="paragraph" w:customStyle="1" w:styleId="7I-7H-3">
    <w:name w:val="@7I-@#7H-3"/>
    <w:basedOn w:val="Normal"/>
    <w:next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S Mincho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locked/>
    <w:rsid w:val="00EC3371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locked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FollowedHyperlink">
    <w:name w:val="FollowedHyperlink"/>
    <w:uiPriority w:val="99"/>
    <w:unhideWhenUsed/>
    <w:locked/>
    <w:rsid w:val="00EC3371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Revision">
    <w:name w:val="Revision"/>
    <w:hidden/>
    <w:uiPriority w:val="99"/>
    <w:semiHidden/>
    <w:rsid w:val="00C05B35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locked/>
    <w:rsid w:val="00C05B35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uiPriority w:val="46"/>
    <w:rsid w:val="00C05B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C05B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C05B3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05B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05B3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05B3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05B3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05B3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05B3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05B3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05B3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05B3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05B35"/>
    <w:rPr>
      <w:rFonts w:ascii="Univers 45 Light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C05B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C05B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924CC4"/>
    <w:rPr>
      <w:rFonts w:ascii="Arial" w:hAnsi="Arial" w:cs="Angsana New"/>
      <w:sz w:val="18"/>
      <w:szCs w:val="22"/>
    </w:rPr>
  </w:style>
  <w:style w:type="paragraph" w:customStyle="1" w:styleId="Bo-C1Content">
    <w:name w:val="Bo-C1 Content"/>
    <w:basedOn w:val="BodyText"/>
    <w:link w:val="Bo-C1ContentChar"/>
    <w:qFormat/>
    <w:rsid w:val="00604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604CF4"/>
    <w:rPr>
      <w:rFonts w:ascii="Angsana New" w:hAnsi="Angsana New" w:cs="Angsana New"/>
      <w:sz w:val="30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8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01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57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9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5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693225-4FE5-4096-A16C-4D49B84A5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7</Pages>
  <Words>2484</Words>
  <Characters>9695</Characters>
  <Application>Microsoft Office Word</Application>
  <DocSecurity>4</DocSecurity>
  <Lines>80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Quater 1 listed - Word</vt:lpstr>
      <vt:lpstr>Quater 1 listed - Word</vt:lpstr>
    </vt:vector>
  </TitlesOfParts>
  <Company>KPMG</Company>
  <LinksUpToDate>false</LinksUpToDate>
  <CharactersWithSpaces>12155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Orathai, Nuchprasert</dc:creator>
  <cp:keywords/>
  <dc:description/>
  <cp:lastModifiedBy>เกวลี ศรีลารัตน์</cp:lastModifiedBy>
  <cp:revision>2</cp:revision>
  <cp:lastPrinted>2021-02-24T13:55:00Z</cp:lastPrinted>
  <dcterms:created xsi:type="dcterms:W3CDTF">2021-02-25T10:39:00Z</dcterms:created>
  <dcterms:modified xsi:type="dcterms:W3CDTF">2021-02-25T10:39:00Z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EngagementID">
    <vt:lpwstr>6dc74f8d-33b7-41b4-a860-fd3d81d8c6cf</vt:lpwstr>
  </property>
  <property fmtid="{D5CDD505-2E9C-101B-9397-08002B2CF9AE}" pid="6" name="LibraryID">
    <vt:lpwstr>Audit Files</vt:lpwstr>
  </property>
  <property fmtid="{D5CDD505-2E9C-101B-9397-08002B2CF9AE}" pid="7" name="DocumentID">
    <vt:lpwstr>C911AF86-426B-4FB8-9056-A605EB304762</vt:lpwstr>
  </property>
  <property fmtid="{D5CDD505-2E9C-101B-9397-08002B2CF9AE}" pid="8" name="ComponentID">
    <vt:lpwstr>DD12B08B-93B5-4153-ACBC-66180BB2C697</vt:lpwstr>
  </property>
  <property fmtid="{D5CDD505-2E9C-101B-9397-08002B2CF9AE}" pid="9" name="ComponentName">
    <vt:lpwstr>TOA-PPIH Co.,Ltd.</vt:lpwstr>
  </property>
  <property fmtid="{D5CDD505-2E9C-101B-9397-08002B2CF9AE}" pid="10" name="Locale">
    <vt:lpwstr>en</vt:lpwstr>
  </property>
  <property fmtid="{D5CDD505-2E9C-101B-9397-08002B2CF9AE}" pid="11" name="FilePath">
    <vt:lpwstr>C:\ProgramData\eAudIT\DM\6dc74f8d-33b7-41b4-a860-fd3d81d8c6cf\ReadOnlyDocs\\4.7.0040PPIH FS TH.docx</vt:lpwstr>
  </property>
  <property fmtid="{D5CDD505-2E9C-101B-9397-08002B2CF9AE}" pid="12" name="SiteType">
    <vt:lpwstr>Engagement2017</vt:lpwstr>
  </property>
  <property fmtid="{D5CDD505-2E9C-101B-9397-08002B2CF9AE}" pid="13" name="ResourceDBName">
    <vt:lpwstr>eAudITAppDB2017_SEV1</vt:lpwstr>
  </property>
  <property fmtid="{D5CDD505-2E9C-101B-9397-08002B2CF9AE}" pid="14" name="Product">
    <vt:lpwstr>eAudIT2017</vt:lpwstr>
  </property>
  <property fmtid="{D5CDD505-2E9C-101B-9397-08002B2CF9AE}" pid="15" name="Version">
    <vt:lpwstr>V1</vt:lpwstr>
  </property>
  <property fmtid="{D5CDD505-2E9C-101B-9397-08002B2CF9AE}" pid="16" name="IsMembershipServiceImplemented">
    <vt:lpwstr>False</vt:lpwstr>
  </property>
  <property fmtid="{D5CDD505-2E9C-101B-9397-08002B2CF9AE}" pid="17" name="OnLine">
    <vt:lpwstr>False</vt:lpwstr>
  </property>
  <property fmtid="{D5CDD505-2E9C-101B-9397-08002B2CF9AE}" pid="18" name="SiteSource">
    <vt:lpwstr>Workgroup</vt:lpwstr>
  </property>
  <property fmtid="{D5CDD505-2E9C-101B-9397-08002B2CF9AE}" pid="19" name="RestrictedRibbons">
    <vt:lpwstr>AI-T|CT-T</vt:lpwstr>
  </property>
</Properties>
</file>